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16D616" w14:textId="77777777" w:rsidR="006C6C59" w:rsidRPr="006737D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These notes form an integral part of the interim financial information.</w:t>
      </w:r>
    </w:p>
    <w:p w14:paraId="77A459DD" w14:textId="35514664" w:rsidR="00F75C45" w:rsidRPr="006737D8"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General information</w:t>
      </w:r>
    </w:p>
    <w:p w14:paraId="53CC04D8" w14:textId="695E4F88" w:rsidR="00F75C45" w:rsidRPr="006737D8" w:rsidRDefault="00F75C45" w:rsidP="002C28D9">
      <w:pPr>
        <w:pStyle w:val="FSNoteNumbered"/>
        <w:spacing w:before="120"/>
        <w:ind w:left="547"/>
        <w:jc w:val="thaiDistribute"/>
        <w:rPr>
          <w:u w:val="none"/>
          <w:lang w:val="en-US"/>
        </w:rPr>
      </w:pPr>
      <w:r w:rsidRPr="006737D8">
        <w:rPr>
          <w:u w:val="none"/>
          <w:lang w:val="en-US"/>
        </w:rPr>
        <w:t xml:space="preserve">The Thai </w:t>
      </w:r>
      <w:proofErr w:type="spellStart"/>
      <w:r w:rsidRPr="006737D8">
        <w:rPr>
          <w:u w:val="none"/>
          <w:lang w:val="en-US"/>
        </w:rPr>
        <w:t>Setakij</w:t>
      </w:r>
      <w:proofErr w:type="spellEnd"/>
      <w:r w:rsidRPr="006737D8">
        <w:rPr>
          <w:u w:val="none"/>
          <w:lang w:val="en-US"/>
        </w:rPr>
        <w:t xml:space="preserve"> Insurance Public Company Limited (“the Company”) was incorporated as a limited company in Thailand on 31 January 1942. The Company is principally engaged in the provision of non-life insurance. The registered </w:t>
      </w:r>
      <w:r w:rsidRPr="006737D8">
        <w:rPr>
          <w:spacing w:val="-2"/>
          <w:u w:val="none"/>
          <w:lang w:val="en-US"/>
        </w:rPr>
        <w:t xml:space="preserve">office address of the Company is located at 87, M. Thai Tower, All </w:t>
      </w:r>
      <w:r w:rsidR="00D82EF4" w:rsidRPr="006737D8">
        <w:rPr>
          <w:spacing w:val="-2"/>
          <w:u w:val="none"/>
          <w:lang w:val="en-US"/>
        </w:rPr>
        <w:t>S</w:t>
      </w:r>
      <w:r w:rsidRPr="006737D8">
        <w:rPr>
          <w:spacing w:val="-2"/>
          <w:u w:val="none"/>
          <w:lang w:val="en-US"/>
        </w:rPr>
        <w:t xml:space="preserve">easons </w:t>
      </w:r>
      <w:r w:rsidR="00D82EF4" w:rsidRPr="006737D8">
        <w:rPr>
          <w:spacing w:val="-2"/>
          <w:u w:val="none"/>
          <w:lang w:val="en-US"/>
        </w:rPr>
        <w:t>P</w:t>
      </w:r>
      <w:r w:rsidRPr="006737D8">
        <w:rPr>
          <w:spacing w:val="-2"/>
          <w:u w:val="none"/>
          <w:lang w:val="en-US"/>
        </w:rPr>
        <w:t>lace, 15</w:t>
      </w:r>
      <w:r w:rsidR="00D82EF4" w:rsidRPr="006737D8">
        <w:rPr>
          <w:spacing w:val="-2"/>
          <w:u w:val="none"/>
          <w:vertAlign w:val="superscript"/>
          <w:lang w:val="en-US"/>
        </w:rPr>
        <w:t>th</w:t>
      </w:r>
      <w:r w:rsidR="00D82EF4" w:rsidRPr="006737D8">
        <w:rPr>
          <w:spacing w:val="-2"/>
          <w:u w:val="none"/>
          <w:lang w:val="en-US"/>
        </w:rPr>
        <w:t xml:space="preserve"> </w:t>
      </w:r>
      <w:r w:rsidRPr="006737D8">
        <w:rPr>
          <w:spacing w:val="-2"/>
          <w:u w:val="none"/>
          <w:lang w:val="en-US"/>
        </w:rPr>
        <w:t>floor, Unit no. 1 and 4</w:t>
      </w:r>
      <w:r w:rsidR="00FF4491" w:rsidRPr="006737D8">
        <w:rPr>
          <w:rFonts w:hint="cs"/>
          <w:spacing w:val="-2"/>
          <w:u w:val="none"/>
          <w:cs/>
          <w:lang w:val="en-US"/>
        </w:rPr>
        <w:t xml:space="preserve"> </w:t>
      </w:r>
      <w:r w:rsidRPr="006737D8">
        <w:rPr>
          <w:spacing w:val="-2"/>
          <w:u w:val="none"/>
          <w:lang w:val="en-US"/>
        </w:rPr>
        <w:t>-</w:t>
      </w:r>
      <w:r w:rsidR="00FF4491" w:rsidRPr="006737D8">
        <w:rPr>
          <w:rFonts w:hint="cs"/>
          <w:spacing w:val="-2"/>
          <w:u w:val="none"/>
          <w:cs/>
          <w:lang w:val="en-US"/>
        </w:rPr>
        <w:t xml:space="preserve"> </w:t>
      </w:r>
      <w:r w:rsidRPr="006737D8">
        <w:rPr>
          <w:spacing w:val="-2"/>
          <w:u w:val="none"/>
          <w:lang w:val="en-US"/>
        </w:rPr>
        <w:t>6, Wireless Road</w:t>
      </w:r>
      <w:r w:rsidRPr="006737D8">
        <w:rPr>
          <w:u w:val="none"/>
          <w:lang w:val="en-US"/>
        </w:rPr>
        <w:t xml:space="preserve">, </w:t>
      </w:r>
      <w:proofErr w:type="spellStart"/>
      <w:r w:rsidRPr="006737D8">
        <w:rPr>
          <w:u w:val="none"/>
          <w:lang w:val="en-US"/>
        </w:rPr>
        <w:t>Lumpini</w:t>
      </w:r>
      <w:proofErr w:type="spellEnd"/>
      <w:r w:rsidRPr="006737D8">
        <w:rPr>
          <w:u w:val="none"/>
          <w:lang w:val="en-US"/>
        </w:rPr>
        <w:t xml:space="preserve">, </w:t>
      </w:r>
      <w:proofErr w:type="spellStart"/>
      <w:r w:rsidRPr="006737D8">
        <w:rPr>
          <w:u w:val="none"/>
          <w:lang w:val="en-US"/>
        </w:rPr>
        <w:t>Pathumwan</w:t>
      </w:r>
      <w:proofErr w:type="spellEnd"/>
      <w:r w:rsidRPr="006737D8">
        <w:rPr>
          <w:u w:val="none"/>
          <w:lang w:val="en-US"/>
        </w:rPr>
        <w:t>, Bangkok, Thailand.</w:t>
      </w:r>
    </w:p>
    <w:p w14:paraId="0A063A48" w14:textId="01F3F9DA" w:rsidR="00F75C45" w:rsidRPr="006737D8" w:rsidRDefault="00F75C45" w:rsidP="002C28D9">
      <w:pPr>
        <w:pStyle w:val="FSNoteNumbered"/>
        <w:spacing w:before="120"/>
        <w:ind w:left="547"/>
        <w:jc w:val="thaiDistribute"/>
        <w:rPr>
          <w:u w:val="none"/>
          <w:lang w:val="en-US"/>
        </w:rPr>
      </w:pPr>
      <w:r w:rsidRPr="006737D8">
        <w:rPr>
          <w:u w:val="none"/>
          <w:lang w:val="en-US"/>
        </w:rPr>
        <w:t xml:space="preserve">As at </w:t>
      </w:r>
      <w:r w:rsidR="00F2773C" w:rsidRPr="006737D8">
        <w:rPr>
          <w:u w:val="none"/>
          <w:lang w:val="en-US"/>
        </w:rPr>
        <w:t xml:space="preserve">30 </w:t>
      </w:r>
      <w:r w:rsidR="00131CB5" w:rsidRPr="006737D8">
        <w:rPr>
          <w:u w:val="none"/>
          <w:lang w:val="en-US"/>
        </w:rPr>
        <w:t>September</w:t>
      </w:r>
      <w:r w:rsidRPr="006737D8">
        <w:rPr>
          <w:u w:val="none"/>
          <w:lang w:val="en-US"/>
        </w:rPr>
        <w:t xml:space="preserve"> 2021 and 31 December 2020, the Company has 11 branches</w:t>
      </w:r>
      <w:r w:rsidR="00B50611" w:rsidRPr="006737D8">
        <w:rPr>
          <w:u w:val="none"/>
          <w:lang w:val="en-US"/>
        </w:rPr>
        <w:t>.</w:t>
      </w:r>
    </w:p>
    <w:p w14:paraId="54696FAA" w14:textId="6BE59F21" w:rsidR="00F75C45" w:rsidRPr="006737D8" w:rsidRDefault="00563ABA"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bookmarkStart w:id="0" w:name="_GoBack"/>
      <w:r>
        <w:rPr>
          <w:rFonts w:ascii="Angsana New" w:eastAsia="Arial Unicode MS" w:hAnsi="Angsana New"/>
          <w:b/>
          <w:bCs/>
          <w:sz w:val="28"/>
          <w:szCs w:val="28"/>
        </w:rPr>
        <w:t>Other information</w:t>
      </w:r>
    </w:p>
    <w:bookmarkEnd w:id="0"/>
    <w:p w14:paraId="30F8A309" w14:textId="24E2107E" w:rsidR="00FF47DF" w:rsidRPr="006737D8" w:rsidRDefault="00F75C45" w:rsidP="002C28D9">
      <w:pPr>
        <w:pStyle w:val="FSNoteNumbered"/>
        <w:spacing w:before="120"/>
        <w:ind w:left="547"/>
        <w:jc w:val="thaiDistribute"/>
        <w:rPr>
          <w:u w:val="none"/>
          <w:lang w:val="en-US"/>
        </w:rPr>
      </w:pPr>
      <w:r w:rsidRPr="006737D8">
        <w:rPr>
          <w:u w:val="none"/>
          <w:lang w:val="en-US"/>
        </w:rPr>
        <w:t xml:space="preserve">The Company had deficits as at </w:t>
      </w:r>
      <w:r w:rsidR="00F2773C" w:rsidRPr="006737D8">
        <w:rPr>
          <w:u w:val="none"/>
          <w:lang w:val="en-US"/>
        </w:rPr>
        <w:t xml:space="preserve">30 </w:t>
      </w:r>
      <w:r w:rsidR="00131CB5" w:rsidRPr="006737D8">
        <w:rPr>
          <w:u w:val="none"/>
          <w:lang w:val="en-US"/>
        </w:rPr>
        <w:t>September</w:t>
      </w:r>
      <w:r w:rsidRPr="006737D8">
        <w:rPr>
          <w:u w:val="none"/>
          <w:lang w:val="en-US"/>
        </w:rPr>
        <w:t xml:space="preserve"> 2021 and 31 December 2020 of Baht</w:t>
      </w:r>
      <w:r w:rsidR="009A56B6" w:rsidRPr="006737D8">
        <w:rPr>
          <w:u w:val="none"/>
          <w:lang w:val="en-US"/>
        </w:rPr>
        <w:t xml:space="preserve"> 686.6</w:t>
      </w:r>
      <w:r w:rsidR="000B4520" w:rsidRPr="006737D8">
        <w:rPr>
          <w:u w:val="none"/>
          <w:lang w:val="en-US"/>
        </w:rPr>
        <w:t xml:space="preserve"> </w:t>
      </w:r>
      <w:r w:rsidRPr="006737D8">
        <w:rPr>
          <w:u w:val="none"/>
          <w:lang w:val="en-US"/>
        </w:rPr>
        <w:t>million and Baht 6</w:t>
      </w:r>
      <w:r w:rsidR="000B4520" w:rsidRPr="006737D8">
        <w:rPr>
          <w:u w:val="none"/>
          <w:lang w:val="en-US"/>
        </w:rPr>
        <w:t>27.7</w:t>
      </w:r>
      <w:r w:rsidRPr="006737D8">
        <w:rPr>
          <w:u w:val="none"/>
          <w:lang w:val="en-US"/>
        </w:rPr>
        <w:t xml:space="preserve"> million, respectively, and has suffered recurring losses from its operation. In addition, the Stock Exchange of Thailand has posted C-caution sign on the Company’s securities since quarter 2 of 2020 as a result of the equity being less than 50% of paid-up share capital. </w:t>
      </w:r>
      <w:bookmarkStart w:id="1" w:name="_Hlk48039250"/>
      <w:r w:rsidRPr="006737D8">
        <w:rPr>
          <w:u w:val="none"/>
          <w:lang w:val="en-US"/>
        </w:rPr>
        <w:t xml:space="preserve">These conditions may indicate the existence of uncertainties to continue its operations as a going concern. </w:t>
      </w:r>
      <w:bookmarkEnd w:id="1"/>
      <w:r w:rsidR="00FF47DF" w:rsidRPr="006737D8">
        <w:rPr>
          <w:u w:val="none"/>
          <w:lang w:val="en-US"/>
        </w:rPr>
        <w:t xml:space="preserve">However, the Company has continuously worked on resolving its problems through revising its operational and marketing strategies, developing products, and expanding distribution channels to increase the proportion of premium and improve cost efficiency. The Company’s management believes that the preparation of the interim financial information </w:t>
      </w:r>
      <w:r w:rsidR="00F2773C" w:rsidRPr="006737D8">
        <w:rPr>
          <w:u w:val="none"/>
          <w:lang w:val="en-US"/>
        </w:rPr>
        <w:t xml:space="preserve">for the three-month and </w:t>
      </w:r>
      <w:r w:rsidR="00131CB5" w:rsidRPr="006737D8">
        <w:rPr>
          <w:u w:val="none"/>
          <w:lang w:val="en-US"/>
        </w:rPr>
        <w:t>nine</w:t>
      </w:r>
      <w:r w:rsidR="00F2773C" w:rsidRPr="006737D8">
        <w:rPr>
          <w:u w:val="none"/>
          <w:lang w:val="en-US"/>
        </w:rPr>
        <w:t xml:space="preserve">-month periods ended 30 </w:t>
      </w:r>
      <w:r w:rsidR="00131CB5" w:rsidRPr="006737D8">
        <w:rPr>
          <w:u w:val="none"/>
          <w:lang w:val="en-US"/>
        </w:rPr>
        <w:t>September</w:t>
      </w:r>
      <w:r w:rsidR="00F2773C" w:rsidRPr="006737D8">
        <w:rPr>
          <w:u w:val="none"/>
          <w:lang w:val="en-US"/>
        </w:rPr>
        <w:t xml:space="preserve"> 2021 </w:t>
      </w:r>
      <w:r w:rsidR="00FF47DF" w:rsidRPr="006737D8">
        <w:rPr>
          <w:u w:val="none"/>
          <w:lang w:val="en-US"/>
        </w:rPr>
        <w:t xml:space="preserve">on a going-concern basis is appropriate and proper. Accordingly, this interim financial information does not include any adjustments relating to the </w:t>
      </w:r>
      <w:proofErr w:type="spellStart"/>
      <w:r w:rsidR="00FF47DF" w:rsidRPr="006737D8">
        <w:rPr>
          <w:u w:val="none"/>
          <w:lang w:val="en-US"/>
        </w:rPr>
        <w:t>realisation</w:t>
      </w:r>
      <w:proofErr w:type="spellEnd"/>
      <w:r w:rsidR="00FF47DF" w:rsidRPr="006737D8">
        <w:rPr>
          <w:u w:val="none"/>
          <w:lang w:val="en-US"/>
        </w:rPr>
        <w:t xml:space="preserve"> of the carrying value of assets or the payable amount of liabilities that might be necessary should the Company be unable to continue as a going concern.</w:t>
      </w:r>
    </w:p>
    <w:p w14:paraId="6DA5CDAC" w14:textId="4D936550" w:rsidR="00F75C45" w:rsidRPr="006737D8" w:rsidRDefault="00FF00D1" w:rsidP="008D4AFE">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Coronavirus 2019 pandemic</w:t>
      </w:r>
    </w:p>
    <w:p w14:paraId="17C9857F" w14:textId="5B0195BA" w:rsidR="00F75C45" w:rsidRPr="006737D8" w:rsidRDefault="00FF00D1" w:rsidP="002C28D9">
      <w:pPr>
        <w:pStyle w:val="FSNoteNumbered"/>
        <w:spacing w:before="120"/>
        <w:ind w:left="547"/>
        <w:jc w:val="thaiDistribute"/>
        <w:rPr>
          <w:u w:val="none"/>
          <w:lang w:val="en-US"/>
        </w:rPr>
      </w:pPr>
      <w:r w:rsidRPr="006737D8">
        <w:rPr>
          <w:u w:val="none"/>
          <w:lang w:val="en-US"/>
        </w:rPr>
        <w:t xml:space="preserve">The Coronavirus 2019 (COVID-19) pandemic has caused an economic slowdown and has an impact on businesses and industries in various sectors either directly or indirectly. This situation may bring uncertainties and have an impact on the environment in which the business operates. The Company’s management has continuously monitored ongoing developments and assessed the financial impact in respect of the valuation of assets, provisions and contingent liabilities, </w:t>
      </w:r>
      <w:r w:rsidR="00796295" w:rsidRPr="006737D8">
        <w:rPr>
          <w:u w:val="none"/>
          <w:lang w:val="en-US"/>
        </w:rPr>
        <w:t>and has used estimates and judg</w:t>
      </w:r>
      <w:r w:rsidRPr="006737D8">
        <w:rPr>
          <w:u w:val="none"/>
          <w:lang w:val="en-US"/>
        </w:rPr>
        <w:t>ment in respect of various issues (if any) as the situation has evolved.</w:t>
      </w:r>
    </w:p>
    <w:p w14:paraId="503D54F4" w14:textId="77777777" w:rsidR="00FF00D1" w:rsidRPr="006737D8"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5BF10781" w14:textId="77777777" w:rsidR="00FF00D1" w:rsidRPr="006737D8"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48B9CB29" w14:textId="77777777" w:rsidR="00FF00D1" w:rsidRPr="006737D8"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1AB3C1EF" w14:textId="77777777" w:rsidR="00FF00D1" w:rsidRPr="006737D8"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07A215E9" w14:textId="77777777" w:rsidR="00FF00D1" w:rsidRPr="006737D8" w:rsidRDefault="00FF00D1" w:rsidP="00FF00D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Basis for preparation of financial statements</w:t>
      </w:r>
    </w:p>
    <w:p w14:paraId="300D0FBA" w14:textId="4DBD6AAE" w:rsidR="006C6C59" w:rsidRPr="006737D8" w:rsidRDefault="006C6C59" w:rsidP="00FF00D1">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Angsana New" w:eastAsia="Arial Unicode MS" w:hAnsi="Angsana New"/>
          <w:b/>
          <w:bCs/>
          <w:sz w:val="28"/>
          <w:szCs w:val="28"/>
        </w:rPr>
        <w:t xml:space="preserve">Basis of interim financial information preparation </w:t>
      </w:r>
    </w:p>
    <w:p w14:paraId="3CD8C097" w14:textId="77777777" w:rsidR="006C6C59" w:rsidRPr="006737D8" w:rsidRDefault="006C6C59" w:rsidP="002C28D9">
      <w:pPr>
        <w:pStyle w:val="FSNoteNumbered"/>
        <w:spacing w:before="120"/>
        <w:ind w:left="547"/>
        <w:jc w:val="thaiDistribute"/>
        <w:rPr>
          <w:u w:val="none"/>
          <w:lang w:val="en-US"/>
        </w:rPr>
      </w:pPr>
      <w:r w:rsidRPr="006737D8">
        <w:rPr>
          <w:u w:val="none"/>
          <w:lang w:val="en-US"/>
        </w:rPr>
        <w:t>The interim financial information has been prepared in accordance with Thai Accounting Standard 34 Interim Financial Reporting. Additional notes to the interim 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 (No. 2) 2019” dated on 4 April 2019.</w:t>
      </w:r>
    </w:p>
    <w:p w14:paraId="62614568" w14:textId="5E13B9B7" w:rsidR="006C6C59" w:rsidRPr="006737D8" w:rsidRDefault="006C6C59" w:rsidP="002C28D9">
      <w:pPr>
        <w:pStyle w:val="FSNoteNumbered"/>
        <w:spacing w:before="120"/>
        <w:ind w:left="547"/>
        <w:jc w:val="thaiDistribute"/>
        <w:rPr>
          <w:u w:val="none"/>
          <w:lang w:val="en-US"/>
        </w:rPr>
      </w:pPr>
      <w:r w:rsidRPr="006737D8">
        <w:rPr>
          <w:u w:val="none"/>
          <w:lang w:val="en-US"/>
        </w:rPr>
        <w:t xml:space="preserve">The interim financial information has been prepared for providing an update on the financial statements for the year ended 31 December 2020. They focus on new activities, events and circumstances to avoid repetition of information previously reported. Accordingly, this interim financial information should be read in conjunction with the financial statements for the year ended 31 December 2020. </w:t>
      </w:r>
    </w:p>
    <w:p w14:paraId="48B09DD8" w14:textId="77777777" w:rsidR="006C6C59" w:rsidRPr="006737D8" w:rsidRDefault="006C6C59" w:rsidP="002C28D9">
      <w:pPr>
        <w:pStyle w:val="FSNoteNumbered"/>
        <w:spacing w:before="120"/>
        <w:ind w:left="547"/>
        <w:jc w:val="thaiDistribute"/>
        <w:rPr>
          <w:u w:val="none"/>
          <w:lang w:val="en-US"/>
        </w:rPr>
      </w:pPr>
      <w:r w:rsidRPr="006737D8">
        <w:rPr>
          <w:u w:val="none"/>
          <w:lang w:val="en-US"/>
        </w:rPr>
        <w:t>Other than those specified in notes to the annual financial statements and interim financial information, all other balances presented in this interim financial information is prepared under the historical cost basis.</w:t>
      </w:r>
    </w:p>
    <w:p w14:paraId="3AA432FF" w14:textId="77777777" w:rsidR="006C6C59" w:rsidRPr="006737D8" w:rsidRDefault="006C6C59" w:rsidP="002C28D9">
      <w:pPr>
        <w:pStyle w:val="FSNoteNumbered"/>
        <w:spacing w:before="120"/>
        <w:ind w:left="547"/>
        <w:jc w:val="thaiDistribute"/>
        <w:rPr>
          <w:u w:val="none"/>
          <w:lang w:val="en-US"/>
        </w:rPr>
      </w:pPr>
      <w:r w:rsidRPr="006737D8">
        <w:rPr>
          <w:u w:val="none"/>
          <w:lang w:val="en-US"/>
        </w:rPr>
        <w:t>For the convenience of the readers, an English version of interim financial information has been translated from the Thai language interim financial information, which is issued solely for domestic financial reporting purpose.</w:t>
      </w:r>
    </w:p>
    <w:p w14:paraId="136F0D9A" w14:textId="77777777" w:rsidR="004E621C" w:rsidRPr="006737D8" w:rsidRDefault="004E621C" w:rsidP="004E621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Thai Financial Reporting Standards affecting the presentation and disclosure in the current period financial statements</w:t>
      </w:r>
    </w:p>
    <w:p w14:paraId="26699268" w14:textId="67BC7BBD" w:rsidR="004E621C" w:rsidRPr="006737D8" w:rsidRDefault="004E621C" w:rsidP="004E621C">
      <w:pPr>
        <w:pStyle w:val="FSNoteNumbered"/>
        <w:spacing w:before="120"/>
        <w:ind w:left="547"/>
        <w:jc w:val="thaiDistribute"/>
        <w:rPr>
          <w:u w:val="none"/>
          <w:cs/>
          <w:lang w:val="en-US"/>
        </w:rPr>
      </w:pPr>
      <w:r w:rsidRPr="006737D8">
        <w:rPr>
          <w:u w:val="none"/>
          <w:lang w:val="en-US"/>
        </w:rPr>
        <w:t xml:space="preserve">During the period, the Company has adopted the revised financial reporting standards and the Conceptual Framework for Financial Reporting issued by the Federation of Accounting Professions which are effective for fiscal years beginning on or after 1 January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Company’s interim financial </w:t>
      </w:r>
      <w:r w:rsidR="0080137B" w:rsidRPr="006737D8">
        <w:rPr>
          <w:u w:val="none"/>
          <w:lang w:val="en-US"/>
        </w:rPr>
        <w:t>information.</w:t>
      </w:r>
    </w:p>
    <w:p w14:paraId="1DB00B9B" w14:textId="77777777" w:rsidR="009964D2" w:rsidRPr="006737D8" w:rsidRDefault="009964D2" w:rsidP="009964D2"/>
    <w:p w14:paraId="05B9F45B" w14:textId="77777777" w:rsidR="009964D2" w:rsidRPr="006737D8" w:rsidRDefault="009964D2" w:rsidP="009964D2"/>
    <w:p w14:paraId="49DFFFA1" w14:textId="77777777" w:rsidR="009964D2" w:rsidRPr="006737D8" w:rsidRDefault="009964D2" w:rsidP="009964D2"/>
    <w:p w14:paraId="315EA2A6" w14:textId="77777777" w:rsidR="009964D2" w:rsidRPr="006737D8" w:rsidRDefault="009964D2" w:rsidP="009964D2"/>
    <w:p w14:paraId="16928802" w14:textId="77777777" w:rsidR="009964D2" w:rsidRPr="006737D8" w:rsidRDefault="009964D2" w:rsidP="009964D2"/>
    <w:p w14:paraId="0E787611" w14:textId="77777777" w:rsidR="009964D2" w:rsidRPr="006737D8" w:rsidRDefault="009964D2" w:rsidP="009964D2"/>
    <w:p w14:paraId="3E562CA3" w14:textId="77777777" w:rsidR="009964D2" w:rsidRPr="006737D8" w:rsidRDefault="009964D2" w:rsidP="009964D2"/>
    <w:p w14:paraId="0AFB477A" w14:textId="77777777" w:rsidR="009964D2" w:rsidRPr="006737D8" w:rsidRDefault="009964D2" w:rsidP="009964D2"/>
    <w:p w14:paraId="64F1DA20" w14:textId="77777777" w:rsidR="009964D2" w:rsidRPr="006737D8" w:rsidRDefault="009964D2" w:rsidP="009964D2"/>
    <w:p w14:paraId="2D49F06B" w14:textId="77777777" w:rsidR="009964D2" w:rsidRPr="006737D8" w:rsidRDefault="009964D2" w:rsidP="009964D2"/>
    <w:p w14:paraId="7F16E1C9" w14:textId="77777777" w:rsidR="004E621C" w:rsidRPr="006737D8" w:rsidRDefault="004E621C" w:rsidP="004E621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Thai Financial Reporting Standards announced in the Royal Gazette but not yet effective</w:t>
      </w:r>
    </w:p>
    <w:p w14:paraId="2BE0D0C2" w14:textId="5695C56F" w:rsidR="004E621C" w:rsidRPr="006737D8" w:rsidRDefault="004E621C" w:rsidP="004E621C">
      <w:pPr>
        <w:pStyle w:val="FSNoteNumbered"/>
        <w:spacing w:before="120"/>
        <w:ind w:left="547"/>
        <w:jc w:val="thaiDistribute"/>
        <w:rPr>
          <w:u w:val="none"/>
          <w:lang w:val="en-US"/>
        </w:rPr>
      </w:pPr>
      <w:r w:rsidRPr="006737D8">
        <w:rPr>
          <w:u w:val="none"/>
          <w:lang w:val="en-US"/>
        </w:rPr>
        <w:t>The Amendment to Thai Financial Reporting Standards No. 16 “Leases” (“TFRS 16”) added the requirements for the temporary exception arising from interest rate benchmark reform, which an entity shall apply these amendments for annual reporting periods beginning on or after</w:t>
      </w:r>
      <w:r w:rsidR="00AE7516" w:rsidRPr="006737D8">
        <w:rPr>
          <w:u w:val="none"/>
          <w:lang w:val="en-US"/>
        </w:rPr>
        <w:t xml:space="preserve"> 1</w:t>
      </w:r>
      <w:r w:rsidRPr="006737D8">
        <w:rPr>
          <w:u w:val="none"/>
          <w:lang w:val="en-US"/>
        </w:rPr>
        <w:t xml:space="preserve"> January 2022 with earlier application permitted. This revised TFRS 16 has been announced in the Royal Gazette on </w:t>
      </w:r>
      <w:r w:rsidR="00AE7516" w:rsidRPr="006737D8">
        <w:rPr>
          <w:u w:val="none"/>
          <w:lang w:val="en-US"/>
        </w:rPr>
        <w:t xml:space="preserve">27 </w:t>
      </w:r>
      <w:r w:rsidRPr="006737D8">
        <w:rPr>
          <w:u w:val="none"/>
          <w:lang w:val="en-US"/>
        </w:rPr>
        <w:t>January 2021.</w:t>
      </w:r>
    </w:p>
    <w:p w14:paraId="4F6F0119" w14:textId="3306EC39" w:rsidR="004E621C" w:rsidRPr="006737D8" w:rsidRDefault="004E621C" w:rsidP="004E621C">
      <w:pPr>
        <w:pStyle w:val="FSNoteNumbered"/>
        <w:spacing w:before="120"/>
        <w:ind w:left="547"/>
        <w:jc w:val="thaiDistribute"/>
        <w:rPr>
          <w:u w:val="none"/>
          <w:lang w:val="en-US"/>
        </w:rPr>
      </w:pPr>
      <w:r w:rsidRPr="006737D8">
        <w:rPr>
          <w:u w:val="none"/>
          <w:lang w:val="en-US"/>
        </w:rPr>
        <w:t xml:space="preserve">In addition, the Federation of Accounting Professions has issued the Notification regarding Thai Financial Reporting Standards that are relevant to Interest Rate Benchmark Reform Phase 2 amendments, which have been announced in the </w:t>
      </w:r>
      <w:r w:rsidRPr="006737D8">
        <w:rPr>
          <w:spacing w:val="2"/>
          <w:u w:val="none"/>
          <w:lang w:val="en-US"/>
        </w:rPr>
        <w:t>Royal Gazette on 28 June 2021 and will be effective for the financial statements for the period beginning on or after</w:t>
      </w:r>
      <w:r w:rsidRPr="006737D8">
        <w:rPr>
          <w:u w:val="none"/>
          <w:lang w:val="en-US"/>
        </w:rPr>
        <w:t xml:space="preserve"> 1 January 2022 onwards with earlier application permitted, as follow:</w:t>
      </w:r>
    </w:p>
    <w:p w14:paraId="7089F578" w14:textId="77777777" w:rsidR="004E621C" w:rsidRPr="006737D8" w:rsidRDefault="004E621C" w:rsidP="004E621C">
      <w:pPr>
        <w:pStyle w:val="FSNoteNumbered"/>
        <w:spacing w:before="120"/>
        <w:ind w:left="547"/>
        <w:jc w:val="thaiDistribute"/>
        <w:rPr>
          <w:b/>
          <w:bCs/>
          <w:u w:val="none"/>
          <w:lang w:val="en-US"/>
        </w:rPr>
      </w:pPr>
      <w:r w:rsidRPr="006737D8">
        <w:rPr>
          <w:b/>
          <w:bCs/>
          <w:u w:val="none"/>
          <w:lang w:val="en-US"/>
        </w:rPr>
        <w:t>Thai Financial Reporting Standards (“TFRS”)</w:t>
      </w:r>
    </w:p>
    <w:p w14:paraId="779AF12E" w14:textId="77777777" w:rsidR="004E621C" w:rsidRPr="006737D8" w:rsidRDefault="004E621C" w:rsidP="004E621C">
      <w:pPr>
        <w:pStyle w:val="FSNoteNumbered"/>
        <w:spacing w:before="120"/>
        <w:ind w:left="547"/>
        <w:jc w:val="thaiDistribute"/>
        <w:rPr>
          <w:u w:val="none"/>
          <w:lang w:val="en-US"/>
        </w:rPr>
      </w:pPr>
      <w:r w:rsidRPr="006737D8">
        <w:rPr>
          <w:u w:val="none"/>
          <w:lang w:val="en-US"/>
        </w:rPr>
        <w:t>TFRS 4</w:t>
      </w:r>
      <w:r w:rsidRPr="006737D8">
        <w:rPr>
          <w:u w:val="none"/>
          <w:lang w:val="en-US"/>
        </w:rPr>
        <w:tab/>
        <w:t>Insurance Contracts</w:t>
      </w:r>
    </w:p>
    <w:p w14:paraId="0E2363D5" w14:textId="77777777" w:rsidR="004E621C" w:rsidRPr="006737D8" w:rsidRDefault="004E621C" w:rsidP="004E621C">
      <w:pPr>
        <w:pStyle w:val="FSNoteNumbered"/>
        <w:spacing w:before="120"/>
        <w:ind w:left="547"/>
        <w:jc w:val="thaiDistribute"/>
        <w:rPr>
          <w:u w:val="none"/>
          <w:lang w:val="en-US"/>
        </w:rPr>
      </w:pPr>
      <w:r w:rsidRPr="006737D8">
        <w:rPr>
          <w:u w:val="none"/>
          <w:lang w:val="en-US"/>
        </w:rPr>
        <w:t>TFRS 7</w:t>
      </w:r>
      <w:r w:rsidRPr="006737D8">
        <w:rPr>
          <w:u w:val="none"/>
          <w:lang w:val="en-US"/>
        </w:rPr>
        <w:tab/>
        <w:t>Financial Instruments: Disclosures</w:t>
      </w:r>
    </w:p>
    <w:p w14:paraId="7EB98810" w14:textId="77777777" w:rsidR="004E621C" w:rsidRPr="006737D8" w:rsidRDefault="004E621C" w:rsidP="004E621C">
      <w:pPr>
        <w:pStyle w:val="FSNoteNumbered"/>
        <w:spacing w:before="120"/>
        <w:ind w:left="547"/>
        <w:jc w:val="thaiDistribute"/>
        <w:rPr>
          <w:u w:val="none"/>
          <w:lang w:val="en-US"/>
        </w:rPr>
      </w:pPr>
      <w:r w:rsidRPr="006737D8">
        <w:rPr>
          <w:u w:val="none"/>
          <w:lang w:val="en-US"/>
        </w:rPr>
        <w:t>TFRS 9</w:t>
      </w:r>
      <w:r w:rsidRPr="006737D8">
        <w:rPr>
          <w:u w:val="none"/>
          <w:lang w:val="en-US"/>
        </w:rPr>
        <w:tab/>
        <w:t>Financial Instruments</w:t>
      </w:r>
    </w:p>
    <w:p w14:paraId="2EA5DC07" w14:textId="68D46E07" w:rsidR="004E621C" w:rsidRPr="006737D8" w:rsidRDefault="004E621C" w:rsidP="004E621C">
      <w:pPr>
        <w:pStyle w:val="FSNoteNumbered"/>
        <w:spacing w:before="120"/>
        <w:ind w:left="547"/>
        <w:jc w:val="thaiDistribute"/>
        <w:rPr>
          <w:u w:val="none"/>
          <w:lang w:val="en-US"/>
        </w:rPr>
      </w:pPr>
      <w:r w:rsidRPr="006737D8">
        <w:rPr>
          <w:u w:val="none"/>
          <w:lang w:val="en-US"/>
        </w:rPr>
        <w:t>These amendments enables the Company to reflect the effects of transitioning from interbank offered rates (IBOR) to alternative benchmark interest rates (also referred to as ‘risk free rates’ or RFRs) without giving rise to accounting impacts that would not provide useful information to users of financial statements.</w:t>
      </w:r>
    </w:p>
    <w:p w14:paraId="2BF6C918" w14:textId="7F719B3F" w:rsidR="004E621C" w:rsidRPr="006737D8" w:rsidRDefault="004E621C" w:rsidP="004E621C">
      <w:pPr>
        <w:pStyle w:val="FSNoteNumbered"/>
        <w:spacing w:before="120"/>
        <w:ind w:left="547"/>
        <w:jc w:val="thaiDistribute"/>
        <w:rPr>
          <w:u w:val="none"/>
          <w:lang w:val="en-US"/>
        </w:rPr>
      </w:pPr>
      <w:r w:rsidRPr="006737D8">
        <w:rPr>
          <w:u w:val="none"/>
          <w:lang w:val="en-US"/>
        </w:rPr>
        <w:t>The Company’s management will adopt such TFRSs in the preparation of the Company’s financial statements when it becomes effective. The Company’s management is in the process to assess the impact of these TFRSs on the financial statements of the Company in the period of initial application.</w:t>
      </w:r>
    </w:p>
    <w:p w14:paraId="75D81F13" w14:textId="4BF16C21" w:rsidR="00C84318" w:rsidRPr="006737D8" w:rsidRDefault="005F70B6" w:rsidP="00FF00D1">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Significant accounting policies</w:t>
      </w:r>
    </w:p>
    <w:p w14:paraId="7CCC2679" w14:textId="77777777" w:rsidR="00FF00D1" w:rsidRPr="006737D8" w:rsidRDefault="00FF00D1" w:rsidP="002C28D9">
      <w:pPr>
        <w:pStyle w:val="FSNoteNumbered"/>
        <w:spacing w:before="120"/>
        <w:ind w:left="547"/>
        <w:jc w:val="thaiDistribute"/>
        <w:rPr>
          <w:u w:val="none"/>
          <w:lang w:val="en-US"/>
        </w:rPr>
      </w:pPr>
      <w:r w:rsidRPr="006737D8">
        <w:rPr>
          <w:u w:val="none"/>
          <w:lang w:val="en-US"/>
        </w:rPr>
        <w:t xml:space="preserve">The accounting policies used in the preparation of the interim financial information are consistent with those used in the annual financial statements for the year ended 31 December 2020. </w:t>
      </w:r>
    </w:p>
    <w:p w14:paraId="7FFA26D7" w14:textId="77777777" w:rsidR="009964D2" w:rsidRPr="006737D8" w:rsidRDefault="009964D2" w:rsidP="009964D2"/>
    <w:p w14:paraId="3AB11033" w14:textId="77777777" w:rsidR="009964D2" w:rsidRPr="006737D8" w:rsidRDefault="009964D2" w:rsidP="009964D2"/>
    <w:p w14:paraId="35C74560" w14:textId="77777777" w:rsidR="009964D2" w:rsidRPr="006737D8" w:rsidRDefault="009964D2" w:rsidP="009964D2"/>
    <w:p w14:paraId="38BD4D57" w14:textId="77777777" w:rsidR="009964D2" w:rsidRPr="006737D8" w:rsidRDefault="009964D2" w:rsidP="009964D2"/>
    <w:p w14:paraId="514CD7CC" w14:textId="77777777" w:rsidR="009964D2" w:rsidRPr="006737D8" w:rsidRDefault="009964D2" w:rsidP="009964D2"/>
    <w:p w14:paraId="0BFF9B1C" w14:textId="77777777" w:rsidR="009964D2" w:rsidRPr="006737D8" w:rsidRDefault="009964D2" w:rsidP="009964D2"/>
    <w:p w14:paraId="67EE2729" w14:textId="77777777" w:rsidR="009964D2" w:rsidRPr="006737D8" w:rsidRDefault="009964D2" w:rsidP="009964D2"/>
    <w:p w14:paraId="36612D42" w14:textId="77777777" w:rsidR="009964D2" w:rsidRPr="006737D8" w:rsidRDefault="009964D2" w:rsidP="009964D2"/>
    <w:p w14:paraId="4911FCE4" w14:textId="77777777" w:rsidR="009964D2" w:rsidRPr="006737D8" w:rsidRDefault="009964D2" w:rsidP="009964D2"/>
    <w:p w14:paraId="521F8E58" w14:textId="77777777" w:rsidR="009964D2" w:rsidRPr="006737D8" w:rsidRDefault="009964D2" w:rsidP="009964D2"/>
    <w:p w14:paraId="145EC2A5" w14:textId="7457C06A" w:rsidR="005F70B6" w:rsidRPr="006737D8" w:rsidRDefault="005F70B6" w:rsidP="005F70B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Uses of estimates and judgments</w:t>
      </w:r>
    </w:p>
    <w:p w14:paraId="11F714C8" w14:textId="7A9F2B92" w:rsidR="005F70B6" w:rsidRPr="006737D8" w:rsidRDefault="005F70B6" w:rsidP="002C28D9">
      <w:pPr>
        <w:pStyle w:val="FSNoteNumbered"/>
        <w:spacing w:before="120"/>
        <w:ind w:left="547"/>
        <w:jc w:val="thaiDistribute"/>
        <w:rPr>
          <w:u w:val="none"/>
          <w:lang w:val="en-US"/>
        </w:rPr>
      </w:pPr>
      <w:r w:rsidRPr="006737D8">
        <w:rPr>
          <w:u w:val="none"/>
          <w:lang w:val="en-US"/>
        </w:rPr>
        <w:t xml:space="preserve">The preparation of interim financial information requires management to make judgments, estimates and assumptions that affect the application of accounting policies and the reported amounts of assets, liabilities, income and expenses. Actual results may differ from these estimates. </w:t>
      </w:r>
    </w:p>
    <w:p w14:paraId="4EE4F321" w14:textId="470F47D3" w:rsidR="005F70B6" w:rsidRPr="006737D8" w:rsidRDefault="005F70B6" w:rsidP="002C28D9">
      <w:pPr>
        <w:pStyle w:val="FSNoteNumbered"/>
        <w:spacing w:before="120"/>
        <w:ind w:left="547"/>
        <w:jc w:val="thaiDistribute"/>
        <w:rPr>
          <w:u w:val="none"/>
          <w:lang w:val="en-US"/>
        </w:rPr>
      </w:pPr>
      <w:r w:rsidRPr="006737D8">
        <w:rPr>
          <w:u w:val="none"/>
          <w:lang w:val="en-US"/>
        </w:rPr>
        <w:t>In preparing this interim financial information, the significant judgments made by management in applying the Company’s accounting policies and the key sources of estimation uncertainty were the same as those that applied to the financial statements for the year ended 31 December 2020.</w:t>
      </w:r>
    </w:p>
    <w:p w14:paraId="1410FA30" w14:textId="0DC61EBE" w:rsidR="008825F1" w:rsidRPr="006737D8" w:rsidRDefault="003E67BB"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Management benefit expenses</w:t>
      </w:r>
    </w:p>
    <w:p w14:paraId="58279F97" w14:textId="70BE7E81" w:rsidR="00EE679A" w:rsidRPr="006737D8" w:rsidRDefault="00805D5D" w:rsidP="002C28D9">
      <w:pPr>
        <w:pStyle w:val="FSNoteNumbered"/>
        <w:spacing w:before="120"/>
        <w:ind w:left="547"/>
        <w:jc w:val="thaiDistribute"/>
        <w:rPr>
          <w:u w:val="none"/>
          <w:lang w:val="en-US"/>
        </w:rPr>
      </w:pPr>
      <w:r w:rsidRPr="006737D8">
        <w:rPr>
          <w:u w:val="none"/>
          <w:lang w:val="en-US"/>
        </w:rPr>
        <w:t xml:space="preserve">The monetary management benefit expenses </w:t>
      </w:r>
      <w:r w:rsidR="00264A08" w:rsidRPr="006737D8">
        <w:rPr>
          <w:u w:val="none"/>
          <w:lang w:val="en-US"/>
        </w:rPr>
        <w:t xml:space="preserve">for the three-month and </w:t>
      </w:r>
      <w:r w:rsidR="00C83040" w:rsidRPr="006737D8">
        <w:rPr>
          <w:u w:val="none"/>
          <w:lang w:val="en-US"/>
        </w:rPr>
        <w:t>nine</w:t>
      </w:r>
      <w:r w:rsidR="00264A08" w:rsidRPr="006737D8">
        <w:rPr>
          <w:u w:val="none"/>
          <w:lang w:val="en-US"/>
        </w:rPr>
        <w:t xml:space="preserve">-month periods ended 30 </w:t>
      </w:r>
      <w:r w:rsidR="00C83040" w:rsidRPr="006737D8">
        <w:rPr>
          <w:u w:val="none"/>
          <w:lang w:val="en-US"/>
        </w:rPr>
        <w:t>September</w:t>
      </w:r>
      <w:r w:rsidR="005F70B6" w:rsidRPr="006737D8">
        <w:rPr>
          <w:u w:val="none"/>
          <w:lang w:val="en-US"/>
        </w:rPr>
        <w:t xml:space="preserve"> 2021</w:t>
      </w:r>
      <w:r w:rsidRPr="006737D8">
        <w:rPr>
          <w:u w:val="none"/>
          <w:lang w:val="en-US"/>
        </w:rPr>
        <w:t xml:space="preserve"> and 20</w:t>
      </w:r>
      <w:r w:rsidR="005F70B6" w:rsidRPr="006737D8">
        <w:rPr>
          <w:u w:val="none"/>
          <w:lang w:val="en-US"/>
        </w:rPr>
        <w:t>20</w:t>
      </w:r>
      <w:r w:rsidRPr="006737D8">
        <w:rPr>
          <w:u w:val="none"/>
          <w:lang w:val="en-US"/>
        </w:rPr>
        <w:t xml:space="preserve"> are as follows:</w:t>
      </w:r>
    </w:p>
    <w:tbl>
      <w:tblPr>
        <w:tblW w:w="8932" w:type="dxa"/>
        <w:tblInd w:w="450" w:type="dxa"/>
        <w:tblLayout w:type="fixed"/>
        <w:tblCellMar>
          <w:left w:w="43" w:type="dxa"/>
          <w:right w:w="43" w:type="dxa"/>
        </w:tblCellMar>
        <w:tblLook w:val="0000" w:firstRow="0" w:lastRow="0" w:firstColumn="0" w:lastColumn="0" w:noHBand="0" w:noVBand="0"/>
      </w:tblPr>
      <w:tblGrid>
        <w:gridCol w:w="4230"/>
        <w:gridCol w:w="106"/>
        <w:gridCol w:w="1066"/>
        <w:gridCol w:w="110"/>
        <w:gridCol w:w="1064"/>
        <w:gridCol w:w="106"/>
        <w:gridCol w:w="1071"/>
        <w:gridCol w:w="109"/>
        <w:gridCol w:w="1070"/>
      </w:tblGrid>
      <w:tr w:rsidR="00264A08" w:rsidRPr="006737D8" w14:paraId="0FD2797C" w14:textId="77777777" w:rsidTr="00B83091">
        <w:trPr>
          <w:cantSplit/>
          <w:trHeight w:hRule="exact" w:val="346"/>
          <w:tblHeader/>
        </w:trPr>
        <w:tc>
          <w:tcPr>
            <w:tcW w:w="4230" w:type="dxa"/>
          </w:tcPr>
          <w:p w14:paraId="564079C8" w14:textId="77777777" w:rsidR="00264A08" w:rsidRPr="006737D8"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jc w:val="center"/>
              <w:rPr>
                <w:rFonts w:ascii="Angsana New" w:hAnsi="Angsana New"/>
                <w:sz w:val="28"/>
                <w:szCs w:val="28"/>
                <w:cs/>
                <w:lang w:val="en-GB"/>
              </w:rPr>
            </w:pPr>
          </w:p>
        </w:tc>
        <w:tc>
          <w:tcPr>
            <w:tcW w:w="106" w:type="dxa"/>
          </w:tcPr>
          <w:p w14:paraId="028CE3AC" w14:textId="77777777" w:rsidR="00264A08" w:rsidRPr="006737D8"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596" w:type="dxa"/>
            <w:gridSpan w:val="7"/>
            <w:tcBorders>
              <w:bottom w:val="single" w:sz="4" w:space="0" w:color="auto"/>
            </w:tcBorders>
            <w:shd w:val="clear" w:color="auto" w:fill="auto"/>
          </w:tcPr>
          <w:p w14:paraId="7206F42E" w14:textId="77777777" w:rsidR="00264A08" w:rsidRPr="006737D8"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737D8">
              <w:rPr>
                <w:rFonts w:ascii="Angsana New" w:hAnsi="Angsana New"/>
                <w:sz w:val="28"/>
                <w:szCs w:val="28"/>
                <w:lang w:val="en-GB" w:bidi="ar-SA"/>
              </w:rPr>
              <w:t>Thousand Baht</w:t>
            </w:r>
          </w:p>
        </w:tc>
      </w:tr>
      <w:tr w:rsidR="00264A08" w:rsidRPr="006737D8" w14:paraId="714D28EE" w14:textId="77777777" w:rsidTr="00B83091">
        <w:trPr>
          <w:cantSplit/>
          <w:trHeight w:hRule="exact" w:val="777"/>
          <w:tblHeader/>
        </w:trPr>
        <w:tc>
          <w:tcPr>
            <w:tcW w:w="4230" w:type="dxa"/>
          </w:tcPr>
          <w:p w14:paraId="188B3C54" w14:textId="77777777" w:rsidR="00264A08" w:rsidRPr="006737D8"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rPr>
                <w:rFonts w:ascii="Angsana New" w:hAnsi="Angsana New"/>
                <w:sz w:val="28"/>
                <w:szCs w:val="28"/>
                <w:lang w:val="en-GB"/>
              </w:rPr>
            </w:pPr>
          </w:p>
        </w:tc>
        <w:tc>
          <w:tcPr>
            <w:tcW w:w="106" w:type="dxa"/>
          </w:tcPr>
          <w:p w14:paraId="3096116C" w14:textId="77777777" w:rsidR="00264A08" w:rsidRPr="006737D8"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40" w:type="dxa"/>
            <w:gridSpan w:val="3"/>
            <w:tcBorders>
              <w:top w:val="single" w:sz="4" w:space="0" w:color="auto"/>
            </w:tcBorders>
          </w:tcPr>
          <w:p w14:paraId="08272AD6" w14:textId="68412272" w:rsidR="00264A08" w:rsidRPr="006737D8"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737D8">
              <w:rPr>
                <w:rFonts w:ascii="Angsana New" w:hAnsi="Angsana New"/>
                <w:sz w:val="28"/>
                <w:szCs w:val="28"/>
                <w:lang w:val="en-GB" w:bidi="ar-SA"/>
              </w:rPr>
              <w:t>For the three-month periods</w:t>
            </w:r>
            <w:r w:rsidRPr="006737D8">
              <w:rPr>
                <w:rFonts w:ascii="Angsana New" w:hAnsi="Angsana New"/>
                <w:sz w:val="28"/>
                <w:szCs w:val="28"/>
                <w:lang w:val="en-GB" w:bidi="ar-SA"/>
              </w:rPr>
              <w:br/>
              <w:t xml:space="preserve">ended 30 </w:t>
            </w:r>
            <w:r w:rsidR="00C83040" w:rsidRPr="006737D8">
              <w:rPr>
                <w:rFonts w:ascii="Angsana New" w:hAnsi="Angsana New"/>
                <w:sz w:val="28"/>
                <w:szCs w:val="28"/>
                <w:lang w:val="en-GB" w:bidi="ar-SA"/>
              </w:rPr>
              <w:t>September</w:t>
            </w:r>
          </w:p>
          <w:p w14:paraId="61A31BF9" w14:textId="77777777" w:rsidR="00264A08" w:rsidRPr="006737D8"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p w14:paraId="4974FD31" w14:textId="77777777" w:rsidR="00264A08" w:rsidRPr="006737D8"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 w:type="dxa"/>
            <w:tcBorders>
              <w:top w:val="single" w:sz="4" w:space="0" w:color="auto"/>
            </w:tcBorders>
          </w:tcPr>
          <w:p w14:paraId="2822238F" w14:textId="77777777" w:rsidR="00264A08" w:rsidRPr="006737D8"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50" w:type="dxa"/>
            <w:gridSpan w:val="3"/>
            <w:tcBorders>
              <w:top w:val="single" w:sz="4" w:space="0" w:color="auto"/>
            </w:tcBorders>
            <w:shd w:val="clear" w:color="auto" w:fill="auto"/>
          </w:tcPr>
          <w:p w14:paraId="40BAE7DC" w14:textId="6B0AEAAF" w:rsidR="00264A08" w:rsidRPr="006737D8"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C83040" w:rsidRPr="006737D8">
              <w:rPr>
                <w:rFonts w:asciiTheme="majorBidi" w:hAnsiTheme="majorBidi" w:cstheme="majorBidi"/>
                <w:sz w:val="28"/>
                <w:szCs w:val="28"/>
              </w:rPr>
              <w:t>nine</w:t>
            </w:r>
            <w:r w:rsidRPr="006737D8">
              <w:rPr>
                <w:rFonts w:asciiTheme="majorBidi" w:hAnsiTheme="majorBidi" w:cstheme="majorBidi"/>
                <w:sz w:val="28"/>
                <w:szCs w:val="28"/>
              </w:rPr>
              <w:t>-month periods</w:t>
            </w:r>
          </w:p>
          <w:p w14:paraId="5D5DC4A0" w14:textId="5398D00E" w:rsidR="00264A08" w:rsidRPr="006737D8"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737D8">
              <w:rPr>
                <w:rFonts w:asciiTheme="majorBidi" w:hAnsiTheme="majorBidi" w:cstheme="majorBidi"/>
                <w:sz w:val="28"/>
                <w:szCs w:val="28"/>
              </w:rPr>
              <w:t xml:space="preserve">ended 30 </w:t>
            </w:r>
            <w:r w:rsidR="00C83040" w:rsidRPr="006737D8">
              <w:rPr>
                <w:rFonts w:asciiTheme="majorBidi" w:hAnsiTheme="majorBidi" w:cstheme="majorBidi"/>
                <w:sz w:val="28"/>
                <w:szCs w:val="28"/>
              </w:rPr>
              <w:t>September</w:t>
            </w:r>
            <w:r w:rsidRPr="006737D8">
              <w:rPr>
                <w:rFonts w:asciiTheme="majorBidi" w:hAnsiTheme="majorBidi" w:cstheme="majorBidi"/>
                <w:sz w:val="28"/>
                <w:szCs w:val="28"/>
              </w:rPr>
              <w:t xml:space="preserve"> </w:t>
            </w:r>
          </w:p>
        </w:tc>
      </w:tr>
      <w:tr w:rsidR="00264A08" w:rsidRPr="006737D8" w14:paraId="3B1B7900" w14:textId="77777777" w:rsidTr="00B83091">
        <w:trPr>
          <w:cantSplit/>
          <w:trHeight w:hRule="exact" w:val="397"/>
          <w:tblHeader/>
        </w:trPr>
        <w:tc>
          <w:tcPr>
            <w:tcW w:w="4230" w:type="dxa"/>
          </w:tcPr>
          <w:p w14:paraId="38282780" w14:textId="77777777" w:rsidR="00264A08" w:rsidRPr="006737D8"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cs/>
                <w:lang w:val="en-GB"/>
              </w:rPr>
            </w:pPr>
          </w:p>
        </w:tc>
        <w:tc>
          <w:tcPr>
            <w:tcW w:w="106" w:type="dxa"/>
          </w:tcPr>
          <w:p w14:paraId="778028D9" w14:textId="77777777" w:rsidR="00264A08" w:rsidRPr="006737D8"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6" w:type="dxa"/>
            <w:tcBorders>
              <w:top w:val="single" w:sz="4" w:space="0" w:color="auto"/>
              <w:bottom w:val="single" w:sz="4" w:space="0" w:color="auto"/>
            </w:tcBorders>
            <w:shd w:val="clear" w:color="auto" w:fill="auto"/>
          </w:tcPr>
          <w:p w14:paraId="0AABF463" w14:textId="0EC6A5D1" w:rsidR="00264A08" w:rsidRPr="006737D8"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110" w:type="dxa"/>
            <w:tcBorders>
              <w:top w:val="single" w:sz="4" w:space="0" w:color="auto"/>
            </w:tcBorders>
          </w:tcPr>
          <w:p w14:paraId="01CB2EA5" w14:textId="77777777" w:rsidR="00264A08" w:rsidRPr="006737D8"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4" w:type="dxa"/>
            <w:tcBorders>
              <w:top w:val="single" w:sz="4" w:space="0" w:color="auto"/>
              <w:bottom w:val="single" w:sz="4" w:space="0" w:color="auto"/>
            </w:tcBorders>
            <w:shd w:val="clear" w:color="auto" w:fill="auto"/>
          </w:tcPr>
          <w:p w14:paraId="6AC917A7" w14:textId="7063F4BD" w:rsidR="00264A08" w:rsidRPr="006737D8"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2020</w:t>
            </w:r>
          </w:p>
        </w:tc>
        <w:tc>
          <w:tcPr>
            <w:tcW w:w="106" w:type="dxa"/>
          </w:tcPr>
          <w:p w14:paraId="3F9D45DA" w14:textId="77777777" w:rsidR="00264A08" w:rsidRPr="006737D8"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71" w:type="dxa"/>
            <w:tcBorders>
              <w:top w:val="single" w:sz="4" w:space="0" w:color="auto"/>
              <w:bottom w:val="single" w:sz="4" w:space="0" w:color="auto"/>
            </w:tcBorders>
            <w:shd w:val="clear" w:color="auto" w:fill="auto"/>
          </w:tcPr>
          <w:p w14:paraId="0F8D810F" w14:textId="0D759D4C" w:rsidR="00264A08" w:rsidRPr="006737D8"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2021</w:t>
            </w:r>
          </w:p>
        </w:tc>
        <w:tc>
          <w:tcPr>
            <w:tcW w:w="109" w:type="dxa"/>
            <w:tcBorders>
              <w:top w:val="single" w:sz="4" w:space="0" w:color="auto"/>
            </w:tcBorders>
          </w:tcPr>
          <w:p w14:paraId="429CCD27" w14:textId="77777777" w:rsidR="00264A08" w:rsidRPr="006737D8"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70" w:type="dxa"/>
            <w:tcBorders>
              <w:top w:val="single" w:sz="4" w:space="0" w:color="auto"/>
              <w:bottom w:val="single" w:sz="4" w:space="0" w:color="auto"/>
            </w:tcBorders>
            <w:shd w:val="clear" w:color="auto" w:fill="auto"/>
          </w:tcPr>
          <w:p w14:paraId="14772D8F" w14:textId="67966C8D" w:rsidR="00264A08" w:rsidRPr="006737D8"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2020</w:t>
            </w:r>
          </w:p>
        </w:tc>
      </w:tr>
      <w:tr w:rsidR="00777985" w:rsidRPr="006737D8" w14:paraId="63065D6D" w14:textId="77777777" w:rsidTr="00AD1F18">
        <w:trPr>
          <w:cantSplit/>
          <w:trHeight w:hRule="exact" w:val="397"/>
          <w:tblHeader/>
        </w:trPr>
        <w:tc>
          <w:tcPr>
            <w:tcW w:w="4230" w:type="dxa"/>
          </w:tcPr>
          <w:p w14:paraId="27FDDBBA"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firstLine="47"/>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Salaries</w:t>
            </w:r>
          </w:p>
        </w:tc>
        <w:tc>
          <w:tcPr>
            <w:tcW w:w="106" w:type="dxa"/>
          </w:tcPr>
          <w:p w14:paraId="50E34988"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single" w:sz="4" w:space="0" w:color="auto"/>
              <w:left w:val="nil"/>
              <w:bottom w:val="nil"/>
              <w:right w:val="nil"/>
            </w:tcBorders>
          </w:tcPr>
          <w:p w14:paraId="3A88D3E1" w14:textId="633585F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4,319</w:t>
            </w:r>
          </w:p>
        </w:tc>
        <w:tc>
          <w:tcPr>
            <w:tcW w:w="110" w:type="dxa"/>
            <w:tcBorders>
              <w:top w:val="nil"/>
              <w:left w:val="nil"/>
              <w:bottom w:val="nil"/>
              <w:right w:val="nil"/>
            </w:tcBorders>
          </w:tcPr>
          <w:p w14:paraId="2E3520AD"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single" w:sz="4" w:space="0" w:color="auto"/>
              <w:left w:val="nil"/>
              <w:bottom w:val="nil"/>
              <w:right w:val="nil"/>
            </w:tcBorders>
          </w:tcPr>
          <w:p w14:paraId="473360B1" w14:textId="772AB872"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4,901</w:t>
            </w:r>
          </w:p>
        </w:tc>
        <w:tc>
          <w:tcPr>
            <w:tcW w:w="106" w:type="dxa"/>
            <w:tcBorders>
              <w:top w:val="nil"/>
              <w:left w:val="nil"/>
              <w:bottom w:val="nil"/>
              <w:right w:val="nil"/>
            </w:tcBorders>
          </w:tcPr>
          <w:p w14:paraId="191149F5"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left w:val="nil"/>
              <w:bottom w:val="nil"/>
              <w:right w:val="nil"/>
            </w:tcBorders>
          </w:tcPr>
          <w:p w14:paraId="474F05CF" w14:textId="6510352E"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13,003</w:t>
            </w:r>
          </w:p>
        </w:tc>
        <w:tc>
          <w:tcPr>
            <w:tcW w:w="109" w:type="dxa"/>
            <w:tcBorders>
              <w:top w:val="nil"/>
              <w:left w:val="nil"/>
              <w:bottom w:val="nil"/>
              <w:right w:val="nil"/>
            </w:tcBorders>
          </w:tcPr>
          <w:p w14:paraId="3D9EACD1"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70" w:type="dxa"/>
            <w:tcBorders>
              <w:top w:val="nil"/>
              <w:left w:val="nil"/>
              <w:bottom w:val="nil"/>
              <w:right w:val="nil"/>
            </w:tcBorders>
          </w:tcPr>
          <w:p w14:paraId="0B58A6DF" w14:textId="5BED2DD4"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14,491</w:t>
            </w:r>
          </w:p>
        </w:tc>
      </w:tr>
      <w:tr w:rsidR="00777985" w:rsidRPr="006737D8" w14:paraId="21F414B0" w14:textId="77777777" w:rsidTr="00B83091">
        <w:trPr>
          <w:cantSplit/>
          <w:trHeight w:hRule="exact" w:val="397"/>
        </w:trPr>
        <w:tc>
          <w:tcPr>
            <w:tcW w:w="4230" w:type="dxa"/>
            <w:shd w:val="clear" w:color="auto" w:fill="auto"/>
          </w:tcPr>
          <w:p w14:paraId="063B0315"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firstLine="47"/>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Meeting allowances</w:t>
            </w:r>
          </w:p>
        </w:tc>
        <w:tc>
          <w:tcPr>
            <w:tcW w:w="106" w:type="dxa"/>
          </w:tcPr>
          <w:p w14:paraId="20F1DFFF"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nil"/>
              <w:right w:val="nil"/>
            </w:tcBorders>
          </w:tcPr>
          <w:p w14:paraId="7A2B0948" w14:textId="17612F66"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110</w:t>
            </w:r>
          </w:p>
        </w:tc>
        <w:tc>
          <w:tcPr>
            <w:tcW w:w="110" w:type="dxa"/>
            <w:tcBorders>
              <w:top w:val="nil"/>
              <w:left w:val="nil"/>
              <w:bottom w:val="nil"/>
              <w:right w:val="nil"/>
            </w:tcBorders>
          </w:tcPr>
          <w:p w14:paraId="60101294"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tcPr>
          <w:p w14:paraId="63A5A8AE" w14:textId="4D452726"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210</w:t>
            </w:r>
          </w:p>
        </w:tc>
        <w:tc>
          <w:tcPr>
            <w:tcW w:w="106" w:type="dxa"/>
            <w:tcBorders>
              <w:top w:val="nil"/>
              <w:left w:val="nil"/>
              <w:bottom w:val="nil"/>
              <w:right w:val="nil"/>
            </w:tcBorders>
          </w:tcPr>
          <w:p w14:paraId="65451125"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tcPr>
          <w:p w14:paraId="25AFB4E6" w14:textId="39D50492"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630</w:t>
            </w:r>
          </w:p>
        </w:tc>
        <w:tc>
          <w:tcPr>
            <w:tcW w:w="109" w:type="dxa"/>
            <w:tcBorders>
              <w:top w:val="nil"/>
              <w:left w:val="nil"/>
              <w:bottom w:val="nil"/>
              <w:right w:val="nil"/>
            </w:tcBorders>
          </w:tcPr>
          <w:p w14:paraId="60BBAA14"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70" w:type="dxa"/>
            <w:tcBorders>
              <w:top w:val="nil"/>
              <w:left w:val="nil"/>
              <w:bottom w:val="nil"/>
              <w:right w:val="nil"/>
            </w:tcBorders>
          </w:tcPr>
          <w:p w14:paraId="1A78A8E5" w14:textId="73D5636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1,110</w:t>
            </w:r>
          </w:p>
        </w:tc>
      </w:tr>
      <w:tr w:rsidR="00777985" w:rsidRPr="006737D8" w14:paraId="5924A7F4" w14:textId="77777777" w:rsidTr="00AD1F18">
        <w:trPr>
          <w:cantSplit/>
          <w:trHeight w:hRule="exact" w:val="397"/>
        </w:trPr>
        <w:tc>
          <w:tcPr>
            <w:tcW w:w="4230" w:type="dxa"/>
            <w:shd w:val="clear" w:color="auto" w:fill="auto"/>
          </w:tcPr>
          <w:p w14:paraId="7B91E652"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firstLine="47"/>
              <w:rPr>
                <w:rFonts w:asciiTheme="majorBidi" w:eastAsia="Cordia New" w:hAnsiTheme="majorBidi" w:cstheme="majorBidi"/>
                <w:sz w:val="28"/>
                <w:szCs w:val="28"/>
              </w:rPr>
            </w:pPr>
            <w:r w:rsidRPr="006737D8">
              <w:rPr>
                <w:rFonts w:asciiTheme="majorBidi" w:eastAsia="Cordia New" w:hAnsiTheme="majorBidi" w:cstheme="majorBidi"/>
                <w:sz w:val="28"/>
                <w:szCs w:val="28"/>
              </w:rPr>
              <w:t>Contribution to the Company’s provident fund</w:t>
            </w:r>
          </w:p>
        </w:tc>
        <w:tc>
          <w:tcPr>
            <w:tcW w:w="106" w:type="dxa"/>
          </w:tcPr>
          <w:p w14:paraId="273DC3B0"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nil"/>
              <w:right w:val="nil"/>
            </w:tcBorders>
          </w:tcPr>
          <w:p w14:paraId="0788FFFF" w14:textId="13496AEC"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64</w:t>
            </w:r>
          </w:p>
        </w:tc>
        <w:tc>
          <w:tcPr>
            <w:tcW w:w="110" w:type="dxa"/>
            <w:tcBorders>
              <w:top w:val="nil"/>
              <w:left w:val="nil"/>
              <w:bottom w:val="nil"/>
              <w:right w:val="nil"/>
            </w:tcBorders>
            <w:vAlign w:val="bottom"/>
          </w:tcPr>
          <w:p w14:paraId="2DD190EF"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vAlign w:val="bottom"/>
          </w:tcPr>
          <w:p w14:paraId="5BB1FC9C" w14:textId="7B14B85A"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65</w:t>
            </w:r>
          </w:p>
        </w:tc>
        <w:tc>
          <w:tcPr>
            <w:tcW w:w="106" w:type="dxa"/>
            <w:tcBorders>
              <w:top w:val="nil"/>
              <w:left w:val="nil"/>
              <w:bottom w:val="nil"/>
              <w:right w:val="nil"/>
            </w:tcBorders>
            <w:vAlign w:val="bottom"/>
          </w:tcPr>
          <w:p w14:paraId="5634DA11"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vAlign w:val="bottom"/>
          </w:tcPr>
          <w:p w14:paraId="449E9F82" w14:textId="3C1D2D3B"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194</w:t>
            </w:r>
          </w:p>
        </w:tc>
        <w:tc>
          <w:tcPr>
            <w:tcW w:w="109" w:type="dxa"/>
            <w:tcBorders>
              <w:top w:val="nil"/>
              <w:left w:val="nil"/>
              <w:bottom w:val="nil"/>
              <w:right w:val="nil"/>
            </w:tcBorders>
            <w:vAlign w:val="bottom"/>
          </w:tcPr>
          <w:p w14:paraId="145A1632"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70" w:type="dxa"/>
            <w:tcBorders>
              <w:top w:val="nil"/>
              <w:left w:val="nil"/>
              <w:right w:val="nil"/>
            </w:tcBorders>
            <w:vAlign w:val="bottom"/>
          </w:tcPr>
          <w:p w14:paraId="5F123914" w14:textId="690BFE99" w:rsidR="00777985" w:rsidRPr="006737D8" w:rsidDel="00CE63E9"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207</w:t>
            </w:r>
          </w:p>
        </w:tc>
      </w:tr>
      <w:tr w:rsidR="00777985" w:rsidRPr="006737D8" w14:paraId="7A5A8502" w14:textId="77777777" w:rsidTr="00B83091">
        <w:trPr>
          <w:cantSplit/>
          <w:trHeight w:hRule="exact" w:val="397"/>
        </w:trPr>
        <w:tc>
          <w:tcPr>
            <w:tcW w:w="4230" w:type="dxa"/>
            <w:shd w:val="clear" w:color="auto" w:fill="auto"/>
          </w:tcPr>
          <w:p w14:paraId="6E4C26DC"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firstLine="47"/>
              <w:rPr>
                <w:rFonts w:asciiTheme="majorBidi" w:eastAsia="Cordia New" w:hAnsiTheme="majorBidi" w:cstheme="majorBidi"/>
                <w:sz w:val="28"/>
                <w:szCs w:val="28"/>
              </w:rPr>
            </w:pPr>
            <w:r w:rsidRPr="006737D8">
              <w:rPr>
                <w:rFonts w:asciiTheme="majorBidi" w:eastAsia="Cordia New" w:hAnsiTheme="majorBidi" w:cstheme="majorBidi"/>
                <w:sz w:val="28"/>
                <w:szCs w:val="28"/>
              </w:rPr>
              <w:t>Post-employment benefits</w:t>
            </w:r>
          </w:p>
        </w:tc>
        <w:tc>
          <w:tcPr>
            <w:tcW w:w="106" w:type="dxa"/>
          </w:tcPr>
          <w:p w14:paraId="7A7BC359"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single" w:sz="4" w:space="0" w:color="auto"/>
              <w:right w:val="nil"/>
            </w:tcBorders>
          </w:tcPr>
          <w:p w14:paraId="7902303B" w14:textId="126FD762"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45</w:t>
            </w:r>
          </w:p>
        </w:tc>
        <w:tc>
          <w:tcPr>
            <w:tcW w:w="110" w:type="dxa"/>
            <w:tcBorders>
              <w:top w:val="nil"/>
              <w:left w:val="nil"/>
              <w:bottom w:val="nil"/>
              <w:right w:val="nil"/>
            </w:tcBorders>
          </w:tcPr>
          <w:p w14:paraId="64012DDC"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single" w:sz="4" w:space="0" w:color="auto"/>
              <w:right w:val="nil"/>
            </w:tcBorders>
          </w:tcPr>
          <w:p w14:paraId="1C493674" w14:textId="1AD11C0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41</w:t>
            </w:r>
          </w:p>
        </w:tc>
        <w:tc>
          <w:tcPr>
            <w:tcW w:w="106" w:type="dxa"/>
            <w:tcBorders>
              <w:top w:val="nil"/>
              <w:left w:val="nil"/>
              <w:bottom w:val="nil"/>
              <w:right w:val="nil"/>
            </w:tcBorders>
          </w:tcPr>
          <w:p w14:paraId="3FBAB856"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single" w:sz="4" w:space="0" w:color="auto"/>
              <w:right w:val="nil"/>
            </w:tcBorders>
          </w:tcPr>
          <w:p w14:paraId="793E9DEB" w14:textId="465D0241"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137</w:t>
            </w:r>
          </w:p>
        </w:tc>
        <w:tc>
          <w:tcPr>
            <w:tcW w:w="109" w:type="dxa"/>
            <w:tcBorders>
              <w:top w:val="nil"/>
              <w:left w:val="nil"/>
              <w:bottom w:val="nil"/>
              <w:right w:val="nil"/>
            </w:tcBorders>
          </w:tcPr>
          <w:p w14:paraId="723D490A"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70" w:type="dxa"/>
            <w:tcBorders>
              <w:top w:val="nil"/>
              <w:left w:val="nil"/>
              <w:bottom w:val="single" w:sz="4" w:space="0" w:color="auto"/>
              <w:right w:val="nil"/>
            </w:tcBorders>
          </w:tcPr>
          <w:p w14:paraId="3427EA76" w14:textId="236D8DA9"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125</w:t>
            </w:r>
          </w:p>
        </w:tc>
      </w:tr>
      <w:tr w:rsidR="00777985" w:rsidRPr="006737D8" w14:paraId="1E8659CC" w14:textId="77777777" w:rsidTr="00B83091">
        <w:trPr>
          <w:cantSplit/>
          <w:trHeight w:hRule="exact" w:val="397"/>
        </w:trPr>
        <w:tc>
          <w:tcPr>
            <w:tcW w:w="4230" w:type="dxa"/>
            <w:shd w:val="clear" w:color="auto" w:fill="auto"/>
          </w:tcPr>
          <w:p w14:paraId="7DAD9D40"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firstLine="47"/>
              <w:jc w:val="thaiDistribute"/>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Total</w:t>
            </w:r>
          </w:p>
        </w:tc>
        <w:tc>
          <w:tcPr>
            <w:tcW w:w="106" w:type="dxa"/>
          </w:tcPr>
          <w:p w14:paraId="0876A673"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6" w:type="dxa"/>
            <w:tcBorders>
              <w:top w:val="single" w:sz="4" w:space="0" w:color="auto"/>
              <w:left w:val="nil"/>
              <w:bottom w:val="double" w:sz="4" w:space="0" w:color="auto"/>
              <w:right w:val="nil"/>
            </w:tcBorders>
          </w:tcPr>
          <w:p w14:paraId="4ADC498A" w14:textId="67A68BB6"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4,538</w:t>
            </w:r>
          </w:p>
        </w:tc>
        <w:tc>
          <w:tcPr>
            <w:tcW w:w="110" w:type="dxa"/>
            <w:tcBorders>
              <w:top w:val="nil"/>
              <w:left w:val="nil"/>
              <w:bottom w:val="nil"/>
              <w:right w:val="nil"/>
            </w:tcBorders>
          </w:tcPr>
          <w:p w14:paraId="7FFE2312"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4" w:type="dxa"/>
            <w:tcBorders>
              <w:top w:val="single" w:sz="4" w:space="0" w:color="auto"/>
              <w:left w:val="nil"/>
              <w:bottom w:val="double" w:sz="4" w:space="0" w:color="auto"/>
              <w:right w:val="nil"/>
            </w:tcBorders>
          </w:tcPr>
          <w:p w14:paraId="539477FA" w14:textId="6B74F8AB"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D7282C">
              <w:rPr>
                <w:rFonts w:asciiTheme="majorBidi" w:eastAsia="Cordia New" w:hAnsiTheme="majorBidi" w:cstheme="majorBidi"/>
                <w:b/>
                <w:bCs/>
                <w:sz w:val="28"/>
                <w:szCs w:val="28"/>
              </w:rPr>
              <w:t>5,217</w:t>
            </w:r>
          </w:p>
        </w:tc>
        <w:tc>
          <w:tcPr>
            <w:tcW w:w="106" w:type="dxa"/>
            <w:tcBorders>
              <w:top w:val="nil"/>
              <w:left w:val="nil"/>
              <w:bottom w:val="nil"/>
              <w:right w:val="nil"/>
            </w:tcBorders>
          </w:tcPr>
          <w:p w14:paraId="01CB9734"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71" w:type="dxa"/>
            <w:tcBorders>
              <w:top w:val="single" w:sz="4" w:space="0" w:color="auto"/>
              <w:left w:val="nil"/>
              <w:bottom w:val="double" w:sz="4" w:space="0" w:color="auto"/>
              <w:right w:val="nil"/>
            </w:tcBorders>
          </w:tcPr>
          <w:p w14:paraId="7A745026" w14:textId="792C5EF0"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13,964</w:t>
            </w:r>
          </w:p>
        </w:tc>
        <w:tc>
          <w:tcPr>
            <w:tcW w:w="109" w:type="dxa"/>
            <w:tcBorders>
              <w:top w:val="nil"/>
              <w:left w:val="nil"/>
              <w:bottom w:val="nil"/>
              <w:right w:val="nil"/>
            </w:tcBorders>
          </w:tcPr>
          <w:p w14:paraId="5B33ACBA" w14:textId="77777777" w:rsidR="00777985" w:rsidRPr="006737D8" w:rsidRDefault="00777985"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070" w:type="dxa"/>
            <w:tcBorders>
              <w:top w:val="single" w:sz="4" w:space="0" w:color="auto"/>
              <w:left w:val="nil"/>
              <w:bottom w:val="double" w:sz="4" w:space="0" w:color="auto"/>
              <w:right w:val="nil"/>
            </w:tcBorders>
          </w:tcPr>
          <w:p w14:paraId="68765421" w14:textId="1B75EE6A" w:rsidR="00777985" w:rsidRPr="006737D8" w:rsidRDefault="006B0CD8" w:rsidP="007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15,933</w:t>
            </w:r>
          </w:p>
        </w:tc>
      </w:tr>
    </w:tbl>
    <w:p w14:paraId="09B79241" w14:textId="77777777" w:rsidR="008B0A38" w:rsidRPr="006737D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Cash and cash equivalents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670"/>
        <w:gridCol w:w="1620"/>
        <w:gridCol w:w="180"/>
        <w:gridCol w:w="1440"/>
      </w:tblGrid>
      <w:tr w:rsidR="00B4160E" w:rsidRPr="006737D8" w14:paraId="407353D2" w14:textId="77777777" w:rsidTr="00EA7B18">
        <w:trPr>
          <w:trHeight w:val="288"/>
        </w:trPr>
        <w:tc>
          <w:tcPr>
            <w:tcW w:w="5670" w:type="dxa"/>
            <w:tcBorders>
              <w:top w:val="nil"/>
              <w:left w:val="nil"/>
              <w:bottom w:val="nil"/>
              <w:right w:val="nil"/>
            </w:tcBorders>
          </w:tcPr>
          <w:p w14:paraId="2EEADDB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0349C766"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63378" w:rsidRPr="006737D8" w14:paraId="2D1418D1" w14:textId="77777777" w:rsidTr="00EA7B18">
        <w:trPr>
          <w:trHeight w:val="340"/>
        </w:trPr>
        <w:tc>
          <w:tcPr>
            <w:tcW w:w="5670" w:type="dxa"/>
            <w:tcBorders>
              <w:top w:val="nil"/>
              <w:left w:val="nil"/>
              <w:bottom w:val="nil"/>
              <w:right w:val="nil"/>
            </w:tcBorders>
          </w:tcPr>
          <w:p w14:paraId="236368E0" w14:textId="77777777"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left w:val="nil"/>
              <w:bottom w:val="single" w:sz="4" w:space="0" w:color="auto"/>
              <w:right w:val="nil"/>
            </w:tcBorders>
          </w:tcPr>
          <w:p w14:paraId="37BB0BBA" w14:textId="57FC581D" w:rsidR="00563378" w:rsidRPr="006737D8" w:rsidRDefault="00264A0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30 </w:t>
            </w:r>
            <w:r w:rsidR="00EA7B18" w:rsidRPr="006737D8">
              <w:rPr>
                <w:rFonts w:asciiTheme="majorBidi" w:eastAsia="Cordia New" w:hAnsiTheme="majorBidi" w:cstheme="majorBidi"/>
                <w:sz w:val="28"/>
                <w:szCs w:val="28"/>
              </w:rPr>
              <w:t>September</w:t>
            </w:r>
            <w:r w:rsidRPr="006737D8">
              <w:rPr>
                <w:rFonts w:asciiTheme="majorBidi" w:eastAsia="Cordia New" w:hAnsiTheme="majorBidi" w:cstheme="majorBidi"/>
                <w:sz w:val="28"/>
                <w:szCs w:val="28"/>
              </w:rPr>
              <w:t xml:space="preserve"> </w:t>
            </w:r>
            <w:r w:rsidR="00563378" w:rsidRPr="006737D8">
              <w:rPr>
                <w:rFonts w:asciiTheme="majorBidi" w:eastAsia="Cordia New" w:hAnsiTheme="majorBidi" w:cstheme="majorBidi"/>
                <w:sz w:val="28"/>
                <w:szCs w:val="28"/>
              </w:rPr>
              <w:t>2021</w:t>
            </w:r>
          </w:p>
        </w:tc>
        <w:tc>
          <w:tcPr>
            <w:tcW w:w="180" w:type="dxa"/>
            <w:tcBorders>
              <w:top w:val="single" w:sz="4" w:space="0" w:color="auto"/>
              <w:left w:val="nil"/>
              <w:bottom w:val="nil"/>
              <w:right w:val="nil"/>
            </w:tcBorders>
          </w:tcPr>
          <w:p w14:paraId="1DBDBACF" w14:textId="77777777"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7F790673"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2020</w:t>
            </w:r>
          </w:p>
        </w:tc>
      </w:tr>
      <w:tr w:rsidR="00C96F5C" w:rsidRPr="006737D8" w14:paraId="537E566B" w14:textId="77777777" w:rsidTr="00EA7B18">
        <w:trPr>
          <w:trHeight w:val="340"/>
        </w:trPr>
        <w:tc>
          <w:tcPr>
            <w:tcW w:w="5670" w:type="dxa"/>
            <w:tcBorders>
              <w:top w:val="nil"/>
              <w:left w:val="nil"/>
              <w:bottom w:val="nil"/>
              <w:right w:val="nil"/>
            </w:tcBorders>
          </w:tcPr>
          <w:p w14:paraId="185E6032"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Cash on hand</w:t>
            </w:r>
          </w:p>
        </w:tc>
        <w:tc>
          <w:tcPr>
            <w:tcW w:w="1620" w:type="dxa"/>
            <w:tcBorders>
              <w:top w:val="nil"/>
              <w:left w:val="nil"/>
              <w:bottom w:val="nil"/>
              <w:right w:val="nil"/>
            </w:tcBorders>
            <w:shd w:val="clear" w:color="auto" w:fill="auto"/>
          </w:tcPr>
          <w:p w14:paraId="779D1E86" w14:textId="4E78E843"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130</w:t>
            </w:r>
          </w:p>
        </w:tc>
        <w:tc>
          <w:tcPr>
            <w:tcW w:w="180" w:type="dxa"/>
            <w:tcBorders>
              <w:top w:val="nil"/>
              <w:left w:val="nil"/>
              <w:bottom w:val="nil"/>
              <w:right w:val="nil"/>
            </w:tcBorders>
          </w:tcPr>
          <w:p w14:paraId="61A8FC01"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79FE9392"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130</w:t>
            </w:r>
          </w:p>
        </w:tc>
      </w:tr>
      <w:tr w:rsidR="00C96F5C" w:rsidRPr="006737D8" w14:paraId="014D221B" w14:textId="77777777" w:rsidTr="00EA7B18">
        <w:trPr>
          <w:trHeight w:val="340"/>
        </w:trPr>
        <w:tc>
          <w:tcPr>
            <w:tcW w:w="5670" w:type="dxa"/>
            <w:tcBorders>
              <w:top w:val="nil"/>
              <w:left w:val="nil"/>
              <w:bottom w:val="nil"/>
              <w:right w:val="nil"/>
            </w:tcBorders>
          </w:tcPr>
          <w:p w14:paraId="30C638D7"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Deposits at banks with no fixed maturity date</w:t>
            </w:r>
          </w:p>
        </w:tc>
        <w:tc>
          <w:tcPr>
            <w:tcW w:w="1620" w:type="dxa"/>
            <w:tcBorders>
              <w:top w:val="nil"/>
              <w:left w:val="nil"/>
              <w:bottom w:val="nil"/>
              <w:right w:val="nil"/>
            </w:tcBorders>
            <w:shd w:val="clear" w:color="auto" w:fill="auto"/>
          </w:tcPr>
          <w:p w14:paraId="3F7F4E25" w14:textId="0F7336F9"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187,951</w:t>
            </w:r>
          </w:p>
        </w:tc>
        <w:tc>
          <w:tcPr>
            <w:tcW w:w="180" w:type="dxa"/>
            <w:tcBorders>
              <w:top w:val="nil"/>
              <w:left w:val="nil"/>
              <w:bottom w:val="nil"/>
              <w:right w:val="nil"/>
            </w:tcBorders>
          </w:tcPr>
          <w:p w14:paraId="11E5CA92"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6C8C503F"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177,705</w:t>
            </w:r>
          </w:p>
        </w:tc>
      </w:tr>
      <w:tr w:rsidR="00C96F5C" w:rsidRPr="006737D8" w14:paraId="52489CE8" w14:textId="77777777" w:rsidTr="00EA7B18">
        <w:trPr>
          <w:trHeight w:val="388"/>
        </w:trPr>
        <w:tc>
          <w:tcPr>
            <w:tcW w:w="5670" w:type="dxa"/>
            <w:tcBorders>
              <w:top w:val="nil"/>
              <w:left w:val="nil"/>
              <w:bottom w:val="nil"/>
              <w:right w:val="nil"/>
            </w:tcBorders>
          </w:tcPr>
          <w:p w14:paraId="07220D60"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 xml:space="preserve">Total </w:t>
            </w:r>
          </w:p>
        </w:tc>
        <w:tc>
          <w:tcPr>
            <w:tcW w:w="1620" w:type="dxa"/>
            <w:tcBorders>
              <w:top w:val="single" w:sz="4" w:space="0" w:color="auto"/>
              <w:left w:val="nil"/>
              <w:bottom w:val="double" w:sz="4" w:space="0" w:color="auto"/>
              <w:right w:val="nil"/>
            </w:tcBorders>
            <w:shd w:val="clear" w:color="auto" w:fill="auto"/>
          </w:tcPr>
          <w:p w14:paraId="4067CBC1" w14:textId="52109FC2"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188,081</w:t>
            </w:r>
          </w:p>
        </w:tc>
        <w:tc>
          <w:tcPr>
            <w:tcW w:w="180" w:type="dxa"/>
            <w:tcBorders>
              <w:top w:val="nil"/>
              <w:left w:val="nil"/>
              <w:bottom w:val="nil"/>
              <w:right w:val="nil"/>
            </w:tcBorders>
          </w:tcPr>
          <w:p w14:paraId="69009313"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34348D46"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177,835</w:t>
            </w:r>
          </w:p>
        </w:tc>
      </w:tr>
    </w:tbl>
    <w:p w14:paraId="34C4D7AB" w14:textId="6904C041" w:rsidR="00407596" w:rsidRPr="006737D8" w:rsidRDefault="0042073F" w:rsidP="004F0AA0">
      <w:pPr>
        <w:pStyle w:val="FSNoteNumbered"/>
        <w:tabs>
          <w:tab w:val="clear" w:pos="540"/>
          <w:tab w:val="num" w:pos="547"/>
        </w:tabs>
        <w:spacing w:before="120"/>
        <w:ind w:left="547"/>
        <w:jc w:val="thaiDistribute"/>
        <w:rPr>
          <w:u w:val="none"/>
          <w:lang w:val="en-US"/>
        </w:rPr>
      </w:pPr>
      <w:r w:rsidRPr="006737D8">
        <w:rPr>
          <w:u w:val="none"/>
          <w:lang w:val="en-US"/>
        </w:rPr>
        <w:t xml:space="preserve">As at </w:t>
      </w:r>
      <w:r w:rsidR="00264A08" w:rsidRPr="006737D8">
        <w:rPr>
          <w:u w:val="none"/>
          <w:lang w:val="en-US"/>
        </w:rPr>
        <w:t xml:space="preserve">30 </w:t>
      </w:r>
      <w:r w:rsidR="00EA7B18" w:rsidRPr="006737D8">
        <w:rPr>
          <w:u w:val="none"/>
          <w:lang w:val="en-US"/>
        </w:rPr>
        <w:t>September</w:t>
      </w:r>
      <w:r w:rsidR="00264A08" w:rsidRPr="006737D8">
        <w:rPr>
          <w:u w:val="none"/>
          <w:lang w:val="en-US"/>
        </w:rPr>
        <w:t xml:space="preserve"> 2021</w:t>
      </w:r>
      <w:r w:rsidRPr="006737D8">
        <w:rPr>
          <w:u w:val="none"/>
          <w:lang w:val="en-US"/>
        </w:rPr>
        <w:t>, bank deposits amounting to Baht 0.</w:t>
      </w:r>
      <w:r w:rsidR="00FB1D94" w:rsidRPr="006737D8">
        <w:rPr>
          <w:u w:val="none"/>
          <w:lang w:val="en-US"/>
        </w:rPr>
        <w:t>4</w:t>
      </w:r>
      <w:r w:rsidRPr="006737D8">
        <w:rPr>
          <w:u w:val="none"/>
          <w:lang w:val="en-US"/>
        </w:rPr>
        <w:t xml:space="preserve"> million was pledged as collateral for credit facilities from local banks as discussed in Note </w:t>
      </w:r>
      <w:r w:rsidR="00BA18BF" w:rsidRPr="006737D8">
        <w:rPr>
          <w:u w:val="none"/>
          <w:lang w:val="en-US"/>
        </w:rPr>
        <w:t>29</w:t>
      </w:r>
      <w:r w:rsidRPr="006737D8">
        <w:rPr>
          <w:u w:val="none"/>
          <w:lang w:val="en-US"/>
        </w:rPr>
        <w:t xml:space="preserve"> </w:t>
      </w:r>
      <w:r w:rsidR="00BA18BF" w:rsidRPr="006737D8">
        <w:rPr>
          <w:u w:val="none"/>
          <w:lang w:val="en-US"/>
        </w:rPr>
        <w:t>b</w:t>
      </w:r>
      <w:r w:rsidRPr="006737D8">
        <w:rPr>
          <w:u w:val="none"/>
          <w:lang w:val="en-US"/>
        </w:rPr>
        <w:t>) (31 December 20</w:t>
      </w:r>
      <w:r w:rsidR="00864447" w:rsidRPr="006737D8">
        <w:rPr>
          <w:u w:val="none"/>
          <w:lang w:val="en-US"/>
        </w:rPr>
        <w:t>20</w:t>
      </w:r>
      <w:r w:rsidRPr="006737D8">
        <w:rPr>
          <w:u w:val="none"/>
          <w:lang w:val="en-US"/>
        </w:rPr>
        <w:t>: Baht 0.1 million).</w:t>
      </w:r>
    </w:p>
    <w:p w14:paraId="44078733" w14:textId="6FDA82FF" w:rsidR="000B4520" w:rsidRPr="006737D8" w:rsidRDefault="000B4520" w:rsidP="000B4520"/>
    <w:p w14:paraId="2CE057D1" w14:textId="3595A50C" w:rsidR="000B4520" w:rsidRPr="006737D8" w:rsidRDefault="000B4520" w:rsidP="000B4520"/>
    <w:p w14:paraId="48E99912" w14:textId="44A22DF7" w:rsidR="000B4520" w:rsidRPr="006737D8" w:rsidRDefault="000B4520" w:rsidP="000B4520"/>
    <w:p w14:paraId="1CCA4230" w14:textId="1659DCAB" w:rsidR="000B4520" w:rsidRPr="006737D8" w:rsidRDefault="000B4520" w:rsidP="000B4520"/>
    <w:p w14:paraId="10734C90" w14:textId="324CEBE2" w:rsidR="000B4520" w:rsidRPr="006737D8" w:rsidRDefault="000B4520" w:rsidP="000B4520"/>
    <w:p w14:paraId="6974BCEF" w14:textId="386FD17F" w:rsidR="00493190" w:rsidRPr="006737D8" w:rsidRDefault="00493190"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Premiums due and uncollected</w:t>
      </w:r>
    </w:p>
    <w:p w14:paraId="199DD7A7" w14:textId="7020C055" w:rsidR="005A3B08" w:rsidRPr="006737D8" w:rsidRDefault="005A3B08" w:rsidP="002C28D9">
      <w:pPr>
        <w:pStyle w:val="FSNoteNumbered"/>
        <w:spacing w:before="120"/>
        <w:ind w:left="547"/>
        <w:jc w:val="thaiDistribute"/>
        <w:rPr>
          <w:u w:val="none"/>
          <w:lang w:val="en-US"/>
        </w:rPr>
      </w:pPr>
      <w:r w:rsidRPr="006737D8">
        <w:rPr>
          <w:u w:val="none"/>
          <w:lang w:val="en-US"/>
        </w:rPr>
        <w:t xml:space="preserve">The aging analysis of premium </w:t>
      </w:r>
      <w:r w:rsidR="009C5494" w:rsidRPr="006737D8">
        <w:rPr>
          <w:u w:val="none"/>
          <w:lang w:val="en-US"/>
        </w:rPr>
        <w:t>due and uncollected</w:t>
      </w:r>
      <w:r w:rsidRPr="006737D8">
        <w:rPr>
          <w:u w:val="none"/>
          <w:lang w:val="en-US"/>
        </w:rPr>
        <w:t xml:space="preserve"> as at</w:t>
      </w:r>
      <w:r w:rsidR="00CB2F54" w:rsidRPr="006737D8">
        <w:rPr>
          <w:u w:val="none"/>
          <w:lang w:val="en-US"/>
        </w:rPr>
        <w:t xml:space="preserve"> </w:t>
      </w:r>
      <w:r w:rsidR="00264A08" w:rsidRPr="006737D8">
        <w:rPr>
          <w:u w:val="none"/>
          <w:lang w:val="en-US"/>
        </w:rPr>
        <w:t xml:space="preserve">30 </w:t>
      </w:r>
      <w:r w:rsidR="00EA7B18" w:rsidRPr="006737D8">
        <w:rPr>
          <w:u w:val="none"/>
          <w:lang w:val="en-US"/>
        </w:rPr>
        <w:t>September</w:t>
      </w:r>
      <w:r w:rsidR="00264A08" w:rsidRPr="006737D8">
        <w:rPr>
          <w:u w:val="none"/>
          <w:lang w:val="en-US"/>
        </w:rPr>
        <w:t xml:space="preserve"> 2021 </w:t>
      </w:r>
      <w:r w:rsidR="005F3ADC" w:rsidRPr="006737D8">
        <w:rPr>
          <w:u w:val="none"/>
          <w:lang w:val="en-US"/>
        </w:rPr>
        <w:t xml:space="preserve">and </w:t>
      </w:r>
      <w:r w:rsidR="005D2B22" w:rsidRPr="006737D8">
        <w:rPr>
          <w:u w:val="none"/>
          <w:lang w:val="en-US"/>
        </w:rPr>
        <w:t xml:space="preserve">31 December </w:t>
      </w:r>
      <w:r w:rsidR="00930A0F" w:rsidRPr="006737D8">
        <w:rPr>
          <w:u w:val="none"/>
          <w:lang w:val="en-US"/>
        </w:rPr>
        <w:t>20</w:t>
      </w:r>
      <w:r w:rsidR="00864447" w:rsidRPr="006737D8">
        <w:rPr>
          <w:u w:val="none"/>
          <w:lang w:val="en-US"/>
        </w:rPr>
        <w:t>20</w:t>
      </w:r>
      <w:r w:rsidR="00DA5A76" w:rsidRPr="006737D8">
        <w:rPr>
          <w:u w:val="none"/>
          <w:lang w:val="en-US"/>
        </w:rPr>
        <w:t xml:space="preserve"> </w:t>
      </w:r>
      <w:r w:rsidRPr="006737D8">
        <w:rPr>
          <w:u w:val="none"/>
          <w:lang w:val="en-US"/>
        </w:rPr>
        <w:t xml:space="preserve">are classified by aging from the maturity date under the stipulated law of the premium collection as follows: </w:t>
      </w:r>
    </w:p>
    <w:tbl>
      <w:tblPr>
        <w:tblW w:w="8911" w:type="dxa"/>
        <w:tblInd w:w="450" w:type="dxa"/>
        <w:tblLayout w:type="fixed"/>
        <w:tblCellMar>
          <w:left w:w="43" w:type="dxa"/>
          <w:right w:w="43" w:type="dxa"/>
        </w:tblCellMar>
        <w:tblLook w:val="01E0" w:firstRow="1" w:lastRow="1" w:firstColumn="1" w:lastColumn="1" w:noHBand="0" w:noVBand="0"/>
      </w:tblPr>
      <w:tblGrid>
        <w:gridCol w:w="5760"/>
        <w:gridCol w:w="1530"/>
        <w:gridCol w:w="180"/>
        <w:gridCol w:w="1441"/>
      </w:tblGrid>
      <w:tr w:rsidR="00B4160E" w:rsidRPr="006737D8" w14:paraId="0E5FF84F" w14:textId="77777777" w:rsidTr="00B83091">
        <w:trPr>
          <w:trHeight w:val="80"/>
        </w:trPr>
        <w:tc>
          <w:tcPr>
            <w:tcW w:w="5760" w:type="dxa"/>
          </w:tcPr>
          <w:p w14:paraId="20FE55CE"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1" w:type="dxa"/>
            <w:gridSpan w:val="3"/>
            <w:tcBorders>
              <w:bottom w:val="single" w:sz="4" w:space="0" w:color="auto"/>
            </w:tcBorders>
          </w:tcPr>
          <w:p w14:paraId="582E96E7"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 xml:space="preserve">Thousand </w:t>
            </w:r>
            <w:r w:rsidR="006464A1" w:rsidRPr="006737D8">
              <w:rPr>
                <w:rFonts w:asciiTheme="majorBidi" w:hAnsiTheme="majorBidi" w:cstheme="majorBidi"/>
                <w:sz w:val="28"/>
                <w:szCs w:val="28"/>
              </w:rPr>
              <w:t>Baht</w:t>
            </w:r>
          </w:p>
        </w:tc>
      </w:tr>
      <w:tr w:rsidR="00864447" w:rsidRPr="006737D8" w14:paraId="0E1DD46E" w14:textId="77777777" w:rsidTr="00B83091">
        <w:trPr>
          <w:trHeight w:val="397"/>
        </w:trPr>
        <w:tc>
          <w:tcPr>
            <w:tcW w:w="5760" w:type="dxa"/>
          </w:tcPr>
          <w:p w14:paraId="12C5A0C1" w14:textId="77777777" w:rsidR="00864447" w:rsidRPr="006737D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30" w:type="dxa"/>
            <w:tcBorders>
              <w:top w:val="single" w:sz="4" w:space="0" w:color="auto"/>
              <w:bottom w:val="single" w:sz="4" w:space="0" w:color="auto"/>
            </w:tcBorders>
          </w:tcPr>
          <w:p w14:paraId="42B4CC7A" w14:textId="2260E6A2" w:rsidR="00864447" w:rsidRPr="006737D8" w:rsidRDefault="00264A08" w:rsidP="008644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30 </w:t>
            </w:r>
            <w:r w:rsidR="00EA7B18" w:rsidRPr="006737D8">
              <w:rPr>
                <w:rFonts w:asciiTheme="majorBidi" w:eastAsia="Cordia New" w:hAnsiTheme="majorBidi" w:cstheme="majorBidi"/>
                <w:sz w:val="28"/>
                <w:szCs w:val="28"/>
              </w:rPr>
              <w:t>September</w:t>
            </w:r>
            <w:r w:rsidRPr="006737D8">
              <w:rPr>
                <w:rFonts w:asciiTheme="majorBidi" w:eastAsia="Cordia New" w:hAnsiTheme="majorBidi" w:cstheme="majorBidi"/>
                <w:sz w:val="28"/>
                <w:szCs w:val="28"/>
              </w:rPr>
              <w:t xml:space="preserve"> 2021</w:t>
            </w:r>
          </w:p>
        </w:tc>
        <w:tc>
          <w:tcPr>
            <w:tcW w:w="180" w:type="dxa"/>
            <w:tcBorders>
              <w:top w:val="single" w:sz="4" w:space="0" w:color="auto"/>
            </w:tcBorders>
          </w:tcPr>
          <w:p w14:paraId="2D153F49" w14:textId="77777777" w:rsidR="00864447" w:rsidRPr="006737D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bottom w:val="single" w:sz="4" w:space="0" w:color="auto"/>
            </w:tcBorders>
          </w:tcPr>
          <w:p w14:paraId="23299AA1" w14:textId="55AC9078" w:rsidR="00864447" w:rsidRPr="006737D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2020</w:t>
            </w:r>
          </w:p>
        </w:tc>
      </w:tr>
      <w:tr w:rsidR="00C96F5C" w:rsidRPr="006737D8" w14:paraId="53B1BB28" w14:textId="77777777" w:rsidTr="00B83091">
        <w:trPr>
          <w:trHeight w:val="397"/>
        </w:trPr>
        <w:tc>
          <w:tcPr>
            <w:tcW w:w="5760" w:type="dxa"/>
            <w:vAlign w:val="bottom"/>
          </w:tcPr>
          <w:p w14:paraId="674F1014" w14:textId="07AF1D66"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530" w:type="dxa"/>
            <w:tcBorders>
              <w:top w:val="single" w:sz="4" w:space="0" w:color="auto"/>
              <w:left w:val="nil"/>
              <w:bottom w:val="nil"/>
              <w:right w:val="nil"/>
            </w:tcBorders>
          </w:tcPr>
          <w:p w14:paraId="5F28CA5F" w14:textId="21DEFB2C"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47,448</w:t>
            </w:r>
          </w:p>
        </w:tc>
        <w:tc>
          <w:tcPr>
            <w:tcW w:w="180" w:type="dxa"/>
            <w:tcBorders>
              <w:top w:val="nil"/>
              <w:left w:val="nil"/>
              <w:bottom w:val="nil"/>
              <w:right w:val="nil"/>
            </w:tcBorders>
          </w:tcPr>
          <w:p w14:paraId="3AE8890F"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tcPr>
          <w:p w14:paraId="05DEE988" w14:textId="77B10634"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60,195</w:t>
            </w:r>
          </w:p>
        </w:tc>
      </w:tr>
      <w:tr w:rsidR="00C96F5C" w:rsidRPr="006737D8" w14:paraId="2A147C4C" w14:textId="77777777" w:rsidTr="00B83091">
        <w:trPr>
          <w:trHeight w:val="397"/>
        </w:trPr>
        <w:tc>
          <w:tcPr>
            <w:tcW w:w="5760" w:type="dxa"/>
            <w:vAlign w:val="bottom"/>
          </w:tcPr>
          <w:p w14:paraId="6180A1A0" w14:textId="43E561A3"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30 days</w:t>
            </w:r>
          </w:p>
        </w:tc>
        <w:tc>
          <w:tcPr>
            <w:tcW w:w="1530" w:type="dxa"/>
            <w:tcBorders>
              <w:top w:val="nil"/>
              <w:left w:val="nil"/>
              <w:bottom w:val="nil"/>
              <w:right w:val="nil"/>
            </w:tcBorders>
            <w:shd w:val="clear" w:color="auto" w:fill="auto"/>
            <w:vAlign w:val="bottom"/>
          </w:tcPr>
          <w:p w14:paraId="1EC5584F" w14:textId="02569583"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17,010</w:t>
            </w:r>
          </w:p>
        </w:tc>
        <w:tc>
          <w:tcPr>
            <w:tcW w:w="180" w:type="dxa"/>
            <w:tcBorders>
              <w:top w:val="nil"/>
              <w:left w:val="nil"/>
              <w:bottom w:val="nil"/>
              <w:right w:val="nil"/>
            </w:tcBorders>
          </w:tcPr>
          <w:p w14:paraId="13D998BB"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3A333C83"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14,624</w:t>
            </w:r>
          </w:p>
        </w:tc>
      </w:tr>
      <w:tr w:rsidR="00C96F5C" w:rsidRPr="006737D8" w14:paraId="2E2723B9" w14:textId="77777777" w:rsidTr="00B83091">
        <w:trPr>
          <w:trHeight w:val="397"/>
        </w:trPr>
        <w:tc>
          <w:tcPr>
            <w:tcW w:w="5760" w:type="dxa"/>
            <w:vAlign w:val="bottom"/>
          </w:tcPr>
          <w:p w14:paraId="47FC30D5" w14:textId="15DEB623"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 30 days to 60 days</w:t>
            </w:r>
          </w:p>
        </w:tc>
        <w:tc>
          <w:tcPr>
            <w:tcW w:w="1530" w:type="dxa"/>
            <w:tcBorders>
              <w:top w:val="nil"/>
              <w:left w:val="nil"/>
              <w:bottom w:val="nil"/>
              <w:right w:val="nil"/>
            </w:tcBorders>
            <w:shd w:val="clear" w:color="auto" w:fill="auto"/>
            <w:vAlign w:val="bottom"/>
          </w:tcPr>
          <w:p w14:paraId="30EA463A" w14:textId="4EB283DA"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6,573</w:t>
            </w:r>
          </w:p>
        </w:tc>
        <w:tc>
          <w:tcPr>
            <w:tcW w:w="180" w:type="dxa"/>
            <w:tcBorders>
              <w:top w:val="nil"/>
              <w:left w:val="nil"/>
              <w:bottom w:val="nil"/>
              <w:right w:val="nil"/>
            </w:tcBorders>
          </w:tcPr>
          <w:p w14:paraId="2694F9A9"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43D6A773"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3,705</w:t>
            </w:r>
          </w:p>
        </w:tc>
      </w:tr>
      <w:tr w:rsidR="00C96F5C" w:rsidRPr="006737D8" w14:paraId="68271D75" w14:textId="77777777" w:rsidTr="00B83091">
        <w:trPr>
          <w:trHeight w:val="397"/>
        </w:trPr>
        <w:tc>
          <w:tcPr>
            <w:tcW w:w="5760" w:type="dxa"/>
            <w:vAlign w:val="bottom"/>
          </w:tcPr>
          <w:p w14:paraId="19EE737E" w14:textId="19A2CE25"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 60 days to 90 days</w:t>
            </w:r>
          </w:p>
        </w:tc>
        <w:tc>
          <w:tcPr>
            <w:tcW w:w="1530" w:type="dxa"/>
            <w:tcBorders>
              <w:top w:val="nil"/>
              <w:left w:val="nil"/>
              <w:bottom w:val="nil"/>
              <w:right w:val="nil"/>
            </w:tcBorders>
            <w:shd w:val="clear" w:color="auto" w:fill="auto"/>
            <w:vAlign w:val="bottom"/>
          </w:tcPr>
          <w:p w14:paraId="6BD175A6" w14:textId="3179240E"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2,856</w:t>
            </w:r>
          </w:p>
        </w:tc>
        <w:tc>
          <w:tcPr>
            <w:tcW w:w="180" w:type="dxa"/>
            <w:tcBorders>
              <w:top w:val="nil"/>
              <w:left w:val="nil"/>
              <w:bottom w:val="nil"/>
              <w:right w:val="nil"/>
            </w:tcBorders>
          </w:tcPr>
          <w:p w14:paraId="5D9B4914"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12F7B5F8"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711</w:t>
            </w:r>
          </w:p>
        </w:tc>
      </w:tr>
      <w:tr w:rsidR="00C96F5C" w:rsidRPr="006737D8" w14:paraId="5A973533" w14:textId="77777777" w:rsidTr="00B83091">
        <w:trPr>
          <w:trHeight w:val="397"/>
        </w:trPr>
        <w:tc>
          <w:tcPr>
            <w:tcW w:w="5760" w:type="dxa"/>
            <w:vAlign w:val="bottom"/>
          </w:tcPr>
          <w:p w14:paraId="311540C0" w14:textId="4167ACDC"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 90 days to 365 days</w:t>
            </w:r>
          </w:p>
        </w:tc>
        <w:tc>
          <w:tcPr>
            <w:tcW w:w="1530" w:type="dxa"/>
            <w:tcBorders>
              <w:top w:val="nil"/>
              <w:left w:val="nil"/>
              <w:bottom w:val="nil"/>
              <w:right w:val="nil"/>
            </w:tcBorders>
            <w:shd w:val="clear" w:color="auto" w:fill="auto"/>
            <w:vAlign w:val="bottom"/>
          </w:tcPr>
          <w:p w14:paraId="1761E0F1" w14:textId="0F69001C"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4,854</w:t>
            </w:r>
          </w:p>
        </w:tc>
        <w:tc>
          <w:tcPr>
            <w:tcW w:w="180" w:type="dxa"/>
            <w:tcBorders>
              <w:top w:val="nil"/>
              <w:left w:val="nil"/>
              <w:bottom w:val="nil"/>
              <w:right w:val="nil"/>
            </w:tcBorders>
            <w:vAlign w:val="bottom"/>
          </w:tcPr>
          <w:p w14:paraId="20FF3334"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66A675B3"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5,584</w:t>
            </w:r>
          </w:p>
        </w:tc>
      </w:tr>
      <w:tr w:rsidR="00C96F5C" w:rsidRPr="006737D8" w14:paraId="142113F7" w14:textId="77777777" w:rsidTr="00B83091">
        <w:trPr>
          <w:trHeight w:val="397"/>
        </w:trPr>
        <w:tc>
          <w:tcPr>
            <w:tcW w:w="5760" w:type="dxa"/>
            <w:vAlign w:val="bottom"/>
          </w:tcPr>
          <w:p w14:paraId="3001D35D" w14:textId="0C963608"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 365 days</w:t>
            </w:r>
          </w:p>
        </w:tc>
        <w:tc>
          <w:tcPr>
            <w:tcW w:w="1530" w:type="dxa"/>
            <w:tcBorders>
              <w:top w:val="nil"/>
              <w:left w:val="nil"/>
              <w:bottom w:val="nil"/>
              <w:right w:val="nil"/>
            </w:tcBorders>
            <w:shd w:val="clear" w:color="auto" w:fill="auto"/>
            <w:vAlign w:val="bottom"/>
          </w:tcPr>
          <w:p w14:paraId="511666BC" w14:textId="4A35EF8A"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4,576</w:t>
            </w:r>
          </w:p>
        </w:tc>
        <w:tc>
          <w:tcPr>
            <w:tcW w:w="180" w:type="dxa"/>
            <w:tcBorders>
              <w:top w:val="nil"/>
              <w:left w:val="nil"/>
              <w:bottom w:val="nil"/>
              <w:right w:val="nil"/>
            </w:tcBorders>
            <w:vAlign w:val="bottom"/>
          </w:tcPr>
          <w:p w14:paraId="63700CDE"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38FFA81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3,763</w:t>
            </w:r>
          </w:p>
        </w:tc>
      </w:tr>
      <w:tr w:rsidR="00C96F5C" w:rsidRPr="006737D8" w14:paraId="1D920B34" w14:textId="77777777" w:rsidTr="00B83091">
        <w:trPr>
          <w:trHeight w:val="397"/>
        </w:trPr>
        <w:tc>
          <w:tcPr>
            <w:tcW w:w="5760" w:type="dxa"/>
            <w:vAlign w:val="bottom"/>
          </w:tcPr>
          <w:p w14:paraId="2D71C106" w14:textId="6AF3B84A"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Total</w:t>
            </w:r>
          </w:p>
        </w:tc>
        <w:tc>
          <w:tcPr>
            <w:tcW w:w="1530" w:type="dxa"/>
            <w:tcBorders>
              <w:top w:val="single" w:sz="4" w:space="0" w:color="auto"/>
              <w:left w:val="nil"/>
              <w:bottom w:val="nil"/>
              <w:right w:val="nil"/>
            </w:tcBorders>
            <w:shd w:val="clear" w:color="auto" w:fill="auto"/>
            <w:vAlign w:val="bottom"/>
          </w:tcPr>
          <w:p w14:paraId="0006CE90" w14:textId="123351E9"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83,317</w:t>
            </w:r>
          </w:p>
        </w:tc>
        <w:tc>
          <w:tcPr>
            <w:tcW w:w="180" w:type="dxa"/>
            <w:tcBorders>
              <w:top w:val="nil"/>
              <w:left w:val="nil"/>
              <w:bottom w:val="nil"/>
              <w:right w:val="nil"/>
            </w:tcBorders>
          </w:tcPr>
          <w:p w14:paraId="202F1373"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242B8689"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88,582</w:t>
            </w:r>
          </w:p>
        </w:tc>
      </w:tr>
      <w:tr w:rsidR="00C96F5C" w:rsidRPr="006737D8" w14:paraId="20FAA02E" w14:textId="77777777" w:rsidTr="00B83091">
        <w:trPr>
          <w:trHeight w:val="397"/>
        </w:trPr>
        <w:tc>
          <w:tcPr>
            <w:tcW w:w="5760" w:type="dxa"/>
            <w:vAlign w:val="bottom"/>
          </w:tcPr>
          <w:p w14:paraId="529E36F5" w14:textId="5BDF35E8"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i/>
                <w:iCs/>
                <w:sz w:val="28"/>
                <w:szCs w:val="28"/>
              </w:rPr>
              <w:t xml:space="preserve">Less </w:t>
            </w:r>
            <w:r w:rsidRPr="006737D8">
              <w:rPr>
                <w:rFonts w:asciiTheme="majorBidi" w:eastAsia="Cordia New" w:hAnsiTheme="majorBidi" w:cstheme="majorBidi"/>
                <w:sz w:val="28"/>
                <w:szCs w:val="28"/>
              </w:rPr>
              <w:t>allowance for doubtful accounts</w:t>
            </w:r>
          </w:p>
        </w:tc>
        <w:tc>
          <w:tcPr>
            <w:tcW w:w="1530" w:type="dxa"/>
            <w:tcBorders>
              <w:top w:val="nil"/>
              <w:left w:val="nil"/>
              <w:bottom w:val="nil"/>
              <w:right w:val="nil"/>
            </w:tcBorders>
            <w:shd w:val="clear" w:color="auto" w:fill="auto"/>
            <w:vAlign w:val="bottom"/>
          </w:tcPr>
          <w:p w14:paraId="1AAF3896" w14:textId="55DA03C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(5,285)</w:t>
            </w:r>
          </w:p>
        </w:tc>
        <w:tc>
          <w:tcPr>
            <w:tcW w:w="180" w:type="dxa"/>
            <w:tcBorders>
              <w:top w:val="nil"/>
              <w:left w:val="nil"/>
              <w:bottom w:val="nil"/>
              <w:right w:val="nil"/>
            </w:tcBorders>
          </w:tcPr>
          <w:p w14:paraId="4F1A9554"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04EF6B55"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(3,763)</w:t>
            </w:r>
          </w:p>
        </w:tc>
      </w:tr>
      <w:tr w:rsidR="00C96F5C" w:rsidRPr="006737D8" w14:paraId="0B43808C" w14:textId="77777777" w:rsidTr="00B83091">
        <w:trPr>
          <w:trHeight w:val="397"/>
        </w:trPr>
        <w:tc>
          <w:tcPr>
            <w:tcW w:w="5760" w:type="dxa"/>
            <w:vAlign w:val="bottom"/>
          </w:tcPr>
          <w:p w14:paraId="32E5D47E" w14:textId="72426569"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Net</w:t>
            </w:r>
          </w:p>
        </w:tc>
        <w:tc>
          <w:tcPr>
            <w:tcW w:w="1530" w:type="dxa"/>
            <w:tcBorders>
              <w:top w:val="single" w:sz="4" w:space="0" w:color="auto"/>
              <w:left w:val="nil"/>
              <w:bottom w:val="double" w:sz="4" w:space="0" w:color="auto"/>
              <w:right w:val="nil"/>
            </w:tcBorders>
            <w:shd w:val="clear" w:color="auto" w:fill="auto"/>
            <w:vAlign w:val="bottom"/>
          </w:tcPr>
          <w:p w14:paraId="3615AD68" w14:textId="27CFC29C"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78,032</w:t>
            </w:r>
          </w:p>
        </w:tc>
        <w:tc>
          <w:tcPr>
            <w:tcW w:w="180" w:type="dxa"/>
            <w:tcBorders>
              <w:top w:val="nil"/>
              <w:left w:val="nil"/>
              <w:bottom w:val="nil"/>
              <w:right w:val="nil"/>
            </w:tcBorders>
          </w:tcPr>
          <w:p w14:paraId="78AA3B21"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511D4258"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84,819</w:t>
            </w:r>
          </w:p>
        </w:tc>
      </w:tr>
    </w:tbl>
    <w:p w14:paraId="417FDDB3" w14:textId="2F4F67E0" w:rsidR="002B2DCE" w:rsidRPr="00B83091" w:rsidRDefault="002B2DCE" w:rsidP="005C313A">
      <w:pPr>
        <w:pStyle w:val="FSNoteNumbered"/>
        <w:spacing w:before="120"/>
        <w:ind w:left="547"/>
        <w:jc w:val="thaiDistribute"/>
        <w:rPr>
          <w:u w:val="none"/>
          <w:lang w:val="en-US"/>
        </w:rPr>
      </w:pPr>
      <w:r w:rsidRPr="00B83091">
        <w:rPr>
          <w:u w:val="none"/>
          <w:lang w:val="en-US"/>
        </w:rPr>
        <w:t xml:space="preserve">For premium receivables due from agents and brokers, the Company has stipulated the collection guideline in accordance </w:t>
      </w:r>
      <w:r w:rsidRPr="00B83091">
        <w:rPr>
          <w:spacing w:val="-2"/>
          <w:u w:val="none"/>
          <w:lang w:val="en-US"/>
        </w:rPr>
        <w:t xml:space="preserve">with the law of the premium collection. </w:t>
      </w:r>
      <w:r w:rsidR="00EA2CCD" w:rsidRPr="00B83091">
        <w:rPr>
          <w:spacing w:val="-2"/>
          <w:u w:val="none"/>
          <w:lang w:val="en-US"/>
        </w:rPr>
        <w:t>Premium receivables due from</w:t>
      </w:r>
      <w:r w:rsidR="00EA2CCD" w:rsidRPr="00B83091">
        <w:rPr>
          <w:spacing w:val="-2"/>
          <w:u w:val="none"/>
          <w:cs/>
          <w:lang w:val="en-US"/>
        </w:rPr>
        <w:t xml:space="preserve"> </w:t>
      </w:r>
      <w:r w:rsidR="00EA2CCD" w:rsidRPr="00B83091">
        <w:rPr>
          <w:spacing w:val="-2"/>
          <w:u w:val="none"/>
          <w:lang w:val="en-US"/>
        </w:rPr>
        <w:t xml:space="preserve">5 major agents and brokers as at </w:t>
      </w:r>
      <w:r w:rsidR="00264A08" w:rsidRPr="00B83091">
        <w:rPr>
          <w:spacing w:val="-2"/>
          <w:u w:val="none"/>
          <w:lang w:val="en-US"/>
        </w:rPr>
        <w:t xml:space="preserve">30 </w:t>
      </w:r>
      <w:r w:rsidR="00EA7B18" w:rsidRPr="00B83091">
        <w:rPr>
          <w:spacing w:val="-2"/>
          <w:u w:val="none"/>
          <w:lang w:val="en-US"/>
        </w:rPr>
        <w:t>September</w:t>
      </w:r>
      <w:r w:rsidR="00264A08" w:rsidRPr="00B83091">
        <w:rPr>
          <w:spacing w:val="-2"/>
          <w:u w:val="none"/>
          <w:lang w:val="en-US"/>
        </w:rPr>
        <w:t xml:space="preserve"> 2021</w:t>
      </w:r>
      <w:r w:rsidR="00EA2CCD" w:rsidRPr="00B83091">
        <w:rPr>
          <w:spacing w:val="-2"/>
          <w:u w:val="none"/>
          <w:lang w:val="en-US"/>
        </w:rPr>
        <w:t>,</w:t>
      </w:r>
      <w:r w:rsidR="00EA2CCD" w:rsidRPr="00B83091">
        <w:rPr>
          <w:u w:val="none"/>
          <w:lang w:val="en-US"/>
        </w:rPr>
        <w:t xml:space="preserve"> </w:t>
      </w:r>
      <w:r w:rsidR="00A27C29" w:rsidRPr="00B83091">
        <w:rPr>
          <w:u w:val="none"/>
          <w:lang w:val="en-US"/>
        </w:rPr>
        <w:t>totaling</w:t>
      </w:r>
      <w:r w:rsidR="009E5F49" w:rsidRPr="00B83091">
        <w:rPr>
          <w:u w:val="none"/>
          <w:lang w:val="en-US"/>
        </w:rPr>
        <w:t xml:space="preserve"> </w:t>
      </w:r>
      <w:r w:rsidR="00CE5F23" w:rsidRPr="00B83091">
        <w:rPr>
          <w:u w:val="none"/>
          <w:lang w:val="en-US"/>
        </w:rPr>
        <w:t>Baht</w:t>
      </w:r>
      <w:r w:rsidR="005908ED" w:rsidRPr="00B83091">
        <w:rPr>
          <w:u w:val="none"/>
          <w:lang w:val="en-US"/>
        </w:rPr>
        <w:t xml:space="preserve"> </w:t>
      </w:r>
      <w:r w:rsidR="00C96F5C" w:rsidRPr="00B83091">
        <w:rPr>
          <w:u w:val="none"/>
          <w:lang w:val="en-US"/>
        </w:rPr>
        <w:t>37.3</w:t>
      </w:r>
      <w:r w:rsidR="00FB1D94" w:rsidRPr="00B83091">
        <w:rPr>
          <w:u w:val="none"/>
          <w:lang w:val="en-US"/>
        </w:rPr>
        <w:t xml:space="preserve"> </w:t>
      </w:r>
      <w:r w:rsidR="00EA2CCD" w:rsidRPr="00B83091">
        <w:rPr>
          <w:u w:val="none"/>
          <w:lang w:val="en-US"/>
        </w:rPr>
        <w:t xml:space="preserve">million </w:t>
      </w:r>
      <w:r w:rsidR="00CA0BA5" w:rsidRPr="00B83091">
        <w:rPr>
          <w:u w:val="none"/>
          <w:lang w:val="en-US"/>
        </w:rPr>
        <w:t>(31 December 20</w:t>
      </w:r>
      <w:r w:rsidR="005D2B22" w:rsidRPr="00B83091">
        <w:rPr>
          <w:u w:val="none"/>
          <w:lang w:val="en-US"/>
        </w:rPr>
        <w:t>20</w:t>
      </w:r>
      <w:r w:rsidR="00CA0BA5" w:rsidRPr="00B83091">
        <w:rPr>
          <w:u w:val="none"/>
          <w:lang w:val="en-US"/>
        </w:rPr>
        <w:t xml:space="preserve">: Baht </w:t>
      </w:r>
      <w:r w:rsidR="005D2B22" w:rsidRPr="00B83091">
        <w:rPr>
          <w:u w:val="none"/>
          <w:lang w:val="en-US"/>
        </w:rPr>
        <w:t xml:space="preserve">51.8 </w:t>
      </w:r>
      <w:r w:rsidR="00CA0BA5" w:rsidRPr="00B83091">
        <w:rPr>
          <w:u w:val="none"/>
          <w:lang w:val="en-US"/>
        </w:rPr>
        <w:t>million)</w:t>
      </w:r>
      <w:r w:rsidR="00EA2CCD" w:rsidRPr="00B83091">
        <w:rPr>
          <w:u w:val="none"/>
          <w:lang w:val="en-US"/>
        </w:rPr>
        <w:t xml:space="preserve">. </w:t>
      </w:r>
      <w:r w:rsidRPr="00B83091">
        <w:rPr>
          <w:u w:val="none"/>
          <w:lang w:val="en-US"/>
        </w:rPr>
        <w:t xml:space="preserve">For overdue premium receivables, the Company has </w:t>
      </w:r>
      <w:r w:rsidR="005C69D0" w:rsidRPr="00B83091">
        <w:rPr>
          <w:u w:val="none"/>
          <w:lang w:val="en-US"/>
        </w:rPr>
        <w:t xml:space="preserve">taken legal against </w:t>
      </w:r>
      <w:r w:rsidRPr="00B83091">
        <w:rPr>
          <w:u w:val="none"/>
          <w:lang w:val="en-US"/>
        </w:rPr>
        <w:t>such agents and brokers</w:t>
      </w:r>
      <w:r w:rsidR="005C69D0" w:rsidRPr="00B83091">
        <w:rPr>
          <w:u w:val="none"/>
          <w:lang w:val="en-US"/>
        </w:rPr>
        <w:t>, according to the Company’s policy</w:t>
      </w:r>
      <w:r w:rsidRPr="00B83091">
        <w:rPr>
          <w:u w:val="none"/>
          <w:lang w:val="en-US"/>
        </w:rPr>
        <w:t>.</w:t>
      </w:r>
      <w:r w:rsidR="005C69D0" w:rsidRPr="00B83091">
        <w:rPr>
          <w:u w:val="none"/>
          <w:cs/>
          <w:lang w:val="en-US"/>
        </w:rPr>
        <w:t xml:space="preserve"> </w:t>
      </w:r>
      <w:r w:rsidRPr="00B83091">
        <w:rPr>
          <w:u w:val="none"/>
          <w:lang w:val="en-US"/>
        </w:rPr>
        <w:t>As at</w:t>
      </w:r>
      <w:r w:rsidR="002C49CC" w:rsidRPr="00B83091">
        <w:rPr>
          <w:u w:val="none"/>
          <w:lang w:val="en-US"/>
        </w:rPr>
        <w:t xml:space="preserve"> </w:t>
      </w:r>
      <w:r w:rsidR="00264A08" w:rsidRPr="00B83091">
        <w:rPr>
          <w:u w:val="none"/>
          <w:lang w:val="en-US"/>
        </w:rPr>
        <w:t xml:space="preserve">30 </w:t>
      </w:r>
      <w:r w:rsidR="00EA7B18" w:rsidRPr="00B83091">
        <w:rPr>
          <w:u w:val="none"/>
          <w:lang w:val="en-US"/>
        </w:rPr>
        <w:t>September</w:t>
      </w:r>
      <w:r w:rsidR="00264A08" w:rsidRPr="00B83091">
        <w:rPr>
          <w:u w:val="none"/>
          <w:lang w:val="en-US"/>
        </w:rPr>
        <w:t xml:space="preserve"> 2021</w:t>
      </w:r>
      <w:r w:rsidRPr="00B83091">
        <w:rPr>
          <w:u w:val="none"/>
          <w:lang w:val="en-US"/>
        </w:rPr>
        <w:t>, the</w:t>
      </w:r>
      <w:r w:rsidRPr="00B83091">
        <w:rPr>
          <w:spacing w:val="2"/>
          <w:u w:val="none"/>
          <w:lang w:val="en-US"/>
        </w:rPr>
        <w:t xml:space="preserve"> Company </w:t>
      </w:r>
      <w:r w:rsidRPr="00B83091">
        <w:rPr>
          <w:spacing w:val="4"/>
          <w:u w:val="none"/>
          <w:lang w:val="en-US"/>
        </w:rPr>
        <w:t>has provided an allowance for d</w:t>
      </w:r>
      <w:r w:rsidR="00621E34" w:rsidRPr="00B83091">
        <w:rPr>
          <w:spacing w:val="4"/>
          <w:u w:val="none"/>
          <w:lang w:val="en-US"/>
        </w:rPr>
        <w:t xml:space="preserve">oubtful accounts </w:t>
      </w:r>
      <w:r w:rsidR="00A27C29" w:rsidRPr="00B83091">
        <w:rPr>
          <w:spacing w:val="4"/>
          <w:u w:val="none"/>
          <w:lang w:val="en-US"/>
        </w:rPr>
        <w:t>totaling</w:t>
      </w:r>
      <w:r w:rsidR="00621E34" w:rsidRPr="00B83091">
        <w:rPr>
          <w:spacing w:val="4"/>
          <w:u w:val="none"/>
          <w:lang w:val="en-US"/>
        </w:rPr>
        <w:t xml:space="preserve"> </w:t>
      </w:r>
      <w:r w:rsidR="00CE5F23" w:rsidRPr="00B83091">
        <w:rPr>
          <w:spacing w:val="4"/>
          <w:u w:val="none"/>
          <w:lang w:val="en-US"/>
        </w:rPr>
        <w:t>Baht</w:t>
      </w:r>
      <w:r w:rsidR="00FB1D94" w:rsidRPr="00B83091">
        <w:rPr>
          <w:spacing w:val="4"/>
          <w:u w:val="none"/>
          <w:lang w:val="en-US"/>
        </w:rPr>
        <w:t xml:space="preserve"> </w:t>
      </w:r>
      <w:r w:rsidR="00C96F5C" w:rsidRPr="00B83091">
        <w:rPr>
          <w:spacing w:val="4"/>
          <w:u w:val="none"/>
          <w:lang w:val="en-US"/>
        </w:rPr>
        <w:t>5.3</w:t>
      </w:r>
      <w:r w:rsidR="00B33462" w:rsidRPr="00B83091">
        <w:rPr>
          <w:spacing w:val="4"/>
          <w:u w:val="none"/>
          <w:lang w:val="en-US"/>
        </w:rPr>
        <w:t xml:space="preserve"> </w:t>
      </w:r>
      <w:r w:rsidR="00767E91" w:rsidRPr="00B83091">
        <w:rPr>
          <w:spacing w:val="4"/>
          <w:u w:val="none"/>
          <w:lang w:val="en-US"/>
        </w:rPr>
        <w:t>million</w:t>
      </w:r>
      <w:r w:rsidR="003B1694" w:rsidRPr="00B83091">
        <w:rPr>
          <w:spacing w:val="4"/>
          <w:u w:val="none"/>
          <w:lang w:val="en-US"/>
        </w:rPr>
        <w:t xml:space="preserve"> </w:t>
      </w:r>
      <w:r w:rsidR="00CA0BA5" w:rsidRPr="00B83091">
        <w:rPr>
          <w:spacing w:val="4"/>
          <w:u w:val="none"/>
          <w:lang w:val="en-US"/>
        </w:rPr>
        <w:t>(31 December 20</w:t>
      </w:r>
      <w:r w:rsidR="00367931" w:rsidRPr="00B83091">
        <w:rPr>
          <w:spacing w:val="4"/>
          <w:u w:val="none"/>
          <w:lang w:val="en-US"/>
        </w:rPr>
        <w:t>20</w:t>
      </w:r>
      <w:r w:rsidR="00CA0BA5" w:rsidRPr="00B83091">
        <w:rPr>
          <w:spacing w:val="4"/>
          <w:u w:val="none"/>
          <w:lang w:val="en-US"/>
        </w:rPr>
        <w:t xml:space="preserve">: </w:t>
      </w:r>
      <w:r w:rsidR="003B1694" w:rsidRPr="00B83091">
        <w:rPr>
          <w:spacing w:val="4"/>
          <w:u w:val="none"/>
          <w:lang w:val="en-US"/>
        </w:rPr>
        <w:t xml:space="preserve">Baht </w:t>
      </w:r>
      <w:r w:rsidR="005D2B22" w:rsidRPr="00B83091">
        <w:rPr>
          <w:spacing w:val="4"/>
          <w:u w:val="none"/>
          <w:lang w:val="en-US"/>
        </w:rPr>
        <w:t xml:space="preserve">3.8 </w:t>
      </w:r>
      <w:r w:rsidR="003B1694" w:rsidRPr="00B83091">
        <w:rPr>
          <w:spacing w:val="4"/>
          <w:u w:val="none"/>
          <w:lang w:val="en-US"/>
        </w:rPr>
        <w:t>million</w:t>
      </w:r>
      <w:r w:rsidR="00CA0BA5" w:rsidRPr="00B83091">
        <w:rPr>
          <w:spacing w:val="4"/>
          <w:u w:val="none"/>
          <w:lang w:val="en-US"/>
        </w:rPr>
        <w:t>)</w:t>
      </w:r>
      <w:r w:rsidR="00767E91" w:rsidRPr="00B83091">
        <w:rPr>
          <w:spacing w:val="4"/>
          <w:u w:val="none"/>
          <w:lang w:val="en-US"/>
        </w:rPr>
        <w:t>.</w:t>
      </w:r>
      <w:r w:rsidRPr="00B83091">
        <w:rPr>
          <w:spacing w:val="4"/>
          <w:u w:val="none"/>
          <w:lang w:val="en-US"/>
        </w:rPr>
        <w:t xml:space="preserve"> </w:t>
      </w:r>
      <w:r w:rsidRPr="00B83091">
        <w:rPr>
          <w:spacing w:val="2"/>
          <w:u w:val="none"/>
          <w:lang w:val="en-US"/>
        </w:rPr>
        <w:t>The</w:t>
      </w:r>
      <w:r w:rsidRPr="00B83091">
        <w:rPr>
          <w:u w:val="none"/>
          <w:lang w:val="en-US"/>
        </w:rPr>
        <w:t xml:space="preserve"> management believes that such allowance is adequate </w:t>
      </w:r>
      <w:r w:rsidR="009E5F49" w:rsidRPr="00B83091">
        <w:rPr>
          <w:u w:val="none"/>
          <w:lang w:val="en-US"/>
        </w:rPr>
        <w:t xml:space="preserve">to </w:t>
      </w:r>
      <w:r w:rsidRPr="00B83091">
        <w:rPr>
          <w:u w:val="none"/>
          <w:lang w:val="en-US"/>
        </w:rPr>
        <w:t>absorb possible losses on doubtful accounts.</w:t>
      </w:r>
    </w:p>
    <w:p w14:paraId="135C6F6F" w14:textId="244CF6A6" w:rsidR="00AD5D0F" w:rsidRPr="006737D8"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R</w:t>
      </w:r>
      <w:r w:rsidR="00DE286E" w:rsidRPr="006737D8">
        <w:rPr>
          <w:rFonts w:asciiTheme="majorBidi" w:eastAsia="Arial Unicode MS" w:hAnsiTheme="majorBidi" w:cstheme="majorBidi"/>
          <w:b/>
          <w:bCs/>
          <w:sz w:val="28"/>
          <w:szCs w:val="28"/>
          <w:cs/>
        </w:rPr>
        <w:t>einsurance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5B588CD2" w14:textId="77777777" w:rsidTr="00B83091">
        <w:trPr>
          <w:trHeight w:hRule="exact" w:val="397"/>
        </w:trPr>
        <w:tc>
          <w:tcPr>
            <w:tcW w:w="5760" w:type="dxa"/>
            <w:tcBorders>
              <w:top w:val="nil"/>
              <w:left w:val="nil"/>
              <w:bottom w:val="nil"/>
              <w:right w:val="nil"/>
            </w:tcBorders>
          </w:tcPr>
          <w:p w14:paraId="1478954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D2B22" w:rsidRPr="006737D8" w14:paraId="5A4BBD6A" w14:textId="77777777" w:rsidTr="00B83091">
        <w:trPr>
          <w:trHeight w:hRule="exact" w:val="397"/>
        </w:trPr>
        <w:tc>
          <w:tcPr>
            <w:tcW w:w="5760" w:type="dxa"/>
            <w:tcBorders>
              <w:top w:val="nil"/>
              <w:left w:val="nil"/>
              <w:bottom w:val="nil"/>
              <w:right w:val="nil"/>
            </w:tcBorders>
          </w:tcPr>
          <w:p w14:paraId="6F1F346B"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219CAD91" w:rsidR="005D2B22" w:rsidRPr="006737D8" w:rsidRDefault="00264A08"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30 </w:t>
            </w:r>
            <w:r w:rsidR="00EA7B18" w:rsidRPr="006737D8">
              <w:rPr>
                <w:rFonts w:asciiTheme="majorBidi" w:eastAsia="Cordia New" w:hAnsiTheme="majorBidi" w:cstheme="majorBidi"/>
                <w:sz w:val="28"/>
                <w:szCs w:val="28"/>
              </w:rPr>
              <w:t>September</w:t>
            </w:r>
            <w:r w:rsidRPr="006737D8">
              <w:rPr>
                <w:rFonts w:asciiTheme="majorBidi" w:eastAsia="Cordia New" w:hAnsiTheme="majorBidi" w:cstheme="majorBidi"/>
                <w:sz w:val="28"/>
                <w:szCs w:val="28"/>
              </w:rPr>
              <w:t xml:space="preserve"> 2021</w:t>
            </w:r>
          </w:p>
        </w:tc>
        <w:tc>
          <w:tcPr>
            <w:tcW w:w="270" w:type="dxa"/>
            <w:tcBorders>
              <w:top w:val="single" w:sz="4" w:space="0" w:color="auto"/>
              <w:left w:val="nil"/>
              <w:bottom w:val="nil"/>
              <w:right w:val="nil"/>
            </w:tcBorders>
          </w:tcPr>
          <w:p w14:paraId="5917E0C0"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39DF1585"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2020</w:t>
            </w:r>
          </w:p>
        </w:tc>
      </w:tr>
      <w:tr w:rsidR="005D2B22" w:rsidRPr="006737D8" w14:paraId="18D9E8D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vAlign w:val="bottom"/>
          </w:tcPr>
          <w:p w14:paraId="1161897D" w14:textId="36719584" w:rsidR="005D2B22" w:rsidRPr="006737D8" w:rsidDel="00001564" w:rsidRDefault="005D2B22"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C96F5C" w:rsidRPr="006737D8" w14:paraId="5576983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7AC5A60A" w14:textId="30CAC98C"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Claims liabilities</w:t>
            </w:r>
          </w:p>
        </w:tc>
        <w:tc>
          <w:tcPr>
            <w:tcW w:w="1440" w:type="dxa"/>
            <w:tcBorders>
              <w:top w:val="nil"/>
              <w:left w:val="nil"/>
              <w:bottom w:val="nil"/>
              <w:right w:val="nil"/>
            </w:tcBorders>
          </w:tcPr>
          <w:p w14:paraId="0B7FC11A" w14:textId="36E6AF41"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138,536</w:t>
            </w:r>
          </w:p>
        </w:tc>
        <w:tc>
          <w:tcPr>
            <w:tcW w:w="270" w:type="dxa"/>
            <w:tcBorders>
              <w:top w:val="nil"/>
              <w:left w:val="nil"/>
              <w:bottom w:val="nil"/>
              <w:right w:val="nil"/>
            </w:tcBorders>
          </w:tcPr>
          <w:p w14:paraId="3F1FB27A"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2BABAC88"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115,201</w:t>
            </w:r>
          </w:p>
        </w:tc>
      </w:tr>
      <w:tr w:rsidR="00C96F5C" w:rsidRPr="006737D8" w14:paraId="15DCDB4E"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41B9BFE2" w14:textId="77777777"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Premiums liabilities</w:t>
            </w:r>
          </w:p>
        </w:tc>
        <w:tc>
          <w:tcPr>
            <w:tcW w:w="1440" w:type="dxa"/>
            <w:tcBorders>
              <w:top w:val="nil"/>
              <w:left w:val="nil"/>
              <w:bottom w:val="nil"/>
              <w:right w:val="nil"/>
            </w:tcBorders>
          </w:tcPr>
          <w:p w14:paraId="0E031566"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C96F5C" w:rsidRPr="006737D8" w14:paraId="5EA8A0F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54D60325" w14:textId="77777777"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4ADE1446"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145,908</w:t>
            </w:r>
          </w:p>
        </w:tc>
        <w:tc>
          <w:tcPr>
            <w:tcW w:w="270" w:type="dxa"/>
            <w:tcBorders>
              <w:top w:val="nil"/>
              <w:left w:val="nil"/>
              <w:bottom w:val="nil"/>
              <w:right w:val="nil"/>
            </w:tcBorders>
          </w:tcPr>
          <w:p w14:paraId="0739EE5B"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47EF959D"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170,325</w:t>
            </w:r>
          </w:p>
        </w:tc>
      </w:tr>
      <w:tr w:rsidR="00C96F5C" w:rsidRPr="006737D8" w14:paraId="06E343B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tcPr>
          <w:p w14:paraId="0633792D" w14:textId="77777777" w:rsidR="00C96F5C" w:rsidRPr="006737D8" w:rsidRDefault="00C96F5C"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44BC9C18"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284,444</w:t>
            </w:r>
          </w:p>
        </w:tc>
        <w:tc>
          <w:tcPr>
            <w:tcW w:w="270" w:type="dxa"/>
            <w:tcBorders>
              <w:top w:val="nil"/>
              <w:left w:val="nil"/>
              <w:bottom w:val="nil"/>
              <w:right w:val="nil"/>
            </w:tcBorders>
          </w:tcPr>
          <w:p w14:paraId="78C489B4"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12DA931D"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285,526</w:t>
            </w:r>
          </w:p>
        </w:tc>
      </w:tr>
    </w:tbl>
    <w:p w14:paraId="5BDDB9E3" w14:textId="77777777" w:rsidR="009964D2" w:rsidRPr="006737D8" w:rsidRDefault="009964D2" w:rsidP="009964D2"/>
    <w:p w14:paraId="401E704F" w14:textId="77777777" w:rsidR="009964D2" w:rsidRPr="006737D8" w:rsidRDefault="009964D2" w:rsidP="009964D2"/>
    <w:p w14:paraId="6AC76EFF" w14:textId="77777777" w:rsidR="009964D2" w:rsidRPr="006737D8" w:rsidRDefault="009964D2" w:rsidP="009964D2"/>
    <w:p w14:paraId="09CF7434" w14:textId="0603C783" w:rsidR="00B55183" w:rsidRPr="006737D8" w:rsidRDefault="00CE5F23"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835040" w:rsidRPr="006737D8">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2F92BE3B" w14:textId="77777777" w:rsidTr="00B07707">
        <w:trPr>
          <w:trHeight w:val="397"/>
        </w:trPr>
        <w:tc>
          <w:tcPr>
            <w:tcW w:w="5760" w:type="dxa"/>
            <w:tcBorders>
              <w:top w:val="nil"/>
              <w:left w:val="nil"/>
              <w:bottom w:val="nil"/>
              <w:right w:val="nil"/>
            </w:tcBorders>
          </w:tcPr>
          <w:p w14:paraId="76A9A5AA" w14:textId="77777777" w:rsidR="00B55183" w:rsidRPr="006737D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6737D8">
              <w:rPr>
                <w:rFonts w:asciiTheme="majorBidi" w:eastAsia="Cordia New" w:hAnsiTheme="majorBidi" w:cstheme="majorBidi"/>
                <w:sz w:val="28"/>
                <w:szCs w:val="28"/>
              </w:rPr>
              <w:t>Thousand</w:t>
            </w:r>
            <w:r w:rsidR="00B55183" w:rsidRPr="006737D8">
              <w:rPr>
                <w:rFonts w:asciiTheme="majorBidi" w:eastAsia="Cordia New" w:hAnsiTheme="majorBidi" w:cstheme="majorBidi"/>
                <w:sz w:val="28"/>
                <w:szCs w:val="28"/>
              </w:rPr>
              <w:t xml:space="preserve"> Baht</w:t>
            </w:r>
          </w:p>
        </w:tc>
      </w:tr>
      <w:tr w:rsidR="005D2B22" w:rsidRPr="006737D8" w14:paraId="2A66FAF3" w14:textId="77777777" w:rsidTr="00B07707">
        <w:trPr>
          <w:trHeight w:val="397"/>
        </w:trPr>
        <w:tc>
          <w:tcPr>
            <w:tcW w:w="5760" w:type="dxa"/>
            <w:tcBorders>
              <w:top w:val="nil"/>
              <w:left w:val="nil"/>
              <w:bottom w:val="nil"/>
              <w:right w:val="nil"/>
            </w:tcBorders>
          </w:tcPr>
          <w:p w14:paraId="2B989B7A"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29E56EDE" w:rsidR="005D2B22" w:rsidRPr="006737D8" w:rsidRDefault="00B9335E"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30 </w:t>
            </w:r>
            <w:r w:rsidR="00EA7B18" w:rsidRPr="006737D8">
              <w:rPr>
                <w:rFonts w:asciiTheme="majorBidi" w:eastAsia="Cordia New" w:hAnsiTheme="majorBidi" w:cstheme="majorBidi"/>
                <w:sz w:val="28"/>
                <w:szCs w:val="28"/>
              </w:rPr>
              <w:t>September</w:t>
            </w:r>
            <w:r w:rsidRPr="006737D8">
              <w:rPr>
                <w:rFonts w:asciiTheme="majorBidi" w:eastAsia="Cordia New" w:hAnsiTheme="majorBidi" w:cstheme="majorBidi"/>
                <w:sz w:val="28"/>
                <w:szCs w:val="28"/>
              </w:rPr>
              <w:t xml:space="preserve"> 2021</w:t>
            </w:r>
          </w:p>
        </w:tc>
        <w:tc>
          <w:tcPr>
            <w:tcW w:w="270" w:type="dxa"/>
            <w:tcBorders>
              <w:top w:val="single" w:sz="4" w:space="0" w:color="auto"/>
              <w:left w:val="nil"/>
              <w:bottom w:val="nil"/>
              <w:right w:val="nil"/>
            </w:tcBorders>
          </w:tcPr>
          <w:p w14:paraId="1B39AB6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64800244"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2020</w:t>
            </w:r>
          </w:p>
        </w:tc>
      </w:tr>
      <w:tr w:rsidR="00C96F5C" w:rsidRPr="006737D8" w14:paraId="2C46AE54" w14:textId="77777777" w:rsidTr="00C845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569AB1BF"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sidRPr="006737D8">
              <w:rPr>
                <w:rFonts w:asciiTheme="majorBidi" w:hAnsiTheme="majorBidi" w:cstheme="majorBidi"/>
                <w:sz w:val="28"/>
                <w:szCs w:val="28"/>
              </w:rPr>
              <w:t>78,597</w:t>
            </w:r>
          </w:p>
        </w:tc>
        <w:tc>
          <w:tcPr>
            <w:tcW w:w="270" w:type="dxa"/>
            <w:tcBorders>
              <w:top w:val="nil"/>
              <w:left w:val="nil"/>
              <w:bottom w:val="nil"/>
              <w:right w:val="nil"/>
            </w:tcBorders>
          </w:tcPr>
          <w:p w14:paraId="2FD833B7"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7C50DBE1"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6737D8">
              <w:rPr>
                <w:rFonts w:asciiTheme="majorBidi" w:hAnsiTheme="majorBidi" w:cstheme="majorBidi"/>
                <w:sz w:val="28"/>
                <w:szCs w:val="28"/>
              </w:rPr>
              <w:t>54,841</w:t>
            </w:r>
          </w:p>
        </w:tc>
      </w:tr>
      <w:tr w:rsidR="00C96F5C" w:rsidRPr="006737D8" w14:paraId="3C4D1C43" w14:textId="77777777" w:rsidTr="00C845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07A1C80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sidRPr="006737D8">
              <w:rPr>
                <w:rFonts w:asciiTheme="majorBidi" w:hAnsiTheme="majorBidi" w:cstheme="majorBidi"/>
                <w:b/>
                <w:bCs/>
                <w:sz w:val="28"/>
                <w:szCs w:val="28"/>
              </w:rPr>
              <w:t>78,597</w:t>
            </w:r>
          </w:p>
        </w:tc>
        <w:tc>
          <w:tcPr>
            <w:tcW w:w="270" w:type="dxa"/>
            <w:tcBorders>
              <w:top w:val="nil"/>
              <w:left w:val="nil"/>
              <w:bottom w:val="nil"/>
              <w:right w:val="nil"/>
            </w:tcBorders>
          </w:tcPr>
          <w:p w14:paraId="561C3E4A"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1135C279"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sidRPr="006737D8">
              <w:rPr>
                <w:rFonts w:asciiTheme="majorBidi" w:hAnsiTheme="majorBidi" w:cstheme="majorBidi"/>
                <w:b/>
                <w:bCs/>
                <w:sz w:val="28"/>
                <w:szCs w:val="28"/>
              </w:rPr>
              <w:t>54,841</w:t>
            </w:r>
          </w:p>
        </w:tc>
      </w:tr>
    </w:tbl>
    <w:p w14:paraId="4C9B2250" w14:textId="7F047003" w:rsidR="00B55183" w:rsidRPr="006737D8" w:rsidRDefault="00B55183" w:rsidP="00EA7B18">
      <w:pPr>
        <w:pStyle w:val="BodyTextIndent"/>
        <w:spacing w:before="120" w:line="380" w:lineRule="exact"/>
        <w:ind w:left="540" w:right="29"/>
        <w:jc w:val="thaiDistribute"/>
        <w:rPr>
          <w:rFonts w:asciiTheme="majorBidi" w:eastAsia="Arial Unicode MS" w:hAnsiTheme="majorBidi" w:cstheme="majorBidi"/>
          <w:spacing w:val="-4"/>
          <w:sz w:val="28"/>
          <w:szCs w:val="28"/>
        </w:rPr>
      </w:pPr>
      <w:r w:rsidRPr="006737D8">
        <w:rPr>
          <w:rFonts w:asciiTheme="majorBidi" w:eastAsia="Arial Unicode MS" w:hAnsiTheme="majorBidi" w:cstheme="majorBidi"/>
          <w:spacing w:val="-4"/>
          <w:sz w:val="28"/>
          <w:szCs w:val="28"/>
        </w:rPr>
        <w:t>As at</w:t>
      </w:r>
      <w:r w:rsidR="00C7241B" w:rsidRPr="006737D8">
        <w:rPr>
          <w:rFonts w:asciiTheme="majorBidi" w:eastAsia="Arial Unicode MS" w:hAnsiTheme="majorBidi" w:cstheme="majorBidi"/>
          <w:spacing w:val="-4"/>
          <w:sz w:val="28"/>
          <w:szCs w:val="28"/>
        </w:rPr>
        <w:t xml:space="preserve"> </w:t>
      </w:r>
      <w:r w:rsidR="00CA2775" w:rsidRPr="006737D8">
        <w:rPr>
          <w:rFonts w:asciiTheme="majorBidi" w:eastAsia="Arial Unicode MS" w:hAnsiTheme="majorBidi" w:cstheme="majorBidi"/>
          <w:spacing w:val="-4"/>
          <w:sz w:val="28"/>
          <w:szCs w:val="28"/>
        </w:rPr>
        <w:t xml:space="preserve">30 </w:t>
      </w:r>
      <w:r w:rsidR="00EA7B18" w:rsidRPr="006737D8">
        <w:rPr>
          <w:rFonts w:asciiTheme="majorBidi" w:eastAsia="Arial Unicode MS" w:hAnsiTheme="majorBidi" w:cstheme="majorBidi"/>
          <w:spacing w:val="-4"/>
          <w:sz w:val="28"/>
          <w:szCs w:val="28"/>
        </w:rPr>
        <w:t>September</w:t>
      </w:r>
      <w:r w:rsidR="00CA2775" w:rsidRPr="006737D8">
        <w:rPr>
          <w:rFonts w:asciiTheme="majorBidi" w:eastAsia="Arial Unicode MS" w:hAnsiTheme="majorBidi" w:cstheme="majorBidi"/>
          <w:spacing w:val="-4"/>
          <w:sz w:val="28"/>
          <w:szCs w:val="28"/>
        </w:rPr>
        <w:t xml:space="preserve"> 2021 </w:t>
      </w:r>
      <w:r w:rsidR="005D2B22" w:rsidRPr="006737D8">
        <w:rPr>
          <w:rFonts w:asciiTheme="majorBidi" w:eastAsia="Arial Unicode MS" w:hAnsiTheme="majorBidi" w:cstheme="majorBidi"/>
          <w:spacing w:val="-4"/>
          <w:sz w:val="28"/>
          <w:szCs w:val="28"/>
        </w:rPr>
        <w:t>and 31 December 2020</w:t>
      </w:r>
      <w:r w:rsidRPr="006737D8">
        <w:rPr>
          <w:rFonts w:asciiTheme="majorBidi" w:eastAsia="Arial Unicode MS" w:hAnsiTheme="majorBidi" w:cstheme="majorBidi"/>
          <w:spacing w:val="-4"/>
          <w:sz w:val="28"/>
          <w:szCs w:val="28"/>
        </w:rPr>
        <w:t xml:space="preserve">, balances of amounts due from reinsurers are classified by aging as </w:t>
      </w:r>
      <w:r w:rsidR="00C71B59" w:rsidRPr="006737D8">
        <w:rPr>
          <w:rFonts w:asciiTheme="majorBidi" w:eastAsia="Arial Unicode MS" w:hAnsiTheme="majorBidi" w:cstheme="majorBidi"/>
          <w:spacing w:val="-4"/>
          <w:sz w:val="28"/>
          <w:szCs w:val="28"/>
        </w:rPr>
        <w:t>f</w:t>
      </w:r>
      <w:r w:rsidRPr="006737D8">
        <w:rPr>
          <w:rFonts w:asciiTheme="majorBidi" w:eastAsia="Arial Unicode MS" w:hAnsiTheme="majorBidi" w:cstheme="majorBidi"/>
          <w:spacing w:val="-4"/>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6737D8" w14:paraId="691C2968" w14:textId="77777777" w:rsidTr="00367931">
        <w:trPr>
          <w:trHeight w:val="397"/>
        </w:trPr>
        <w:tc>
          <w:tcPr>
            <w:tcW w:w="5760" w:type="dxa"/>
          </w:tcPr>
          <w:p w14:paraId="28677483"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D2B22" w:rsidRPr="006737D8" w14:paraId="1967E013" w14:textId="77777777" w:rsidTr="00367931">
        <w:trPr>
          <w:trHeight w:val="397"/>
        </w:trPr>
        <w:tc>
          <w:tcPr>
            <w:tcW w:w="5760" w:type="dxa"/>
          </w:tcPr>
          <w:p w14:paraId="786D5A3D"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21C6F35E" w:rsidR="005D2B22" w:rsidRPr="006737D8" w:rsidRDefault="00B9335E"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30 </w:t>
            </w:r>
            <w:r w:rsidR="00EA7B18" w:rsidRPr="006737D8">
              <w:rPr>
                <w:rFonts w:asciiTheme="majorBidi" w:eastAsia="Cordia New" w:hAnsiTheme="majorBidi" w:cstheme="majorBidi"/>
                <w:sz w:val="28"/>
                <w:szCs w:val="28"/>
              </w:rPr>
              <w:t>September</w:t>
            </w:r>
            <w:r w:rsidRPr="006737D8">
              <w:rPr>
                <w:rFonts w:asciiTheme="majorBidi" w:eastAsia="Cordia New" w:hAnsiTheme="majorBidi" w:cstheme="majorBidi"/>
                <w:sz w:val="28"/>
                <w:szCs w:val="28"/>
              </w:rPr>
              <w:t xml:space="preserve"> 2021</w:t>
            </w:r>
          </w:p>
        </w:tc>
        <w:tc>
          <w:tcPr>
            <w:tcW w:w="270" w:type="dxa"/>
            <w:tcBorders>
              <w:top w:val="single" w:sz="4" w:space="0" w:color="auto"/>
              <w:left w:val="nil"/>
              <w:bottom w:val="nil"/>
              <w:right w:val="nil"/>
            </w:tcBorders>
          </w:tcPr>
          <w:p w14:paraId="2767669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46784C83"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2020</w:t>
            </w:r>
          </w:p>
        </w:tc>
      </w:tr>
      <w:tr w:rsidR="00C96F5C" w:rsidRPr="006737D8" w14:paraId="3348A2E4" w14:textId="77777777" w:rsidTr="00367931">
        <w:trPr>
          <w:trHeight w:val="397"/>
        </w:trPr>
        <w:tc>
          <w:tcPr>
            <w:tcW w:w="5760" w:type="dxa"/>
          </w:tcPr>
          <w:p w14:paraId="410BFA64" w14:textId="785F74F4"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Pr>
          <w:p w14:paraId="03919EBB" w14:textId="6C4E3442"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sidRPr="006737D8">
              <w:rPr>
                <w:rFonts w:asciiTheme="majorBidi" w:hAnsiTheme="majorBidi" w:cstheme="majorBidi"/>
                <w:sz w:val="28"/>
                <w:szCs w:val="28"/>
              </w:rPr>
              <w:t>32,429</w:t>
            </w:r>
          </w:p>
        </w:tc>
        <w:tc>
          <w:tcPr>
            <w:tcW w:w="270" w:type="dxa"/>
          </w:tcPr>
          <w:p w14:paraId="04831B98"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6A956A92"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sidRPr="006737D8">
              <w:rPr>
                <w:rFonts w:asciiTheme="majorBidi" w:hAnsiTheme="majorBidi" w:cstheme="majorBidi"/>
                <w:sz w:val="28"/>
                <w:szCs w:val="28"/>
              </w:rPr>
              <w:t>46,047</w:t>
            </w:r>
          </w:p>
        </w:tc>
      </w:tr>
      <w:tr w:rsidR="00C96F5C" w:rsidRPr="006737D8" w14:paraId="40C3B517" w14:textId="77777777" w:rsidTr="00367931">
        <w:trPr>
          <w:trHeight w:val="397"/>
        </w:trPr>
        <w:tc>
          <w:tcPr>
            <w:tcW w:w="5760" w:type="dxa"/>
            <w:vAlign w:val="bottom"/>
          </w:tcPr>
          <w:p w14:paraId="049DE650" w14:textId="0DEDE313"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12 months</w:t>
            </w:r>
          </w:p>
        </w:tc>
        <w:tc>
          <w:tcPr>
            <w:tcW w:w="1440" w:type="dxa"/>
          </w:tcPr>
          <w:p w14:paraId="38994A9A" w14:textId="0F37ACD6"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hAnsiTheme="majorBidi" w:cstheme="majorBidi"/>
                <w:sz w:val="28"/>
                <w:szCs w:val="28"/>
              </w:rPr>
              <w:t>41,019</w:t>
            </w:r>
          </w:p>
        </w:tc>
        <w:tc>
          <w:tcPr>
            <w:tcW w:w="270" w:type="dxa"/>
          </w:tcPr>
          <w:p w14:paraId="6BCFD0FB"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7B74E05E"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hAnsiTheme="majorBidi" w:cstheme="majorBidi"/>
                <w:sz w:val="28"/>
                <w:szCs w:val="28"/>
              </w:rPr>
              <w:t>1,840</w:t>
            </w:r>
          </w:p>
        </w:tc>
      </w:tr>
      <w:tr w:rsidR="00C96F5C" w:rsidRPr="006737D8" w14:paraId="2A62947A" w14:textId="77777777" w:rsidTr="00367931">
        <w:trPr>
          <w:trHeight w:val="397"/>
        </w:trPr>
        <w:tc>
          <w:tcPr>
            <w:tcW w:w="5760" w:type="dxa"/>
            <w:vAlign w:val="bottom"/>
          </w:tcPr>
          <w:p w14:paraId="2F071583" w14:textId="5D973C3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1 year to 2 years</w:t>
            </w:r>
          </w:p>
        </w:tc>
        <w:tc>
          <w:tcPr>
            <w:tcW w:w="1440" w:type="dxa"/>
          </w:tcPr>
          <w:p w14:paraId="3DD11A7B" w14:textId="65EE3920"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hAnsiTheme="majorBidi" w:cstheme="majorBidi"/>
                <w:sz w:val="28"/>
                <w:szCs w:val="28"/>
              </w:rPr>
              <w:t>692</w:t>
            </w:r>
          </w:p>
        </w:tc>
        <w:tc>
          <w:tcPr>
            <w:tcW w:w="270" w:type="dxa"/>
          </w:tcPr>
          <w:p w14:paraId="19F1BCFF"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6CC858A4"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hAnsiTheme="majorBidi" w:cstheme="majorBidi"/>
                <w:sz w:val="28"/>
                <w:szCs w:val="28"/>
              </w:rPr>
              <w:t>5,584</w:t>
            </w:r>
          </w:p>
        </w:tc>
      </w:tr>
      <w:tr w:rsidR="00C96F5C" w:rsidRPr="006737D8" w14:paraId="49E47557" w14:textId="77777777" w:rsidTr="00367931">
        <w:trPr>
          <w:trHeight w:val="397"/>
        </w:trPr>
        <w:tc>
          <w:tcPr>
            <w:tcW w:w="5760" w:type="dxa"/>
            <w:vAlign w:val="bottom"/>
          </w:tcPr>
          <w:p w14:paraId="6B01C206" w14:textId="54F5324B"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7F1260FB"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hAnsiTheme="majorBidi" w:cstheme="majorBidi"/>
                <w:sz w:val="28"/>
                <w:szCs w:val="28"/>
              </w:rPr>
              <w:t>4,457</w:t>
            </w:r>
          </w:p>
        </w:tc>
        <w:tc>
          <w:tcPr>
            <w:tcW w:w="270" w:type="dxa"/>
          </w:tcPr>
          <w:p w14:paraId="0C047714"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2E42D28B"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hAnsiTheme="majorBidi" w:cstheme="majorBidi"/>
                <w:sz w:val="28"/>
                <w:szCs w:val="28"/>
              </w:rPr>
              <w:t>1,370</w:t>
            </w:r>
          </w:p>
        </w:tc>
      </w:tr>
      <w:tr w:rsidR="00C96F5C" w:rsidRPr="006737D8" w14:paraId="342318D8" w14:textId="77777777" w:rsidTr="00367931">
        <w:trPr>
          <w:trHeight w:val="397"/>
        </w:trPr>
        <w:tc>
          <w:tcPr>
            <w:tcW w:w="5760" w:type="dxa"/>
            <w:vAlign w:val="bottom"/>
          </w:tcPr>
          <w:p w14:paraId="6071CD33" w14:textId="385F5C35"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6737D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7F1F6DA6"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78,597</w:t>
            </w:r>
          </w:p>
        </w:tc>
        <w:tc>
          <w:tcPr>
            <w:tcW w:w="270" w:type="dxa"/>
          </w:tcPr>
          <w:p w14:paraId="31D8EA6F"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706F7A61"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54,841</w:t>
            </w:r>
          </w:p>
        </w:tc>
      </w:tr>
    </w:tbl>
    <w:p w14:paraId="4DB1108A" w14:textId="77777777" w:rsidR="007C6542" w:rsidRPr="006737D8"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6737D8">
        <w:rPr>
          <w:rFonts w:asciiTheme="majorBidi" w:eastAsia="Arial Unicode MS" w:hAnsiTheme="majorBidi" w:cstheme="majorBidi"/>
          <w:b/>
          <w:bCs/>
          <w:sz w:val="28"/>
          <w:szCs w:val="28"/>
        </w:rPr>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6737D8" w14:paraId="4D5860A3" w14:textId="7C991A3A" w:rsidTr="00367931">
        <w:tc>
          <w:tcPr>
            <w:tcW w:w="5760" w:type="dxa"/>
          </w:tcPr>
          <w:p w14:paraId="1CD44B76" w14:textId="77777777" w:rsidR="005D2B22" w:rsidRPr="006737D8"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6737D8" w:rsidRDefault="005D2B22" w:rsidP="00702DDF">
            <w:pPr>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D2B22" w:rsidRPr="006737D8" w14:paraId="48149D26" w14:textId="6C3BAB09" w:rsidTr="00367931">
        <w:tc>
          <w:tcPr>
            <w:tcW w:w="5760" w:type="dxa"/>
          </w:tcPr>
          <w:p w14:paraId="5280299A" w14:textId="77777777" w:rsidR="005D2B22" w:rsidRPr="006737D8" w:rsidRDefault="005D2B22" w:rsidP="005D2B22">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0E045B7B" w:rsidR="005D2B22" w:rsidRPr="006737D8" w:rsidRDefault="00B9335E" w:rsidP="005D2B22">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 xml:space="preserve">30 </w:t>
            </w:r>
            <w:r w:rsidR="00EA7B18" w:rsidRPr="006737D8">
              <w:rPr>
                <w:rFonts w:asciiTheme="majorBidi" w:eastAsia="Cordia New" w:hAnsiTheme="majorBidi" w:cstheme="majorBidi"/>
                <w:sz w:val="28"/>
                <w:szCs w:val="28"/>
              </w:rPr>
              <w:t>September</w:t>
            </w:r>
            <w:r w:rsidRPr="006737D8">
              <w:rPr>
                <w:rFonts w:asciiTheme="majorBidi" w:eastAsia="Cordia New" w:hAnsiTheme="majorBidi" w:cstheme="majorBidi"/>
                <w:sz w:val="28"/>
                <w:szCs w:val="28"/>
              </w:rPr>
              <w:t xml:space="preserve"> 2021</w:t>
            </w:r>
          </w:p>
        </w:tc>
        <w:tc>
          <w:tcPr>
            <w:tcW w:w="270" w:type="dxa"/>
            <w:tcBorders>
              <w:top w:val="single" w:sz="4" w:space="0" w:color="auto"/>
              <w:left w:val="nil"/>
              <w:bottom w:val="nil"/>
              <w:right w:val="nil"/>
            </w:tcBorders>
          </w:tcPr>
          <w:p w14:paraId="02AFDCCD" w14:textId="77777777" w:rsidR="005D2B22" w:rsidRPr="006737D8" w:rsidRDefault="005D2B22" w:rsidP="005D2B22">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34C1208C" w:rsidR="005D2B22" w:rsidRPr="006737D8" w:rsidRDefault="005D2B22" w:rsidP="005D2B22">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2020</w:t>
            </w:r>
          </w:p>
        </w:tc>
      </w:tr>
      <w:tr w:rsidR="005D2B22" w:rsidRPr="006737D8" w14:paraId="11C747CA" w14:textId="29C3D866" w:rsidTr="00367931">
        <w:tc>
          <w:tcPr>
            <w:tcW w:w="5760" w:type="dxa"/>
          </w:tcPr>
          <w:p w14:paraId="59DD95C4" w14:textId="77777777" w:rsidR="005D2B22" w:rsidRPr="006737D8" w:rsidRDefault="005D2B22" w:rsidP="005D2B22">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1440" w:type="dxa"/>
          </w:tcPr>
          <w:p w14:paraId="24C76DAD" w14:textId="77777777" w:rsidR="005D2B22" w:rsidRPr="006737D8" w:rsidRDefault="005D2B22" w:rsidP="005D2B22">
            <w:pPr>
              <w:spacing w:line="240" w:lineRule="auto"/>
              <w:rPr>
                <w:rFonts w:asciiTheme="majorBidi" w:hAnsiTheme="majorBidi" w:cstheme="majorBidi"/>
                <w:sz w:val="28"/>
                <w:szCs w:val="28"/>
              </w:rPr>
            </w:pPr>
          </w:p>
        </w:tc>
        <w:tc>
          <w:tcPr>
            <w:tcW w:w="270" w:type="dxa"/>
          </w:tcPr>
          <w:p w14:paraId="7FA3EA9B" w14:textId="77777777" w:rsidR="005D2B22" w:rsidRPr="006737D8" w:rsidRDefault="005D2B22" w:rsidP="005D2B22">
            <w:pPr>
              <w:spacing w:line="240" w:lineRule="auto"/>
              <w:rPr>
                <w:rFonts w:asciiTheme="majorBidi" w:hAnsiTheme="majorBidi" w:cstheme="majorBidi"/>
                <w:sz w:val="28"/>
                <w:szCs w:val="28"/>
              </w:rPr>
            </w:pPr>
          </w:p>
        </w:tc>
        <w:tc>
          <w:tcPr>
            <w:tcW w:w="1440" w:type="dxa"/>
          </w:tcPr>
          <w:p w14:paraId="59518457" w14:textId="77777777" w:rsidR="005D2B22" w:rsidRPr="006737D8" w:rsidRDefault="005D2B22" w:rsidP="005D2B22">
            <w:pPr>
              <w:spacing w:line="240" w:lineRule="auto"/>
              <w:rPr>
                <w:rFonts w:asciiTheme="majorBidi" w:hAnsiTheme="majorBidi" w:cstheme="majorBidi"/>
                <w:sz w:val="28"/>
                <w:szCs w:val="28"/>
              </w:rPr>
            </w:pPr>
          </w:p>
        </w:tc>
      </w:tr>
      <w:tr w:rsidR="00C96F5C" w:rsidRPr="006737D8" w14:paraId="73CBA95A" w14:textId="274EDBCB" w:rsidTr="00F75C45">
        <w:tc>
          <w:tcPr>
            <w:tcW w:w="5760" w:type="dxa"/>
            <w:hideMark/>
          </w:tcPr>
          <w:p w14:paraId="2519BDDE" w14:textId="7478A4C5" w:rsidR="00C96F5C" w:rsidRPr="006737D8" w:rsidRDefault="00C96F5C" w:rsidP="00C96F5C">
            <w:pPr>
              <w:pStyle w:val="Default"/>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1440" w:type="dxa"/>
          </w:tcPr>
          <w:p w14:paraId="6795AAF0" w14:textId="5F5B3B83"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6737D8">
              <w:rPr>
                <w:rFonts w:asciiTheme="majorBidi" w:hAnsiTheme="majorBidi" w:cstheme="majorBidi"/>
                <w:sz w:val="28"/>
                <w:szCs w:val="28"/>
              </w:rPr>
              <w:t>15,054</w:t>
            </w:r>
          </w:p>
        </w:tc>
        <w:tc>
          <w:tcPr>
            <w:tcW w:w="270" w:type="dxa"/>
            <w:tcBorders>
              <w:top w:val="nil"/>
              <w:left w:val="nil"/>
              <w:right w:val="nil"/>
            </w:tcBorders>
          </w:tcPr>
          <w:p w14:paraId="28DEA4D3"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726C0A93"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6737D8">
              <w:rPr>
                <w:rFonts w:asciiTheme="majorBidi" w:hAnsiTheme="majorBidi" w:cstheme="majorBidi"/>
                <w:sz w:val="28"/>
                <w:szCs w:val="28"/>
              </w:rPr>
              <w:t>4,999</w:t>
            </w:r>
          </w:p>
        </w:tc>
      </w:tr>
      <w:tr w:rsidR="00C96F5C" w:rsidRPr="006737D8" w14:paraId="2DCFB2BA" w14:textId="5BCCDD0A" w:rsidTr="00F75C45">
        <w:tc>
          <w:tcPr>
            <w:tcW w:w="5760" w:type="dxa"/>
          </w:tcPr>
          <w:p w14:paraId="13F749FC" w14:textId="3331209C" w:rsidR="00C96F5C" w:rsidRPr="006737D8" w:rsidRDefault="00C96F5C" w:rsidP="00C96F5C">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1440" w:type="dxa"/>
            <w:tcBorders>
              <w:bottom w:val="single" w:sz="4" w:space="0" w:color="auto"/>
            </w:tcBorders>
          </w:tcPr>
          <w:p w14:paraId="10DDF369" w14:textId="4A06EDCD"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6737D8">
              <w:rPr>
                <w:rFonts w:asciiTheme="majorBidi" w:hAnsiTheme="majorBidi" w:cstheme="majorBidi"/>
                <w:sz w:val="28"/>
                <w:szCs w:val="28"/>
              </w:rPr>
              <w:t>104,251</w:t>
            </w:r>
          </w:p>
        </w:tc>
        <w:tc>
          <w:tcPr>
            <w:tcW w:w="270" w:type="dxa"/>
            <w:tcBorders>
              <w:top w:val="nil"/>
              <w:left w:val="nil"/>
              <w:right w:val="nil"/>
            </w:tcBorders>
          </w:tcPr>
          <w:p w14:paraId="63B84970"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53EAEA90"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6737D8">
              <w:rPr>
                <w:rFonts w:asciiTheme="majorBidi" w:hAnsiTheme="majorBidi" w:cstheme="majorBidi"/>
                <w:sz w:val="28"/>
                <w:szCs w:val="28"/>
              </w:rPr>
              <w:t>151,528</w:t>
            </w:r>
          </w:p>
        </w:tc>
      </w:tr>
      <w:tr w:rsidR="00C96F5C" w:rsidRPr="006737D8" w14:paraId="7D9EEF28" w14:textId="4811DC2B" w:rsidTr="00367931">
        <w:tc>
          <w:tcPr>
            <w:tcW w:w="5760" w:type="dxa"/>
          </w:tcPr>
          <w:p w14:paraId="672CDEAC" w14:textId="77777777" w:rsidR="00C96F5C" w:rsidRPr="006737D8" w:rsidRDefault="00C96F5C" w:rsidP="00C96F5C">
            <w:pPr>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06DDA9D1"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6737D8">
              <w:rPr>
                <w:rFonts w:asciiTheme="majorBidi" w:hAnsiTheme="majorBidi" w:cstheme="majorBidi"/>
                <w:b/>
                <w:bCs/>
                <w:sz w:val="28"/>
                <w:szCs w:val="28"/>
              </w:rPr>
              <w:t>119,305</w:t>
            </w:r>
          </w:p>
        </w:tc>
        <w:tc>
          <w:tcPr>
            <w:tcW w:w="270" w:type="dxa"/>
            <w:tcBorders>
              <w:left w:val="nil"/>
              <w:right w:val="nil"/>
            </w:tcBorders>
          </w:tcPr>
          <w:p w14:paraId="2EDCFFB1"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60878E15"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6737D8">
              <w:rPr>
                <w:rFonts w:asciiTheme="majorBidi" w:hAnsiTheme="majorBidi" w:cstheme="majorBidi"/>
                <w:b/>
                <w:bCs/>
                <w:sz w:val="28"/>
                <w:szCs w:val="28"/>
              </w:rPr>
              <w:t>156,527</w:t>
            </w:r>
          </w:p>
        </w:tc>
      </w:tr>
    </w:tbl>
    <w:p w14:paraId="4568940B" w14:textId="5E6EA22B" w:rsidR="00056BCB" w:rsidRPr="006737D8" w:rsidRDefault="00056BCB" w:rsidP="00FB0DC3">
      <w:pPr>
        <w:pStyle w:val="FSNoteNumbered"/>
        <w:spacing w:before="120"/>
        <w:jc w:val="thaiDistribute"/>
        <w:rPr>
          <w:u w:val="none"/>
          <w:lang w:val="en-US"/>
        </w:rPr>
      </w:pPr>
      <w:r w:rsidRPr="006737D8">
        <w:rPr>
          <w:u w:val="none"/>
          <w:lang w:val="en-US"/>
        </w:rPr>
        <w:t xml:space="preserve">As at </w:t>
      </w:r>
      <w:r w:rsidR="00CA2775" w:rsidRPr="006737D8">
        <w:rPr>
          <w:rFonts w:asciiTheme="majorBidi" w:eastAsia="Arial Unicode MS" w:hAnsiTheme="majorBidi" w:cstheme="majorBidi"/>
          <w:u w:val="none"/>
          <w:lang w:val="en-US"/>
        </w:rPr>
        <w:t xml:space="preserve">30 </w:t>
      </w:r>
      <w:r w:rsidR="00EA7B18" w:rsidRPr="006737D8">
        <w:rPr>
          <w:rFonts w:asciiTheme="majorBidi" w:eastAsia="Arial Unicode MS" w:hAnsiTheme="majorBidi" w:cstheme="majorBidi"/>
          <w:u w:val="none"/>
          <w:lang w:val="en-US"/>
        </w:rPr>
        <w:t>September</w:t>
      </w:r>
      <w:r w:rsidR="00CA2775" w:rsidRPr="006737D8">
        <w:rPr>
          <w:rFonts w:asciiTheme="majorBidi" w:eastAsia="Arial Unicode MS" w:hAnsiTheme="majorBidi" w:cstheme="majorBidi"/>
          <w:u w:val="none"/>
          <w:lang w:val="en-US"/>
        </w:rPr>
        <w:t xml:space="preserve"> 2021 </w:t>
      </w:r>
      <w:r w:rsidR="002A40E8" w:rsidRPr="006737D8">
        <w:rPr>
          <w:rFonts w:asciiTheme="majorBidi" w:eastAsia="Arial Unicode MS" w:hAnsiTheme="majorBidi" w:cstheme="majorBidi"/>
          <w:u w:val="none"/>
          <w:lang w:val="en-US"/>
        </w:rPr>
        <w:t>and 31 December 2020</w:t>
      </w:r>
      <w:r w:rsidRPr="006737D8">
        <w:rPr>
          <w:u w:val="none"/>
          <w:lang w:val="en-US"/>
        </w:rPr>
        <w:t xml:space="preserve">, debts instruments measured at </w:t>
      </w:r>
      <w:proofErr w:type="spellStart"/>
      <w:r w:rsidRPr="006737D8">
        <w:rPr>
          <w:u w:val="none"/>
          <w:lang w:val="en-US"/>
        </w:rPr>
        <w:t>amortised</w:t>
      </w:r>
      <w:proofErr w:type="spellEnd"/>
      <w:r w:rsidRPr="006737D8">
        <w:rPr>
          <w:u w:val="none"/>
          <w:lang w:val="en-US"/>
        </w:rPr>
        <w:t xml:space="preserve">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80"/>
        <w:gridCol w:w="10"/>
        <w:gridCol w:w="260"/>
        <w:gridCol w:w="10"/>
        <w:gridCol w:w="974"/>
        <w:gridCol w:w="6"/>
        <w:gridCol w:w="10"/>
      </w:tblGrid>
      <w:tr w:rsidR="002A40E8" w:rsidRPr="006737D8" w14:paraId="13C0B142" w14:textId="77777777" w:rsidTr="00367931">
        <w:trPr>
          <w:gridAfter w:val="2"/>
          <w:wAfter w:w="16" w:type="dxa"/>
          <w:trHeight w:val="315"/>
        </w:trPr>
        <w:tc>
          <w:tcPr>
            <w:tcW w:w="3960" w:type="dxa"/>
          </w:tcPr>
          <w:p w14:paraId="110A50B6" w14:textId="77777777" w:rsidR="002A40E8" w:rsidRPr="006737D8" w:rsidRDefault="002A40E8" w:rsidP="00E1400F">
            <w:pPr>
              <w:pStyle w:val="Default"/>
              <w:rPr>
                <w:rFonts w:asciiTheme="majorBidi" w:hAnsiTheme="majorBidi"/>
                <w:sz w:val="28"/>
                <w:szCs w:val="28"/>
              </w:rPr>
            </w:pPr>
          </w:p>
        </w:tc>
        <w:tc>
          <w:tcPr>
            <w:tcW w:w="270" w:type="dxa"/>
          </w:tcPr>
          <w:p w14:paraId="53C71488"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bottom w:val="single" w:sz="4" w:space="0" w:color="auto"/>
            </w:tcBorders>
          </w:tcPr>
          <w:p w14:paraId="176B8B03" w14:textId="77777777" w:rsidR="002A40E8" w:rsidRPr="006737D8"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2A40E8" w:rsidRPr="006737D8" w14:paraId="5FDC0EA3" w14:textId="77777777" w:rsidTr="00367931">
        <w:trPr>
          <w:gridAfter w:val="2"/>
          <w:wAfter w:w="16" w:type="dxa"/>
          <w:trHeight w:val="389"/>
        </w:trPr>
        <w:tc>
          <w:tcPr>
            <w:tcW w:w="3960" w:type="dxa"/>
          </w:tcPr>
          <w:p w14:paraId="625CE92C" w14:textId="77777777" w:rsidR="002A40E8" w:rsidRPr="006737D8" w:rsidRDefault="002A40E8" w:rsidP="00E1400F">
            <w:pPr>
              <w:pStyle w:val="Default"/>
              <w:rPr>
                <w:rFonts w:asciiTheme="majorBidi" w:hAnsiTheme="majorBidi"/>
                <w:sz w:val="28"/>
                <w:szCs w:val="28"/>
              </w:rPr>
            </w:pPr>
          </w:p>
        </w:tc>
        <w:tc>
          <w:tcPr>
            <w:tcW w:w="270" w:type="dxa"/>
          </w:tcPr>
          <w:p w14:paraId="216A1FA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top w:val="single" w:sz="4" w:space="0" w:color="auto"/>
              <w:bottom w:val="single" w:sz="4" w:space="0" w:color="auto"/>
            </w:tcBorders>
          </w:tcPr>
          <w:p w14:paraId="7F4D9F0F" w14:textId="13BF2E4D" w:rsidR="002A40E8" w:rsidRPr="006737D8" w:rsidRDefault="00B9335E" w:rsidP="002A40E8">
            <w:pPr>
              <w:spacing w:line="240" w:lineRule="auto"/>
              <w:jc w:val="center"/>
              <w:rPr>
                <w:rFonts w:asciiTheme="majorBidi" w:eastAsia="Calibri" w:hAnsiTheme="majorBidi"/>
                <w:color w:val="000000"/>
                <w:sz w:val="28"/>
                <w:szCs w:val="28"/>
              </w:rPr>
            </w:pPr>
            <w:r w:rsidRPr="006737D8">
              <w:rPr>
                <w:rFonts w:asciiTheme="majorBidi" w:eastAsia="Calibri" w:hAnsiTheme="majorBidi"/>
                <w:color w:val="000000"/>
                <w:sz w:val="28"/>
                <w:szCs w:val="28"/>
              </w:rPr>
              <w:t xml:space="preserve">30 </w:t>
            </w:r>
            <w:r w:rsidR="00EA7B18" w:rsidRPr="006737D8">
              <w:rPr>
                <w:rFonts w:asciiTheme="majorBidi" w:eastAsia="Cordia New" w:hAnsiTheme="majorBidi" w:cstheme="majorBidi"/>
                <w:sz w:val="28"/>
                <w:szCs w:val="28"/>
              </w:rPr>
              <w:t>September</w:t>
            </w:r>
            <w:r w:rsidRPr="006737D8">
              <w:rPr>
                <w:rFonts w:asciiTheme="majorBidi" w:eastAsia="Calibri" w:hAnsiTheme="majorBidi"/>
                <w:color w:val="000000"/>
                <w:sz w:val="28"/>
                <w:szCs w:val="28"/>
              </w:rPr>
              <w:t xml:space="preserve"> 2021</w:t>
            </w:r>
          </w:p>
        </w:tc>
      </w:tr>
      <w:tr w:rsidR="002A40E8" w:rsidRPr="006737D8" w14:paraId="7498562C" w14:textId="77777777" w:rsidTr="00367931">
        <w:trPr>
          <w:gridAfter w:val="1"/>
          <w:wAfter w:w="10" w:type="dxa"/>
          <w:trHeight w:val="389"/>
        </w:trPr>
        <w:tc>
          <w:tcPr>
            <w:tcW w:w="3960" w:type="dxa"/>
          </w:tcPr>
          <w:p w14:paraId="182A7DBA" w14:textId="77777777" w:rsidR="002A40E8" w:rsidRPr="006737D8" w:rsidRDefault="002A40E8" w:rsidP="00E1400F">
            <w:pPr>
              <w:pStyle w:val="Default"/>
              <w:rPr>
                <w:rFonts w:asciiTheme="majorBidi" w:hAnsiTheme="majorBidi"/>
                <w:sz w:val="28"/>
                <w:szCs w:val="28"/>
              </w:rPr>
            </w:pPr>
          </w:p>
        </w:tc>
        <w:tc>
          <w:tcPr>
            <w:tcW w:w="270" w:type="dxa"/>
          </w:tcPr>
          <w:p w14:paraId="3125FB5F"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3410" w:type="dxa"/>
            <w:gridSpan w:val="5"/>
            <w:tcBorders>
              <w:top w:val="single" w:sz="4" w:space="0" w:color="auto"/>
              <w:bottom w:val="single" w:sz="4" w:space="0" w:color="auto"/>
            </w:tcBorders>
            <w:vAlign w:val="center"/>
          </w:tcPr>
          <w:p w14:paraId="19294B33" w14:textId="77777777"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gridSpan w:val="2"/>
            <w:tcBorders>
              <w:top w:val="single" w:sz="4" w:space="0" w:color="auto"/>
            </w:tcBorders>
          </w:tcPr>
          <w:p w14:paraId="60369547"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top w:val="single" w:sz="4" w:space="0" w:color="auto"/>
            </w:tcBorders>
          </w:tcPr>
          <w:p w14:paraId="2909B603" w14:textId="77777777" w:rsidR="002A40E8" w:rsidRPr="006737D8" w:rsidRDefault="002A40E8" w:rsidP="00E1400F">
            <w:pPr>
              <w:pStyle w:val="Default"/>
              <w:rPr>
                <w:rFonts w:asciiTheme="majorBidi" w:hAnsiTheme="majorBidi"/>
                <w:sz w:val="28"/>
                <w:szCs w:val="28"/>
              </w:rPr>
            </w:pPr>
          </w:p>
        </w:tc>
      </w:tr>
      <w:tr w:rsidR="002A40E8" w:rsidRPr="006737D8" w14:paraId="29C4A7B4" w14:textId="77777777" w:rsidTr="00367931">
        <w:trPr>
          <w:trHeight w:val="389"/>
        </w:trPr>
        <w:tc>
          <w:tcPr>
            <w:tcW w:w="3960" w:type="dxa"/>
          </w:tcPr>
          <w:p w14:paraId="132EC1F6" w14:textId="77777777" w:rsidR="002A40E8" w:rsidRPr="006737D8" w:rsidRDefault="002A40E8" w:rsidP="00E1400F">
            <w:pPr>
              <w:pStyle w:val="Default"/>
              <w:rPr>
                <w:rFonts w:asciiTheme="majorBidi" w:hAnsiTheme="majorBidi"/>
                <w:sz w:val="28"/>
                <w:szCs w:val="28"/>
              </w:rPr>
            </w:pPr>
          </w:p>
        </w:tc>
        <w:tc>
          <w:tcPr>
            <w:tcW w:w="270" w:type="dxa"/>
          </w:tcPr>
          <w:p w14:paraId="03D3A41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694B59F3" w14:textId="052B7704" w:rsidR="002A40E8" w:rsidRPr="006737D8" w:rsidRDefault="002A40E8" w:rsidP="00E1400F">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6737D8" w:rsidRDefault="002A40E8" w:rsidP="00367931">
            <w:pPr>
              <w:pStyle w:val="Default"/>
              <w:ind w:left="-110" w:right="-104"/>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bottom w:val="single" w:sz="4" w:space="0" w:color="auto"/>
            </w:tcBorders>
            <w:shd w:val="clear" w:color="auto" w:fill="auto"/>
          </w:tcPr>
          <w:p w14:paraId="18E08C24" w14:textId="74F26FE0" w:rsidR="002A40E8" w:rsidRPr="006737D8" w:rsidRDefault="002A40E8"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gridSpan w:val="2"/>
          </w:tcPr>
          <w:p w14:paraId="796CEE42"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bottom w:val="single" w:sz="4" w:space="0" w:color="auto"/>
            </w:tcBorders>
          </w:tcPr>
          <w:p w14:paraId="62FD481F" w14:textId="6783565D"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2A40E8" w:rsidRPr="006737D8" w14:paraId="7618B7A0" w14:textId="77777777" w:rsidTr="00367931">
        <w:trPr>
          <w:trHeight w:val="389"/>
        </w:trPr>
        <w:tc>
          <w:tcPr>
            <w:tcW w:w="3960" w:type="dxa"/>
          </w:tcPr>
          <w:p w14:paraId="78626114" w14:textId="1169C110" w:rsidR="002A40E8" w:rsidRPr="006737D8" w:rsidRDefault="002A40E8" w:rsidP="00E1400F">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71334169"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Pr>
          <w:p w14:paraId="566150C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tcBorders>
          </w:tcPr>
          <w:p w14:paraId="100D7780"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gridSpan w:val="2"/>
          </w:tcPr>
          <w:p w14:paraId="6FAE146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Borders>
              <w:top w:val="single" w:sz="4" w:space="0" w:color="auto"/>
            </w:tcBorders>
          </w:tcPr>
          <w:p w14:paraId="0452C33D" w14:textId="77777777" w:rsidR="002A40E8" w:rsidRPr="006737D8"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C96F5C" w:rsidRPr="006737D8" w14:paraId="7744A955" w14:textId="77777777" w:rsidTr="00C96F5C">
        <w:trPr>
          <w:trHeight w:val="389"/>
        </w:trPr>
        <w:tc>
          <w:tcPr>
            <w:tcW w:w="3960" w:type="dxa"/>
          </w:tcPr>
          <w:p w14:paraId="2D49655E" w14:textId="77777777" w:rsidR="00C96F5C" w:rsidRPr="006737D8" w:rsidRDefault="00C96F5C" w:rsidP="00C96F5C">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3C2A4E2" w14:textId="77777777" w:rsidR="00C96F5C" w:rsidRPr="006737D8" w:rsidRDefault="00C96F5C" w:rsidP="00C96F5C">
            <w:pPr>
              <w:tabs>
                <w:tab w:val="clear" w:pos="907"/>
                <w:tab w:val="left" w:pos="900"/>
              </w:tabs>
              <w:spacing w:line="240" w:lineRule="auto"/>
              <w:jc w:val="center"/>
              <w:rPr>
                <w:rFonts w:asciiTheme="majorBidi" w:hAnsiTheme="majorBidi" w:cstheme="majorBidi"/>
                <w:sz w:val="28"/>
                <w:szCs w:val="28"/>
              </w:rPr>
            </w:pPr>
          </w:p>
        </w:tc>
        <w:tc>
          <w:tcPr>
            <w:tcW w:w="900" w:type="dxa"/>
          </w:tcPr>
          <w:p w14:paraId="0D3C54DC" w14:textId="6F08D9C3"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6737D8">
              <w:rPr>
                <w:rFonts w:asciiTheme="majorBidi" w:hAnsiTheme="majorBidi" w:cstheme="majorBidi"/>
                <w:sz w:val="28"/>
                <w:szCs w:val="28"/>
              </w:rPr>
              <w:t>12,054</w:t>
            </w:r>
          </w:p>
        </w:tc>
        <w:tc>
          <w:tcPr>
            <w:tcW w:w="270" w:type="dxa"/>
            <w:vAlign w:val="bottom"/>
          </w:tcPr>
          <w:p w14:paraId="5E903EFB"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Pr>
          <w:p w14:paraId="5ECD12D3" w14:textId="419711B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rPr>
              <w:t>3,000</w:t>
            </w:r>
          </w:p>
        </w:tc>
        <w:tc>
          <w:tcPr>
            <w:tcW w:w="270" w:type="dxa"/>
          </w:tcPr>
          <w:p w14:paraId="7C581B37"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Pr>
          <w:p w14:paraId="5B1902C4" w14:textId="5B8F6754"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rPr>
              <w:t>-</w:t>
            </w:r>
          </w:p>
        </w:tc>
        <w:tc>
          <w:tcPr>
            <w:tcW w:w="270" w:type="dxa"/>
            <w:gridSpan w:val="2"/>
          </w:tcPr>
          <w:p w14:paraId="698C07B8"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Pr>
          <w:p w14:paraId="3C111AF9" w14:textId="277BF728"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r w:rsidRPr="006737D8">
              <w:rPr>
                <w:rFonts w:asciiTheme="majorBidi" w:hAnsiTheme="majorBidi" w:cstheme="majorBidi"/>
                <w:sz w:val="28"/>
                <w:szCs w:val="28"/>
              </w:rPr>
              <w:t>15,054</w:t>
            </w:r>
          </w:p>
        </w:tc>
      </w:tr>
      <w:tr w:rsidR="00C96F5C" w:rsidRPr="006737D8" w14:paraId="244973B0" w14:textId="77777777" w:rsidTr="00C96F5C">
        <w:trPr>
          <w:trHeight w:val="389"/>
        </w:trPr>
        <w:tc>
          <w:tcPr>
            <w:tcW w:w="3960" w:type="dxa"/>
          </w:tcPr>
          <w:p w14:paraId="5BB8AC93" w14:textId="77777777" w:rsidR="00C96F5C" w:rsidRPr="006737D8" w:rsidRDefault="00C96F5C" w:rsidP="00C96F5C">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EA75986" w14:textId="3C067E05" w:rsidR="00C96F5C" w:rsidRPr="006737D8" w:rsidRDefault="00C96F5C" w:rsidP="00C96F5C">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65222C5D" w14:textId="77777777" w:rsidR="00C96F5C" w:rsidRPr="006737D8" w:rsidRDefault="00C96F5C" w:rsidP="00C96F5C">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6B0CDEF3" w14:textId="0DD15199"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6737D8">
              <w:rPr>
                <w:rFonts w:asciiTheme="majorBidi" w:hAnsiTheme="majorBidi" w:cstheme="majorBidi"/>
                <w:sz w:val="28"/>
                <w:szCs w:val="28"/>
              </w:rPr>
              <w:t>104,251</w:t>
            </w:r>
          </w:p>
        </w:tc>
        <w:tc>
          <w:tcPr>
            <w:tcW w:w="270" w:type="dxa"/>
            <w:vAlign w:val="bottom"/>
          </w:tcPr>
          <w:p w14:paraId="67D1F115"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7C1AA68A" w14:textId="323407FD"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rPr>
              <w:t>-</w:t>
            </w:r>
          </w:p>
        </w:tc>
        <w:tc>
          <w:tcPr>
            <w:tcW w:w="270" w:type="dxa"/>
            <w:vAlign w:val="bottom"/>
          </w:tcPr>
          <w:p w14:paraId="2573FC43"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bottom w:val="single" w:sz="4" w:space="0" w:color="auto"/>
            </w:tcBorders>
            <w:vAlign w:val="bottom"/>
          </w:tcPr>
          <w:p w14:paraId="6DA16131" w14:textId="1123519A"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rPr>
              <w:t>-</w:t>
            </w:r>
          </w:p>
        </w:tc>
        <w:tc>
          <w:tcPr>
            <w:tcW w:w="270" w:type="dxa"/>
            <w:gridSpan w:val="2"/>
            <w:vAlign w:val="bottom"/>
          </w:tcPr>
          <w:p w14:paraId="631A803F"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Borders>
              <w:bottom w:val="single" w:sz="4" w:space="0" w:color="auto"/>
            </w:tcBorders>
            <w:vAlign w:val="bottom"/>
          </w:tcPr>
          <w:p w14:paraId="0AB6DD03" w14:textId="12FE2883"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r w:rsidRPr="006737D8">
              <w:rPr>
                <w:rFonts w:asciiTheme="majorBidi" w:hAnsiTheme="majorBidi" w:cstheme="majorBidi"/>
                <w:sz w:val="28"/>
                <w:szCs w:val="28"/>
              </w:rPr>
              <w:t>104,251</w:t>
            </w:r>
          </w:p>
        </w:tc>
      </w:tr>
      <w:tr w:rsidR="00C96F5C" w:rsidRPr="006737D8" w14:paraId="44C8CFA6" w14:textId="77777777" w:rsidTr="00C96F5C">
        <w:trPr>
          <w:trHeight w:val="389"/>
        </w:trPr>
        <w:tc>
          <w:tcPr>
            <w:tcW w:w="3960" w:type="dxa"/>
          </w:tcPr>
          <w:p w14:paraId="30E7F83C" w14:textId="77777777" w:rsidR="00C96F5C" w:rsidRPr="006737D8" w:rsidRDefault="00C96F5C" w:rsidP="00C96F5C">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4E2AF2B5" w14:textId="77777777" w:rsidR="00C96F5C" w:rsidRPr="006737D8" w:rsidRDefault="00C96F5C" w:rsidP="00C96F5C">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tcPr>
          <w:p w14:paraId="60ADEC95" w14:textId="2834D53D"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rPr>
            </w:pPr>
            <w:r w:rsidRPr="006737D8">
              <w:rPr>
                <w:rFonts w:asciiTheme="majorBidi" w:hAnsiTheme="majorBidi" w:cstheme="majorBidi"/>
                <w:b/>
                <w:bCs/>
                <w:sz w:val="28"/>
                <w:szCs w:val="28"/>
              </w:rPr>
              <w:t>116,305</w:t>
            </w:r>
          </w:p>
        </w:tc>
        <w:tc>
          <w:tcPr>
            <w:tcW w:w="270" w:type="dxa"/>
            <w:vAlign w:val="bottom"/>
          </w:tcPr>
          <w:p w14:paraId="0B5A0060"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16CD1A1A" w14:textId="0DE55171"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6737D8">
              <w:rPr>
                <w:rFonts w:asciiTheme="majorBidi" w:hAnsiTheme="majorBidi" w:cstheme="majorBidi"/>
                <w:b/>
                <w:bCs/>
                <w:sz w:val="28"/>
                <w:szCs w:val="28"/>
              </w:rPr>
              <w:t>3,000</w:t>
            </w:r>
          </w:p>
        </w:tc>
        <w:tc>
          <w:tcPr>
            <w:tcW w:w="270" w:type="dxa"/>
            <w:vAlign w:val="bottom"/>
          </w:tcPr>
          <w:p w14:paraId="556F05E6"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gridSpan w:val="2"/>
            <w:tcBorders>
              <w:top w:val="single" w:sz="4" w:space="0" w:color="auto"/>
              <w:bottom w:val="double" w:sz="4" w:space="0" w:color="auto"/>
            </w:tcBorders>
            <w:vAlign w:val="bottom"/>
          </w:tcPr>
          <w:p w14:paraId="1F423A13" w14:textId="31720C15"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6737D8">
              <w:rPr>
                <w:rFonts w:asciiTheme="majorBidi" w:hAnsiTheme="majorBidi" w:cstheme="majorBidi"/>
                <w:b/>
                <w:bCs/>
                <w:sz w:val="28"/>
                <w:szCs w:val="28"/>
              </w:rPr>
              <w:t>-</w:t>
            </w:r>
          </w:p>
        </w:tc>
        <w:tc>
          <w:tcPr>
            <w:tcW w:w="270" w:type="dxa"/>
            <w:gridSpan w:val="2"/>
            <w:vAlign w:val="bottom"/>
          </w:tcPr>
          <w:p w14:paraId="4ABAA57F" w14:textId="77777777"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rPr>
            </w:pPr>
          </w:p>
        </w:tc>
        <w:tc>
          <w:tcPr>
            <w:tcW w:w="990" w:type="dxa"/>
            <w:gridSpan w:val="3"/>
            <w:tcBorders>
              <w:top w:val="single" w:sz="4" w:space="0" w:color="auto"/>
              <w:bottom w:val="double" w:sz="4" w:space="0" w:color="auto"/>
            </w:tcBorders>
            <w:vAlign w:val="bottom"/>
          </w:tcPr>
          <w:p w14:paraId="756BD49F" w14:textId="7F4645A9" w:rsidR="00C96F5C" w:rsidRPr="006737D8" w:rsidRDefault="00C96F5C" w:rsidP="00C9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rPr>
            </w:pPr>
            <w:r w:rsidRPr="006737D8">
              <w:rPr>
                <w:rFonts w:asciiTheme="majorBidi" w:hAnsiTheme="majorBidi" w:cstheme="majorBidi"/>
                <w:b/>
                <w:bCs/>
                <w:sz w:val="28"/>
                <w:szCs w:val="28"/>
              </w:rPr>
              <w:t>119,305</w:t>
            </w:r>
          </w:p>
        </w:tc>
      </w:tr>
    </w:tbl>
    <w:p w14:paraId="30A13FB2" w14:textId="77777777" w:rsidR="002A40E8" w:rsidRPr="006737D8" w:rsidRDefault="002A40E8" w:rsidP="002A40E8"/>
    <w:p w14:paraId="35156682" w14:textId="77777777" w:rsidR="002A40E8" w:rsidRPr="006737D8" w:rsidRDefault="002A40E8" w:rsidP="00B07707"/>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056BCB" w:rsidRPr="006737D8" w14:paraId="21257127" w14:textId="77777777" w:rsidTr="00367931">
        <w:trPr>
          <w:trHeight w:val="315"/>
        </w:trPr>
        <w:tc>
          <w:tcPr>
            <w:tcW w:w="3960" w:type="dxa"/>
          </w:tcPr>
          <w:p w14:paraId="7CED29A1" w14:textId="77777777" w:rsidR="00056BCB" w:rsidRPr="006737D8" w:rsidRDefault="00056BCB" w:rsidP="00034461">
            <w:pPr>
              <w:pStyle w:val="Default"/>
              <w:rPr>
                <w:rFonts w:asciiTheme="majorBidi" w:hAnsiTheme="majorBidi"/>
                <w:sz w:val="28"/>
                <w:szCs w:val="28"/>
              </w:rPr>
            </w:pPr>
          </w:p>
        </w:tc>
        <w:tc>
          <w:tcPr>
            <w:tcW w:w="270" w:type="dxa"/>
          </w:tcPr>
          <w:p w14:paraId="3163009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3E1AB1D8" w14:textId="04BD56EC"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056BCB" w:rsidRPr="006737D8" w14:paraId="0AF69EF0" w14:textId="77777777" w:rsidTr="00367931">
        <w:trPr>
          <w:trHeight w:val="389"/>
        </w:trPr>
        <w:tc>
          <w:tcPr>
            <w:tcW w:w="3960" w:type="dxa"/>
          </w:tcPr>
          <w:p w14:paraId="3472BC29" w14:textId="77777777" w:rsidR="00056BCB" w:rsidRPr="006737D8" w:rsidRDefault="00056BCB" w:rsidP="00034461">
            <w:pPr>
              <w:pStyle w:val="Default"/>
              <w:rPr>
                <w:rFonts w:asciiTheme="majorBidi" w:hAnsiTheme="majorBidi"/>
                <w:sz w:val="28"/>
                <w:szCs w:val="28"/>
              </w:rPr>
            </w:pPr>
          </w:p>
        </w:tc>
        <w:tc>
          <w:tcPr>
            <w:tcW w:w="270" w:type="dxa"/>
          </w:tcPr>
          <w:p w14:paraId="30A94650"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68FB4799" w14:textId="37EC36B6" w:rsidR="00056BCB" w:rsidRPr="006737D8" w:rsidRDefault="002A40E8" w:rsidP="00034461">
            <w:pPr>
              <w:tabs>
                <w:tab w:val="clear" w:pos="907"/>
                <w:tab w:val="left" w:pos="900"/>
              </w:tabs>
              <w:spacing w:line="240" w:lineRule="auto"/>
              <w:jc w:val="center"/>
              <w:rPr>
                <w:rFonts w:asciiTheme="majorBidi" w:eastAsia="Calibri" w:hAnsiTheme="majorBidi"/>
                <w:color w:val="000000"/>
                <w:sz w:val="28"/>
                <w:szCs w:val="28"/>
              </w:rPr>
            </w:pPr>
            <w:r w:rsidRPr="006737D8">
              <w:rPr>
                <w:rFonts w:asciiTheme="majorBidi" w:eastAsia="Calibri" w:hAnsiTheme="majorBidi"/>
                <w:color w:val="000000"/>
                <w:sz w:val="28"/>
                <w:szCs w:val="28"/>
              </w:rPr>
              <w:t xml:space="preserve">31 December </w:t>
            </w:r>
            <w:r w:rsidR="00056BCB" w:rsidRPr="006737D8">
              <w:rPr>
                <w:rFonts w:asciiTheme="majorBidi" w:eastAsia="Calibri" w:hAnsiTheme="majorBidi"/>
                <w:color w:val="000000"/>
                <w:sz w:val="28"/>
                <w:szCs w:val="28"/>
              </w:rPr>
              <w:t>2020</w:t>
            </w:r>
          </w:p>
        </w:tc>
      </w:tr>
      <w:tr w:rsidR="00056BCB" w:rsidRPr="006737D8" w14:paraId="01846E97" w14:textId="77777777" w:rsidTr="00367931">
        <w:trPr>
          <w:trHeight w:val="389"/>
        </w:trPr>
        <w:tc>
          <w:tcPr>
            <w:tcW w:w="3960" w:type="dxa"/>
          </w:tcPr>
          <w:p w14:paraId="323C154F" w14:textId="77777777" w:rsidR="00056BCB" w:rsidRPr="006737D8" w:rsidRDefault="00056BCB" w:rsidP="00034461">
            <w:pPr>
              <w:pStyle w:val="Default"/>
              <w:rPr>
                <w:rFonts w:asciiTheme="majorBidi" w:hAnsiTheme="majorBidi"/>
                <w:sz w:val="28"/>
                <w:szCs w:val="28"/>
              </w:rPr>
            </w:pPr>
          </w:p>
        </w:tc>
        <w:tc>
          <w:tcPr>
            <w:tcW w:w="270" w:type="dxa"/>
          </w:tcPr>
          <w:p w14:paraId="460A536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52EC993" w14:textId="39091C3E" w:rsidR="00056BCB" w:rsidRPr="006737D8" w:rsidRDefault="00056BCB" w:rsidP="00034461">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6737D8" w:rsidRDefault="00056BCB" w:rsidP="00034461">
            <w:pPr>
              <w:pStyle w:val="Default"/>
              <w:rPr>
                <w:rFonts w:asciiTheme="majorBidi" w:hAnsiTheme="majorBidi"/>
                <w:sz w:val="28"/>
                <w:szCs w:val="28"/>
              </w:rPr>
            </w:pPr>
          </w:p>
        </w:tc>
      </w:tr>
      <w:tr w:rsidR="00056BCB" w:rsidRPr="006737D8" w14:paraId="1E11F7AB" w14:textId="77777777" w:rsidTr="00367931">
        <w:trPr>
          <w:trHeight w:val="389"/>
        </w:trPr>
        <w:tc>
          <w:tcPr>
            <w:tcW w:w="3960" w:type="dxa"/>
          </w:tcPr>
          <w:p w14:paraId="5093526C" w14:textId="77777777" w:rsidR="00056BCB" w:rsidRPr="006737D8" w:rsidRDefault="00056BCB" w:rsidP="00056BCB">
            <w:pPr>
              <w:pStyle w:val="Default"/>
              <w:rPr>
                <w:rFonts w:asciiTheme="majorBidi" w:hAnsiTheme="majorBidi"/>
                <w:sz w:val="28"/>
                <w:szCs w:val="28"/>
              </w:rPr>
            </w:pPr>
          </w:p>
        </w:tc>
        <w:tc>
          <w:tcPr>
            <w:tcW w:w="270" w:type="dxa"/>
          </w:tcPr>
          <w:p w14:paraId="3ECDE296"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7B7A6244" w14:textId="56D9CE47" w:rsidR="00056BCB" w:rsidRPr="006737D8" w:rsidRDefault="00056BCB" w:rsidP="00056BCB">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6737D8" w:rsidRDefault="00056BCB" w:rsidP="005C34B9">
            <w:pPr>
              <w:pStyle w:val="Default"/>
              <w:ind w:left="-111" w:right="-103"/>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6737D8" w:rsidRDefault="00056BCB"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247CC1F7"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6737D8" w:rsidRDefault="00056BCB" w:rsidP="00056BCB">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056BCB" w:rsidRPr="006737D8" w14:paraId="6F448356" w14:textId="77777777" w:rsidTr="00367931">
        <w:trPr>
          <w:trHeight w:val="389"/>
        </w:trPr>
        <w:tc>
          <w:tcPr>
            <w:tcW w:w="3960" w:type="dxa"/>
          </w:tcPr>
          <w:p w14:paraId="32571A96" w14:textId="15292DFF" w:rsidR="00056BCB" w:rsidRPr="006737D8" w:rsidRDefault="00056BCB" w:rsidP="00056BCB">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52A3C090"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Pr>
          <w:p w14:paraId="6F1F2682"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5558A8" w:rsidRPr="006737D8" w14:paraId="718646D6" w14:textId="77777777" w:rsidTr="00367931">
        <w:trPr>
          <w:trHeight w:val="389"/>
        </w:trPr>
        <w:tc>
          <w:tcPr>
            <w:tcW w:w="3960" w:type="dxa"/>
          </w:tcPr>
          <w:p w14:paraId="326F73C7" w14:textId="770F20E6" w:rsidR="005558A8" w:rsidRPr="006737D8" w:rsidRDefault="005558A8" w:rsidP="005558A8">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8B964BE" w14:textId="77777777" w:rsidR="005558A8" w:rsidRPr="006737D8" w:rsidRDefault="005558A8" w:rsidP="005558A8">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7B5AC9DA" w14:textId="35680AD3"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6737D8">
              <w:rPr>
                <w:rFonts w:asciiTheme="majorBidi" w:hAnsiTheme="majorBidi" w:cstheme="majorBidi"/>
                <w:sz w:val="28"/>
                <w:szCs w:val="28"/>
                <w:cs/>
              </w:rPr>
              <w:t>-</w:t>
            </w:r>
          </w:p>
        </w:tc>
        <w:tc>
          <w:tcPr>
            <w:tcW w:w="270" w:type="dxa"/>
            <w:vAlign w:val="bottom"/>
          </w:tcPr>
          <w:p w14:paraId="64FEA1B6" w14:textId="77777777"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vAlign w:val="bottom"/>
          </w:tcPr>
          <w:p w14:paraId="178EA427" w14:textId="446350E6"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4</w:t>
            </w:r>
            <w:r w:rsidRPr="006737D8">
              <w:rPr>
                <w:rFonts w:asciiTheme="majorBidi" w:hAnsiTheme="majorBidi" w:cstheme="majorBidi"/>
                <w:sz w:val="28"/>
                <w:szCs w:val="28"/>
              </w:rPr>
              <w:t>,</w:t>
            </w:r>
            <w:r w:rsidRPr="006737D8">
              <w:rPr>
                <w:rFonts w:asciiTheme="majorBidi" w:hAnsiTheme="majorBidi" w:cstheme="majorBidi"/>
                <w:sz w:val="28"/>
                <w:szCs w:val="28"/>
                <w:cs/>
              </w:rPr>
              <w:t>999</w:t>
            </w:r>
          </w:p>
        </w:tc>
        <w:tc>
          <w:tcPr>
            <w:tcW w:w="270" w:type="dxa"/>
            <w:vAlign w:val="bottom"/>
          </w:tcPr>
          <w:p w14:paraId="563C2842" w14:textId="77777777"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vAlign w:val="bottom"/>
          </w:tcPr>
          <w:p w14:paraId="5CE15FBD" w14:textId="35DAABAD"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w:t>
            </w:r>
          </w:p>
        </w:tc>
        <w:tc>
          <w:tcPr>
            <w:tcW w:w="270" w:type="dxa"/>
            <w:vAlign w:val="bottom"/>
          </w:tcPr>
          <w:p w14:paraId="4D22C7DA" w14:textId="77777777"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vAlign w:val="bottom"/>
          </w:tcPr>
          <w:p w14:paraId="4A59C924" w14:textId="0351D380"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4</w:t>
            </w:r>
            <w:r w:rsidRPr="006737D8">
              <w:rPr>
                <w:rFonts w:asciiTheme="majorBidi" w:hAnsiTheme="majorBidi" w:cstheme="majorBidi"/>
                <w:sz w:val="28"/>
                <w:szCs w:val="28"/>
              </w:rPr>
              <w:t>,</w:t>
            </w:r>
            <w:r w:rsidRPr="006737D8">
              <w:rPr>
                <w:rFonts w:asciiTheme="majorBidi" w:hAnsiTheme="majorBidi" w:cstheme="majorBidi"/>
                <w:sz w:val="28"/>
                <w:szCs w:val="28"/>
                <w:cs/>
              </w:rPr>
              <w:t>999</w:t>
            </w:r>
          </w:p>
        </w:tc>
      </w:tr>
      <w:tr w:rsidR="0025161E" w:rsidRPr="006737D8" w14:paraId="2807C40F" w14:textId="77777777" w:rsidTr="00367931">
        <w:trPr>
          <w:trHeight w:val="389"/>
        </w:trPr>
        <w:tc>
          <w:tcPr>
            <w:tcW w:w="3960" w:type="dxa"/>
          </w:tcPr>
          <w:p w14:paraId="5445CED3" w14:textId="77777777" w:rsidR="0025161E" w:rsidRPr="006737D8" w:rsidRDefault="0025161E" w:rsidP="0025161E">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8738133" w14:textId="334F6CA4" w:rsidR="0025161E" w:rsidRPr="006737D8" w:rsidRDefault="0025161E" w:rsidP="0025161E">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72303EF7" w14:textId="77777777" w:rsidR="0025161E" w:rsidRPr="006737D8" w:rsidRDefault="0025161E" w:rsidP="0025161E">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3FEC87D6" w14:textId="0CDC51E3"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6737D8">
              <w:rPr>
                <w:rFonts w:asciiTheme="majorBidi" w:hAnsiTheme="majorBidi" w:cstheme="majorBidi"/>
                <w:sz w:val="28"/>
                <w:szCs w:val="28"/>
                <w:cs/>
              </w:rPr>
              <w:t>151</w:t>
            </w:r>
            <w:r w:rsidRPr="006737D8">
              <w:rPr>
                <w:rFonts w:asciiTheme="majorBidi" w:hAnsiTheme="majorBidi" w:cstheme="majorBidi"/>
                <w:sz w:val="28"/>
                <w:szCs w:val="28"/>
              </w:rPr>
              <w:t>,</w:t>
            </w:r>
            <w:r w:rsidRPr="006737D8">
              <w:rPr>
                <w:rFonts w:asciiTheme="majorBidi" w:hAnsiTheme="majorBidi" w:cstheme="majorBidi"/>
                <w:sz w:val="28"/>
                <w:szCs w:val="28"/>
                <w:cs/>
              </w:rPr>
              <w:t>528</w:t>
            </w:r>
          </w:p>
        </w:tc>
        <w:tc>
          <w:tcPr>
            <w:tcW w:w="270" w:type="dxa"/>
            <w:vAlign w:val="bottom"/>
          </w:tcPr>
          <w:p w14:paraId="7023EB31"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2D029776" w14:textId="1D214070"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w:t>
            </w:r>
          </w:p>
        </w:tc>
        <w:tc>
          <w:tcPr>
            <w:tcW w:w="270" w:type="dxa"/>
            <w:vAlign w:val="bottom"/>
          </w:tcPr>
          <w:p w14:paraId="577949A1"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630A956E" w14:textId="011662BA"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w:t>
            </w:r>
          </w:p>
        </w:tc>
        <w:tc>
          <w:tcPr>
            <w:tcW w:w="270" w:type="dxa"/>
            <w:vAlign w:val="bottom"/>
          </w:tcPr>
          <w:p w14:paraId="2813850A"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tcBorders>
              <w:bottom w:val="single" w:sz="4" w:space="0" w:color="auto"/>
            </w:tcBorders>
            <w:vAlign w:val="bottom"/>
          </w:tcPr>
          <w:p w14:paraId="0FE38F93" w14:textId="7C93C22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151</w:t>
            </w:r>
            <w:r w:rsidRPr="006737D8">
              <w:rPr>
                <w:rFonts w:asciiTheme="majorBidi" w:hAnsiTheme="majorBidi" w:cstheme="majorBidi"/>
                <w:sz w:val="28"/>
                <w:szCs w:val="28"/>
              </w:rPr>
              <w:t>,</w:t>
            </w:r>
            <w:r w:rsidRPr="006737D8">
              <w:rPr>
                <w:rFonts w:asciiTheme="majorBidi" w:hAnsiTheme="majorBidi" w:cstheme="majorBidi"/>
                <w:sz w:val="28"/>
                <w:szCs w:val="28"/>
                <w:cs/>
              </w:rPr>
              <w:t>528</w:t>
            </w:r>
          </w:p>
        </w:tc>
      </w:tr>
      <w:tr w:rsidR="0025161E" w:rsidRPr="006737D8" w14:paraId="79CD1916" w14:textId="77777777" w:rsidTr="00071C14">
        <w:trPr>
          <w:trHeight w:val="368"/>
        </w:trPr>
        <w:tc>
          <w:tcPr>
            <w:tcW w:w="3960" w:type="dxa"/>
          </w:tcPr>
          <w:p w14:paraId="4CF93C21" w14:textId="02648C2C" w:rsidR="0025161E" w:rsidRPr="006737D8" w:rsidRDefault="0025161E" w:rsidP="0025161E">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10849F2C" w14:textId="77777777" w:rsidR="0025161E" w:rsidRPr="006737D8" w:rsidRDefault="0025161E" w:rsidP="0025161E">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4ADB2503" w14:textId="5E86579C"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rPr>
            </w:pPr>
            <w:r w:rsidRPr="006737D8">
              <w:rPr>
                <w:rFonts w:asciiTheme="majorBidi" w:hAnsiTheme="majorBidi" w:cstheme="majorBidi"/>
                <w:b/>
                <w:bCs/>
                <w:sz w:val="28"/>
                <w:szCs w:val="28"/>
                <w:cs/>
              </w:rPr>
              <w:t>151</w:t>
            </w:r>
            <w:r w:rsidRPr="006737D8">
              <w:rPr>
                <w:rFonts w:asciiTheme="majorBidi" w:hAnsiTheme="majorBidi" w:cstheme="majorBidi"/>
                <w:b/>
                <w:bCs/>
                <w:sz w:val="28"/>
                <w:szCs w:val="28"/>
              </w:rPr>
              <w:t>,</w:t>
            </w:r>
            <w:r w:rsidRPr="006737D8">
              <w:rPr>
                <w:rFonts w:asciiTheme="majorBidi" w:hAnsiTheme="majorBidi" w:cstheme="majorBidi"/>
                <w:b/>
                <w:bCs/>
                <w:sz w:val="28"/>
                <w:szCs w:val="28"/>
                <w:cs/>
              </w:rPr>
              <w:t>528</w:t>
            </w:r>
          </w:p>
        </w:tc>
        <w:tc>
          <w:tcPr>
            <w:tcW w:w="270" w:type="dxa"/>
            <w:vAlign w:val="bottom"/>
          </w:tcPr>
          <w:p w14:paraId="5427CF9C"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1654869D" w14:textId="2721EE2F"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6737D8">
              <w:rPr>
                <w:rFonts w:asciiTheme="majorBidi" w:hAnsiTheme="majorBidi" w:cstheme="majorBidi"/>
                <w:b/>
                <w:bCs/>
                <w:sz w:val="28"/>
                <w:szCs w:val="28"/>
              </w:rPr>
              <w:t>4,999</w:t>
            </w:r>
          </w:p>
        </w:tc>
        <w:tc>
          <w:tcPr>
            <w:tcW w:w="270" w:type="dxa"/>
            <w:vAlign w:val="bottom"/>
          </w:tcPr>
          <w:p w14:paraId="43BD00F0"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44D9D11A" w14:textId="3D4278B0"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6737D8">
              <w:rPr>
                <w:rFonts w:asciiTheme="majorBidi" w:hAnsiTheme="majorBidi" w:cstheme="majorBidi"/>
                <w:b/>
                <w:bCs/>
                <w:sz w:val="28"/>
                <w:szCs w:val="28"/>
              </w:rPr>
              <w:t>-</w:t>
            </w:r>
          </w:p>
        </w:tc>
        <w:tc>
          <w:tcPr>
            <w:tcW w:w="270" w:type="dxa"/>
            <w:vAlign w:val="bottom"/>
          </w:tcPr>
          <w:p w14:paraId="7337AB15"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39AB4043" w14:textId="007D1BE4"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6737D8">
              <w:rPr>
                <w:rFonts w:asciiTheme="majorBidi" w:hAnsiTheme="majorBidi" w:cstheme="majorBidi"/>
                <w:b/>
                <w:bCs/>
                <w:sz w:val="28"/>
                <w:szCs w:val="28"/>
              </w:rPr>
              <w:t>156,527</w:t>
            </w:r>
          </w:p>
        </w:tc>
      </w:tr>
    </w:tbl>
    <w:p w14:paraId="5549DC5F" w14:textId="721797FB" w:rsidR="007C6542" w:rsidRPr="00D47B52" w:rsidRDefault="007C6542" w:rsidP="00746DCA">
      <w:pPr>
        <w:pStyle w:val="FSNoteNumbered"/>
        <w:spacing w:before="120"/>
        <w:ind w:left="547"/>
        <w:jc w:val="thaiDistribute"/>
        <w:rPr>
          <w:u w:val="none"/>
          <w:lang w:val="en-US"/>
        </w:rPr>
      </w:pPr>
      <w:r w:rsidRPr="00746DCA">
        <w:rPr>
          <w:spacing w:val="2"/>
          <w:u w:val="none"/>
          <w:lang w:val="en-US"/>
        </w:rPr>
        <w:t xml:space="preserve">As at </w:t>
      </w:r>
      <w:r w:rsidR="00B9335E" w:rsidRPr="00746DCA">
        <w:rPr>
          <w:spacing w:val="2"/>
          <w:u w:val="none"/>
          <w:lang w:val="en-US"/>
        </w:rPr>
        <w:t xml:space="preserve">30 </w:t>
      </w:r>
      <w:r w:rsidR="00EA7B18" w:rsidRPr="00746DCA">
        <w:rPr>
          <w:spacing w:val="2"/>
          <w:u w:val="none"/>
          <w:lang w:val="en-US"/>
        </w:rPr>
        <w:t>September</w:t>
      </w:r>
      <w:r w:rsidR="00B9335E" w:rsidRPr="00746DCA">
        <w:rPr>
          <w:spacing w:val="2"/>
          <w:u w:val="none"/>
          <w:lang w:val="en-US"/>
        </w:rPr>
        <w:t xml:space="preserve"> 2021</w:t>
      </w:r>
      <w:r w:rsidRPr="00746DCA">
        <w:rPr>
          <w:spacing w:val="2"/>
          <w:u w:val="none"/>
          <w:lang w:val="en-US"/>
        </w:rPr>
        <w:t xml:space="preserve">, deposits at banks with maturity of more than </w:t>
      </w:r>
      <w:r w:rsidRPr="00746DCA">
        <w:rPr>
          <w:spacing w:val="2"/>
          <w:u w:val="none"/>
          <w:cs/>
          <w:lang w:val="en-US"/>
        </w:rPr>
        <w:t>3</w:t>
      </w:r>
      <w:r w:rsidRPr="00746DCA">
        <w:rPr>
          <w:spacing w:val="2"/>
          <w:u w:val="none"/>
          <w:lang w:val="en-US"/>
        </w:rPr>
        <w:t xml:space="preserve"> months amounting to Baht</w:t>
      </w:r>
      <w:r w:rsidR="00FB1D94" w:rsidRPr="00746DCA">
        <w:rPr>
          <w:spacing w:val="2"/>
          <w:u w:val="none"/>
          <w:lang w:val="en-US"/>
        </w:rPr>
        <w:t xml:space="preserve"> </w:t>
      </w:r>
      <w:r w:rsidR="00C96F5C" w:rsidRPr="00746DCA">
        <w:rPr>
          <w:spacing w:val="2"/>
          <w:u w:val="none"/>
          <w:lang w:val="en-US"/>
        </w:rPr>
        <w:t>100.3</w:t>
      </w:r>
      <w:r w:rsidR="001059C6" w:rsidRPr="00746DCA">
        <w:rPr>
          <w:spacing w:val="2"/>
          <w:u w:val="none"/>
          <w:lang w:val="en-US"/>
        </w:rPr>
        <w:t xml:space="preserve"> </w:t>
      </w:r>
      <w:r w:rsidRPr="00746DCA">
        <w:rPr>
          <w:spacing w:val="2"/>
          <w:u w:val="none"/>
          <w:lang w:val="en-US"/>
        </w:rPr>
        <w:t>million</w:t>
      </w:r>
      <w:r w:rsidR="002A40E8" w:rsidRPr="00D47B52">
        <w:rPr>
          <w:u w:val="none"/>
          <w:lang w:val="en-US"/>
        </w:rPr>
        <w:t xml:space="preserve"> (31 December 2020: Baht 125.8 million)</w:t>
      </w:r>
      <w:r w:rsidRPr="00D47B52">
        <w:rPr>
          <w:u w:val="none"/>
          <w:lang w:val="en-US"/>
        </w:rPr>
        <w:t xml:space="preserve">, was pledged with the Registrar as discussed in Note </w:t>
      </w:r>
      <w:r w:rsidR="002A40E8" w:rsidRPr="00D47B52">
        <w:rPr>
          <w:rFonts w:hint="cs"/>
          <w:u w:val="none"/>
          <w:cs/>
        </w:rPr>
        <w:t>26</w:t>
      </w:r>
      <w:r w:rsidRPr="00D47B52">
        <w:rPr>
          <w:u w:val="none"/>
          <w:lang w:val="en-US"/>
        </w:rPr>
        <w:t xml:space="preserve"> and </w:t>
      </w:r>
      <w:r w:rsidR="002A40E8" w:rsidRPr="00D47B52">
        <w:rPr>
          <w:u w:val="none"/>
          <w:lang w:val="en-US"/>
        </w:rPr>
        <w:t>27</w:t>
      </w:r>
      <w:r w:rsidRPr="00D47B52">
        <w:rPr>
          <w:u w:val="none"/>
          <w:cs/>
        </w:rPr>
        <w:t xml:space="preserve">. </w:t>
      </w:r>
    </w:p>
    <w:p w14:paraId="0D9818AF" w14:textId="694E8437" w:rsidR="007C6542" w:rsidRPr="00D47B52" w:rsidRDefault="007C6542" w:rsidP="00FB0DC3">
      <w:pPr>
        <w:pStyle w:val="FSNoteNumbered"/>
        <w:tabs>
          <w:tab w:val="clear" w:pos="540"/>
        </w:tabs>
        <w:spacing w:before="120"/>
        <w:ind w:left="547"/>
        <w:jc w:val="thaiDistribute"/>
        <w:rPr>
          <w:u w:val="none"/>
          <w:lang w:val="en-US"/>
        </w:rPr>
      </w:pPr>
      <w:r w:rsidRPr="00746DCA">
        <w:rPr>
          <w:spacing w:val="4"/>
          <w:u w:val="none"/>
          <w:lang w:val="en-US"/>
        </w:rPr>
        <w:t xml:space="preserve">As at </w:t>
      </w:r>
      <w:r w:rsidR="00B9335E" w:rsidRPr="00746DCA">
        <w:rPr>
          <w:rFonts w:asciiTheme="majorBidi" w:eastAsia="Arial Unicode MS" w:hAnsiTheme="majorBidi" w:cstheme="majorBidi"/>
          <w:spacing w:val="4"/>
          <w:u w:val="none"/>
          <w:lang w:val="en-US"/>
        </w:rPr>
        <w:t xml:space="preserve">30 </w:t>
      </w:r>
      <w:r w:rsidR="001661DB" w:rsidRPr="00746DCA">
        <w:rPr>
          <w:rFonts w:asciiTheme="majorBidi" w:eastAsia="Arial Unicode MS" w:hAnsiTheme="majorBidi" w:cstheme="majorBidi"/>
          <w:spacing w:val="4"/>
          <w:u w:val="none"/>
          <w:lang w:val="en-US"/>
        </w:rPr>
        <w:t>September</w:t>
      </w:r>
      <w:r w:rsidR="00B9335E" w:rsidRPr="00746DCA">
        <w:rPr>
          <w:rFonts w:asciiTheme="majorBidi" w:eastAsia="Arial Unicode MS" w:hAnsiTheme="majorBidi" w:cstheme="majorBidi"/>
          <w:spacing w:val="4"/>
          <w:u w:val="none"/>
          <w:lang w:val="en-US"/>
        </w:rPr>
        <w:t xml:space="preserve"> 2021</w:t>
      </w:r>
      <w:r w:rsidRPr="00746DCA">
        <w:rPr>
          <w:spacing w:val="4"/>
          <w:u w:val="none"/>
          <w:lang w:val="en-US"/>
        </w:rPr>
        <w:t xml:space="preserve">, deposits at banks with maturity of more than </w:t>
      </w:r>
      <w:r w:rsidR="000B4520" w:rsidRPr="00746DCA">
        <w:rPr>
          <w:spacing w:val="4"/>
          <w:u w:val="none"/>
          <w:lang w:val="en-US"/>
        </w:rPr>
        <w:t xml:space="preserve">3 </w:t>
      </w:r>
      <w:r w:rsidRPr="00746DCA">
        <w:rPr>
          <w:spacing w:val="4"/>
          <w:u w:val="none"/>
          <w:lang w:val="en-US"/>
        </w:rPr>
        <w:t>months amounting to Baht</w:t>
      </w:r>
      <w:r w:rsidRPr="00746DCA">
        <w:rPr>
          <w:rFonts w:hint="cs"/>
          <w:spacing w:val="4"/>
          <w:u w:val="none"/>
          <w:cs/>
          <w:lang w:val="en-US"/>
        </w:rPr>
        <w:t xml:space="preserve"> </w:t>
      </w:r>
      <w:r w:rsidRPr="00746DCA">
        <w:rPr>
          <w:spacing w:val="4"/>
          <w:u w:val="none"/>
          <w:lang w:val="en-US"/>
        </w:rPr>
        <w:t>0.1 million</w:t>
      </w:r>
      <w:r w:rsidR="002A40E8" w:rsidRPr="00746DCA">
        <w:rPr>
          <w:spacing w:val="4"/>
          <w:u w:val="none"/>
          <w:lang w:val="en-US"/>
        </w:rPr>
        <w:t xml:space="preserve"> (31</w:t>
      </w:r>
      <w:r w:rsidR="002A40E8" w:rsidRPr="00D47B52">
        <w:rPr>
          <w:u w:val="none"/>
          <w:lang w:val="en-US"/>
        </w:rPr>
        <w:t xml:space="preserve"> December 2020: Baht 0.1 million)</w:t>
      </w:r>
      <w:r w:rsidRPr="00D47B52">
        <w:rPr>
          <w:u w:val="none"/>
          <w:lang w:val="en-US"/>
        </w:rPr>
        <w:t xml:space="preserve">, was pledged as collateral for credit facilities from local banks as discussed in Note </w:t>
      </w:r>
      <w:r w:rsidR="002A40E8" w:rsidRPr="00D47B52">
        <w:rPr>
          <w:rFonts w:hint="cs"/>
          <w:u w:val="none"/>
          <w:cs/>
        </w:rPr>
        <w:t>29</w:t>
      </w:r>
      <w:r w:rsidRPr="00D47B52">
        <w:rPr>
          <w:u w:val="none"/>
          <w:cs/>
        </w:rPr>
        <w:t xml:space="preserve"> </w:t>
      </w:r>
      <w:r w:rsidR="002A40E8" w:rsidRPr="00D47B52">
        <w:rPr>
          <w:u w:val="none"/>
          <w:lang w:val="en-US"/>
        </w:rPr>
        <w:t>b</w:t>
      </w:r>
      <w:r w:rsidRPr="00D47B52">
        <w:rPr>
          <w:u w:val="none"/>
          <w:lang w:val="en-US"/>
        </w:rPr>
        <w:t>).</w:t>
      </w:r>
    </w:p>
    <w:p w14:paraId="49515D68" w14:textId="77777777" w:rsidR="007C6542" w:rsidRPr="006737D8"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6737D8" w14:paraId="0A98C8C1" w14:textId="2893DCF7" w:rsidTr="007A159D">
        <w:trPr>
          <w:trHeight w:val="350"/>
        </w:trPr>
        <w:tc>
          <w:tcPr>
            <w:tcW w:w="5760" w:type="dxa"/>
          </w:tcPr>
          <w:p w14:paraId="5179438F" w14:textId="77777777" w:rsidR="002A40E8" w:rsidRPr="006737D8"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6737D8" w:rsidRDefault="002A40E8" w:rsidP="002A40E8">
            <w:pPr>
              <w:spacing w:line="240" w:lineRule="auto"/>
              <w:ind w:left="-143" w:right="-14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2A40E8" w:rsidRPr="006737D8" w14:paraId="758E4C8B" w14:textId="0B0DA92C" w:rsidTr="007A159D">
        <w:trPr>
          <w:trHeight w:val="350"/>
        </w:trPr>
        <w:tc>
          <w:tcPr>
            <w:tcW w:w="5760" w:type="dxa"/>
          </w:tcPr>
          <w:p w14:paraId="225A4C50" w14:textId="77777777" w:rsidR="002A40E8" w:rsidRPr="006737D8" w:rsidRDefault="002A40E8" w:rsidP="002A40E8">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hideMark/>
          </w:tcPr>
          <w:p w14:paraId="7D2E5560" w14:textId="397F1BCA" w:rsidR="002A40E8" w:rsidRPr="006737D8" w:rsidRDefault="00B9335E" w:rsidP="002A40E8">
            <w:pPr>
              <w:spacing w:line="240" w:lineRule="auto"/>
              <w:ind w:left="-143" w:right="-141"/>
              <w:jc w:val="center"/>
              <w:rPr>
                <w:rFonts w:asciiTheme="majorBidi" w:hAnsiTheme="majorBidi" w:cstheme="majorBidi"/>
                <w:sz w:val="28"/>
                <w:szCs w:val="28"/>
              </w:rPr>
            </w:pPr>
            <w:r w:rsidRPr="006737D8">
              <w:rPr>
                <w:rFonts w:asciiTheme="majorBidi" w:eastAsia="Cordia New" w:hAnsiTheme="majorBidi" w:cstheme="majorBidi"/>
                <w:sz w:val="28"/>
                <w:szCs w:val="28"/>
              </w:rPr>
              <w:t xml:space="preserve">30 </w:t>
            </w:r>
            <w:r w:rsidR="001661DB" w:rsidRPr="006737D8">
              <w:rPr>
                <w:rFonts w:asciiTheme="majorBidi" w:eastAsia="Cordia New" w:hAnsiTheme="majorBidi" w:cstheme="majorBidi"/>
                <w:sz w:val="28"/>
                <w:szCs w:val="28"/>
              </w:rPr>
              <w:t>September</w:t>
            </w:r>
            <w:r w:rsidRPr="006737D8">
              <w:rPr>
                <w:rFonts w:asciiTheme="majorBidi" w:eastAsia="Cordia New" w:hAnsiTheme="majorBidi" w:cstheme="majorBidi"/>
                <w:sz w:val="28"/>
                <w:szCs w:val="28"/>
              </w:rPr>
              <w:t xml:space="preserve"> 2021</w:t>
            </w:r>
          </w:p>
        </w:tc>
        <w:tc>
          <w:tcPr>
            <w:tcW w:w="270" w:type="dxa"/>
            <w:tcBorders>
              <w:top w:val="single" w:sz="4" w:space="0" w:color="auto"/>
              <w:left w:val="nil"/>
              <w:right w:val="nil"/>
            </w:tcBorders>
          </w:tcPr>
          <w:p w14:paraId="52FD4978" w14:textId="77777777" w:rsidR="002A40E8" w:rsidRPr="006737D8" w:rsidRDefault="002A40E8" w:rsidP="002A40E8">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77C1CDF2" w:rsidR="002A40E8" w:rsidRPr="006737D8" w:rsidRDefault="002A40E8" w:rsidP="002A40E8">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2020</w:t>
            </w:r>
          </w:p>
        </w:tc>
      </w:tr>
      <w:tr w:rsidR="002A40E8" w:rsidRPr="006737D8" w14:paraId="485276D9" w14:textId="2B92F014" w:rsidTr="007A159D">
        <w:tc>
          <w:tcPr>
            <w:tcW w:w="5760" w:type="dxa"/>
            <w:hideMark/>
          </w:tcPr>
          <w:p w14:paraId="6F1B5652" w14:textId="77777777" w:rsidR="002A40E8" w:rsidRPr="006737D8" w:rsidRDefault="002A40E8" w:rsidP="002A40E8">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2A40E8" w:rsidRPr="006737D8" w:rsidRDefault="002A40E8" w:rsidP="002A40E8">
            <w:pPr>
              <w:spacing w:line="240" w:lineRule="auto"/>
              <w:rPr>
                <w:rFonts w:asciiTheme="majorBidi" w:hAnsiTheme="majorBidi" w:cstheme="majorBidi"/>
                <w:sz w:val="28"/>
                <w:szCs w:val="28"/>
              </w:rPr>
            </w:pPr>
          </w:p>
        </w:tc>
        <w:tc>
          <w:tcPr>
            <w:tcW w:w="270" w:type="dxa"/>
          </w:tcPr>
          <w:p w14:paraId="2A166A74" w14:textId="77777777" w:rsidR="002A40E8" w:rsidRPr="006737D8" w:rsidRDefault="002A40E8" w:rsidP="002A40E8">
            <w:pPr>
              <w:spacing w:line="240" w:lineRule="auto"/>
              <w:rPr>
                <w:rFonts w:asciiTheme="majorBidi" w:hAnsiTheme="majorBidi" w:cstheme="majorBidi"/>
                <w:sz w:val="28"/>
                <w:szCs w:val="28"/>
              </w:rPr>
            </w:pPr>
          </w:p>
        </w:tc>
        <w:tc>
          <w:tcPr>
            <w:tcW w:w="1433" w:type="dxa"/>
          </w:tcPr>
          <w:p w14:paraId="3F110A14" w14:textId="77777777" w:rsidR="002A40E8" w:rsidRPr="006737D8" w:rsidRDefault="002A40E8" w:rsidP="002A40E8">
            <w:pPr>
              <w:spacing w:line="240" w:lineRule="auto"/>
              <w:rPr>
                <w:rFonts w:asciiTheme="majorBidi" w:hAnsiTheme="majorBidi" w:cstheme="majorBidi"/>
                <w:sz w:val="28"/>
                <w:szCs w:val="28"/>
              </w:rPr>
            </w:pPr>
          </w:p>
        </w:tc>
      </w:tr>
      <w:tr w:rsidR="00C96F5C" w:rsidRPr="006737D8" w14:paraId="6A81E739" w14:textId="0BBC80CD" w:rsidTr="00C96F5C">
        <w:tc>
          <w:tcPr>
            <w:tcW w:w="5760" w:type="dxa"/>
            <w:hideMark/>
          </w:tcPr>
          <w:p w14:paraId="1EA6497C" w14:textId="77777777" w:rsidR="00C96F5C" w:rsidRPr="006737D8" w:rsidRDefault="00C96F5C" w:rsidP="00C96F5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equity instruments</w:t>
            </w:r>
          </w:p>
        </w:tc>
        <w:tc>
          <w:tcPr>
            <w:tcW w:w="1440" w:type="dxa"/>
          </w:tcPr>
          <w:p w14:paraId="6C5DEE0A" w14:textId="4DDA8F80"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38,112</w:t>
            </w:r>
          </w:p>
        </w:tc>
        <w:tc>
          <w:tcPr>
            <w:tcW w:w="270" w:type="dxa"/>
          </w:tcPr>
          <w:p w14:paraId="1AA972F6" w14:textId="77777777" w:rsidR="00C96F5C" w:rsidRPr="006737D8" w:rsidRDefault="00C96F5C" w:rsidP="00C96F5C">
            <w:pPr>
              <w:spacing w:line="240" w:lineRule="auto"/>
              <w:jc w:val="right"/>
              <w:rPr>
                <w:rFonts w:asciiTheme="majorBidi" w:hAnsiTheme="majorBidi" w:cstheme="majorBidi"/>
                <w:sz w:val="28"/>
                <w:szCs w:val="28"/>
              </w:rPr>
            </w:pPr>
          </w:p>
        </w:tc>
        <w:tc>
          <w:tcPr>
            <w:tcW w:w="1433" w:type="dxa"/>
          </w:tcPr>
          <w:p w14:paraId="59A602A7" w14:textId="0ED0545A"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36,181</w:t>
            </w:r>
          </w:p>
        </w:tc>
      </w:tr>
      <w:tr w:rsidR="00C96F5C" w:rsidRPr="006737D8" w14:paraId="1707213E" w14:textId="50C093C3" w:rsidTr="00C96F5C">
        <w:tc>
          <w:tcPr>
            <w:tcW w:w="5760" w:type="dxa"/>
          </w:tcPr>
          <w:p w14:paraId="14905DA3" w14:textId="77777777" w:rsidR="00C96F5C" w:rsidRPr="006737D8" w:rsidRDefault="00C96F5C" w:rsidP="00C96F5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Pr>
          <w:p w14:paraId="0164E739" w14:textId="54C00C32"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26,514</w:t>
            </w:r>
          </w:p>
        </w:tc>
        <w:tc>
          <w:tcPr>
            <w:tcW w:w="270" w:type="dxa"/>
          </w:tcPr>
          <w:p w14:paraId="6E38DCD6" w14:textId="77777777" w:rsidR="00C96F5C" w:rsidRPr="006737D8" w:rsidRDefault="00C96F5C" w:rsidP="00C96F5C">
            <w:pPr>
              <w:spacing w:line="240" w:lineRule="auto"/>
              <w:jc w:val="right"/>
              <w:rPr>
                <w:rFonts w:asciiTheme="majorBidi" w:hAnsiTheme="majorBidi" w:cstheme="majorBidi"/>
                <w:sz w:val="28"/>
                <w:szCs w:val="28"/>
              </w:rPr>
            </w:pPr>
          </w:p>
        </w:tc>
        <w:tc>
          <w:tcPr>
            <w:tcW w:w="1433" w:type="dxa"/>
          </w:tcPr>
          <w:p w14:paraId="06F18A8B" w14:textId="660D545F"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48,190</w:t>
            </w:r>
          </w:p>
        </w:tc>
      </w:tr>
      <w:tr w:rsidR="00C96F5C" w:rsidRPr="006737D8" w14:paraId="730858BD" w14:textId="77777777" w:rsidTr="00C96F5C">
        <w:tc>
          <w:tcPr>
            <w:tcW w:w="5760" w:type="dxa"/>
          </w:tcPr>
          <w:p w14:paraId="53D9FBB3" w14:textId="6870D93C" w:rsidR="00C96F5C" w:rsidRPr="006737D8" w:rsidRDefault="00C96F5C" w:rsidP="00C96F5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Foreign unit trusts</w:t>
            </w:r>
          </w:p>
        </w:tc>
        <w:tc>
          <w:tcPr>
            <w:tcW w:w="1440" w:type="dxa"/>
          </w:tcPr>
          <w:p w14:paraId="6C99E874" w14:textId="66A0CD2D"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9,641</w:t>
            </w:r>
          </w:p>
        </w:tc>
        <w:tc>
          <w:tcPr>
            <w:tcW w:w="270" w:type="dxa"/>
          </w:tcPr>
          <w:p w14:paraId="67778F97" w14:textId="77777777" w:rsidR="00C96F5C" w:rsidRPr="006737D8" w:rsidRDefault="00C96F5C" w:rsidP="00C96F5C">
            <w:pPr>
              <w:spacing w:line="240" w:lineRule="auto"/>
              <w:jc w:val="right"/>
              <w:rPr>
                <w:rFonts w:asciiTheme="majorBidi" w:hAnsiTheme="majorBidi" w:cstheme="majorBidi"/>
                <w:sz w:val="28"/>
                <w:szCs w:val="28"/>
              </w:rPr>
            </w:pPr>
          </w:p>
        </w:tc>
        <w:tc>
          <w:tcPr>
            <w:tcW w:w="1433" w:type="dxa"/>
          </w:tcPr>
          <w:p w14:paraId="70CC91F5" w14:textId="2E3ED70C"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14,440</w:t>
            </w:r>
          </w:p>
        </w:tc>
      </w:tr>
      <w:tr w:rsidR="00C96F5C" w:rsidRPr="006737D8" w14:paraId="1940D092" w14:textId="787109C5" w:rsidTr="00C96F5C">
        <w:tc>
          <w:tcPr>
            <w:tcW w:w="5760" w:type="dxa"/>
            <w:hideMark/>
          </w:tcPr>
          <w:p w14:paraId="54BE282C" w14:textId="77777777" w:rsidR="00C96F5C" w:rsidRPr="006737D8" w:rsidRDefault="00C96F5C" w:rsidP="00C96F5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7F5B3AEE"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74,267</w:t>
            </w:r>
          </w:p>
        </w:tc>
        <w:tc>
          <w:tcPr>
            <w:tcW w:w="270" w:type="dxa"/>
            <w:tcBorders>
              <w:left w:val="nil"/>
              <w:right w:val="nil"/>
            </w:tcBorders>
          </w:tcPr>
          <w:p w14:paraId="468D403B" w14:textId="77777777" w:rsidR="00C96F5C" w:rsidRPr="006737D8" w:rsidRDefault="00C96F5C" w:rsidP="00C96F5C">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tcPr>
          <w:p w14:paraId="2390B185" w14:textId="2BE4D9BE"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98,811</w:t>
            </w:r>
          </w:p>
        </w:tc>
      </w:tr>
      <w:tr w:rsidR="00C96F5C" w:rsidRPr="006737D8" w14:paraId="7393B5D3" w14:textId="00F704FA" w:rsidTr="007A159D">
        <w:tc>
          <w:tcPr>
            <w:tcW w:w="5760" w:type="dxa"/>
          </w:tcPr>
          <w:p w14:paraId="668E239D" w14:textId="77777777" w:rsidR="00C96F5C" w:rsidRPr="006737D8" w:rsidRDefault="00C96F5C" w:rsidP="00C96F5C">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C96F5C" w:rsidRPr="006737D8" w:rsidRDefault="00C96F5C" w:rsidP="00C96F5C">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C96F5C" w:rsidRPr="006737D8" w:rsidRDefault="00C96F5C" w:rsidP="00C96F5C">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C96F5C" w:rsidRPr="006737D8" w:rsidRDefault="00C96F5C" w:rsidP="00C96F5C">
            <w:pPr>
              <w:spacing w:line="240" w:lineRule="auto"/>
              <w:rPr>
                <w:rFonts w:asciiTheme="majorBidi" w:hAnsiTheme="majorBidi" w:cstheme="majorBidi"/>
                <w:sz w:val="28"/>
                <w:szCs w:val="28"/>
              </w:rPr>
            </w:pPr>
          </w:p>
        </w:tc>
      </w:tr>
      <w:tr w:rsidR="00C96F5C" w:rsidRPr="006737D8" w14:paraId="028D9161" w14:textId="07E158E7" w:rsidTr="007A159D">
        <w:tc>
          <w:tcPr>
            <w:tcW w:w="5760" w:type="dxa"/>
            <w:hideMark/>
          </w:tcPr>
          <w:p w14:paraId="5399230B" w14:textId="77777777" w:rsidR="00C96F5C" w:rsidRPr="006737D8" w:rsidRDefault="00C96F5C" w:rsidP="00C96F5C">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 xml:space="preserve">Equity instruments measured at fair value through </w:t>
            </w:r>
          </w:p>
          <w:p w14:paraId="6E0A01FB" w14:textId="1704C3F3" w:rsidR="00C96F5C" w:rsidRPr="006737D8" w:rsidRDefault="00C96F5C" w:rsidP="00C96F5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   other comprehensive income</w:t>
            </w:r>
          </w:p>
        </w:tc>
        <w:tc>
          <w:tcPr>
            <w:tcW w:w="1440" w:type="dxa"/>
          </w:tcPr>
          <w:p w14:paraId="10FADA18" w14:textId="77777777" w:rsidR="00C96F5C" w:rsidRPr="006737D8" w:rsidRDefault="00C96F5C" w:rsidP="00C96F5C">
            <w:pPr>
              <w:spacing w:line="240" w:lineRule="auto"/>
              <w:rPr>
                <w:rFonts w:asciiTheme="majorBidi" w:hAnsiTheme="majorBidi" w:cstheme="majorBidi"/>
                <w:sz w:val="28"/>
                <w:szCs w:val="28"/>
              </w:rPr>
            </w:pPr>
          </w:p>
        </w:tc>
        <w:tc>
          <w:tcPr>
            <w:tcW w:w="270" w:type="dxa"/>
          </w:tcPr>
          <w:p w14:paraId="51A83CB7" w14:textId="77777777" w:rsidR="00C96F5C" w:rsidRPr="006737D8" w:rsidRDefault="00C96F5C" w:rsidP="00C96F5C">
            <w:pPr>
              <w:spacing w:line="240" w:lineRule="auto"/>
              <w:rPr>
                <w:rFonts w:asciiTheme="majorBidi" w:hAnsiTheme="majorBidi" w:cstheme="majorBidi"/>
                <w:sz w:val="28"/>
                <w:szCs w:val="28"/>
              </w:rPr>
            </w:pPr>
          </w:p>
        </w:tc>
        <w:tc>
          <w:tcPr>
            <w:tcW w:w="1433" w:type="dxa"/>
          </w:tcPr>
          <w:p w14:paraId="6B1C4515" w14:textId="77777777" w:rsidR="00C96F5C" w:rsidRPr="006737D8" w:rsidRDefault="00C96F5C" w:rsidP="00C96F5C">
            <w:pPr>
              <w:spacing w:line="240" w:lineRule="auto"/>
              <w:rPr>
                <w:rFonts w:asciiTheme="majorBidi" w:hAnsiTheme="majorBidi" w:cstheme="majorBidi"/>
                <w:sz w:val="28"/>
                <w:szCs w:val="28"/>
              </w:rPr>
            </w:pPr>
          </w:p>
        </w:tc>
      </w:tr>
      <w:tr w:rsidR="00C96F5C" w:rsidRPr="006737D8" w14:paraId="150E0D7B" w14:textId="369330CD" w:rsidTr="007A159D">
        <w:tc>
          <w:tcPr>
            <w:tcW w:w="5760" w:type="dxa"/>
            <w:hideMark/>
          </w:tcPr>
          <w:p w14:paraId="0C0EF4BB" w14:textId="77777777" w:rsidR="00C96F5C" w:rsidRPr="006737D8" w:rsidRDefault="00C96F5C" w:rsidP="00C96F5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 xml:space="preserve">Domestic equity instruments </w:t>
            </w:r>
          </w:p>
        </w:tc>
        <w:tc>
          <w:tcPr>
            <w:tcW w:w="1440" w:type="dxa"/>
          </w:tcPr>
          <w:p w14:paraId="34CF7025" w14:textId="79973BF7"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34,839</w:t>
            </w:r>
          </w:p>
        </w:tc>
        <w:tc>
          <w:tcPr>
            <w:tcW w:w="270" w:type="dxa"/>
          </w:tcPr>
          <w:p w14:paraId="072B94DB" w14:textId="77777777" w:rsidR="00C96F5C" w:rsidRPr="006737D8" w:rsidRDefault="00C96F5C" w:rsidP="00C96F5C">
            <w:pPr>
              <w:spacing w:line="240" w:lineRule="auto"/>
              <w:jc w:val="right"/>
              <w:rPr>
                <w:rFonts w:asciiTheme="majorBidi" w:hAnsiTheme="majorBidi" w:cstheme="majorBidi"/>
                <w:sz w:val="28"/>
                <w:szCs w:val="28"/>
              </w:rPr>
            </w:pPr>
          </w:p>
        </w:tc>
        <w:tc>
          <w:tcPr>
            <w:tcW w:w="1433" w:type="dxa"/>
          </w:tcPr>
          <w:p w14:paraId="47C3F593" w14:textId="205180AA"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34,820</w:t>
            </w:r>
          </w:p>
        </w:tc>
      </w:tr>
      <w:tr w:rsidR="00C96F5C" w:rsidRPr="006737D8" w14:paraId="10CA9418" w14:textId="43B0DEB8" w:rsidTr="00F75C45">
        <w:tc>
          <w:tcPr>
            <w:tcW w:w="5760" w:type="dxa"/>
          </w:tcPr>
          <w:p w14:paraId="5727EE4D" w14:textId="77777777" w:rsidR="00C96F5C" w:rsidRPr="006737D8" w:rsidRDefault="00C96F5C" w:rsidP="00C96F5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Borders>
              <w:bottom w:val="single" w:sz="4" w:space="0" w:color="auto"/>
            </w:tcBorders>
          </w:tcPr>
          <w:p w14:paraId="31EDF486" w14:textId="39E47508"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133,827</w:t>
            </w:r>
          </w:p>
        </w:tc>
        <w:tc>
          <w:tcPr>
            <w:tcW w:w="270" w:type="dxa"/>
          </w:tcPr>
          <w:p w14:paraId="74805F12" w14:textId="77777777" w:rsidR="00C96F5C" w:rsidRPr="006737D8" w:rsidRDefault="00C96F5C" w:rsidP="00C96F5C">
            <w:pPr>
              <w:spacing w:line="240" w:lineRule="auto"/>
              <w:jc w:val="right"/>
              <w:rPr>
                <w:rFonts w:asciiTheme="majorBidi" w:hAnsiTheme="majorBidi" w:cstheme="majorBidi"/>
                <w:sz w:val="28"/>
                <w:szCs w:val="28"/>
              </w:rPr>
            </w:pPr>
          </w:p>
        </w:tc>
        <w:tc>
          <w:tcPr>
            <w:tcW w:w="1433" w:type="dxa"/>
          </w:tcPr>
          <w:p w14:paraId="735D1C45" w14:textId="7B149735"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131,661</w:t>
            </w:r>
          </w:p>
        </w:tc>
      </w:tr>
      <w:tr w:rsidR="00C96F5C" w:rsidRPr="006737D8" w14:paraId="6CFB1B07" w14:textId="561284B1" w:rsidTr="00F75C45">
        <w:tc>
          <w:tcPr>
            <w:tcW w:w="5760" w:type="dxa"/>
            <w:hideMark/>
          </w:tcPr>
          <w:p w14:paraId="339A7F11" w14:textId="77777777" w:rsidR="00C96F5C" w:rsidRPr="006737D8" w:rsidRDefault="00C96F5C" w:rsidP="00C96F5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pacing w:val="-2"/>
                <w:sz w:val="28"/>
                <w:szCs w:val="28"/>
              </w:rPr>
              <w:t>Total equity</w:t>
            </w:r>
            <w:r w:rsidRPr="006737D8">
              <w:rPr>
                <w:rFonts w:asciiTheme="majorBidi" w:hAnsiTheme="majorBidi" w:cstheme="majorBidi"/>
                <w:color w:val="000000"/>
                <w:sz w:val="28"/>
                <w:szCs w:val="28"/>
              </w:rPr>
              <w:t xml:space="preserve"> instruments measured at fair value through </w:t>
            </w:r>
          </w:p>
          <w:p w14:paraId="090F7802" w14:textId="57D69228" w:rsidR="00C96F5C" w:rsidRPr="006737D8" w:rsidRDefault="00C96F5C" w:rsidP="00C96F5C">
            <w:pPr>
              <w:autoSpaceDE w:val="0"/>
              <w:autoSpaceDN w:val="0"/>
              <w:adjustRightInd w:val="0"/>
              <w:spacing w:line="240" w:lineRule="auto"/>
              <w:rPr>
                <w:rFonts w:asciiTheme="majorBidi" w:hAnsiTheme="majorBidi" w:cstheme="majorBidi"/>
                <w:color w:val="000000"/>
                <w:spacing w:val="-2"/>
                <w:sz w:val="28"/>
                <w:szCs w:val="28"/>
              </w:rPr>
            </w:pPr>
            <w:r w:rsidRPr="006737D8">
              <w:rPr>
                <w:rFonts w:asciiTheme="majorBidi" w:hAnsiTheme="majorBidi" w:cstheme="majorBidi"/>
                <w:color w:val="000000"/>
                <w:sz w:val="28"/>
                <w:szCs w:val="28"/>
              </w:rPr>
              <w:t xml:space="preserve">   other comprehensive income</w:t>
            </w:r>
          </w:p>
        </w:tc>
        <w:tc>
          <w:tcPr>
            <w:tcW w:w="1440" w:type="dxa"/>
            <w:tcBorders>
              <w:top w:val="single" w:sz="4" w:space="0" w:color="auto"/>
              <w:left w:val="nil"/>
              <w:bottom w:val="single" w:sz="4" w:space="0" w:color="auto"/>
              <w:right w:val="nil"/>
            </w:tcBorders>
          </w:tcPr>
          <w:p w14:paraId="2B0A61D6" w14:textId="77777777" w:rsidR="00C96F5C" w:rsidRPr="006737D8" w:rsidRDefault="00C96F5C" w:rsidP="00C96F5C">
            <w:pPr>
              <w:spacing w:line="240" w:lineRule="auto"/>
              <w:jc w:val="right"/>
              <w:rPr>
                <w:rFonts w:asciiTheme="majorBidi" w:hAnsiTheme="majorBidi" w:cstheme="majorBidi"/>
                <w:sz w:val="28"/>
                <w:szCs w:val="28"/>
              </w:rPr>
            </w:pPr>
          </w:p>
          <w:p w14:paraId="317B9475" w14:textId="0C6A88F4"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168,666</w:t>
            </w:r>
          </w:p>
        </w:tc>
        <w:tc>
          <w:tcPr>
            <w:tcW w:w="270" w:type="dxa"/>
            <w:tcBorders>
              <w:left w:val="nil"/>
              <w:right w:val="nil"/>
            </w:tcBorders>
          </w:tcPr>
          <w:p w14:paraId="61AA090D" w14:textId="77777777" w:rsidR="00C96F5C" w:rsidRPr="006737D8" w:rsidRDefault="00C96F5C" w:rsidP="00C96F5C">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3ED905BD" w:rsidR="00C96F5C" w:rsidRPr="006737D8" w:rsidRDefault="00C96F5C" w:rsidP="00C96F5C">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166,481</w:t>
            </w:r>
          </w:p>
        </w:tc>
      </w:tr>
      <w:tr w:rsidR="00C96F5C" w:rsidRPr="006737D8" w14:paraId="75914CA5" w14:textId="0E022AB8" w:rsidTr="00F75C45">
        <w:tc>
          <w:tcPr>
            <w:tcW w:w="5760" w:type="dxa"/>
            <w:hideMark/>
          </w:tcPr>
          <w:p w14:paraId="7848C32A" w14:textId="77777777" w:rsidR="00C96F5C" w:rsidRPr="006737D8" w:rsidRDefault="00C96F5C" w:rsidP="00C96F5C">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6E14B255" w:rsidR="00C96F5C" w:rsidRPr="006737D8" w:rsidRDefault="00C96F5C" w:rsidP="00C96F5C">
            <w:pPr>
              <w:spacing w:line="240" w:lineRule="auto"/>
              <w:jc w:val="right"/>
              <w:rPr>
                <w:rFonts w:asciiTheme="majorBidi" w:hAnsiTheme="majorBidi" w:cstheme="majorBidi"/>
                <w:b/>
                <w:bCs/>
                <w:sz w:val="28"/>
                <w:szCs w:val="28"/>
              </w:rPr>
            </w:pPr>
            <w:r w:rsidRPr="006737D8">
              <w:rPr>
                <w:rFonts w:asciiTheme="majorBidi" w:hAnsiTheme="majorBidi" w:cstheme="majorBidi"/>
                <w:b/>
                <w:bCs/>
                <w:sz w:val="28"/>
                <w:szCs w:val="28"/>
              </w:rPr>
              <w:t>242,933</w:t>
            </w:r>
          </w:p>
        </w:tc>
        <w:tc>
          <w:tcPr>
            <w:tcW w:w="270" w:type="dxa"/>
            <w:tcBorders>
              <w:top w:val="nil"/>
              <w:left w:val="nil"/>
              <w:right w:val="nil"/>
            </w:tcBorders>
          </w:tcPr>
          <w:p w14:paraId="12187A28" w14:textId="77777777" w:rsidR="00C96F5C" w:rsidRPr="006737D8" w:rsidRDefault="00C96F5C" w:rsidP="00C96F5C">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4B880D86" w:rsidR="00C96F5C" w:rsidRPr="006737D8" w:rsidRDefault="00C96F5C" w:rsidP="00C96F5C">
            <w:pPr>
              <w:spacing w:line="240" w:lineRule="auto"/>
              <w:jc w:val="right"/>
              <w:rPr>
                <w:rFonts w:asciiTheme="majorBidi" w:hAnsiTheme="majorBidi" w:cstheme="majorBidi"/>
                <w:b/>
                <w:bCs/>
                <w:sz w:val="28"/>
                <w:szCs w:val="28"/>
              </w:rPr>
            </w:pPr>
            <w:r w:rsidRPr="006737D8">
              <w:rPr>
                <w:rFonts w:asciiTheme="majorBidi" w:hAnsiTheme="majorBidi" w:cstheme="majorBidi"/>
                <w:b/>
                <w:bCs/>
                <w:sz w:val="28"/>
                <w:szCs w:val="28"/>
              </w:rPr>
              <w:t>265,292</w:t>
            </w:r>
          </w:p>
        </w:tc>
      </w:tr>
    </w:tbl>
    <w:p w14:paraId="0AFB8072" w14:textId="77777777" w:rsidR="008D586D" w:rsidRPr="006737D8" w:rsidRDefault="008D586D" w:rsidP="008D586D">
      <w:pPr>
        <w:pStyle w:val="BodyTextIndent"/>
        <w:spacing w:line="380" w:lineRule="exact"/>
        <w:ind w:left="547" w:right="58"/>
        <w:jc w:val="thaiDistribute"/>
        <w:rPr>
          <w:rFonts w:asciiTheme="majorBidi" w:eastAsia="Arial Unicode MS" w:hAnsiTheme="majorBidi" w:cstheme="majorBidi"/>
          <w:sz w:val="28"/>
          <w:szCs w:val="28"/>
        </w:rPr>
      </w:pPr>
    </w:p>
    <w:p w14:paraId="7BF390B0" w14:textId="304161D5" w:rsidR="0043503E" w:rsidRPr="006737D8"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Loan</w:t>
      </w:r>
      <w:r w:rsidR="00DE2074" w:rsidRPr="006737D8">
        <w:rPr>
          <w:rFonts w:asciiTheme="majorBidi" w:eastAsia="Arial Unicode MS" w:hAnsiTheme="majorBidi" w:cstheme="majorBidi"/>
          <w:b/>
          <w:bCs/>
          <w:sz w:val="28"/>
          <w:szCs w:val="28"/>
        </w:rPr>
        <w:t>s</w:t>
      </w:r>
    </w:p>
    <w:p w14:paraId="4A029A8F" w14:textId="4A001E05" w:rsidR="0043503E" w:rsidRPr="006737D8" w:rsidRDefault="0043503E" w:rsidP="00B07707">
      <w:pPr>
        <w:pStyle w:val="BodyTextIndent"/>
        <w:spacing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at </w:t>
      </w:r>
      <w:r w:rsidR="00B9335E" w:rsidRPr="006737D8">
        <w:rPr>
          <w:rFonts w:asciiTheme="majorBidi" w:eastAsia="Arial Unicode MS" w:hAnsiTheme="majorBidi" w:cstheme="majorBidi"/>
          <w:sz w:val="28"/>
          <w:szCs w:val="28"/>
        </w:rPr>
        <w:t xml:space="preserve">30 </w:t>
      </w:r>
      <w:r w:rsidR="001661DB" w:rsidRPr="006737D8">
        <w:rPr>
          <w:rFonts w:asciiTheme="majorBidi" w:eastAsia="Arial Unicode MS" w:hAnsiTheme="majorBidi" w:cstheme="majorBidi"/>
          <w:sz w:val="28"/>
          <w:szCs w:val="28"/>
        </w:rPr>
        <w:t>September</w:t>
      </w:r>
      <w:r w:rsidR="00B9335E" w:rsidRPr="006737D8">
        <w:rPr>
          <w:rFonts w:asciiTheme="majorBidi" w:eastAsia="Arial Unicode MS" w:hAnsiTheme="majorBidi" w:cstheme="majorBidi"/>
          <w:sz w:val="28"/>
          <w:szCs w:val="28"/>
        </w:rPr>
        <w:t xml:space="preserve"> 2021 </w:t>
      </w:r>
      <w:r w:rsidR="00841A4E" w:rsidRPr="006737D8">
        <w:rPr>
          <w:rFonts w:asciiTheme="majorBidi" w:eastAsia="Arial Unicode MS" w:hAnsiTheme="majorBidi" w:cstheme="majorBidi"/>
          <w:sz w:val="28"/>
          <w:szCs w:val="28"/>
        </w:rPr>
        <w:t>and 31 December 2020</w:t>
      </w:r>
      <w:r w:rsidRPr="006737D8">
        <w:rPr>
          <w:rFonts w:asciiTheme="majorBidi" w:eastAsia="Arial Unicode MS" w:hAnsiTheme="majorBidi" w:cstheme="majorBidi"/>
          <w:sz w:val="28"/>
          <w:szCs w:val="28"/>
        </w:rPr>
        <w:t>, the balance of loan</w:t>
      </w:r>
      <w:r w:rsidR="00DE2074" w:rsidRPr="006737D8">
        <w:rPr>
          <w:rFonts w:asciiTheme="majorBidi" w:eastAsia="Arial Unicode MS" w:hAnsiTheme="majorBidi" w:cstheme="majorBidi"/>
          <w:sz w:val="28"/>
          <w:szCs w:val="28"/>
        </w:rPr>
        <w:t>s</w:t>
      </w:r>
      <w:r w:rsidRPr="006737D8">
        <w:rPr>
          <w:rFonts w:asciiTheme="majorBidi" w:eastAsia="Arial Unicode MS" w:hAnsiTheme="majorBidi" w:cstheme="majorBidi"/>
          <w:sz w:val="28"/>
          <w:szCs w:val="28"/>
        </w:rPr>
        <w:t>, classified by stage of credit risk, was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6737D8" w14:paraId="263E9E19" w14:textId="77777777" w:rsidTr="001661DB">
        <w:tc>
          <w:tcPr>
            <w:tcW w:w="5490" w:type="dxa"/>
          </w:tcPr>
          <w:p w14:paraId="60F04C12" w14:textId="77777777" w:rsidR="0043503E" w:rsidRPr="006737D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6737D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6737D8" w:rsidRDefault="0043503E" w:rsidP="00D81D30">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841A4E" w:rsidRPr="006737D8" w14:paraId="435839C9" w14:textId="77777777" w:rsidTr="001661DB">
        <w:tc>
          <w:tcPr>
            <w:tcW w:w="5490" w:type="dxa"/>
          </w:tcPr>
          <w:p w14:paraId="4B43E898" w14:textId="77777777" w:rsidR="00841A4E" w:rsidRPr="006737D8" w:rsidRDefault="00841A4E" w:rsidP="00841A4E">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841A4E" w:rsidRPr="006737D8" w:rsidRDefault="00841A4E" w:rsidP="00841A4E">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546DEA45" w:rsidR="00841A4E" w:rsidRPr="006737D8" w:rsidRDefault="00B9335E" w:rsidP="001661DB">
            <w:pPr>
              <w:tabs>
                <w:tab w:val="left" w:pos="1440"/>
              </w:tabs>
              <w:spacing w:line="240" w:lineRule="auto"/>
              <w:ind w:left="-102" w:right="-115"/>
              <w:jc w:val="center"/>
              <w:rPr>
                <w:rFonts w:asciiTheme="majorBidi" w:hAnsiTheme="majorBidi" w:cstheme="majorBidi"/>
                <w:sz w:val="28"/>
                <w:szCs w:val="28"/>
              </w:rPr>
            </w:pPr>
            <w:r w:rsidRPr="006737D8">
              <w:rPr>
                <w:rFonts w:asciiTheme="majorBidi" w:eastAsia="Cordia New" w:hAnsiTheme="majorBidi" w:cstheme="majorBidi"/>
                <w:sz w:val="28"/>
                <w:szCs w:val="28"/>
              </w:rPr>
              <w:t xml:space="preserve">30 </w:t>
            </w:r>
            <w:r w:rsidR="001661DB" w:rsidRPr="006737D8">
              <w:rPr>
                <w:rFonts w:asciiTheme="majorBidi" w:eastAsia="Cordia New" w:hAnsiTheme="majorBidi" w:cstheme="majorBidi"/>
                <w:sz w:val="28"/>
                <w:szCs w:val="28"/>
              </w:rPr>
              <w:t xml:space="preserve">September </w:t>
            </w:r>
            <w:r w:rsidRPr="006737D8">
              <w:rPr>
                <w:rFonts w:asciiTheme="majorBidi" w:eastAsia="Cordia New" w:hAnsiTheme="majorBidi" w:cstheme="majorBidi"/>
                <w:sz w:val="28"/>
                <w:szCs w:val="28"/>
              </w:rPr>
              <w:t>2021</w:t>
            </w:r>
          </w:p>
        </w:tc>
        <w:tc>
          <w:tcPr>
            <w:tcW w:w="270" w:type="dxa"/>
            <w:tcBorders>
              <w:top w:val="single" w:sz="4" w:space="0" w:color="auto"/>
              <w:left w:val="nil"/>
              <w:right w:val="nil"/>
            </w:tcBorders>
          </w:tcPr>
          <w:p w14:paraId="3DF447D9" w14:textId="77777777" w:rsidR="00841A4E" w:rsidRPr="006737D8" w:rsidRDefault="00841A4E" w:rsidP="00841A4E">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552E1F60" w:rsidR="00841A4E" w:rsidRPr="006737D8" w:rsidRDefault="00841A4E" w:rsidP="00841A4E">
            <w:pPr>
              <w:tabs>
                <w:tab w:val="left" w:pos="14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2020</w:t>
            </w:r>
          </w:p>
        </w:tc>
      </w:tr>
      <w:tr w:rsidR="00841A4E" w:rsidRPr="006737D8" w14:paraId="40FBA7FB" w14:textId="77777777" w:rsidTr="001661DB">
        <w:tc>
          <w:tcPr>
            <w:tcW w:w="5490" w:type="dxa"/>
            <w:tcBorders>
              <w:bottom w:val="single" w:sz="4" w:space="0" w:color="auto"/>
            </w:tcBorders>
          </w:tcPr>
          <w:p w14:paraId="2AADAD69" w14:textId="77777777" w:rsidR="00841A4E" w:rsidRPr="006737D8" w:rsidRDefault="00841A4E" w:rsidP="00841A4E">
            <w:pPr>
              <w:tabs>
                <w:tab w:val="left" w:pos="1440"/>
              </w:tabs>
              <w:spacing w:line="240" w:lineRule="auto"/>
              <w:ind w:left="-108" w:firstLine="90"/>
              <w:jc w:val="center"/>
              <w:rPr>
                <w:rFonts w:asciiTheme="majorBidi" w:hAnsiTheme="majorBidi" w:cstheme="majorBidi"/>
                <w:sz w:val="28"/>
                <w:szCs w:val="28"/>
              </w:rPr>
            </w:pPr>
            <w:r w:rsidRPr="006737D8">
              <w:rPr>
                <w:rFonts w:asciiTheme="majorBidi" w:hAnsiTheme="majorBidi" w:cstheme="majorBidi"/>
                <w:sz w:val="28"/>
                <w:szCs w:val="28"/>
              </w:rPr>
              <w:t>Classification</w:t>
            </w:r>
          </w:p>
        </w:tc>
        <w:tc>
          <w:tcPr>
            <w:tcW w:w="270" w:type="dxa"/>
          </w:tcPr>
          <w:p w14:paraId="63E2635E" w14:textId="77777777" w:rsidR="00841A4E" w:rsidRPr="006737D8" w:rsidRDefault="00841A4E" w:rsidP="00841A4E">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841A4E" w:rsidRPr="006737D8" w:rsidRDefault="00841A4E" w:rsidP="00841A4E">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c>
          <w:tcPr>
            <w:tcW w:w="270" w:type="dxa"/>
          </w:tcPr>
          <w:p w14:paraId="63EF9FAE" w14:textId="77777777" w:rsidR="00841A4E" w:rsidRPr="006737D8" w:rsidRDefault="00841A4E" w:rsidP="00841A4E">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841A4E" w:rsidRPr="006737D8" w:rsidRDefault="00841A4E" w:rsidP="00841A4E">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r>
      <w:tr w:rsidR="00577985" w:rsidRPr="006737D8" w14:paraId="3850FFE7" w14:textId="77777777" w:rsidTr="001661DB">
        <w:trPr>
          <w:trHeight w:val="389"/>
        </w:trPr>
        <w:tc>
          <w:tcPr>
            <w:tcW w:w="5490" w:type="dxa"/>
            <w:tcBorders>
              <w:top w:val="single" w:sz="4" w:space="0" w:color="auto"/>
            </w:tcBorders>
          </w:tcPr>
          <w:p w14:paraId="116815BD" w14:textId="77777777" w:rsidR="00577985" w:rsidRPr="006737D8" w:rsidRDefault="00577985" w:rsidP="00577985">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Stage 1 - Loans without a significant increase of credit risk</w:t>
            </w:r>
          </w:p>
        </w:tc>
        <w:tc>
          <w:tcPr>
            <w:tcW w:w="270" w:type="dxa"/>
          </w:tcPr>
          <w:p w14:paraId="6116A70F"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top w:val="single" w:sz="4" w:space="0" w:color="auto"/>
            </w:tcBorders>
            <w:vAlign w:val="bottom"/>
          </w:tcPr>
          <w:p w14:paraId="3D13DB84" w14:textId="7AB7E729"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33,000</w:t>
            </w:r>
          </w:p>
        </w:tc>
        <w:tc>
          <w:tcPr>
            <w:tcW w:w="270" w:type="dxa"/>
          </w:tcPr>
          <w:p w14:paraId="3DD93477"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center"/>
          </w:tcPr>
          <w:p w14:paraId="50BE8715" w14:textId="384123F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22,000</w:t>
            </w:r>
          </w:p>
        </w:tc>
      </w:tr>
      <w:tr w:rsidR="00577985" w:rsidRPr="006737D8" w14:paraId="4A28B830" w14:textId="77777777" w:rsidTr="001661DB">
        <w:trPr>
          <w:trHeight w:val="389"/>
        </w:trPr>
        <w:tc>
          <w:tcPr>
            <w:tcW w:w="5490" w:type="dxa"/>
            <w:vAlign w:val="bottom"/>
          </w:tcPr>
          <w:p w14:paraId="16762181" w14:textId="77777777" w:rsidR="00577985" w:rsidRPr="006737D8" w:rsidRDefault="00577985" w:rsidP="00577985">
            <w:pPr>
              <w:spacing w:line="240" w:lineRule="auto"/>
              <w:ind w:left="162" w:hanging="180"/>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270" w:type="dxa"/>
          </w:tcPr>
          <w:p w14:paraId="4CF00A82"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7C2C0D52"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33,000</w:t>
            </w:r>
          </w:p>
        </w:tc>
        <w:tc>
          <w:tcPr>
            <w:tcW w:w="270" w:type="dxa"/>
            <w:tcBorders>
              <w:top w:val="nil"/>
              <w:left w:val="nil"/>
              <w:bottom w:val="nil"/>
              <w:right w:val="nil"/>
            </w:tcBorders>
          </w:tcPr>
          <w:p w14:paraId="5A1D83A3"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394FEC4A" w14:textId="3FF2CEC4"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22,000</w:t>
            </w:r>
          </w:p>
        </w:tc>
      </w:tr>
    </w:tbl>
    <w:p w14:paraId="16842BA3" w14:textId="5521D156" w:rsidR="00E564BB" w:rsidRPr="006737D8" w:rsidRDefault="00E564BB" w:rsidP="0043503E">
      <w:pPr>
        <w:pStyle w:val="BodyTextIndent"/>
        <w:spacing w:before="120" w:line="380" w:lineRule="exact"/>
        <w:ind w:left="547" w:right="58"/>
        <w:jc w:val="thaiDistribute"/>
        <w:rPr>
          <w:rFonts w:asciiTheme="majorBidi" w:eastAsia="Arial Unicode MS" w:hAnsiTheme="majorBidi" w:cstheme="majorBidi"/>
          <w:sz w:val="28"/>
          <w:szCs w:val="28"/>
        </w:rPr>
      </w:pPr>
      <w:r w:rsidRPr="007D5997">
        <w:rPr>
          <w:rFonts w:asciiTheme="majorBidi" w:eastAsia="Arial Unicode MS" w:hAnsiTheme="majorBidi" w:cstheme="majorBidi"/>
          <w:sz w:val="28"/>
          <w:szCs w:val="28"/>
        </w:rPr>
        <w:t xml:space="preserve">As at </w:t>
      </w:r>
      <w:r w:rsidR="00B9335E" w:rsidRPr="007D5997">
        <w:rPr>
          <w:rFonts w:asciiTheme="majorBidi" w:eastAsia="Arial Unicode MS" w:hAnsiTheme="majorBidi" w:cstheme="majorBidi"/>
          <w:sz w:val="28"/>
          <w:szCs w:val="28"/>
        </w:rPr>
        <w:t xml:space="preserve">30 </w:t>
      </w:r>
      <w:r w:rsidR="001661DB" w:rsidRPr="007D5997">
        <w:rPr>
          <w:rFonts w:asciiTheme="majorBidi" w:eastAsia="Cordia New" w:hAnsiTheme="majorBidi" w:cstheme="majorBidi"/>
          <w:sz w:val="28"/>
          <w:szCs w:val="28"/>
        </w:rPr>
        <w:t>September</w:t>
      </w:r>
      <w:r w:rsidR="00B9335E" w:rsidRPr="007D5997">
        <w:rPr>
          <w:rFonts w:asciiTheme="majorBidi" w:eastAsia="Arial Unicode MS" w:hAnsiTheme="majorBidi" w:cstheme="majorBidi"/>
          <w:sz w:val="28"/>
          <w:szCs w:val="28"/>
        </w:rPr>
        <w:t xml:space="preserve"> 2021</w:t>
      </w:r>
      <w:r w:rsidRPr="007D5997">
        <w:rPr>
          <w:rFonts w:asciiTheme="majorBidi" w:eastAsia="Arial Unicode MS" w:hAnsiTheme="majorBidi" w:cstheme="majorBidi"/>
          <w:sz w:val="28"/>
          <w:szCs w:val="28"/>
        </w:rPr>
        <w:t xml:space="preserve">, </w:t>
      </w:r>
      <w:r w:rsidR="009A09D7" w:rsidRPr="007D5997">
        <w:rPr>
          <w:rFonts w:asciiTheme="majorBidi" w:eastAsia="Arial Unicode MS" w:hAnsiTheme="majorBidi" w:cstheme="majorBidi"/>
          <w:sz w:val="28"/>
          <w:szCs w:val="28"/>
        </w:rPr>
        <w:t>loan</w:t>
      </w:r>
      <w:r w:rsidR="00796295" w:rsidRPr="007D5997">
        <w:rPr>
          <w:rFonts w:asciiTheme="majorBidi" w:eastAsia="Arial Unicode MS" w:hAnsiTheme="majorBidi" w:cstheme="majorBidi"/>
          <w:sz w:val="28"/>
          <w:szCs w:val="28"/>
        </w:rPr>
        <w:t>s</w:t>
      </w:r>
      <w:r w:rsidR="009A09D7" w:rsidRPr="007D5997">
        <w:rPr>
          <w:rFonts w:asciiTheme="majorBidi" w:eastAsia="Arial Unicode MS" w:hAnsiTheme="majorBidi" w:cstheme="majorBidi"/>
          <w:sz w:val="28"/>
          <w:szCs w:val="28"/>
        </w:rPr>
        <w:t xml:space="preserve"> amounting Baht </w:t>
      </w:r>
      <w:r w:rsidR="00045DD8" w:rsidRPr="007D5997">
        <w:rPr>
          <w:rFonts w:asciiTheme="majorBidi" w:eastAsia="Arial Unicode MS" w:hAnsiTheme="majorBidi" w:cstheme="majorBidi"/>
          <w:sz w:val="28"/>
          <w:szCs w:val="28"/>
        </w:rPr>
        <w:t>33</w:t>
      </w:r>
      <w:r w:rsidR="00FB1D94" w:rsidRPr="007D5997">
        <w:rPr>
          <w:rFonts w:asciiTheme="majorBidi" w:eastAsia="Arial Unicode MS" w:hAnsiTheme="majorBidi" w:cstheme="majorBidi"/>
          <w:sz w:val="28"/>
          <w:szCs w:val="28"/>
        </w:rPr>
        <w:t>.0</w:t>
      </w:r>
      <w:r w:rsidR="009A09D7" w:rsidRPr="007D5997">
        <w:rPr>
          <w:rFonts w:asciiTheme="majorBidi" w:eastAsia="Arial Unicode MS" w:hAnsiTheme="majorBidi" w:cstheme="majorBidi"/>
          <w:sz w:val="28"/>
          <w:szCs w:val="28"/>
        </w:rPr>
        <w:t xml:space="preserve"> million</w:t>
      </w:r>
      <w:r w:rsidR="00045DD8" w:rsidRPr="007D5997">
        <w:rPr>
          <w:rFonts w:asciiTheme="majorBidi" w:eastAsia="Arial Unicode MS" w:hAnsiTheme="majorBidi" w:cstheme="majorBidi"/>
          <w:sz w:val="28"/>
          <w:szCs w:val="28"/>
        </w:rPr>
        <w:t xml:space="preserve"> was granted to</w:t>
      </w:r>
      <w:r w:rsidR="000B4520" w:rsidRPr="007D5997">
        <w:rPr>
          <w:rFonts w:asciiTheme="majorBidi" w:eastAsia="Arial Unicode MS" w:hAnsiTheme="majorBidi" w:cstheme="majorBidi"/>
          <w:sz w:val="28"/>
          <w:szCs w:val="28"/>
        </w:rPr>
        <w:t xml:space="preserve"> </w:t>
      </w:r>
      <w:r w:rsidR="0044708C">
        <w:rPr>
          <w:rFonts w:asciiTheme="majorBidi" w:eastAsia="Arial Unicode MS" w:hAnsiTheme="majorBidi" w:cstheme="majorBidi"/>
          <w:sz w:val="28"/>
          <w:szCs w:val="28"/>
        </w:rPr>
        <w:t>two</w:t>
      </w:r>
      <w:r w:rsidR="00045DD8" w:rsidRPr="007D5997">
        <w:rPr>
          <w:rFonts w:asciiTheme="majorBidi" w:eastAsia="Arial Unicode MS" w:hAnsiTheme="majorBidi" w:cstheme="majorBidi"/>
          <w:sz w:val="28"/>
          <w:szCs w:val="28"/>
        </w:rPr>
        <w:t xml:space="preserve"> </w:t>
      </w:r>
      <w:r w:rsidR="000B4520" w:rsidRPr="007D5997">
        <w:rPr>
          <w:rFonts w:asciiTheme="majorBidi" w:eastAsia="Arial Unicode MS" w:hAnsiTheme="majorBidi" w:cstheme="majorBidi"/>
          <w:sz w:val="28"/>
          <w:szCs w:val="28"/>
        </w:rPr>
        <w:t>person</w:t>
      </w:r>
      <w:r w:rsidR="00045DD8" w:rsidRPr="006737D8">
        <w:rPr>
          <w:rFonts w:asciiTheme="majorBidi" w:eastAsia="Arial Unicode MS" w:hAnsiTheme="majorBidi" w:cstheme="majorBidi"/>
          <w:sz w:val="28"/>
          <w:szCs w:val="28"/>
        </w:rPr>
        <w:t xml:space="preserve"> amounting Baht 11.0 million and Baht 22.0 million respectively</w:t>
      </w:r>
      <w:r w:rsidR="00FB1D94" w:rsidRPr="006737D8">
        <w:rPr>
          <w:rFonts w:asciiTheme="majorBidi" w:eastAsia="Arial Unicode MS" w:hAnsiTheme="majorBidi" w:cstheme="majorBidi"/>
          <w:sz w:val="28"/>
          <w:szCs w:val="28"/>
        </w:rPr>
        <w:t>, with inter</w:t>
      </w:r>
      <w:r w:rsidR="00DE158C">
        <w:rPr>
          <w:rFonts w:asciiTheme="majorBidi" w:eastAsia="Arial Unicode MS" w:hAnsiTheme="majorBidi" w:cstheme="majorBidi"/>
          <w:sz w:val="28"/>
          <w:szCs w:val="28"/>
        </w:rPr>
        <w:t>est at the rate of 8% per annum. I</w:t>
      </w:r>
      <w:r w:rsidR="00FB1D94" w:rsidRPr="006737D8">
        <w:rPr>
          <w:rFonts w:asciiTheme="majorBidi" w:eastAsia="Arial Unicode MS" w:hAnsiTheme="majorBidi" w:cstheme="majorBidi"/>
          <w:sz w:val="28"/>
          <w:szCs w:val="28"/>
        </w:rPr>
        <w:t xml:space="preserve">nterest was due on monthly basis commencing from </w:t>
      </w:r>
      <w:r w:rsidR="00045DD8" w:rsidRPr="006737D8">
        <w:rPr>
          <w:rFonts w:asciiTheme="majorBidi" w:eastAsia="Arial Unicode MS" w:hAnsiTheme="majorBidi" w:cstheme="majorBidi"/>
          <w:sz w:val="28"/>
          <w:szCs w:val="28"/>
        </w:rPr>
        <w:t>January</w:t>
      </w:r>
      <w:r w:rsidR="007D5997">
        <w:rPr>
          <w:rFonts w:asciiTheme="majorBidi" w:eastAsia="Arial Unicode MS" w:hAnsiTheme="majorBidi" w:cstheme="majorBidi"/>
          <w:sz w:val="28"/>
          <w:szCs w:val="28"/>
        </w:rPr>
        <w:t xml:space="preserve"> 2021</w:t>
      </w:r>
      <w:r w:rsidR="00DE158C">
        <w:rPr>
          <w:rFonts w:asciiTheme="majorBidi" w:eastAsia="Arial Unicode MS" w:hAnsiTheme="majorBidi" w:cstheme="majorBidi"/>
          <w:sz w:val="28"/>
          <w:szCs w:val="28"/>
        </w:rPr>
        <w:t xml:space="preserve"> and July 2021, </w:t>
      </w:r>
      <w:r w:rsidR="00045DD8" w:rsidRPr="006737D8">
        <w:rPr>
          <w:rFonts w:asciiTheme="majorBidi" w:eastAsia="Arial Unicode MS" w:hAnsiTheme="majorBidi" w:cstheme="majorBidi"/>
          <w:sz w:val="28"/>
          <w:szCs w:val="28"/>
        </w:rPr>
        <w:t>respectively</w:t>
      </w:r>
      <w:r w:rsidR="00FB1D94" w:rsidRPr="006737D8">
        <w:rPr>
          <w:rFonts w:asciiTheme="majorBidi" w:eastAsia="Arial Unicode MS" w:hAnsiTheme="majorBidi" w:cstheme="majorBidi"/>
          <w:sz w:val="28"/>
          <w:szCs w:val="28"/>
        </w:rPr>
        <w:t>. The repayment of the principal is within 1 year commencing from the date of agreement. Loan</w:t>
      </w:r>
      <w:r w:rsidR="00DE2074" w:rsidRPr="006737D8">
        <w:rPr>
          <w:rFonts w:asciiTheme="majorBidi" w:eastAsia="Arial Unicode MS" w:hAnsiTheme="majorBidi" w:cstheme="majorBidi"/>
          <w:sz w:val="28"/>
          <w:szCs w:val="28"/>
        </w:rPr>
        <w:t>s</w:t>
      </w:r>
      <w:r w:rsidR="00FB1D94" w:rsidRPr="006737D8">
        <w:rPr>
          <w:rFonts w:asciiTheme="majorBidi" w:eastAsia="Arial Unicode MS" w:hAnsiTheme="majorBidi" w:cstheme="majorBidi"/>
          <w:sz w:val="28"/>
          <w:szCs w:val="28"/>
        </w:rPr>
        <w:t xml:space="preserve"> </w:t>
      </w:r>
      <w:r w:rsidR="00DE2074" w:rsidRPr="006737D8">
        <w:rPr>
          <w:rFonts w:asciiTheme="majorBidi" w:eastAsia="Arial Unicode MS" w:hAnsiTheme="majorBidi" w:cstheme="majorBidi"/>
          <w:sz w:val="28"/>
          <w:szCs w:val="28"/>
        </w:rPr>
        <w:t>are</w:t>
      </w:r>
      <w:r w:rsidR="00FB1D94" w:rsidRPr="006737D8">
        <w:rPr>
          <w:rFonts w:asciiTheme="majorBidi" w:eastAsia="Arial Unicode MS" w:hAnsiTheme="majorBidi" w:cstheme="majorBidi"/>
          <w:sz w:val="28"/>
          <w:szCs w:val="28"/>
        </w:rPr>
        <w:t xml:space="preserve"> se</w:t>
      </w:r>
      <w:r w:rsidR="00AD1F18">
        <w:rPr>
          <w:rFonts w:asciiTheme="majorBidi" w:eastAsia="Arial Unicode MS" w:hAnsiTheme="majorBidi" w:cstheme="majorBidi"/>
          <w:sz w:val="28"/>
          <w:szCs w:val="28"/>
        </w:rPr>
        <w:t>cured by a mortgage of property</w:t>
      </w:r>
      <w:r w:rsidR="00FB1D94" w:rsidRPr="006737D8">
        <w:rPr>
          <w:rFonts w:asciiTheme="majorBidi" w:eastAsia="Arial Unicode MS" w:hAnsiTheme="majorBidi" w:cstheme="majorBidi"/>
          <w:sz w:val="28"/>
          <w:szCs w:val="28"/>
        </w:rPr>
        <w:t>.</w:t>
      </w:r>
    </w:p>
    <w:p w14:paraId="172ED318" w14:textId="4F16BEAC" w:rsidR="0043503E" w:rsidRPr="006737D8" w:rsidRDefault="009A09D7" w:rsidP="0043503E">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at </w:t>
      </w:r>
      <w:r w:rsidR="00D82EF4" w:rsidRPr="006737D8">
        <w:rPr>
          <w:rFonts w:asciiTheme="majorBidi" w:eastAsia="Arial Unicode MS" w:hAnsiTheme="majorBidi" w:cstheme="majorBidi"/>
          <w:sz w:val="28"/>
          <w:szCs w:val="28"/>
        </w:rPr>
        <w:t>31 December 2020</w:t>
      </w:r>
      <w:r w:rsidR="00796295" w:rsidRPr="006737D8">
        <w:rPr>
          <w:rFonts w:asciiTheme="majorBidi" w:eastAsia="Arial Unicode MS" w:hAnsiTheme="majorBidi" w:cstheme="majorBidi"/>
          <w:sz w:val="28"/>
          <w:szCs w:val="28"/>
        </w:rPr>
        <w:t xml:space="preserve">, </w:t>
      </w:r>
      <w:r w:rsidR="0043503E" w:rsidRPr="006737D8">
        <w:rPr>
          <w:rFonts w:asciiTheme="majorBidi" w:eastAsia="Arial Unicode MS" w:hAnsiTheme="majorBidi" w:cstheme="majorBidi"/>
          <w:sz w:val="28"/>
          <w:szCs w:val="28"/>
        </w:rPr>
        <w:t xml:space="preserve">loan amounting Baht 22.0 million was granted to a person, with interest at the rate of </w:t>
      </w:r>
      <w:r w:rsidR="0043503E" w:rsidRPr="006737D8">
        <w:rPr>
          <w:rFonts w:asciiTheme="majorBidi" w:eastAsia="Arial Unicode MS" w:hAnsiTheme="majorBidi" w:cstheme="majorBidi" w:hint="cs"/>
          <w:sz w:val="28"/>
          <w:szCs w:val="28"/>
          <w:cs/>
        </w:rPr>
        <w:t>8</w:t>
      </w:r>
      <w:r w:rsidR="00DE158C">
        <w:rPr>
          <w:rFonts w:asciiTheme="majorBidi" w:eastAsia="Arial Unicode MS" w:hAnsiTheme="majorBidi" w:cstheme="majorBidi"/>
          <w:sz w:val="28"/>
          <w:szCs w:val="28"/>
        </w:rPr>
        <w:t>% per annum.</w:t>
      </w:r>
      <w:r w:rsidR="0043503E" w:rsidRPr="006737D8">
        <w:rPr>
          <w:rFonts w:asciiTheme="majorBidi" w:eastAsia="Arial Unicode MS" w:hAnsiTheme="majorBidi" w:cstheme="majorBidi"/>
          <w:sz w:val="28"/>
          <w:szCs w:val="28"/>
        </w:rPr>
        <w:t xml:space="preserve"> </w:t>
      </w:r>
      <w:r w:rsidR="00DE158C">
        <w:rPr>
          <w:rFonts w:asciiTheme="majorBidi" w:eastAsia="Arial Unicode MS" w:hAnsiTheme="majorBidi" w:cstheme="majorBidi"/>
          <w:sz w:val="28"/>
          <w:szCs w:val="28"/>
        </w:rPr>
        <w:t>I</w:t>
      </w:r>
      <w:r w:rsidR="0043503E" w:rsidRPr="006737D8">
        <w:rPr>
          <w:rFonts w:asciiTheme="majorBidi" w:eastAsia="Arial Unicode MS" w:hAnsiTheme="majorBidi" w:cstheme="majorBidi"/>
          <w:sz w:val="28"/>
          <w:szCs w:val="28"/>
        </w:rPr>
        <w:t xml:space="preserve">nterest was </w:t>
      </w:r>
      <w:r w:rsidR="0077034F" w:rsidRPr="006737D8">
        <w:rPr>
          <w:rFonts w:asciiTheme="majorBidi" w:eastAsia="Arial Unicode MS" w:hAnsiTheme="majorBidi" w:cstheme="majorBidi"/>
          <w:sz w:val="28"/>
          <w:szCs w:val="28"/>
        </w:rPr>
        <w:t>due</w:t>
      </w:r>
      <w:r w:rsidR="0043503E" w:rsidRPr="006737D8">
        <w:rPr>
          <w:rFonts w:asciiTheme="majorBidi" w:eastAsia="Arial Unicode MS" w:hAnsiTheme="majorBidi" w:cstheme="majorBidi"/>
          <w:sz w:val="28"/>
          <w:szCs w:val="28"/>
        </w:rPr>
        <w:t xml:space="preserve"> on monthly basis commencing from July 2020. The repayment of the </w:t>
      </w:r>
      <w:r w:rsidR="0077034F" w:rsidRPr="006737D8">
        <w:rPr>
          <w:rFonts w:asciiTheme="majorBidi" w:eastAsia="Arial Unicode MS" w:hAnsiTheme="majorBidi" w:cstheme="majorBidi"/>
          <w:sz w:val="28"/>
          <w:szCs w:val="28"/>
        </w:rPr>
        <w:t>principal</w:t>
      </w:r>
      <w:r w:rsidR="0043503E" w:rsidRPr="006737D8">
        <w:rPr>
          <w:rFonts w:asciiTheme="majorBidi" w:eastAsia="Arial Unicode MS" w:hAnsiTheme="majorBidi" w:cstheme="majorBidi"/>
          <w:sz w:val="28"/>
          <w:szCs w:val="28"/>
        </w:rPr>
        <w:t xml:space="preserve"> is within 1 year commencing from the date of agreement</w:t>
      </w:r>
      <w:r w:rsidR="0043503E" w:rsidRPr="006737D8">
        <w:rPr>
          <w:rFonts w:asciiTheme="majorBidi" w:eastAsia="Arial Unicode MS" w:hAnsiTheme="majorBidi" w:cstheme="majorBidi" w:hint="cs"/>
          <w:sz w:val="28"/>
          <w:szCs w:val="28"/>
          <w:cs/>
        </w:rPr>
        <w:t>.</w:t>
      </w:r>
      <w:r w:rsidR="0043503E" w:rsidRPr="006737D8">
        <w:rPr>
          <w:rFonts w:asciiTheme="majorBidi" w:eastAsia="Arial Unicode MS" w:hAnsiTheme="majorBidi" w:cstheme="majorBidi"/>
          <w:sz w:val="28"/>
          <w:szCs w:val="28"/>
        </w:rPr>
        <w:t xml:space="preserve"> Loan is secured by a mortgage of property.</w:t>
      </w:r>
      <w:r w:rsidR="00BD4E0C" w:rsidRPr="006737D8">
        <w:rPr>
          <w:rFonts w:asciiTheme="majorBidi" w:eastAsia="Arial Unicode MS" w:hAnsiTheme="majorBidi" w:cstheme="majorBidi"/>
          <w:sz w:val="28"/>
          <w:szCs w:val="28"/>
        </w:rPr>
        <w:t xml:space="preserve"> </w:t>
      </w:r>
      <w:r w:rsidR="0044708C">
        <w:rPr>
          <w:rFonts w:asciiTheme="majorBidi" w:eastAsia="Arial Unicode MS" w:hAnsiTheme="majorBidi" w:cstheme="majorBidi"/>
          <w:sz w:val="28"/>
          <w:szCs w:val="28"/>
        </w:rPr>
        <w:t>The borrower also made a loan repayment to the Company.</w:t>
      </w:r>
    </w:p>
    <w:p w14:paraId="0FE2B43D" w14:textId="4444F136" w:rsidR="00606A3C" w:rsidRPr="006737D8" w:rsidRDefault="00503D53" w:rsidP="00DE207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P</w:t>
      </w:r>
      <w:r w:rsidR="00E2350F" w:rsidRPr="006737D8">
        <w:rPr>
          <w:rFonts w:asciiTheme="majorBidi" w:eastAsia="Arial Unicode MS" w:hAnsiTheme="majorBidi" w:cstheme="majorBidi"/>
          <w:b/>
          <w:bCs/>
          <w:sz w:val="28"/>
          <w:szCs w:val="28"/>
        </w:rPr>
        <w:t xml:space="preserve">roperty, plant and equipment </w:t>
      </w:r>
    </w:p>
    <w:tbl>
      <w:tblPr>
        <w:tblW w:w="8912" w:type="dxa"/>
        <w:tblInd w:w="450" w:type="dxa"/>
        <w:tblBorders>
          <w:bottom w:val="single" w:sz="4" w:space="0" w:color="auto"/>
        </w:tblBorders>
        <w:tblLayout w:type="fixed"/>
        <w:tblCellMar>
          <w:left w:w="43" w:type="dxa"/>
          <w:right w:w="43" w:type="dxa"/>
        </w:tblCellMar>
        <w:tblLook w:val="0000" w:firstRow="0" w:lastRow="0" w:firstColumn="0" w:lastColumn="0" w:noHBand="0" w:noVBand="0"/>
      </w:tblPr>
      <w:tblGrid>
        <w:gridCol w:w="2160"/>
        <w:gridCol w:w="884"/>
        <w:gridCol w:w="106"/>
        <w:gridCol w:w="1080"/>
        <w:gridCol w:w="106"/>
        <w:gridCol w:w="1138"/>
        <w:gridCol w:w="106"/>
        <w:gridCol w:w="1064"/>
        <w:gridCol w:w="106"/>
        <w:gridCol w:w="1064"/>
        <w:gridCol w:w="106"/>
        <w:gridCol w:w="992"/>
      </w:tblGrid>
      <w:tr w:rsidR="00B90E87" w:rsidRPr="006737D8" w14:paraId="00F447D0" w14:textId="77777777" w:rsidTr="00C84584">
        <w:trPr>
          <w:cantSplit/>
        </w:trPr>
        <w:tc>
          <w:tcPr>
            <w:tcW w:w="2160" w:type="dxa"/>
          </w:tcPr>
          <w:p w14:paraId="6EB0E2F5" w14:textId="77777777" w:rsidR="00B90E87" w:rsidRPr="006737D8" w:rsidRDefault="00B90E87" w:rsidP="00E1400F">
            <w:pPr>
              <w:tabs>
                <w:tab w:val="clear" w:pos="2807"/>
                <w:tab w:val="left" w:pos="2898"/>
              </w:tabs>
              <w:spacing w:line="240" w:lineRule="auto"/>
              <w:rPr>
                <w:rFonts w:asciiTheme="majorBidi" w:hAnsiTheme="majorBidi" w:cstheme="majorBidi"/>
                <w:sz w:val="26"/>
                <w:szCs w:val="26"/>
              </w:rPr>
            </w:pPr>
          </w:p>
        </w:tc>
        <w:tc>
          <w:tcPr>
            <w:tcW w:w="6752" w:type="dxa"/>
            <w:gridSpan w:val="11"/>
            <w:tcBorders>
              <w:top w:val="nil"/>
              <w:bottom w:val="single" w:sz="4" w:space="0" w:color="auto"/>
            </w:tcBorders>
          </w:tcPr>
          <w:p w14:paraId="4A0D72A7" w14:textId="76EC2476" w:rsidR="00B90E87" w:rsidRPr="006737D8"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r w:rsidRPr="006737D8">
              <w:rPr>
                <w:rFonts w:asciiTheme="majorBidi" w:hAnsiTheme="majorBidi" w:cstheme="majorBidi"/>
                <w:sz w:val="26"/>
                <w:szCs w:val="26"/>
              </w:rPr>
              <w:t>Thousand Baht</w:t>
            </w:r>
          </w:p>
        </w:tc>
      </w:tr>
      <w:tr w:rsidR="00577985" w:rsidRPr="006737D8" w14:paraId="7BC2AD95" w14:textId="77777777" w:rsidTr="00C84584">
        <w:trPr>
          <w:cantSplit/>
        </w:trPr>
        <w:tc>
          <w:tcPr>
            <w:tcW w:w="2160" w:type="dxa"/>
          </w:tcPr>
          <w:p w14:paraId="010CD973"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84" w:type="dxa"/>
            <w:tcBorders>
              <w:top w:val="single" w:sz="4" w:space="0" w:color="auto"/>
              <w:bottom w:val="nil"/>
            </w:tcBorders>
          </w:tcPr>
          <w:p w14:paraId="64FEC27E"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C783654"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80" w:type="dxa"/>
            <w:tcBorders>
              <w:top w:val="single" w:sz="4" w:space="0" w:color="auto"/>
              <w:bottom w:val="nil"/>
            </w:tcBorders>
          </w:tcPr>
          <w:p w14:paraId="4AC8F3FB"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A44B841"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single" w:sz="4" w:space="0" w:color="auto"/>
              <w:bottom w:val="nil"/>
            </w:tcBorders>
          </w:tcPr>
          <w:p w14:paraId="595D67CF"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 w:type="dxa"/>
            <w:tcBorders>
              <w:top w:val="single" w:sz="4" w:space="0" w:color="auto"/>
              <w:bottom w:val="nil"/>
            </w:tcBorders>
          </w:tcPr>
          <w:p w14:paraId="6F64540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single" w:sz="4" w:space="0" w:color="auto"/>
              <w:bottom w:val="nil"/>
            </w:tcBorders>
          </w:tcPr>
          <w:p w14:paraId="76F7821A"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roofErr w:type="spellStart"/>
            <w:r w:rsidRPr="006737D8">
              <w:rPr>
                <w:rFonts w:asciiTheme="majorBidi" w:hAnsiTheme="majorBidi" w:cstheme="majorBidi"/>
                <w:sz w:val="26"/>
                <w:szCs w:val="26"/>
              </w:rPr>
              <w:t>Furnitures</w:t>
            </w:r>
            <w:proofErr w:type="spellEnd"/>
            <w:r w:rsidRPr="006737D8">
              <w:rPr>
                <w:rFonts w:asciiTheme="majorBidi" w:hAnsiTheme="majorBidi" w:cstheme="majorBidi"/>
                <w:sz w:val="26"/>
                <w:szCs w:val="26"/>
              </w:rPr>
              <w:t>,</w:t>
            </w:r>
          </w:p>
        </w:tc>
        <w:tc>
          <w:tcPr>
            <w:tcW w:w="106" w:type="dxa"/>
            <w:tcBorders>
              <w:top w:val="single" w:sz="4" w:space="0" w:color="auto"/>
              <w:bottom w:val="nil"/>
            </w:tcBorders>
          </w:tcPr>
          <w:p w14:paraId="1047144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1064" w:type="dxa"/>
            <w:tcBorders>
              <w:top w:val="single" w:sz="4" w:space="0" w:color="auto"/>
              <w:bottom w:val="nil"/>
            </w:tcBorders>
          </w:tcPr>
          <w:p w14:paraId="11E108B6"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106" w:type="dxa"/>
            <w:tcBorders>
              <w:top w:val="single" w:sz="4" w:space="0" w:color="auto"/>
              <w:bottom w:val="nil"/>
            </w:tcBorders>
          </w:tcPr>
          <w:p w14:paraId="0117F4B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single" w:sz="4" w:space="0" w:color="auto"/>
              <w:bottom w:val="nil"/>
            </w:tcBorders>
          </w:tcPr>
          <w:p w14:paraId="148CE1E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42CDDF4C" w14:textId="77777777" w:rsidTr="00C84584">
        <w:trPr>
          <w:cantSplit/>
        </w:trPr>
        <w:tc>
          <w:tcPr>
            <w:tcW w:w="2160" w:type="dxa"/>
          </w:tcPr>
          <w:p w14:paraId="768A3173"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84" w:type="dxa"/>
            <w:tcBorders>
              <w:top w:val="nil"/>
              <w:bottom w:val="nil"/>
            </w:tcBorders>
          </w:tcPr>
          <w:p w14:paraId="2E980097"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185B656B"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80" w:type="dxa"/>
            <w:tcBorders>
              <w:top w:val="nil"/>
              <w:bottom w:val="nil"/>
            </w:tcBorders>
          </w:tcPr>
          <w:p w14:paraId="054E7511"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2DEDD3AF"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nil"/>
              <w:bottom w:val="nil"/>
            </w:tcBorders>
          </w:tcPr>
          <w:p w14:paraId="17DEB77E"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Buildings</w:t>
            </w:r>
          </w:p>
        </w:tc>
        <w:tc>
          <w:tcPr>
            <w:tcW w:w="106" w:type="dxa"/>
            <w:tcBorders>
              <w:top w:val="nil"/>
              <w:bottom w:val="nil"/>
            </w:tcBorders>
          </w:tcPr>
          <w:p w14:paraId="56322B39"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nil"/>
            </w:tcBorders>
          </w:tcPr>
          <w:p w14:paraId="5DB10A5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fixture and</w:t>
            </w:r>
          </w:p>
        </w:tc>
        <w:tc>
          <w:tcPr>
            <w:tcW w:w="106" w:type="dxa"/>
            <w:tcBorders>
              <w:top w:val="nil"/>
              <w:bottom w:val="nil"/>
            </w:tcBorders>
          </w:tcPr>
          <w:p w14:paraId="6BE777C3"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nil"/>
            </w:tcBorders>
          </w:tcPr>
          <w:p w14:paraId="29EA55D9"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1DEC2FCA"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nil"/>
            </w:tcBorders>
          </w:tcPr>
          <w:p w14:paraId="0E0DCF1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095AA649" w14:textId="77777777" w:rsidTr="00C84584">
        <w:trPr>
          <w:cantSplit/>
        </w:trPr>
        <w:tc>
          <w:tcPr>
            <w:tcW w:w="2160" w:type="dxa"/>
          </w:tcPr>
          <w:p w14:paraId="6EFC46D1"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84" w:type="dxa"/>
            <w:tcBorders>
              <w:top w:val="nil"/>
              <w:bottom w:val="nil"/>
            </w:tcBorders>
          </w:tcPr>
          <w:p w14:paraId="5F35A27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rPr>
            </w:pPr>
          </w:p>
        </w:tc>
        <w:tc>
          <w:tcPr>
            <w:tcW w:w="106" w:type="dxa"/>
            <w:tcBorders>
              <w:top w:val="nil"/>
              <w:bottom w:val="nil"/>
            </w:tcBorders>
          </w:tcPr>
          <w:p w14:paraId="27A636F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80" w:type="dxa"/>
            <w:tcBorders>
              <w:top w:val="nil"/>
              <w:bottom w:val="nil"/>
            </w:tcBorders>
          </w:tcPr>
          <w:p w14:paraId="2E96D6F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Land</w:t>
            </w:r>
          </w:p>
        </w:tc>
        <w:tc>
          <w:tcPr>
            <w:tcW w:w="106" w:type="dxa"/>
            <w:tcBorders>
              <w:top w:val="nil"/>
              <w:bottom w:val="nil"/>
            </w:tcBorders>
          </w:tcPr>
          <w:p w14:paraId="6BC11DD6"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nil"/>
              <w:bottom w:val="nil"/>
            </w:tcBorders>
          </w:tcPr>
          <w:p w14:paraId="6AA29AB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and building</w:t>
            </w:r>
          </w:p>
        </w:tc>
        <w:tc>
          <w:tcPr>
            <w:tcW w:w="106" w:type="dxa"/>
            <w:tcBorders>
              <w:top w:val="nil"/>
              <w:bottom w:val="nil"/>
            </w:tcBorders>
          </w:tcPr>
          <w:p w14:paraId="7B1667F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nil"/>
            </w:tcBorders>
          </w:tcPr>
          <w:p w14:paraId="259FA136"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office</w:t>
            </w:r>
          </w:p>
        </w:tc>
        <w:tc>
          <w:tcPr>
            <w:tcW w:w="106" w:type="dxa"/>
            <w:tcBorders>
              <w:top w:val="nil"/>
              <w:bottom w:val="nil"/>
            </w:tcBorders>
          </w:tcPr>
          <w:p w14:paraId="77F861D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nil"/>
            </w:tcBorders>
          </w:tcPr>
          <w:p w14:paraId="0ECF65E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45852A41"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nil"/>
            </w:tcBorders>
          </w:tcPr>
          <w:p w14:paraId="216A62BD"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70E513A4" w14:textId="77777777" w:rsidTr="00C84584">
        <w:trPr>
          <w:cantSplit/>
        </w:trPr>
        <w:tc>
          <w:tcPr>
            <w:tcW w:w="2160" w:type="dxa"/>
          </w:tcPr>
          <w:p w14:paraId="75A9E5C7"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84" w:type="dxa"/>
            <w:tcBorders>
              <w:top w:val="nil"/>
              <w:bottom w:val="single" w:sz="4" w:space="0" w:color="auto"/>
            </w:tcBorders>
          </w:tcPr>
          <w:p w14:paraId="11E10A6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Land</w:t>
            </w:r>
          </w:p>
        </w:tc>
        <w:tc>
          <w:tcPr>
            <w:tcW w:w="106" w:type="dxa"/>
            <w:tcBorders>
              <w:top w:val="nil"/>
              <w:bottom w:val="nil"/>
            </w:tcBorders>
          </w:tcPr>
          <w:p w14:paraId="015864FD"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80" w:type="dxa"/>
            <w:tcBorders>
              <w:top w:val="nil"/>
              <w:bottom w:val="single" w:sz="4" w:space="0" w:color="auto"/>
            </w:tcBorders>
          </w:tcPr>
          <w:p w14:paraId="3726FC67"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improvements</w:t>
            </w:r>
          </w:p>
        </w:tc>
        <w:tc>
          <w:tcPr>
            <w:tcW w:w="106" w:type="dxa"/>
            <w:tcBorders>
              <w:top w:val="nil"/>
              <w:bottom w:val="nil"/>
            </w:tcBorders>
          </w:tcPr>
          <w:p w14:paraId="6DADC1A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138" w:type="dxa"/>
            <w:tcBorders>
              <w:top w:val="nil"/>
              <w:bottom w:val="single" w:sz="4" w:space="0" w:color="auto"/>
            </w:tcBorders>
          </w:tcPr>
          <w:p w14:paraId="3DEA03FF"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improvements</w:t>
            </w:r>
          </w:p>
        </w:tc>
        <w:tc>
          <w:tcPr>
            <w:tcW w:w="106" w:type="dxa"/>
            <w:tcBorders>
              <w:top w:val="nil"/>
              <w:bottom w:val="nil"/>
            </w:tcBorders>
          </w:tcPr>
          <w:p w14:paraId="55A824A1"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single" w:sz="4" w:space="0" w:color="auto"/>
            </w:tcBorders>
          </w:tcPr>
          <w:p w14:paraId="2E9209E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equipment</w:t>
            </w:r>
          </w:p>
        </w:tc>
        <w:tc>
          <w:tcPr>
            <w:tcW w:w="106" w:type="dxa"/>
            <w:tcBorders>
              <w:top w:val="nil"/>
              <w:bottom w:val="nil"/>
            </w:tcBorders>
          </w:tcPr>
          <w:p w14:paraId="3392E5D2"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single" w:sz="4" w:space="0" w:color="auto"/>
            </w:tcBorders>
          </w:tcPr>
          <w:p w14:paraId="2587694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Computers</w:t>
            </w:r>
          </w:p>
        </w:tc>
        <w:tc>
          <w:tcPr>
            <w:tcW w:w="106" w:type="dxa"/>
            <w:tcBorders>
              <w:top w:val="nil"/>
              <w:bottom w:val="nil"/>
            </w:tcBorders>
          </w:tcPr>
          <w:p w14:paraId="56DEA747"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single" w:sz="4" w:space="0" w:color="auto"/>
            </w:tcBorders>
          </w:tcPr>
          <w:p w14:paraId="7DC7B12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Total</w:t>
            </w:r>
          </w:p>
        </w:tc>
      </w:tr>
      <w:tr w:rsidR="00577985" w:rsidRPr="006737D8" w14:paraId="47FD90C3" w14:textId="77777777" w:rsidTr="00C84584">
        <w:trPr>
          <w:cantSplit/>
        </w:trPr>
        <w:tc>
          <w:tcPr>
            <w:tcW w:w="2160" w:type="dxa"/>
          </w:tcPr>
          <w:p w14:paraId="1F2F6401" w14:textId="77777777" w:rsidR="00577985" w:rsidRPr="006737D8" w:rsidRDefault="00577985"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79"/>
              <w:rPr>
                <w:rFonts w:asciiTheme="majorBidi" w:hAnsiTheme="majorBidi" w:cstheme="majorBidi"/>
                <w:sz w:val="26"/>
                <w:szCs w:val="26"/>
              </w:rPr>
            </w:pPr>
            <w:r w:rsidRPr="006737D8">
              <w:rPr>
                <w:rFonts w:asciiTheme="majorBidi" w:hAnsiTheme="majorBidi" w:cstheme="majorBidi"/>
                <w:sz w:val="26"/>
                <w:szCs w:val="26"/>
              </w:rPr>
              <w:t>Net book value</w:t>
            </w:r>
          </w:p>
        </w:tc>
        <w:tc>
          <w:tcPr>
            <w:tcW w:w="884" w:type="dxa"/>
            <w:tcBorders>
              <w:bottom w:val="nil"/>
            </w:tcBorders>
          </w:tcPr>
          <w:p w14:paraId="781C43B7"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9"/>
              <w:jc w:val="right"/>
              <w:rPr>
                <w:rFonts w:asciiTheme="majorBidi" w:hAnsiTheme="majorBidi" w:cstheme="majorBidi"/>
                <w:sz w:val="26"/>
                <w:szCs w:val="26"/>
              </w:rPr>
            </w:pPr>
          </w:p>
        </w:tc>
        <w:tc>
          <w:tcPr>
            <w:tcW w:w="106" w:type="dxa"/>
            <w:tcBorders>
              <w:bottom w:val="nil"/>
            </w:tcBorders>
          </w:tcPr>
          <w:p w14:paraId="6F5EBD03"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80" w:type="dxa"/>
            <w:tcBorders>
              <w:bottom w:val="nil"/>
            </w:tcBorders>
          </w:tcPr>
          <w:p w14:paraId="20860DE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3"/>
              <w:jc w:val="right"/>
              <w:rPr>
                <w:rFonts w:asciiTheme="majorBidi" w:hAnsiTheme="majorBidi" w:cstheme="majorBidi"/>
                <w:sz w:val="26"/>
                <w:szCs w:val="26"/>
              </w:rPr>
            </w:pPr>
          </w:p>
        </w:tc>
        <w:tc>
          <w:tcPr>
            <w:tcW w:w="106" w:type="dxa"/>
            <w:tcBorders>
              <w:bottom w:val="nil"/>
            </w:tcBorders>
          </w:tcPr>
          <w:p w14:paraId="51D053D3"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138" w:type="dxa"/>
            <w:tcBorders>
              <w:bottom w:val="nil"/>
            </w:tcBorders>
          </w:tcPr>
          <w:p w14:paraId="402C97A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09C1A407"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64" w:type="dxa"/>
            <w:tcBorders>
              <w:bottom w:val="nil"/>
            </w:tcBorders>
          </w:tcPr>
          <w:p w14:paraId="64BE5E4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7633E3C5"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4" w:type="dxa"/>
            <w:tcBorders>
              <w:bottom w:val="nil"/>
            </w:tcBorders>
          </w:tcPr>
          <w:p w14:paraId="3FB5E0D2"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3F7EB3A1"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992" w:type="dxa"/>
            <w:tcBorders>
              <w:top w:val="nil"/>
              <w:bottom w:val="nil"/>
            </w:tcBorders>
          </w:tcPr>
          <w:p w14:paraId="3A28BD9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r>
      <w:tr w:rsidR="00577985" w:rsidRPr="006737D8" w14:paraId="308D9D32" w14:textId="77777777" w:rsidTr="00C84584">
        <w:trPr>
          <w:cantSplit/>
        </w:trPr>
        <w:tc>
          <w:tcPr>
            <w:tcW w:w="2160" w:type="dxa"/>
          </w:tcPr>
          <w:p w14:paraId="65A752F1" w14:textId="1981E444" w:rsidR="00577985" w:rsidRPr="006737D8" w:rsidRDefault="00577985" w:rsidP="00E4284C">
            <w:pPr>
              <w:tabs>
                <w:tab w:val="clear" w:pos="1644"/>
                <w:tab w:val="clear" w:pos="1871"/>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 xml:space="preserve">   as at 1 January 2021</w:t>
            </w:r>
          </w:p>
        </w:tc>
        <w:tc>
          <w:tcPr>
            <w:tcW w:w="884" w:type="dxa"/>
            <w:tcBorders>
              <w:top w:val="nil"/>
              <w:bottom w:val="nil"/>
            </w:tcBorders>
            <w:shd w:val="clear" w:color="auto" w:fill="auto"/>
          </w:tcPr>
          <w:p w14:paraId="5F25DA0A" w14:textId="0843EAB6" w:rsidR="00577985" w:rsidRPr="006737D8" w:rsidRDefault="00577985"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eastAsia="Cordia New" w:hAnsiTheme="majorBidi" w:cstheme="majorBidi"/>
                <w:sz w:val="26"/>
                <w:szCs w:val="26"/>
              </w:rPr>
              <w:t>67,637</w:t>
            </w:r>
          </w:p>
        </w:tc>
        <w:tc>
          <w:tcPr>
            <w:tcW w:w="106" w:type="dxa"/>
            <w:tcBorders>
              <w:top w:val="nil"/>
              <w:bottom w:val="nil"/>
            </w:tcBorders>
            <w:shd w:val="clear" w:color="auto" w:fill="auto"/>
          </w:tcPr>
          <w:p w14:paraId="4A2AA074" w14:textId="77777777" w:rsidR="00577985" w:rsidRPr="006737D8" w:rsidRDefault="00577985"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80" w:type="dxa"/>
            <w:tcBorders>
              <w:top w:val="nil"/>
              <w:bottom w:val="nil"/>
            </w:tcBorders>
            <w:shd w:val="clear" w:color="auto" w:fill="auto"/>
          </w:tcPr>
          <w:p w14:paraId="605A4E6A" w14:textId="1E520C4A" w:rsidR="00577985" w:rsidRPr="006737D8" w:rsidRDefault="00577985"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eastAsia="Cordia New" w:hAnsiTheme="majorBidi" w:cstheme="majorBidi"/>
                <w:sz w:val="26"/>
                <w:szCs w:val="26"/>
              </w:rPr>
              <w:t>2</w:t>
            </w:r>
          </w:p>
        </w:tc>
        <w:tc>
          <w:tcPr>
            <w:tcW w:w="106" w:type="dxa"/>
            <w:tcBorders>
              <w:top w:val="nil"/>
              <w:bottom w:val="nil"/>
            </w:tcBorders>
            <w:shd w:val="clear" w:color="auto" w:fill="auto"/>
          </w:tcPr>
          <w:p w14:paraId="037F3544" w14:textId="77777777" w:rsidR="00577985" w:rsidRPr="006737D8" w:rsidRDefault="00577985"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138" w:type="dxa"/>
            <w:tcBorders>
              <w:top w:val="nil"/>
              <w:bottom w:val="nil"/>
            </w:tcBorders>
            <w:shd w:val="clear" w:color="auto" w:fill="auto"/>
          </w:tcPr>
          <w:p w14:paraId="422B35BD" w14:textId="53B13EAD" w:rsidR="00577985" w:rsidRPr="006737D8" w:rsidRDefault="00577985"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eastAsia="Cordia New" w:hAnsiTheme="majorBidi" w:cstheme="majorBidi"/>
                <w:sz w:val="26"/>
                <w:szCs w:val="26"/>
              </w:rPr>
              <w:t>14,178</w:t>
            </w:r>
          </w:p>
        </w:tc>
        <w:tc>
          <w:tcPr>
            <w:tcW w:w="106" w:type="dxa"/>
            <w:tcBorders>
              <w:top w:val="nil"/>
              <w:bottom w:val="nil"/>
            </w:tcBorders>
            <w:shd w:val="clear" w:color="auto" w:fill="auto"/>
          </w:tcPr>
          <w:p w14:paraId="0EB96ACE" w14:textId="77777777" w:rsidR="00577985" w:rsidRPr="006737D8" w:rsidRDefault="00577985"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7A431DD3" w14:textId="0B269DE8" w:rsidR="00577985" w:rsidRPr="006737D8" w:rsidRDefault="00577985"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eastAsia="Cordia New" w:hAnsiTheme="majorBidi" w:cstheme="majorBidi"/>
                <w:sz w:val="26"/>
                <w:szCs w:val="26"/>
              </w:rPr>
              <w:t>7,502</w:t>
            </w:r>
          </w:p>
        </w:tc>
        <w:tc>
          <w:tcPr>
            <w:tcW w:w="106" w:type="dxa"/>
            <w:tcBorders>
              <w:top w:val="nil"/>
              <w:bottom w:val="nil"/>
            </w:tcBorders>
            <w:shd w:val="clear" w:color="auto" w:fill="auto"/>
          </w:tcPr>
          <w:p w14:paraId="7BDC224E" w14:textId="77777777" w:rsidR="00577985" w:rsidRPr="006737D8" w:rsidRDefault="00577985"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471D17E0" w14:textId="704EC17D" w:rsidR="00577985" w:rsidRPr="006737D8" w:rsidRDefault="00577985"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eastAsia="Cordia New" w:hAnsiTheme="majorBidi" w:cstheme="majorBidi"/>
                <w:sz w:val="26"/>
                <w:szCs w:val="26"/>
              </w:rPr>
              <w:t>1,475</w:t>
            </w:r>
          </w:p>
        </w:tc>
        <w:tc>
          <w:tcPr>
            <w:tcW w:w="106" w:type="dxa"/>
            <w:tcBorders>
              <w:top w:val="nil"/>
              <w:bottom w:val="nil"/>
            </w:tcBorders>
            <w:shd w:val="clear" w:color="auto" w:fill="auto"/>
          </w:tcPr>
          <w:p w14:paraId="4229CADC" w14:textId="77777777" w:rsidR="00577985" w:rsidRPr="006737D8" w:rsidRDefault="00577985"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bottom w:val="nil"/>
            </w:tcBorders>
            <w:shd w:val="clear" w:color="auto" w:fill="auto"/>
          </w:tcPr>
          <w:p w14:paraId="04BF0E20" w14:textId="4CC6156C" w:rsidR="00577985" w:rsidRPr="006737D8" w:rsidRDefault="00577985"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eastAsia="Cordia New" w:hAnsiTheme="majorBidi" w:cstheme="majorBidi"/>
                <w:sz w:val="26"/>
                <w:szCs w:val="26"/>
              </w:rPr>
              <w:t>90,794</w:t>
            </w:r>
          </w:p>
        </w:tc>
      </w:tr>
      <w:tr w:rsidR="00577985" w:rsidRPr="006737D8" w14:paraId="6B1FA389" w14:textId="77777777" w:rsidTr="00C84584">
        <w:trPr>
          <w:cantSplit/>
        </w:trPr>
        <w:tc>
          <w:tcPr>
            <w:tcW w:w="2160" w:type="dxa"/>
          </w:tcPr>
          <w:p w14:paraId="4EC10EFF" w14:textId="77777777" w:rsidR="00577985" w:rsidRPr="006737D8" w:rsidRDefault="00577985" w:rsidP="00577985">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Additions</w:t>
            </w:r>
          </w:p>
        </w:tc>
        <w:tc>
          <w:tcPr>
            <w:tcW w:w="884" w:type="dxa"/>
            <w:tcBorders>
              <w:top w:val="nil"/>
              <w:left w:val="nil"/>
              <w:bottom w:val="nil"/>
              <w:right w:val="nil"/>
            </w:tcBorders>
            <w:shd w:val="clear" w:color="auto" w:fill="auto"/>
            <w:vAlign w:val="bottom"/>
          </w:tcPr>
          <w:p w14:paraId="5F691E9B" w14:textId="5F26B16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5EC81592"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80" w:type="dxa"/>
            <w:tcBorders>
              <w:top w:val="nil"/>
              <w:left w:val="nil"/>
              <w:bottom w:val="nil"/>
              <w:right w:val="nil"/>
            </w:tcBorders>
            <w:shd w:val="clear" w:color="auto" w:fill="auto"/>
            <w:vAlign w:val="bottom"/>
          </w:tcPr>
          <w:p w14:paraId="3CF06625" w14:textId="6A70961B"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16</w:t>
            </w:r>
          </w:p>
        </w:tc>
        <w:tc>
          <w:tcPr>
            <w:tcW w:w="106" w:type="dxa"/>
            <w:tcBorders>
              <w:top w:val="nil"/>
              <w:left w:val="nil"/>
              <w:bottom w:val="nil"/>
              <w:right w:val="nil"/>
            </w:tcBorders>
            <w:shd w:val="clear" w:color="auto" w:fill="auto"/>
            <w:vAlign w:val="bottom"/>
          </w:tcPr>
          <w:p w14:paraId="6D8B66B1"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138" w:type="dxa"/>
            <w:tcBorders>
              <w:top w:val="nil"/>
              <w:left w:val="nil"/>
              <w:bottom w:val="nil"/>
              <w:right w:val="nil"/>
            </w:tcBorders>
            <w:shd w:val="clear" w:color="auto" w:fill="auto"/>
            <w:vAlign w:val="bottom"/>
          </w:tcPr>
          <w:p w14:paraId="17EF788F" w14:textId="7C3B73E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58F0BAEC"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263FD9AF" w14:textId="0FDA6CEB"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1,642</w:t>
            </w:r>
          </w:p>
        </w:tc>
        <w:tc>
          <w:tcPr>
            <w:tcW w:w="106" w:type="dxa"/>
            <w:tcBorders>
              <w:top w:val="nil"/>
              <w:left w:val="nil"/>
              <w:bottom w:val="nil"/>
              <w:right w:val="nil"/>
            </w:tcBorders>
            <w:shd w:val="clear" w:color="auto" w:fill="auto"/>
            <w:vAlign w:val="bottom"/>
          </w:tcPr>
          <w:p w14:paraId="7A8EE244"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568B46C9" w14:textId="49911A8F"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870</w:t>
            </w:r>
          </w:p>
        </w:tc>
        <w:tc>
          <w:tcPr>
            <w:tcW w:w="106" w:type="dxa"/>
            <w:tcBorders>
              <w:top w:val="nil"/>
              <w:left w:val="nil"/>
              <w:bottom w:val="nil"/>
              <w:right w:val="nil"/>
            </w:tcBorders>
            <w:shd w:val="clear" w:color="auto" w:fill="auto"/>
            <w:vAlign w:val="bottom"/>
          </w:tcPr>
          <w:p w14:paraId="38275F11"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left w:val="nil"/>
              <w:bottom w:val="nil"/>
              <w:right w:val="nil"/>
            </w:tcBorders>
            <w:shd w:val="clear" w:color="auto" w:fill="auto"/>
            <w:vAlign w:val="bottom"/>
          </w:tcPr>
          <w:p w14:paraId="255C907C" w14:textId="7C395E9D"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2,528</w:t>
            </w:r>
          </w:p>
        </w:tc>
      </w:tr>
      <w:tr w:rsidR="00577985" w:rsidRPr="006737D8" w14:paraId="6264683F" w14:textId="77777777" w:rsidTr="00C84584">
        <w:trPr>
          <w:cantSplit/>
        </w:trPr>
        <w:tc>
          <w:tcPr>
            <w:tcW w:w="2160" w:type="dxa"/>
          </w:tcPr>
          <w:p w14:paraId="37D1AB57" w14:textId="043AA6AB" w:rsidR="00577985" w:rsidRPr="006737D8" w:rsidRDefault="00577985" w:rsidP="00577985">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Disposals</w:t>
            </w:r>
          </w:p>
        </w:tc>
        <w:tc>
          <w:tcPr>
            <w:tcW w:w="884" w:type="dxa"/>
            <w:tcBorders>
              <w:top w:val="nil"/>
              <w:left w:val="nil"/>
              <w:bottom w:val="nil"/>
              <w:right w:val="nil"/>
            </w:tcBorders>
            <w:shd w:val="clear" w:color="auto" w:fill="auto"/>
            <w:vAlign w:val="bottom"/>
          </w:tcPr>
          <w:p w14:paraId="01A70A17" w14:textId="5EB4B9B6"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03AD3E6"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80" w:type="dxa"/>
            <w:tcBorders>
              <w:top w:val="nil"/>
              <w:left w:val="nil"/>
              <w:bottom w:val="nil"/>
              <w:right w:val="nil"/>
            </w:tcBorders>
            <w:shd w:val="clear" w:color="auto" w:fill="auto"/>
            <w:vAlign w:val="bottom"/>
          </w:tcPr>
          <w:p w14:paraId="6BDFD33A" w14:textId="56456C2F"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4B75803"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138" w:type="dxa"/>
            <w:tcBorders>
              <w:top w:val="nil"/>
              <w:left w:val="nil"/>
              <w:bottom w:val="nil"/>
              <w:right w:val="nil"/>
            </w:tcBorders>
            <w:shd w:val="clear" w:color="auto" w:fill="auto"/>
            <w:vAlign w:val="bottom"/>
          </w:tcPr>
          <w:p w14:paraId="08B82384" w14:textId="40542496"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(29)</w:t>
            </w:r>
          </w:p>
        </w:tc>
        <w:tc>
          <w:tcPr>
            <w:tcW w:w="106" w:type="dxa"/>
            <w:tcBorders>
              <w:top w:val="nil"/>
              <w:left w:val="nil"/>
              <w:bottom w:val="nil"/>
              <w:right w:val="nil"/>
            </w:tcBorders>
            <w:shd w:val="clear" w:color="auto" w:fill="auto"/>
            <w:vAlign w:val="bottom"/>
          </w:tcPr>
          <w:p w14:paraId="1B3729D1"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2E4BE682" w14:textId="770C5C5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(921)</w:t>
            </w:r>
          </w:p>
        </w:tc>
        <w:tc>
          <w:tcPr>
            <w:tcW w:w="106" w:type="dxa"/>
            <w:tcBorders>
              <w:top w:val="nil"/>
              <w:left w:val="nil"/>
              <w:bottom w:val="nil"/>
              <w:right w:val="nil"/>
            </w:tcBorders>
            <w:shd w:val="clear" w:color="auto" w:fill="auto"/>
            <w:vAlign w:val="bottom"/>
          </w:tcPr>
          <w:p w14:paraId="30D6C9D1"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3B09206E" w14:textId="303F6B3F"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(132)</w:t>
            </w:r>
          </w:p>
        </w:tc>
        <w:tc>
          <w:tcPr>
            <w:tcW w:w="106" w:type="dxa"/>
            <w:tcBorders>
              <w:top w:val="nil"/>
              <w:left w:val="nil"/>
              <w:bottom w:val="nil"/>
              <w:right w:val="nil"/>
            </w:tcBorders>
            <w:shd w:val="clear" w:color="auto" w:fill="auto"/>
            <w:vAlign w:val="bottom"/>
          </w:tcPr>
          <w:p w14:paraId="682DFD11"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left w:val="nil"/>
              <w:bottom w:val="nil"/>
              <w:right w:val="nil"/>
            </w:tcBorders>
            <w:shd w:val="clear" w:color="auto" w:fill="auto"/>
            <w:vAlign w:val="bottom"/>
          </w:tcPr>
          <w:p w14:paraId="1D8069B8" w14:textId="3FEF95A3"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(1,082)</w:t>
            </w:r>
          </w:p>
        </w:tc>
      </w:tr>
      <w:tr w:rsidR="00577985" w:rsidRPr="006737D8" w14:paraId="172C132A" w14:textId="77777777" w:rsidTr="00C84584">
        <w:trPr>
          <w:cantSplit/>
        </w:trPr>
        <w:tc>
          <w:tcPr>
            <w:tcW w:w="2160" w:type="dxa"/>
          </w:tcPr>
          <w:p w14:paraId="6C919D88" w14:textId="77777777" w:rsidR="00577985" w:rsidRPr="006737D8" w:rsidRDefault="00577985" w:rsidP="00577985">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Depreciation charges</w:t>
            </w:r>
          </w:p>
        </w:tc>
        <w:tc>
          <w:tcPr>
            <w:tcW w:w="884" w:type="dxa"/>
            <w:tcBorders>
              <w:bottom w:val="nil"/>
            </w:tcBorders>
            <w:vAlign w:val="bottom"/>
          </w:tcPr>
          <w:p w14:paraId="29556D15" w14:textId="6BCADF53"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vAlign w:val="bottom"/>
          </w:tcPr>
          <w:p w14:paraId="4D469013" w14:textId="77777777" w:rsidR="00577985" w:rsidRPr="006737D8" w:rsidRDefault="00577985" w:rsidP="00577985">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80" w:type="dxa"/>
            <w:tcBorders>
              <w:bottom w:val="nil"/>
            </w:tcBorders>
            <w:vAlign w:val="bottom"/>
          </w:tcPr>
          <w:p w14:paraId="271213C0" w14:textId="23768A9A"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 w:type="dxa"/>
            <w:vAlign w:val="bottom"/>
          </w:tcPr>
          <w:p w14:paraId="7B8C8756" w14:textId="77777777" w:rsidR="00577985" w:rsidRPr="006737D8" w:rsidRDefault="00577985" w:rsidP="00577985">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138" w:type="dxa"/>
            <w:tcBorders>
              <w:bottom w:val="nil"/>
            </w:tcBorders>
            <w:vAlign w:val="bottom"/>
          </w:tcPr>
          <w:p w14:paraId="5930DF3C" w14:textId="277548E3"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6"/>
                <w:szCs w:val="26"/>
              </w:rPr>
            </w:pPr>
          </w:p>
        </w:tc>
        <w:tc>
          <w:tcPr>
            <w:tcW w:w="106" w:type="dxa"/>
            <w:vAlign w:val="bottom"/>
          </w:tcPr>
          <w:p w14:paraId="42F0D757" w14:textId="77777777" w:rsidR="00577985" w:rsidRPr="006737D8" w:rsidRDefault="00577985" w:rsidP="00577985">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64" w:type="dxa"/>
            <w:vAlign w:val="bottom"/>
          </w:tcPr>
          <w:p w14:paraId="2C81F694" w14:textId="742C5490"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bottom w:val="nil"/>
            </w:tcBorders>
            <w:vAlign w:val="bottom"/>
          </w:tcPr>
          <w:p w14:paraId="10DD5AAB"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bottom w:val="nil"/>
            </w:tcBorders>
            <w:vAlign w:val="bottom"/>
          </w:tcPr>
          <w:p w14:paraId="16EC0FDD" w14:textId="5A5BFABF"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vAlign w:val="bottom"/>
          </w:tcPr>
          <w:p w14:paraId="79295E88" w14:textId="77777777" w:rsidR="00577985" w:rsidRPr="006737D8" w:rsidRDefault="00577985" w:rsidP="00577985">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992" w:type="dxa"/>
            <w:tcBorders>
              <w:top w:val="nil"/>
              <w:bottom w:val="nil"/>
            </w:tcBorders>
            <w:vAlign w:val="bottom"/>
          </w:tcPr>
          <w:p w14:paraId="669C59C0" w14:textId="39859730"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r>
      <w:tr w:rsidR="00577985" w:rsidRPr="006737D8" w14:paraId="2E6431FB" w14:textId="77777777" w:rsidTr="00C84584">
        <w:trPr>
          <w:cantSplit/>
        </w:trPr>
        <w:tc>
          <w:tcPr>
            <w:tcW w:w="2160" w:type="dxa"/>
            <w:tcBorders>
              <w:bottom w:val="nil"/>
            </w:tcBorders>
          </w:tcPr>
          <w:p w14:paraId="10E7E1C4" w14:textId="36B9F2A6" w:rsidR="00577985" w:rsidRPr="006737D8" w:rsidRDefault="00577985" w:rsidP="00577985">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 xml:space="preserve">   for the period</w:t>
            </w:r>
          </w:p>
        </w:tc>
        <w:tc>
          <w:tcPr>
            <w:tcW w:w="884" w:type="dxa"/>
            <w:tcBorders>
              <w:top w:val="nil"/>
              <w:left w:val="nil"/>
              <w:bottom w:val="single" w:sz="4" w:space="0" w:color="auto"/>
              <w:right w:val="nil"/>
            </w:tcBorders>
            <w:shd w:val="clear" w:color="auto" w:fill="auto"/>
            <w:vAlign w:val="bottom"/>
          </w:tcPr>
          <w:p w14:paraId="2ACCD5D3" w14:textId="210C7B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F33CD48"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80" w:type="dxa"/>
            <w:tcBorders>
              <w:top w:val="nil"/>
              <w:left w:val="nil"/>
              <w:bottom w:val="single" w:sz="4" w:space="0" w:color="auto"/>
              <w:right w:val="nil"/>
            </w:tcBorders>
            <w:shd w:val="clear" w:color="auto" w:fill="auto"/>
            <w:vAlign w:val="bottom"/>
          </w:tcPr>
          <w:p w14:paraId="5156FD86" w14:textId="76E95599"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(2)</w:t>
            </w:r>
          </w:p>
        </w:tc>
        <w:tc>
          <w:tcPr>
            <w:tcW w:w="106" w:type="dxa"/>
            <w:tcBorders>
              <w:top w:val="nil"/>
              <w:left w:val="nil"/>
              <w:bottom w:val="nil"/>
              <w:right w:val="nil"/>
            </w:tcBorders>
            <w:shd w:val="clear" w:color="auto" w:fill="auto"/>
            <w:vAlign w:val="bottom"/>
          </w:tcPr>
          <w:p w14:paraId="1148EAA1" w14:textId="77777777" w:rsidR="00577985" w:rsidRPr="006737D8" w:rsidRDefault="00577985" w:rsidP="00577985">
            <w:pPr>
              <w:spacing w:line="240" w:lineRule="auto"/>
              <w:ind w:right="22"/>
              <w:rPr>
                <w:rFonts w:asciiTheme="majorBidi" w:hAnsiTheme="majorBidi" w:cstheme="majorBidi"/>
                <w:sz w:val="26"/>
                <w:szCs w:val="26"/>
              </w:rPr>
            </w:pPr>
          </w:p>
        </w:tc>
        <w:tc>
          <w:tcPr>
            <w:tcW w:w="1138" w:type="dxa"/>
            <w:tcBorders>
              <w:top w:val="nil"/>
              <w:left w:val="nil"/>
              <w:bottom w:val="single" w:sz="4" w:space="0" w:color="auto"/>
              <w:right w:val="nil"/>
            </w:tcBorders>
            <w:shd w:val="clear" w:color="auto" w:fill="auto"/>
            <w:vAlign w:val="bottom"/>
          </w:tcPr>
          <w:p w14:paraId="355DDA03" w14:textId="7085D8D2"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(489)</w:t>
            </w:r>
          </w:p>
        </w:tc>
        <w:tc>
          <w:tcPr>
            <w:tcW w:w="106" w:type="dxa"/>
            <w:tcBorders>
              <w:top w:val="nil"/>
              <w:left w:val="nil"/>
              <w:bottom w:val="nil"/>
              <w:right w:val="nil"/>
            </w:tcBorders>
            <w:shd w:val="clear" w:color="auto" w:fill="auto"/>
            <w:vAlign w:val="bottom"/>
          </w:tcPr>
          <w:p w14:paraId="6C816F6B" w14:textId="77777777" w:rsidR="00577985" w:rsidRPr="006737D8" w:rsidRDefault="00577985" w:rsidP="00577985">
            <w:pPr>
              <w:spacing w:line="240" w:lineRule="auto"/>
              <w:ind w:right="22"/>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3C9C3CE7" w14:textId="59DBF56F"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(1,562)</w:t>
            </w:r>
          </w:p>
        </w:tc>
        <w:tc>
          <w:tcPr>
            <w:tcW w:w="106" w:type="dxa"/>
            <w:tcBorders>
              <w:top w:val="nil"/>
              <w:left w:val="nil"/>
              <w:bottom w:val="nil"/>
              <w:right w:val="nil"/>
            </w:tcBorders>
            <w:shd w:val="clear" w:color="auto" w:fill="auto"/>
            <w:vAlign w:val="bottom"/>
          </w:tcPr>
          <w:p w14:paraId="50D94C73"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3B56AC26" w14:textId="66639AFC"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(504)</w:t>
            </w:r>
          </w:p>
        </w:tc>
        <w:tc>
          <w:tcPr>
            <w:tcW w:w="106" w:type="dxa"/>
            <w:tcBorders>
              <w:top w:val="nil"/>
              <w:left w:val="nil"/>
              <w:bottom w:val="nil"/>
              <w:right w:val="nil"/>
            </w:tcBorders>
            <w:shd w:val="clear" w:color="auto" w:fill="auto"/>
            <w:vAlign w:val="bottom"/>
          </w:tcPr>
          <w:p w14:paraId="0716F584"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left w:val="nil"/>
              <w:bottom w:val="single" w:sz="4" w:space="0" w:color="auto"/>
              <w:right w:val="nil"/>
            </w:tcBorders>
            <w:shd w:val="clear" w:color="auto" w:fill="auto"/>
            <w:vAlign w:val="bottom"/>
          </w:tcPr>
          <w:p w14:paraId="7DC5F565" w14:textId="00D86D7A"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6"/>
                <w:szCs w:val="26"/>
              </w:rPr>
            </w:pPr>
            <w:r w:rsidRPr="006737D8">
              <w:rPr>
                <w:rFonts w:asciiTheme="majorBidi" w:hAnsiTheme="majorBidi" w:cstheme="majorBidi"/>
                <w:color w:val="000000"/>
                <w:sz w:val="26"/>
                <w:szCs w:val="26"/>
              </w:rPr>
              <w:t>(2,557)</w:t>
            </w:r>
          </w:p>
        </w:tc>
      </w:tr>
      <w:tr w:rsidR="00577985" w:rsidRPr="006737D8" w14:paraId="5623787D" w14:textId="77777777" w:rsidTr="00C84584">
        <w:trPr>
          <w:cantSplit/>
        </w:trPr>
        <w:tc>
          <w:tcPr>
            <w:tcW w:w="2160" w:type="dxa"/>
            <w:tcBorders>
              <w:bottom w:val="nil"/>
            </w:tcBorders>
          </w:tcPr>
          <w:p w14:paraId="54DE41A0" w14:textId="77777777" w:rsidR="00577985" w:rsidRPr="006737D8" w:rsidRDefault="00577985" w:rsidP="00577985">
            <w:pPr>
              <w:tabs>
                <w:tab w:val="clear" w:pos="907"/>
                <w:tab w:val="clear" w:pos="1644"/>
                <w:tab w:val="clear" w:pos="1871"/>
                <w:tab w:val="left" w:pos="900"/>
                <w:tab w:val="left" w:pos="2880"/>
              </w:tabs>
              <w:spacing w:line="240" w:lineRule="auto"/>
              <w:ind w:left="47" w:right="-108"/>
              <w:rPr>
                <w:rFonts w:asciiTheme="majorBidi" w:hAnsiTheme="majorBidi" w:cstheme="majorBidi"/>
                <w:b/>
                <w:bCs/>
                <w:sz w:val="26"/>
                <w:szCs w:val="26"/>
              </w:rPr>
            </w:pPr>
            <w:r w:rsidRPr="006737D8">
              <w:rPr>
                <w:rFonts w:asciiTheme="majorBidi" w:hAnsiTheme="majorBidi" w:cstheme="majorBidi"/>
                <w:b/>
                <w:bCs/>
                <w:sz w:val="26"/>
                <w:szCs w:val="26"/>
              </w:rPr>
              <w:t xml:space="preserve">Net book value </w:t>
            </w:r>
          </w:p>
        </w:tc>
        <w:tc>
          <w:tcPr>
            <w:tcW w:w="884" w:type="dxa"/>
            <w:tcBorders>
              <w:top w:val="single" w:sz="4" w:space="0" w:color="auto"/>
              <w:left w:val="nil"/>
              <w:bottom w:val="nil"/>
              <w:right w:val="nil"/>
            </w:tcBorders>
            <w:shd w:val="clear" w:color="auto" w:fill="auto"/>
            <w:vAlign w:val="bottom"/>
          </w:tcPr>
          <w:p w14:paraId="6D886FFD"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263D2716" w14:textId="77777777" w:rsidR="00577985" w:rsidRPr="006737D8" w:rsidRDefault="00577985" w:rsidP="00577985">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80" w:type="dxa"/>
            <w:tcBorders>
              <w:top w:val="single" w:sz="4" w:space="0" w:color="auto"/>
              <w:left w:val="nil"/>
              <w:bottom w:val="nil"/>
              <w:right w:val="nil"/>
            </w:tcBorders>
            <w:shd w:val="clear" w:color="auto" w:fill="auto"/>
            <w:vAlign w:val="bottom"/>
          </w:tcPr>
          <w:p w14:paraId="1311394F"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16D035A9" w14:textId="77777777" w:rsidR="00577985" w:rsidRPr="006737D8" w:rsidRDefault="00577985" w:rsidP="00577985">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138" w:type="dxa"/>
            <w:tcBorders>
              <w:top w:val="single" w:sz="4" w:space="0" w:color="auto"/>
              <w:left w:val="nil"/>
              <w:bottom w:val="nil"/>
              <w:right w:val="nil"/>
            </w:tcBorders>
            <w:shd w:val="clear" w:color="auto" w:fill="auto"/>
            <w:vAlign w:val="bottom"/>
          </w:tcPr>
          <w:p w14:paraId="4CA76372"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4C9ED817" w14:textId="77777777" w:rsidR="00577985" w:rsidRPr="006737D8" w:rsidRDefault="00577985" w:rsidP="00577985">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64" w:type="dxa"/>
            <w:tcBorders>
              <w:top w:val="single" w:sz="4" w:space="0" w:color="auto"/>
              <w:left w:val="nil"/>
              <w:bottom w:val="nil"/>
              <w:right w:val="nil"/>
            </w:tcBorders>
            <w:shd w:val="clear" w:color="auto" w:fill="auto"/>
            <w:vAlign w:val="bottom"/>
          </w:tcPr>
          <w:p w14:paraId="04D4D5BB"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74182592"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single" w:sz="4" w:space="0" w:color="auto"/>
              <w:left w:val="nil"/>
              <w:bottom w:val="nil"/>
              <w:right w:val="nil"/>
            </w:tcBorders>
            <w:shd w:val="clear" w:color="auto" w:fill="auto"/>
            <w:vAlign w:val="bottom"/>
          </w:tcPr>
          <w:p w14:paraId="5D664C8C"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3893701A" w14:textId="77777777" w:rsidR="00577985" w:rsidRPr="006737D8" w:rsidRDefault="00577985" w:rsidP="00577985">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992" w:type="dxa"/>
            <w:tcBorders>
              <w:top w:val="single" w:sz="4" w:space="0" w:color="auto"/>
              <w:left w:val="nil"/>
              <w:bottom w:val="nil"/>
              <w:right w:val="nil"/>
            </w:tcBorders>
            <w:shd w:val="clear" w:color="auto" w:fill="auto"/>
            <w:vAlign w:val="bottom"/>
          </w:tcPr>
          <w:p w14:paraId="4E16A778"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r>
      <w:tr w:rsidR="00577985" w:rsidRPr="006737D8" w14:paraId="1D063A4E" w14:textId="77777777" w:rsidTr="00C84584">
        <w:trPr>
          <w:cantSplit/>
          <w:trHeight w:val="353"/>
        </w:trPr>
        <w:tc>
          <w:tcPr>
            <w:tcW w:w="2160" w:type="dxa"/>
            <w:tcBorders>
              <w:top w:val="nil"/>
              <w:bottom w:val="nil"/>
            </w:tcBorders>
          </w:tcPr>
          <w:p w14:paraId="29D241B5" w14:textId="169E93F6" w:rsidR="00577985" w:rsidRPr="006737D8" w:rsidRDefault="00577985" w:rsidP="00577985">
            <w:pPr>
              <w:tabs>
                <w:tab w:val="clear" w:pos="1644"/>
              </w:tabs>
              <w:spacing w:line="240" w:lineRule="auto"/>
              <w:ind w:left="47" w:right="-79"/>
              <w:rPr>
                <w:rFonts w:asciiTheme="majorBidi" w:hAnsiTheme="majorBidi" w:cstheme="majorBidi"/>
                <w:b/>
                <w:bCs/>
                <w:sz w:val="26"/>
                <w:szCs w:val="26"/>
              </w:rPr>
            </w:pPr>
            <w:r w:rsidRPr="006737D8">
              <w:rPr>
                <w:rFonts w:asciiTheme="majorBidi" w:hAnsiTheme="majorBidi" w:cstheme="majorBidi"/>
                <w:b/>
                <w:bCs/>
                <w:sz w:val="26"/>
                <w:szCs w:val="26"/>
              </w:rPr>
              <w:t xml:space="preserve">   as at 30 </w:t>
            </w:r>
            <w:r w:rsidRPr="006737D8">
              <w:rPr>
                <w:rFonts w:asciiTheme="majorBidi" w:eastAsia="Cordia New" w:hAnsiTheme="majorBidi" w:cstheme="majorBidi"/>
                <w:b/>
                <w:bCs/>
                <w:sz w:val="28"/>
                <w:szCs w:val="28"/>
              </w:rPr>
              <w:t>September</w:t>
            </w:r>
            <w:r w:rsidRPr="006737D8">
              <w:rPr>
                <w:rFonts w:asciiTheme="majorBidi" w:hAnsiTheme="majorBidi" w:cstheme="majorBidi"/>
                <w:b/>
                <w:bCs/>
                <w:sz w:val="26"/>
                <w:szCs w:val="26"/>
              </w:rPr>
              <w:t xml:space="preserve"> 2021</w:t>
            </w:r>
          </w:p>
        </w:tc>
        <w:tc>
          <w:tcPr>
            <w:tcW w:w="884" w:type="dxa"/>
            <w:tcBorders>
              <w:top w:val="nil"/>
              <w:left w:val="nil"/>
              <w:bottom w:val="double" w:sz="4" w:space="0" w:color="auto"/>
              <w:right w:val="nil"/>
            </w:tcBorders>
            <w:shd w:val="clear" w:color="auto" w:fill="auto"/>
            <w:vAlign w:val="bottom"/>
          </w:tcPr>
          <w:p w14:paraId="022F7E9F" w14:textId="2A0322A9"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737D8">
              <w:rPr>
                <w:rFonts w:asciiTheme="majorBidi" w:hAnsiTheme="majorBidi" w:cstheme="majorBidi"/>
                <w:b/>
                <w:bCs/>
                <w:color w:val="000000"/>
                <w:sz w:val="26"/>
                <w:szCs w:val="26"/>
              </w:rPr>
              <w:t>67,637</w:t>
            </w:r>
          </w:p>
        </w:tc>
        <w:tc>
          <w:tcPr>
            <w:tcW w:w="106" w:type="dxa"/>
            <w:tcBorders>
              <w:top w:val="nil"/>
              <w:left w:val="nil"/>
              <w:bottom w:val="nil"/>
              <w:right w:val="nil"/>
            </w:tcBorders>
            <w:shd w:val="clear" w:color="auto" w:fill="auto"/>
            <w:vAlign w:val="bottom"/>
          </w:tcPr>
          <w:p w14:paraId="73194046" w14:textId="77777777" w:rsidR="00577985" w:rsidRPr="006737D8" w:rsidRDefault="00577985" w:rsidP="00577985">
            <w:pPr>
              <w:spacing w:line="240" w:lineRule="auto"/>
              <w:rPr>
                <w:rFonts w:asciiTheme="majorBidi" w:hAnsiTheme="majorBidi" w:cstheme="majorBidi"/>
                <w:b/>
                <w:bCs/>
                <w:sz w:val="26"/>
                <w:szCs w:val="26"/>
              </w:rPr>
            </w:pPr>
          </w:p>
        </w:tc>
        <w:tc>
          <w:tcPr>
            <w:tcW w:w="1080" w:type="dxa"/>
            <w:tcBorders>
              <w:top w:val="nil"/>
              <w:left w:val="nil"/>
              <w:bottom w:val="double" w:sz="4" w:space="0" w:color="auto"/>
              <w:right w:val="nil"/>
            </w:tcBorders>
            <w:shd w:val="clear" w:color="auto" w:fill="auto"/>
            <w:vAlign w:val="bottom"/>
          </w:tcPr>
          <w:p w14:paraId="2AC3A536" w14:textId="55556930"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737D8">
              <w:rPr>
                <w:rFonts w:asciiTheme="majorBidi" w:hAnsiTheme="majorBidi" w:cstheme="majorBidi"/>
                <w:b/>
                <w:bCs/>
                <w:color w:val="000000"/>
                <w:sz w:val="26"/>
                <w:szCs w:val="26"/>
              </w:rPr>
              <w:t>16</w:t>
            </w:r>
          </w:p>
        </w:tc>
        <w:tc>
          <w:tcPr>
            <w:tcW w:w="106" w:type="dxa"/>
            <w:tcBorders>
              <w:top w:val="nil"/>
              <w:left w:val="nil"/>
              <w:bottom w:val="nil"/>
              <w:right w:val="nil"/>
            </w:tcBorders>
            <w:shd w:val="clear" w:color="auto" w:fill="auto"/>
            <w:vAlign w:val="bottom"/>
          </w:tcPr>
          <w:p w14:paraId="2EA5C2B0"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1138" w:type="dxa"/>
            <w:tcBorders>
              <w:top w:val="nil"/>
              <w:left w:val="nil"/>
              <w:bottom w:val="double" w:sz="4" w:space="0" w:color="auto"/>
              <w:right w:val="nil"/>
            </w:tcBorders>
            <w:shd w:val="clear" w:color="auto" w:fill="auto"/>
            <w:vAlign w:val="bottom"/>
          </w:tcPr>
          <w:p w14:paraId="282AAB03" w14:textId="48B12E54"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737D8">
              <w:rPr>
                <w:rFonts w:asciiTheme="majorBidi" w:hAnsiTheme="majorBidi" w:cstheme="majorBidi"/>
                <w:b/>
                <w:bCs/>
                <w:color w:val="000000"/>
                <w:sz w:val="26"/>
                <w:szCs w:val="26"/>
              </w:rPr>
              <w:t>13,660</w:t>
            </w:r>
          </w:p>
        </w:tc>
        <w:tc>
          <w:tcPr>
            <w:tcW w:w="106" w:type="dxa"/>
            <w:tcBorders>
              <w:top w:val="nil"/>
              <w:left w:val="nil"/>
              <w:bottom w:val="nil"/>
              <w:right w:val="nil"/>
            </w:tcBorders>
            <w:shd w:val="clear" w:color="auto" w:fill="auto"/>
            <w:vAlign w:val="bottom"/>
          </w:tcPr>
          <w:p w14:paraId="07EF5A1A" w14:textId="77777777" w:rsidR="00577985" w:rsidRPr="006737D8" w:rsidRDefault="00577985" w:rsidP="00577985">
            <w:pPr>
              <w:spacing w:line="240" w:lineRule="auto"/>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046039EB" w14:textId="504B28D4"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737D8">
              <w:rPr>
                <w:rFonts w:asciiTheme="majorBidi" w:hAnsiTheme="majorBidi" w:cstheme="majorBidi"/>
                <w:b/>
                <w:bCs/>
                <w:color w:val="000000"/>
                <w:sz w:val="26"/>
                <w:szCs w:val="26"/>
              </w:rPr>
              <w:t>6,661</w:t>
            </w:r>
          </w:p>
        </w:tc>
        <w:tc>
          <w:tcPr>
            <w:tcW w:w="106" w:type="dxa"/>
            <w:tcBorders>
              <w:top w:val="nil"/>
              <w:left w:val="nil"/>
              <w:bottom w:val="nil"/>
              <w:right w:val="nil"/>
            </w:tcBorders>
            <w:shd w:val="clear" w:color="auto" w:fill="auto"/>
            <w:vAlign w:val="bottom"/>
          </w:tcPr>
          <w:p w14:paraId="7A9A8EC3"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1663B6FE" w14:textId="6E6A1E76"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737D8">
              <w:rPr>
                <w:rFonts w:asciiTheme="majorBidi" w:hAnsiTheme="majorBidi" w:cstheme="majorBidi"/>
                <w:b/>
                <w:bCs/>
                <w:color w:val="000000"/>
                <w:sz w:val="26"/>
                <w:szCs w:val="26"/>
              </w:rPr>
              <w:t>1,709</w:t>
            </w:r>
          </w:p>
        </w:tc>
        <w:tc>
          <w:tcPr>
            <w:tcW w:w="106" w:type="dxa"/>
            <w:tcBorders>
              <w:top w:val="nil"/>
              <w:left w:val="nil"/>
              <w:bottom w:val="nil"/>
              <w:right w:val="nil"/>
            </w:tcBorders>
            <w:shd w:val="clear" w:color="auto" w:fill="auto"/>
            <w:vAlign w:val="bottom"/>
          </w:tcPr>
          <w:p w14:paraId="0A6FF456"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992" w:type="dxa"/>
            <w:tcBorders>
              <w:top w:val="nil"/>
              <w:left w:val="nil"/>
              <w:bottom w:val="double" w:sz="4" w:space="0" w:color="auto"/>
              <w:right w:val="nil"/>
            </w:tcBorders>
            <w:shd w:val="clear" w:color="auto" w:fill="auto"/>
            <w:vAlign w:val="bottom"/>
          </w:tcPr>
          <w:p w14:paraId="0449C48E" w14:textId="781F7FB6"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737D8">
              <w:rPr>
                <w:rFonts w:asciiTheme="majorBidi" w:hAnsiTheme="majorBidi" w:cstheme="majorBidi"/>
                <w:b/>
                <w:bCs/>
                <w:color w:val="000000"/>
                <w:sz w:val="26"/>
                <w:szCs w:val="26"/>
              </w:rPr>
              <w:t>89,683</w:t>
            </w:r>
          </w:p>
        </w:tc>
      </w:tr>
    </w:tbl>
    <w:p w14:paraId="5BC6D428" w14:textId="77777777" w:rsidR="009964D2" w:rsidRPr="006737D8" w:rsidRDefault="009964D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75C5DFD0" w14:textId="77777777" w:rsidR="009964D2" w:rsidRPr="006737D8" w:rsidRDefault="009964D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4328343C" w14:textId="77777777" w:rsidR="009964D2" w:rsidRPr="006737D8" w:rsidRDefault="009964D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6658B507" w14:textId="2FD8B6FB" w:rsidR="00CA5ADE" w:rsidRPr="006737D8" w:rsidRDefault="00704971"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at </w:t>
      </w:r>
      <w:r w:rsidR="001B08CD" w:rsidRPr="006737D8">
        <w:rPr>
          <w:rFonts w:asciiTheme="majorBidi" w:eastAsia="Arial Unicode MS" w:hAnsiTheme="majorBidi" w:cstheme="majorBidi"/>
          <w:sz w:val="28"/>
          <w:szCs w:val="28"/>
        </w:rPr>
        <w:t xml:space="preserve">30 </w:t>
      </w:r>
      <w:r w:rsidR="001661DB" w:rsidRPr="006737D8">
        <w:rPr>
          <w:rFonts w:asciiTheme="majorBidi" w:eastAsia="Arial Unicode MS" w:hAnsiTheme="majorBidi" w:cstheme="majorBidi"/>
          <w:sz w:val="28"/>
          <w:szCs w:val="28"/>
        </w:rPr>
        <w:t>September</w:t>
      </w:r>
      <w:r w:rsidR="001B08CD" w:rsidRPr="006737D8">
        <w:rPr>
          <w:rFonts w:asciiTheme="majorBidi" w:eastAsia="Arial Unicode MS" w:hAnsiTheme="majorBidi" w:cstheme="majorBidi"/>
          <w:sz w:val="28"/>
          <w:szCs w:val="28"/>
        </w:rPr>
        <w:t xml:space="preserve"> 2021 </w:t>
      </w:r>
      <w:r w:rsidR="00FB5BB4" w:rsidRPr="006737D8">
        <w:rPr>
          <w:rFonts w:asciiTheme="majorBidi" w:eastAsia="Arial Unicode MS" w:hAnsiTheme="majorBidi" w:cstheme="majorBidi"/>
          <w:sz w:val="28"/>
          <w:szCs w:val="28"/>
        </w:rPr>
        <w:t>and 31 December 2020</w:t>
      </w:r>
      <w:r w:rsidR="009929C2" w:rsidRPr="006737D8">
        <w:rPr>
          <w:rFonts w:asciiTheme="majorBidi" w:eastAsia="Arial Unicode MS" w:hAnsiTheme="majorBidi" w:cstheme="majorBidi"/>
          <w:sz w:val="28"/>
          <w:szCs w:val="28"/>
        </w:rPr>
        <w:t>, certain fixed assets with</w:t>
      </w:r>
    </w:p>
    <w:p w14:paraId="69642948" w14:textId="4D5D1D29" w:rsidR="00CA5ADE" w:rsidRPr="006737D8"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 </w:t>
      </w:r>
      <w:r w:rsidR="002861B3" w:rsidRPr="006737D8">
        <w:rPr>
          <w:rFonts w:asciiTheme="majorBidi" w:eastAsia="Arial Unicode MS" w:hAnsiTheme="majorBidi" w:cstheme="majorBidi"/>
          <w:sz w:val="28"/>
          <w:szCs w:val="28"/>
        </w:rPr>
        <w:tab/>
      </w:r>
      <w:r w:rsidR="00CA5ADE" w:rsidRPr="006737D8">
        <w:rPr>
          <w:rFonts w:asciiTheme="majorBidi" w:eastAsia="Arial Unicode MS" w:hAnsiTheme="majorBidi" w:cstheme="majorBidi"/>
          <w:sz w:val="28"/>
          <w:szCs w:val="28"/>
        </w:rPr>
        <w:t xml:space="preserve">The </w:t>
      </w:r>
      <w:r w:rsidR="00E277FA" w:rsidRPr="006737D8">
        <w:rPr>
          <w:rFonts w:asciiTheme="majorBidi" w:eastAsia="Arial Unicode MS" w:hAnsiTheme="majorBidi" w:cstheme="majorBidi"/>
          <w:sz w:val="28"/>
          <w:szCs w:val="28"/>
        </w:rPr>
        <w:t xml:space="preserve">gross carrying amounts </w:t>
      </w:r>
      <w:r w:rsidR="00606A3C" w:rsidRPr="006737D8">
        <w:rPr>
          <w:rFonts w:asciiTheme="majorBidi" w:eastAsia="Arial Unicode MS" w:hAnsiTheme="majorBidi" w:cstheme="majorBidi"/>
          <w:sz w:val="28"/>
          <w:szCs w:val="28"/>
        </w:rPr>
        <w:t>totaling</w:t>
      </w:r>
      <w:r w:rsidR="00413880" w:rsidRPr="006737D8">
        <w:rPr>
          <w:rFonts w:asciiTheme="majorBidi" w:eastAsia="Arial Unicode MS" w:hAnsiTheme="majorBidi" w:cstheme="majorBidi"/>
          <w:sz w:val="28"/>
          <w:szCs w:val="28"/>
        </w:rPr>
        <w:t xml:space="preserve"> </w:t>
      </w:r>
      <w:r w:rsidR="00AE4488" w:rsidRPr="006737D8">
        <w:rPr>
          <w:rFonts w:asciiTheme="majorBidi" w:eastAsia="Arial Unicode MS" w:hAnsiTheme="majorBidi" w:cstheme="majorBidi"/>
          <w:sz w:val="28"/>
          <w:szCs w:val="28"/>
        </w:rPr>
        <w:t>Baht</w:t>
      </w:r>
      <w:r w:rsidR="00E816F8" w:rsidRPr="006737D8">
        <w:rPr>
          <w:rFonts w:asciiTheme="majorBidi" w:eastAsia="Arial Unicode MS" w:hAnsiTheme="majorBidi" w:cstheme="majorBidi"/>
          <w:sz w:val="28"/>
          <w:szCs w:val="28"/>
        </w:rPr>
        <w:t xml:space="preserve"> 10.3</w:t>
      </w:r>
      <w:r w:rsidR="000B4520" w:rsidRPr="006737D8">
        <w:rPr>
          <w:rFonts w:asciiTheme="majorBidi" w:eastAsia="Arial Unicode MS" w:hAnsiTheme="majorBidi" w:cstheme="majorBidi"/>
          <w:sz w:val="28"/>
          <w:szCs w:val="28"/>
        </w:rPr>
        <w:t xml:space="preserve"> </w:t>
      </w:r>
      <w:r w:rsidR="00AE4488" w:rsidRPr="006737D8">
        <w:rPr>
          <w:rFonts w:asciiTheme="majorBidi" w:eastAsia="Arial Unicode MS" w:hAnsiTheme="majorBidi" w:cstheme="majorBidi"/>
          <w:sz w:val="28"/>
          <w:szCs w:val="28"/>
        </w:rPr>
        <w:t>million</w:t>
      </w:r>
      <w:r w:rsidR="00606A3C" w:rsidRPr="006737D8">
        <w:rPr>
          <w:rFonts w:asciiTheme="majorBidi" w:eastAsia="Arial Unicode MS" w:hAnsiTheme="majorBidi" w:cstheme="majorBidi"/>
          <w:sz w:val="28"/>
          <w:szCs w:val="28"/>
        </w:rPr>
        <w:t xml:space="preserve"> and </w:t>
      </w:r>
      <w:r w:rsidR="009F60E4" w:rsidRPr="006737D8">
        <w:rPr>
          <w:rFonts w:asciiTheme="majorBidi" w:eastAsia="Arial Unicode MS" w:hAnsiTheme="majorBidi" w:cstheme="majorBidi"/>
          <w:sz w:val="28"/>
          <w:szCs w:val="28"/>
        </w:rPr>
        <w:t xml:space="preserve">Baht </w:t>
      </w:r>
      <w:r w:rsidR="007D01F5" w:rsidRPr="006737D8">
        <w:rPr>
          <w:rFonts w:asciiTheme="majorBidi" w:eastAsia="Arial Unicode MS" w:hAnsiTheme="majorBidi" w:cstheme="majorBidi"/>
          <w:sz w:val="28"/>
          <w:szCs w:val="28"/>
        </w:rPr>
        <w:t xml:space="preserve">54.1 </w:t>
      </w:r>
      <w:r w:rsidR="00606A3C" w:rsidRPr="006737D8">
        <w:rPr>
          <w:rFonts w:asciiTheme="majorBidi" w:eastAsia="Arial Unicode MS" w:hAnsiTheme="majorBidi" w:cstheme="majorBidi"/>
          <w:sz w:val="28"/>
          <w:szCs w:val="28"/>
        </w:rPr>
        <w:t>million</w:t>
      </w:r>
      <w:r w:rsidR="00CA5ADE" w:rsidRPr="006737D8">
        <w:rPr>
          <w:rFonts w:asciiTheme="majorBidi" w:eastAsia="Arial Unicode MS" w:hAnsiTheme="majorBidi" w:cstheme="majorBidi"/>
          <w:sz w:val="28"/>
          <w:szCs w:val="28"/>
        </w:rPr>
        <w:t>,</w:t>
      </w:r>
      <w:r w:rsidR="00606A3C" w:rsidRPr="006737D8">
        <w:rPr>
          <w:rFonts w:asciiTheme="majorBidi" w:eastAsia="Arial Unicode MS" w:hAnsiTheme="majorBidi" w:cstheme="majorBidi"/>
          <w:sz w:val="28"/>
          <w:szCs w:val="28"/>
        </w:rPr>
        <w:t xml:space="preserve"> respectively,</w:t>
      </w:r>
      <w:r w:rsidR="00CA5ADE" w:rsidRPr="006737D8">
        <w:rPr>
          <w:rFonts w:asciiTheme="majorBidi" w:eastAsia="Arial Unicode MS" w:hAnsiTheme="majorBidi" w:cstheme="majorBidi"/>
          <w:sz w:val="28"/>
          <w:szCs w:val="28"/>
        </w:rPr>
        <w:t xml:space="preserve"> were fully depreciated, but these items are still in active use.</w:t>
      </w:r>
    </w:p>
    <w:p w14:paraId="3FDE598C" w14:textId="64954E74" w:rsidR="00CA5ADE" w:rsidRPr="006737D8"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b) </w:t>
      </w:r>
      <w:r w:rsidR="002861B3" w:rsidRPr="006737D8">
        <w:rPr>
          <w:rFonts w:asciiTheme="majorBidi" w:eastAsia="Arial Unicode MS" w:hAnsiTheme="majorBidi" w:cstheme="majorBidi"/>
          <w:sz w:val="28"/>
          <w:szCs w:val="28"/>
        </w:rPr>
        <w:tab/>
      </w:r>
      <w:r w:rsidR="00CA5ADE" w:rsidRPr="006737D8">
        <w:rPr>
          <w:rFonts w:asciiTheme="majorBidi" w:eastAsia="Arial Unicode MS" w:hAnsiTheme="majorBidi" w:cstheme="majorBidi"/>
          <w:sz w:val="28"/>
          <w:szCs w:val="28"/>
        </w:rPr>
        <w:t xml:space="preserve">The net carrying </w:t>
      </w:r>
      <w:r w:rsidR="00B240B4" w:rsidRPr="006737D8">
        <w:rPr>
          <w:rFonts w:asciiTheme="majorBidi" w:eastAsia="Arial Unicode MS" w:hAnsiTheme="majorBidi" w:cstheme="majorBidi"/>
          <w:sz w:val="28"/>
          <w:szCs w:val="28"/>
        </w:rPr>
        <w:t>amounts</w:t>
      </w:r>
      <w:r w:rsidR="00CA5ADE" w:rsidRPr="006737D8">
        <w:rPr>
          <w:rFonts w:asciiTheme="majorBidi" w:eastAsia="Arial Unicode MS" w:hAnsiTheme="majorBidi" w:cstheme="majorBidi"/>
          <w:sz w:val="28"/>
          <w:szCs w:val="28"/>
        </w:rPr>
        <w:t xml:space="preserve"> </w:t>
      </w:r>
      <w:r w:rsidR="00606A3C" w:rsidRPr="006737D8">
        <w:rPr>
          <w:rFonts w:asciiTheme="majorBidi" w:eastAsia="Arial Unicode MS" w:hAnsiTheme="majorBidi" w:cstheme="majorBidi"/>
          <w:sz w:val="28"/>
          <w:szCs w:val="28"/>
        </w:rPr>
        <w:t>totaling</w:t>
      </w:r>
      <w:r w:rsidR="00CA5ADE" w:rsidRPr="006737D8">
        <w:rPr>
          <w:rFonts w:asciiTheme="majorBidi" w:eastAsia="Arial Unicode MS" w:hAnsiTheme="majorBidi" w:cstheme="majorBidi"/>
          <w:sz w:val="28"/>
          <w:szCs w:val="28"/>
        </w:rPr>
        <w:t xml:space="preserve"> </w:t>
      </w:r>
      <w:r w:rsidR="00606A3C" w:rsidRPr="006737D8">
        <w:rPr>
          <w:rFonts w:asciiTheme="majorBidi" w:eastAsia="Arial Unicode MS" w:hAnsiTheme="majorBidi" w:cstheme="majorBidi"/>
          <w:sz w:val="28"/>
          <w:szCs w:val="28"/>
        </w:rPr>
        <w:t>Baht</w:t>
      </w:r>
      <w:r w:rsidR="00516A23" w:rsidRPr="006737D8">
        <w:rPr>
          <w:rFonts w:asciiTheme="majorBidi" w:eastAsia="Arial Unicode MS" w:hAnsiTheme="majorBidi" w:cstheme="majorBidi"/>
          <w:sz w:val="28"/>
          <w:szCs w:val="28"/>
        </w:rPr>
        <w:t xml:space="preserve"> </w:t>
      </w:r>
      <w:r w:rsidR="00E816F8" w:rsidRPr="006737D8">
        <w:rPr>
          <w:rFonts w:asciiTheme="majorBidi" w:eastAsia="Arial Unicode MS" w:hAnsiTheme="majorBidi" w:cstheme="majorBidi"/>
          <w:sz w:val="28"/>
          <w:szCs w:val="28"/>
        </w:rPr>
        <w:t>35.1</w:t>
      </w:r>
      <w:r w:rsidR="00516A23" w:rsidRPr="006737D8">
        <w:rPr>
          <w:rFonts w:asciiTheme="majorBidi" w:eastAsia="Arial Unicode MS" w:hAnsiTheme="majorBidi" w:cstheme="majorBidi"/>
          <w:sz w:val="28"/>
          <w:szCs w:val="28"/>
        </w:rPr>
        <w:t xml:space="preserve"> </w:t>
      </w:r>
      <w:r w:rsidR="00606A3C" w:rsidRPr="006737D8">
        <w:rPr>
          <w:rFonts w:asciiTheme="majorBidi" w:eastAsia="Arial Unicode MS" w:hAnsiTheme="majorBidi" w:cstheme="majorBidi"/>
          <w:sz w:val="28"/>
          <w:szCs w:val="28"/>
        </w:rPr>
        <w:t>million</w:t>
      </w:r>
      <w:r w:rsidR="004573CB" w:rsidRPr="006737D8">
        <w:rPr>
          <w:rFonts w:asciiTheme="majorBidi" w:eastAsia="Arial Unicode MS" w:hAnsiTheme="majorBidi" w:cstheme="majorBidi"/>
          <w:sz w:val="28"/>
          <w:szCs w:val="28"/>
        </w:rPr>
        <w:t xml:space="preserve"> and</w:t>
      </w:r>
      <w:r w:rsidR="00796295" w:rsidRPr="006737D8">
        <w:rPr>
          <w:rFonts w:asciiTheme="majorBidi" w:eastAsia="Arial Unicode MS" w:hAnsiTheme="majorBidi" w:cstheme="majorBidi"/>
          <w:sz w:val="28"/>
          <w:szCs w:val="28"/>
        </w:rPr>
        <w:t xml:space="preserve"> </w:t>
      </w:r>
      <w:r w:rsidR="004573CB" w:rsidRPr="006737D8">
        <w:rPr>
          <w:rFonts w:asciiTheme="majorBidi" w:eastAsia="Arial Unicode MS" w:hAnsiTheme="majorBidi" w:cstheme="majorBidi"/>
          <w:sz w:val="28"/>
          <w:szCs w:val="28"/>
        </w:rPr>
        <w:t>Baht 35.2 million, respectively</w:t>
      </w:r>
      <w:r w:rsidR="00710B48" w:rsidRPr="006737D8">
        <w:rPr>
          <w:rFonts w:asciiTheme="majorBidi" w:eastAsia="Arial Unicode MS" w:hAnsiTheme="majorBidi" w:cstheme="majorBidi"/>
          <w:sz w:val="28"/>
          <w:szCs w:val="28"/>
        </w:rPr>
        <w:t xml:space="preserve">, </w:t>
      </w:r>
      <w:r w:rsidR="0044681D" w:rsidRPr="006737D8">
        <w:rPr>
          <w:rFonts w:asciiTheme="majorBidi" w:eastAsia="Arial Unicode MS" w:hAnsiTheme="majorBidi" w:cstheme="majorBidi"/>
          <w:sz w:val="28"/>
          <w:szCs w:val="28"/>
        </w:rPr>
        <w:t>were</w:t>
      </w:r>
      <w:r w:rsidR="00CA5ADE" w:rsidRPr="006737D8">
        <w:rPr>
          <w:rFonts w:asciiTheme="majorBidi" w:eastAsia="Arial Unicode MS" w:hAnsiTheme="majorBidi" w:cstheme="majorBidi"/>
          <w:sz w:val="28"/>
          <w:szCs w:val="28"/>
        </w:rPr>
        <w:t xml:space="preserve"> mortgaged/pledged as collateral for credit facilities from</w:t>
      </w:r>
      <w:r w:rsidR="00F809AC" w:rsidRPr="006737D8">
        <w:rPr>
          <w:rFonts w:asciiTheme="majorBidi" w:eastAsia="Arial Unicode MS" w:hAnsiTheme="majorBidi" w:cstheme="majorBidi"/>
          <w:sz w:val="28"/>
          <w:szCs w:val="28"/>
        </w:rPr>
        <w:t xml:space="preserve"> local</w:t>
      </w:r>
      <w:r w:rsidR="00CA5ADE" w:rsidRPr="006737D8">
        <w:rPr>
          <w:rFonts w:asciiTheme="majorBidi" w:eastAsia="Arial Unicode MS" w:hAnsiTheme="majorBidi" w:cstheme="majorBidi"/>
          <w:sz w:val="28"/>
          <w:szCs w:val="28"/>
        </w:rPr>
        <w:t xml:space="preserve"> banks as discussed in N</w:t>
      </w:r>
      <w:r w:rsidR="00E277FA" w:rsidRPr="006737D8">
        <w:rPr>
          <w:rFonts w:asciiTheme="majorBidi" w:eastAsia="Arial Unicode MS" w:hAnsiTheme="majorBidi" w:cstheme="majorBidi"/>
          <w:sz w:val="28"/>
          <w:szCs w:val="28"/>
        </w:rPr>
        <w:t xml:space="preserve">ote </w:t>
      </w:r>
      <w:r w:rsidR="007D01F5" w:rsidRPr="006737D8">
        <w:rPr>
          <w:rFonts w:asciiTheme="majorBidi" w:eastAsia="Arial Unicode MS" w:hAnsiTheme="majorBidi" w:cstheme="majorBidi"/>
          <w:sz w:val="28"/>
          <w:szCs w:val="28"/>
        </w:rPr>
        <w:t>29</w:t>
      </w:r>
      <w:r w:rsidR="00027A8A" w:rsidRPr="006737D8">
        <w:rPr>
          <w:rFonts w:asciiTheme="majorBidi" w:eastAsia="Arial Unicode MS" w:hAnsiTheme="majorBidi" w:cstheme="majorBidi"/>
          <w:sz w:val="28"/>
          <w:szCs w:val="28"/>
        </w:rPr>
        <w:t xml:space="preserve"> </w:t>
      </w:r>
      <w:r w:rsidR="007D01F5" w:rsidRPr="006737D8">
        <w:rPr>
          <w:rFonts w:asciiTheme="majorBidi" w:eastAsia="Arial Unicode MS" w:hAnsiTheme="majorBidi" w:cstheme="majorBidi"/>
          <w:sz w:val="28"/>
          <w:szCs w:val="28"/>
        </w:rPr>
        <w:t>b</w:t>
      </w:r>
      <w:r w:rsidR="00027A8A" w:rsidRPr="006737D8">
        <w:rPr>
          <w:rFonts w:asciiTheme="majorBidi" w:eastAsia="Arial Unicode MS" w:hAnsiTheme="majorBidi" w:cstheme="majorBidi"/>
          <w:sz w:val="28"/>
          <w:szCs w:val="28"/>
        </w:rPr>
        <w:t>)</w:t>
      </w:r>
      <w:r w:rsidR="00CA5ADE" w:rsidRPr="006737D8">
        <w:rPr>
          <w:rFonts w:asciiTheme="majorBidi" w:eastAsia="Arial Unicode MS" w:hAnsiTheme="majorBidi" w:cstheme="majorBidi"/>
          <w:sz w:val="28"/>
          <w:szCs w:val="28"/>
        </w:rPr>
        <w:t>.</w:t>
      </w:r>
    </w:p>
    <w:p w14:paraId="228C6376" w14:textId="4F69A901" w:rsidR="003C593E" w:rsidRPr="006737D8" w:rsidRDefault="003C593E"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Company provided for reapprais</w:t>
      </w:r>
      <w:r w:rsidR="003A68F3" w:rsidRPr="006737D8">
        <w:rPr>
          <w:rFonts w:asciiTheme="majorBidi" w:eastAsia="Arial Unicode MS" w:hAnsiTheme="majorBidi" w:cstheme="majorBidi"/>
          <w:sz w:val="28"/>
          <w:szCs w:val="28"/>
        </w:rPr>
        <w:t xml:space="preserve">als on its property and plant </w:t>
      </w:r>
      <w:r w:rsidRPr="006737D8">
        <w:rPr>
          <w:rFonts w:asciiTheme="majorBidi" w:eastAsia="Arial Unicode MS" w:hAnsiTheme="majorBidi" w:cstheme="majorBidi"/>
          <w:sz w:val="28"/>
          <w:szCs w:val="28"/>
        </w:rPr>
        <w:t>based on reports of an independent professional appraiser dated in 2019. The revaluation was conducted by using the</w:t>
      </w:r>
      <w:r w:rsidR="00C452DB" w:rsidRPr="006737D8">
        <w:rPr>
          <w:rFonts w:asciiTheme="majorBidi" w:eastAsia="Arial Unicode MS" w:hAnsiTheme="majorBidi" w:cstheme="majorBidi" w:hint="cs"/>
          <w:sz w:val="28"/>
          <w:szCs w:val="28"/>
          <w:cs/>
        </w:rPr>
        <w:t xml:space="preserve"> </w:t>
      </w:r>
      <w:r w:rsidR="00C452DB" w:rsidRPr="006737D8">
        <w:rPr>
          <w:rFonts w:asciiTheme="majorBidi" w:eastAsia="Arial Unicode MS" w:hAnsiTheme="majorBidi" w:cstheme="majorBidi"/>
          <w:sz w:val="28"/>
          <w:szCs w:val="28"/>
        </w:rPr>
        <w:t>cost method and</w:t>
      </w:r>
      <w:r w:rsidRPr="006737D8">
        <w:rPr>
          <w:rFonts w:asciiTheme="majorBidi" w:eastAsia="Arial Unicode MS" w:hAnsiTheme="majorBidi" w:cstheme="majorBidi"/>
          <w:sz w:val="28"/>
          <w:szCs w:val="28"/>
        </w:rPr>
        <w:t xml:space="preserve"> market value method comparing with net book value of assets as at 30 </w:t>
      </w:r>
      <w:r w:rsidR="00B60CB0" w:rsidRPr="006737D8">
        <w:rPr>
          <w:rFonts w:asciiTheme="majorBidi" w:eastAsia="Arial Unicode MS" w:hAnsiTheme="majorBidi" w:cstheme="majorBidi"/>
          <w:sz w:val="28"/>
          <w:szCs w:val="28"/>
        </w:rPr>
        <w:t xml:space="preserve">June </w:t>
      </w:r>
      <w:r w:rsidRPr="006737D8">
        <w:rPr>
          <w:rFonts w:asciiTheme="majorBidi" w:eastAsia="Arial Unicode MS" w:hAnsiTheme="majorBidi" w:cstheme="majorBidi"/>
          <w:sz w:val="28"/>
          <w:szCs w:val="28"/>
        </w:rPr>
        <w:t>2019.</w:t>
      </w:r>
    </w:p>
    <w:p w14:paraId="715313AC" w14:textId="01D49ABB" w:rsidR="00885157" w:rsidRPr="006737D8" w:rsidRDefault="009929C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746DCA">
        <w:rPr>
          <w:rFonts w:asciiTheme="majorBidi" w:eastAsia="Arial Unicode MS" w:hAnsiTheme="majorBidi" w:cstheme="majorBidi"/>
          <w:sz w:val="28"/>
          <w:szCs w:val="28"/>
        </w:rPr>
        <w:t xml:space="preserve">Depreciation of revaluation surplus on assets for </w:t>
      </w:r>
      <w:r w:rsidR="007D01F5" w:rsidRPr="00746DCA">
        <w:rPr>
          <w:rFonts w:asciiTheme="majorBidi" w:eastAsia="Arial Unicode MS" w:hAnsiTheme="majorBidi" w:cstheme="majorBidi"/>
          <w:sz w:val="28"/>
          <w:szCs w:val="28"/>
        </w:rPr>
        <w:t xml:space="preserve">the </w:t>
      </w:r>
      <w:r w:rsidR="00101A99" w:rsidRPr="00746DCA">
        <w:rPr>
          <w:rFonts w:asciiTheme="majorBidi" w:eastAsia="Arial Unicode MS" w:hAnsiTheme="majorBidi" w:cstheme="majorBidi"/>
          <w:sz w:val="28"/>
          <w:szCs w:val="28"/>
        </w:rPr>
        <w:t>nine</w:t>
      </w:r>
      <w:r w:rsidR="001B08CD" w:rsidRPr="00746DCA">
        <w:rPr>
          <w:rFonts w:asciiTheme="majorBidi" w:eastAsia="Arial Unicode MS" w:hAnsiTheme="majorBidi" w:cstheme="majorBidi"/>
          <w:sz w:val="28"/>
          <w:szCs w:val="28"/>
        </w:rPr>
        <w:t xml:space="preserve">-month periods ended 30 </w:t>
      </w:r>
      <w:r w:rsidR="00101A99" w:rsidRPr="00746DCA">
        <w:rPr>
          <w:rFonts w:asciiTheme="majorBidi" w:eastAsia="Arial Unicode MS" w:hAnsiTheme="majorBidi" w:cstheme="majorBidi"/>
          <w:sz w:val="28"/>
          <w:szCs w:val="28"/>
        </w:rPr>
        <w:t>September</w:t>
      </w:r>
      <w:r w:rsidR="001B08CD" w:rsidRPr="00746DCA">
        <w:rPr>
          <w:rFonts w:asciiTheme="majorBidi" w:eastAsia="Arial Unicode MS" w:hAnsiTheme="majorBidi" w:cstheme="majorBidi"/>
          <w:sz w:val="28"/>
          <w:szCs w:val="28"/>
        </w:rPr>
        <w:t xml:space="preserve"> </w:t>
      </w:r>
      <w:r w:rsidR="007950A6" w:rsidRPr="00746DCA">
        <w:rPr>
          <w:rFonts w:asciiTheme="majorBidi" w:eastAsia="Arial Unicode MS" w:hAnsiTheme="majorBidi" w:cstheme="majorBidi"/>
          <w:sz w:val="28"/>
          <w:szCs w:val="28"/>
        </w:rPr>
        <w:t>20</w:t>
      </w:r>
      <w:r w:rsidR="00F54ABD" w:rsidRPr="00746DCA">
        <w:rPr>
          <w:rFonts w:asciiTheme="majorBidi" w:eastAsia="Arial Unicode MS" w:hAnsiTheme="majorBidi" w:cstheme="majorBidi"/>
          <w:sz w:val="28"/>
          <w:szCs w:val="28"/>
        </w:rPr>
        <w:t>2</w:t>
      </w:r>
      <w:r w:rsidR="007D01F5" w:rsidRPr="00746DCA">
        <w:rPr>
          <w:rFonts w:asciiTheme="majorBidi" w:eastAsia="Arial Unicode MS" w:hAnsiTheme="majorBidi" w:cstheme="majorBidi"/>
          <w:sz w:val="28"/>
          <w:szCs w:val="28"/>
        </w:rPr>
        <w:t>1</w:t>
      </w:r>
      <w:r w:rsidR="007950A6" w:rsidRPr="00746DCA">
        <w:rPr>
          <w:rFonts w:asciiTheme="majorBidi" w:eastAsia="Arial Unicode MS" w:hAnsiTheme="majorBidi" w:cstheme="majorBidi"/>
          <w:sz w:val="28"/>
          <w:szCs w:val="28"/>
        </w:rPr>
        <w:t xml:space="preserve"> </w:t>
      </w:r>
      <w:r w:rsidRPr="00746DCA">
        <w:rPr>
          <w:rFonts w:asciiTheme="majorBidi" w:eastAsia="Arial Unicode MS" w:hAnsiTheme="majorBidi" w:cstheme="majorBidi"/>
          <w:sz w:val="28"/>
          <w:szCs w:val="28"/>
        </w:rPr>
        <w:t>and 20</w:t>
      </w:r>
      <w:r w:rsidR="007D01F5" w:rsidRPr="00746DCA">
        <w:rPr>
          <w:rFonts w:asciiTheme="majorBidi" w:eastAsia="Arial Unicode MS" w:hAnsiTheme="majorBidi" w:cstheme="majorBidi"/>
          <w:sz w:val="28"/>
          <w:szCs w:val="28"/>
        </w:rPr>
        <w:t>20</w:t>
      </w:r>
      <w:r w:rsidR="00207952" w:rsidRPr="00746DCA">
        <w:rPr>
          <w:rFonts w:asciiTheme="majorBidi" w:eastAsia="Arial Unicode MS" w:hAnsiTheme="majorBidi" w:cstheme="majorBidi"/>
          <w:sz w:val="28"/>
          <w:szCs w:val="28"/>
        </w:rPr>
        <w:t xml:space="preserve"> </w:t>
      </w:r>
      <w:r w:rsidR="0037575C" w:rsidRPr="00746DCA">
        <w:rPr>
          <w:rFonts w:asciiTheme="majorBidi" w:eastAsia="Arial Unicode MS" w:hAnsiTheme="majorBidi" w:cstheme="majorBidi"/>
          <w:sz w:val="28"/>
          <w:szCs w:val="28"/>
        </w:rPr>
        <w:t>amount</w:t>
      </w:r>
      <w:r w:rsidR="00126771" w:rsidRPr="00746DCA">
        <w:rPr>
          <w:rFonts w:asciiTheme="majorBidi" w:eastAsia="Arial Unicode MS" w:hAnsiTheme="majorBidi" w:cstheme="majorBidi"/>
          <w:sz w:val="28"/>
          <w:szCs w:val="28"/>
        </w:rPr>
        <w:t xml:space="preserve">ing </w:t>
      </w:r>
      <w:r w:rsidR="00101A99" w:rsidRPr="00746DCA">
        <w:rPr>
          <w:rFonts w:asciiTheme="majorBidi" w:eastAsia="Arial Unicode MS" w:hAnsiTheme="majorBidi" w:cstheme="majorBidi"/>
          <w:sz w:val="28"/>
          <w:szCs w:val="28"/>
        </w:rPr>
        <w:t xml:space="preserve">Baht </w:t>
      </w:r>
      <w:r w:rsidR="00E816F8" w:rsidRPr="00746DCA">
        <w:rPr>
          <w:rFonts w:asciiTheme="majorBidi" w:eastAsia="Arial Unicode MS" w:hAnsiTheme="majorBidi" w:cstheme="majorBidi"/>
          <w:sz w:val="28"/>
          <w:szCs w:val="28"/>
        </w:rPr>
        <w:t xml:space="preserve">0.3 </w:t>
      </w:r>
      <w:r w:rsidR="00C84584">
        <w:rPr>
          <w:rFonts w:asciiTheme="majorBidi" w:eastAsia="Arial Unicode MS" w:hAnsiTheme="majorBidi" w:cstheme="majorBidi"/>
          <w:sz w:val="28"/>
          <w:szCs w:val="28"/>
        </w:rPr>
        <w:t>million</w:t>
      </w:r>
      <w:r w:rsidR="00746DCA" w:rsidRPr="00746DCA">
        <w:rPr>
          <w:rFonts w:asciiTheme="majorBidi" w:eastAsia="Arial Unicode MS" w:hAnsiTheme="majorBidi" w:cstheme="majorBidi"/>
          <w:sz w:val="28"/>
          <w:szCs w:val="28"/>
        </w:rPr>
        <w:t>, equally</w:t>
      </w:r>
      <w:r w:rsidR="00746DCA" w:rsidRPr="00B870A1">
        <w:rPr>
          <w:rFonts w:asciiTheme="majorBidi" w:eastAsia="Arial Unicode MS" w:hAnsiTheme="majorBidi" w:cstheme="majorBidi"/>
          <w:sz w:val="28"/>
          <w:szCs w:val="28"/>
        </w:rPr>
        <w:t>,</w:t>
      </w:r>
      <w:r w:rsidR="00FF70E6" w:rsidRPr="006737D8">
        <w:rPr>
          <w:rFonts w:asciiTheme="majorBidi" w:eastAsia="Arial Unicode MS" w:hAnsiTheme="majorBidi" w:cstheme="majorBidi"/>
          <w:sz w:val="28"/>
          <w:szCs w:val="28"/>
        </w:rPr>
        <w:t xml:space="preserve"> </w:t>
      </w:r>
      <w:r w:rsidR="0037575C" w:rsidRPr="006737D8">
        <w:rPr>
          <w:rFonts w:asciiTheme="majorBidi" w:eastAsia="Arial Unicode MS" w:hAnsiTheme="majorBidi" w:cstheme="majorBidi"/>
          <w:sz w:val="28"/>
          <w:szCs w:val="28"/>
        </w:rPr>
        <w:t>was transferred to deficit</w:t>
      </w:r>
      <w:r w:rsidR="00606A3C" w:rsidRPr="006737D8">
        <w:rPr>
          <w:rFonts w:asciiTheme="majorBidi" w:eastAsia="Arial Unicode MS" w:hAnsiTheme="majorBidi" w:cstheme="majorBidi"/>
          <w:sz w:val="28"/>
          <w:szCs w:val="28"/>
        </w:rPr>
        <w:t>s</w:t>
      </w:r>
      <w:r w:rsidR="0037575C" w:rsidRPr="006737D8">
        <w:rPr>
          <w:rFonts w:asciiTheme="majorBidi" w:eastAsia="Arial Unicode MS" w:hAnsiTheme="majorBidi" w:cstheme="majorBidi"/>
          <w:sz w:val="28"/>
          <w:szCs w:val="28"/>
        </w:rPr>
        <w:t>.</w:t>
      </w:r>
    </w:p>
    <w:p w14:paraId="475F010C" w14:textId="77777777" w:rsidR="0043503E" w:rsidRPr="006737D8"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Right-of-use assets</w:t>
      </w:r>
    </w:p>
    <w:tbl>
      <w:tblPr>
        <w:tblpPr w:leftFromText="180" w:rightFromText="180" w:vertAnchor="text" w:horzAnchor="page" w:tblpX="1882" w:tblpY="14"/>
        <w:tblOverlap w:val="never"/>
        <w:tblW w:w="8910" w:type="dxa"/>
        <w:tblBorders>
          <w:bottom w:val="single" w:sz="4" w:space="0" w:color="auto"/>
        </w:tblBorders>
        <w:tblLayout w:type="fixed"/>
        <w:tblCellMar>
          <w:left w:w="79" w:type="dxa"/>
          <w:right w:w="79" w:type="dxa"/>
        </w:tblCellMar>
        <w:tblLook w:val="0000" w:firstRow="0" w:lastRow="0" w:firstColumn="0" w:lastColumn="0" w:noHBand="0" w:noVBand="0"/>
      </w:tblPr>
      <w:tblGrid>
        <w:gridCol w:w="4230"/>
        <w:gridCol w:w="1440"/>
        <w:gridCol w:w="180"/>
        <w:gridCol w:w="1440"/>
        <w:gridCol w:w="180"/>
        <w:gridCol w:w="1440"/>
      </w:tblGrid>
      <w:tr w:rsidR="0043503E" w:rsidRPr="006737D8" w14:paraId="154ED1A2" w14:textId="77777777" w:rsidTr="00A06C2F">
        <w:trPr>
          <w:cantSplit/>
        </w:trPr>
        <w:tc>
          <w:tcPr>
            <w:tcW w:w="4230" w:type="dxa"/>
            <w:vAlign w:val="bottom"/>
          </w:tcPr>
          <w:p w14:paraId="22B81329" w14:textId="77777777" w:rsidR="0043503E" w:rsidRPr="006737D8" w:rsidRDefault="0043503E" w:rsidP="00B90E87">
            <w:pPr>
              <w:tabs>
                <w:tab w:val="clear" w:pos="2807"/>
                <w:tab w:val="left" w:pos="2898"/>
              </w:tabs>
              <w:rPr>
                <w:rFonts w:asciiTheme="majorBidi" w:hAnsiTheme="majorBidi" w:cstheme="majorBidi"/>
                <w:sz w:val="28"/>
                <w:szCs w:val="28"/>
                <w:cs/>
              </w:rPr>
            </w:pPr>
          </w:p>
        </w:tc>
        <w:tc>
          <w:tcPr>
            <w:tcW w:w="4680" w:type="dxa"/>
            <w:gridSpan w:val="5"/>
            <w:tcBorders>
              <w:bottom w:val="single" w:sz="4" w:space="0" w:color="auto"/>
            </w:tcBorders>
          </w:tcPr>
          <w:p w14:paraId="0AC3D1A8"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6737D8">
              <w:rPr>
                <w:rFonts w:asciiTheme="majorBidi" w:hAnsiTheme="majorBidi" w:cstheme="majorBidi"/>
                <w:sz w:val="28"/>
                <w:szCs w:val="28"/>
              </w:rPr>
              <w:t>Thousand Baht</w:t>
            </w:r>
          </w:p>
        </w:tc>
      </w:tr>
      <w:tr w:rsidR="0043503E" w:rsidRPr="006737D8" w14:paraId="1FE81A0E" w14:textId="77777777" w:rsidTr="00B90E87">
        <w:trPr>
          <w:cantSplit/>
        </w:trPr>
        <w:tc>
          <w:tcPr>
            <w:tcW w:w="4230" w:type="dxa"/>
            <w:vAlign w:val="bottom"/>
          </w:tcPr>
          <w:p w14:paraId="0BCCDECA" w14:textId="77777777" w:rsidR="0043503E" w:rsidRPr="006737D8" w:rsidRDefault="0043503E" w:rsidP="00B90E87">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4D8BA1EE"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Buildings</w:t>
            </w:r>
            <w:r w:rsidRPr="006737D8">
              <w:t xml:space="preserve"> </w:t>
            </w:r>
            <w:r w:rsidRPr="006737D8">
              <w:rPr>
                <w:rFonts w:asciiTheme="majorBidi" w:hAnsiTheme="majorBidi" w:cstheme="majorBidi"/>
                <w:sz w:val="28"/>
                <w:szCs w:val="28"/>
              </w:rPr>
              <w:t>and building improvements</w:t>
            </w:r>
          </w:p>
        </w:tc>
        <w:tc>
          <w:tcPr>
            <w:tcW w:w="180" w:type="dxa"/>
            <w:tcBorders>
              <w:top w:val="single" w:sz="4" w:space="0" w:color="auto"/>
              <w:bottom w:val="nil"/>
            </w:tcBorders>
          </w:tcPr>
          <w:p w14:paraId="00D00A4C"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4827A920"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Vehicle</w:t>
            </w:r>
          </w:p>
        </w:tc>
        <w:tc>
          <w:tcPr>
            <w:tcW w:w="180" w:type="dxa"/>
            <w:tcBorders>
              <w:top w:val="single" w:sz="4" w:space="0" w:color="auto"/>
              <w:bottom w:val="nil"/>
            </w:tcBorders>
          </w:tcPr>
          <w:p w14:paraId="34900E36"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157E0DE7"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AD5E14" w:rsidRPr="006737D8" w14:paraId="7C9C09B4" w14:textId="77777777" w:rsidTr="00E21238">
        <w:trPr>
          <w:cantSplit/>
        </w:trPr>
        <w:tc>
          <w:tcPr>
            <w:tcW w:w="4230" w:type="dxa"/>
            <w:tcBorders>
              <w:bottom w:val="nil"/>
            </w:tcBorders>
            <w:vAlign w:val="bottom"/>
          </w:tcPr>
          <w:p w14:paraId="0280FA6E" w14:textId="2BB68A3B" w:rsidR="00AD5E14" w:rsidRPr="006737D8" w:rsidRDefault="00AD5E14" w:rsidP="00AD5E14">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sz w:val="28"/>
                <w:szCs w:val="28"/>
              </w:rPr>
              <w:t xml:space="preserve">Net book value as at </w:t>
            </w:r>
            <w:r w:rsidRPr="006737D8">
              <w:rPr>
                <w:rFonts w:asciiTheme="majorBidi" w:hAnsiTheme="majorBidi"/>
                <w:sz w:val="28"/>
                <w:szCs w:val="28"/>
                <w:cs/>
              </w:rPr>
              <w:t xml:space="preserve">1 </w:t>
            </w:r>
            <w:r w:rsidRPr="006737D8">
              <w:rPr>
                <w:rFonts w:asciiTheme="majorBidi" w:hAnsiTheme="majorBidi" w:cstheme="majorBidi"/>
                <w:sz w:val="28"/>
                <w:szCs w:val="28"/>
              </w:rPr>
              <w:t xml:space="preserve">January </w:t>
            </w:r>
            <w:r w:rsidRPr="006737D8">
              <w:rPr>
                <w:rFonts w:asciiTheme="majorBidi" w:hAnsiTheme="majorBidi"/>
                <w:sz w:val="28"/>
                <w:szCs w:val="28"/>
                <w:cs/>
              </w:rPr>
              <w:t>20</w:t>
            </w:r>
            <w:r w:rsidRPr="006737D8">
              <w:rPr>
                <w:rFonts w:asciiTheme="majorBidi" w:hAnsiTheme="majorBidi"/>
                <w:sz w:val="28"/>
                <w:szCs w:val="28"/>
              </w:rPr>
              <w:t>21</w:t>
            </w:r>
          </w:p>
        </w:tc>
        <w:tc>
          <w:tcPr>
            <w:tcW w:w="1440" w:type="dxa"/>
            <w:tcBorders>
              <w:top w:val="single" w:sz="4" w:space="0" w:color="auto"/>
            </w:tcBorders>
          </w:tcPr>
          <w:p w14:paraId="2913FCF1" w14:textId="6211763C" w:rsidR="00AD5E14" w:rsidRPr="006737D8"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5,214</w:t>
            </w:r>
          </w:p>
        </w:tc>
        <w:tc>
          <w:tcPr>
            <w:tcW w:w="180" w:type="dxa"/>
            <w:tcBorders>
              <w:bottom w:val="nil"/>
            </w:tcBorders>
          </w:tcPr>
          <w:p w14:paraId="7EDB7F1E" w14:textId="77777777" w:rsidR="00AD5E14" w:rsidRPr="006737D8"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tcBorders>
          </w:tcPr>
          <w:p w14:paraId="45A8A360" w14:textId="2044A3B2" w:rsidR="00AD5E14" w:rsidRPr="006737D8"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2,278</w:t>
            </w:r>
          </w:p>
        </w:tc>
        <w:tc>
          <w:tcPr>
            <w:tcW w:w="180" w:type="dxa"/>
            <w:tcBorders>
              <w:bottom w:val="nil"/>
            </w:tcBorders>
          </w:tcPr>
          <w:p w14:paraId="71906EEA" w14:textId="77777777" w:rsidR="00AD5E14" w:rsidRPr="006737D8"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tcPr>
          <w:p w14:paraId="4CFC0D6E" w14:textId="73226BFC" w:rsidR="00AD5E14" w:rsidRPr="006737D8"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6737D8">
              <w:rPr>
                <w:rFonts w:asciiTheme="majorBidi" w:eastAsia="Cordia New" w:hAnsiTheme="majorBidi" w:cstheme="majorBidi"/>
                <w:sz w:val="28"/>
                <w:szCs w:val="28"/>
              </w:rPr>
              <w:t>7,492</w:t>
            </w:r>
          </w:p>
        </w:tc>
      </w:tr>
      <w:tr w:rsidR="00E816F8" w:rsidRPr="006737D8" w14:paraId="6E50D5A8" w14:textId="77777777" w:rsidTr="00E21238">
        <w:trPr>
          <w:cantSplit/>
        </w:trPr>
        <w:tc>
          <w:tcPr>
            <w:tcW w:w="4230" w:type="dxa"/>
            <w:tcBorders>
              <w:bottom w:val="nil"/>
            </w:tcBorders>
          </w:tcPr>
          <w:p w14:paraId="52869242" w14:textId="497C7EC9" w:rsidR="00E816F8" w:rsidRPr="006737D8" w:rsidRDefault="00E816F8" w:rsidP="00E816F8">
            <w:pPr>
              <w:tabs>
                <w:tab w:val="clear" w:pos="227"/>
                <w:tab w:val="clear" w:pos="2807"/>
                <w:tab w:val="left" w:pos="281"/>
                <w:tab w:val="left" w:pos="2898"/>
              </w:tabs>
              <w:ind w:left="99" w:hanging="88"/>
              <w:rPr>
                <w:rFonts w:asciiTheme="majorBidi" w:hAnsiTheme="majorBidi" w:cstheme="majorBidi"/>
                <w:sz w:val="28"/>
                <w:szCs w:val="28"/>
                <w:cs/>
              </w:rPr>
            </w:pPr>
            <w:r w:rsidRPr="006737D8">
              <w:rPr>
                <w:rFonts w:asciiTheme="majorBidi" w:hAnsiTheme="majorBidi" w:cstheme="majorBidi"/>
                <w:sz w:val="28"/>
                <w:szCs w:val="28"/>
              </w:rPr>
              <w:t>Increase</w:t>
            </w:r>
          </w:p>
        </w:tc>
        <w:tc>
          <w:tcPr>
            <w:tcW w:w="1440" w:type="dxa"/>
            <w:vAlign w:val="bottom"/>
          </w:tcPr>
          <w:p w14:paraId="0FA5D7B4" w14:textId="71D6DF3F"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1,354</w:t>
            </w:r>
          </w:p>
        </w:tc>
        <w:tc>
          <w:tcPr>
            <w:tcW w:w="180" w:type="dxa"/>
            <w:tcBorders>
              <w:bottom w:val="nil"/>
            </w:tcBorders>
            <w:vAlign w:val="bottom"/>
          </w:tcPr>
          <w:p w14:paraId="6850D32E"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FC26DCA" w14:textId="5B3F633B"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w:t>
            </w:r>
          </w:p>
        </w:tc>
        <w:tc>
          <w:tcPr>
            <w:tcW w:w="180" w:type="dxa"/>
            <w:tcBorders>
              <w:bottom w:val="nil"/>
            </w:tcBorders>
          </w:tcPr>
          <w:p w14:paraId="60FAD5AB"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1E3E18F" w14:textId="29CEA54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6737D8">
              <w:rPr>
                <w:rFonts w:asciiTheme="majorBidi" w:eastAsia="Cordia New" w:hAnsiTheme="majorBidi" w:cstheme="majorBidi"/>
                <w:sz w:val="28"/>
                <w:szCs w:val="28"/>
              </w:rPr>
              <w:t>1,354</w:t>
            </w:r>
          </w:p>
        </w:tc>
      </w:tr>
      <w:tr w:rsidR="00E816F8" w:rsidRPr="006737D8" w14:paraId="725038FF" w14:textId="77777777" w:rsidTr="00E21238">
        <w:trPr>
          <w:cantSplit/>
        </w:trPr>
        <w:tc>
          <w:tcPr>
            <w:tcW w:w="4230" w:type="dxa"/>
            <w:tcBorders>
              <w:bottom w:val="nil"/>
            </w:tcBorders>
          </w:tcPr>
          <w:p w14:paraId="4F013D60" w14:textId="4136EDB7" w:rsidR="00E816F8" w:rsidRPr="006737D8" w:rsidRDefault="00E816F8" w:rsidP="00E816F8">
            <w:pPr>
              <w:tabs>
                <w:tab w:val="clear" w:pos="227"/>
                <w:tab w:val="clear" w:pos="2807"/>
                <w:tab w:val="left" w:pos="281"/>
                <w:tab w:val="left" w:pos="2898"/>
              </w:tabs>
              <w:ind w:left="99" w:hanging="88"/>
              <w:rPr>
                <w:rFonts w:asciiTheme="majorBidi" w:hAnsiTheme="majorBidi" w:cstheme="majorBidi"/>
                <w:sz w:val="28"/>
                <w:szCs w:val="28"/>
              </w:rPr>
            </w:pPr>
            <w:proofErr w:type="spellStart"/>
            <w:r w:rsidRPr="006737D8">
              <w:rPr>
                <w:rFonts w:asciiTheme="majorBidi" w:hAnsiTheme="majorBidi" w:cstheme="majorBidi"/>
                <w:sz w:val="28"/>
                <w:szCs w:val="28"/>
              </w:rPr>
              <w:t>Remeasurement</w:t>
            </w:r>
            <w:proofErr w:type="spellEnd"/>
            <w:r w:rsidRPr="006737D8">
              <w:rPr>
                <w:rFonts w:asciiTheme="majorBidi" w:hAnsiTheme="majorBidi" w:cstheme="majorBidi"/>
                <w:sz w:val="28"/>
                <w:szCs w:val="28"/>
              </w:rPr>
              <w:t xml:space="preserve"> of lease liabilities</w:t>
            </w:r>
          </w:p>
        </w:tc>
        <w:tc>
          <w:tcPr>
            <w:tcW w:w="1440" w:type="dxa"/>
            <w:vAlign w:val="bottom"/>
          </w:tcPr>
          <w:p w14:paraId="7D9C645D" w14:textId="77A75C4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8,809</w:t>
            </w:r>
          </w:p>
        </w:tc>
        <w:tc>
          <w:tcPr>
            <w:tcW w:w="180" w:type="dxa"/>
            <w:tcBorders>
              <w:bottom w:val="nil"/>
            </w:tcBorders>
            <w:vAlign w:val="bottom"/>
          </w:tcPr>
          <w:p w14:paraId="73C3317A"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224E1287" w14:textId="6A8BCE35"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w:t>
            </w:r>
          </w:p>
        </w:tc>
        <w:tc>
          <w:tcPr>
            <w:tcW w:w="180" w:type="dxa"/>
            <w:tcBorders>
              <w:bottom w:val="nil"/>
            </w:tcBorders>
          </w:tcPr>
          <w:p w14:paraId="28298C9A"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5D03B554" w14:textId="1072ACEF"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6737D8">
              <w:rPr>
                <w:rFonts w:asciiTheme="majorBidi" w:eastAsia="Cordia New" w:hAnsiTheme="majorBidi" w:cstheme="majorBidi"/>
                <w:sz w:val="28"/>
                <w:szCs w:val="28"/>
              </w:rPr>
              <w:t>8,809</w:t>
            </w:r>
          </w:p>
        </w:tc>
      </w:tr>
      <w:tr w:rsidR="00E816F8" w:rsidRPr="006737D8" w14:paraId="00F24A41" w14:textId="77777777" w:rsidTr="009A56B6">
        <w:trPr>
          <w:cantSplit/>
        </w:trPr>
        <w:tc>
          <w:tcPr>
            <w:tcW w:w="4230" w:type="dxa"/>
            <w:tcBorders>
              <w:top w:val="nil"/>
              <w:bottom w:val="nil"/>
            </w:tcBorders>
          </w:tcPr>
          <w:p w14:paraId="2E217C67" w14:textId="77BEB433" w:rsidR="00E816F8" w:rsidRPr="006737D8" w:rsidRDefault="00E816F8" w:rsidP="00E816F8">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sz w:val="28"/>
                <w:szCs w:val="28"/>
              </w:rPr>
              <w:t>Depreciation charges for the period</w:t>
            </w:r>
          </w:p>
        </w:tc>
        <w:tc>
          <w:tcPr>
            <w:tcW w:w="1440" w:type="dxa"/>
            <w:tcBorders>
              <w:top w:val="nil"/>
              <w:left w:val="nil"/>
              <w:bottom w:val="single" w:sz="4" w:space="0" w:color="auto"/>
              <w:right w:val="nil"/>
            </w:tcBorders>
            <w:shd w:val="clear" w:color="auto" w:fill="auto"/>
          </w:tcPr>
          <w:p w14:paraId="55AE4452" w14:textId="1A6112F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Style w:val="normaltextrun"/>
                <w:rFonts w:ascii="Angsana New" w:hAnsi="Angsana New"/>
                <w:sz w:val="28"/>
                <w:szCs w:val="28"/>
              </w:rPr>
              <w:t>(2,657)</w:t>
            </w:r>
            <w:r w:rsidRPr="006737D8">
              <w:rPr>
                <w:rStyle w:val="eop"/>
                <w:rFonts w:ascii="Angsana New" w:hAnsi="Angsana New"/>
                <w:sz w:val="28"/>
                <w:szCs w:val="28"/>
              </w:rPr>
              <w:t> </w:t>
            </w:r>
          </w:p>
        </w:tc>
        <w:tc>
          <w:tcPr>
            <w:tcW w:w="180" w:type="dxa"/>
            <w:tcBorders>
              <w:top w:val="nil"/>
              <w:left w:val="nil"/>
              <w:bottom w:val="nil"/>
              <w:right w:val="nil"/>
            </w:tcBorders>
            <w:shd w:val="clear" w:color="auto" w:fill="auto"/>
          </w:tcPr>
          <w:p w14:paraId="197FF3E1" w14:textId="19211B7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Style w:val="eop"/>
                <w:rFonts w:ascii="Angsana New" w:hAnsi="Angsana New"/>
                <w:sz w:val="28"/>
                <w:szCs w:val="28"/>
              </w:rPr>
              <w:t> </w:t>
            </w:r>
          </w:p>
        </w:tc>
        <w:tc>
          <w:tcPr>
            <w:tcW w:w="1440" w:type="dxa"/>
            <w:tcBorders>
              <w:top w:val="nil"/>
              <w:left w:val="nil"/>
              <w:bottom w:val="single" w:sz="4" w:space="0" w:color="auto"/>
              <w:right w:val="nil"/>
            </w:tcBorders>
            <w:shd w:val="clear" w:color="auto" w:fill="auto"/>
          </w:tcPr>
          <w:p w14:paraId="5CBBBC67" w14:textId="2626A11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Style w:val="normaltextrun"/>
                <w:rFonts w:ascii="Angsana New" w:hAnsi="Angsana New"/>
                <w:sz w:val="28"/>
                <w:szCs w:val="28"/>
              </w:rPr>
              <w:t>(546)</w:t>
            </w:r>
            <w:r w:rsidRPr="006737D8">
              <w:rPr>
                <w:rStyle w:val="eop"/>
                <w:rFonts w:ascii="Angsana New" w:hAnsi="Angsana New"/>
                <w:sz w:val="28"/>
                <w:szCs w:val="28"/>
              </w:rPr>
              <w:t> </w:t>
            </w:r>
          </w:p>
        </w:tc>
        <w:tc>
          <w:tcPr>
            <w:tcW w:w="180" w:type="dxa"/>
            <w:tcBorders>
              <w:top w:val="nil"/>
              <w:left w:val="nil"/>
              <w:bottom w:val="nil"/>
              <w:right w:val="nil"/>
            </w:tcBorders>
            <w:shd w:val="clear" w:color="auto" w:fill="auto"/>
          </w:tcPr>
          <w:p w14:paraId="2937A811" w14:textId="32FF6798"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Style w:val="eop"/>
                <w:rFonts w:ascii="Angsana New" w:hAnsi="Angsana New"/>
                <w:sz w:val="28"/>
                <w:szCs w:val="28"/>
              </w:rPr>
              <w:t> </w:t>
            </w:r>
          </w:p>
        </w:tc>
        <w:tc>
          <w:tcPr>
            <w:tcW w:w="1440" w:type="dxa"/>
            <w:tcBorders>
              <w:top w:val="nil"/>
              <w:left w:val="nil"/>
              <w:bottom w:val="single" w:sz="4" w:space="0" w:color="auto"/>
              <w:right w:val="nil"/>
            </w:tcBorders>
            <w:shd w:val="clear" w:color="auto" w:fill="auto"/>
            <w:vAlign w:val="bottom"/>
          </w:tcPr>
          <w:p w14:paraId="57375630" w14:textId="0B36037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Style w:val="normaltextrun"/>
                <w:rFonts w:ascii="Angsana New" w:hAnsi="Angsana New"/>
                <w:sz w:val="28"/>
                <w:szCs w:val="28"/>
              </w:rPr>
              <w:t>(3,203)</w:t>
            </w:r>
            <w:r w:rsidRPr="006737D8">
              <w:rPr>
                <w:rStyle w:val="eop"/>
                <w:rFonts w:ascii="Angsana New" w:hAnsi="Angsana New"/>
                <w:sz w:val="28"/>
                <w:szCs w:val="28"/>
              </w:rPr>
              <w:t> </w:t>
            </w:r>
          </w:p>
        </w:tc>
      </w:tr>
      <w:tr w:rsidR="00E816F8" w:rsidRPr="006737D8" w14:paraId="38090824" w14:textId="77777777" w:rsidTr="00E816F8">
        <w:trPr>
          <w:cantSplit/>
        </w:trPr>
        <w:tc>
          <w:tcPr>
            <w:tcW w:w="4230" w:type="dxa"/>
            <w:tcBorders>
              <w:top w:val="nil"/>
              <w:bottom w:val="nil"/>
            </w:tcBorders>
          </w:tcPr>
          <w:p w14:paraId="08C36A4A" w14:textId="4DE06451" w:rsidR="00E816F8" w:rsidRPr="006737D8" w:rsidRDefault="00E816F8" w:rsidP="00E816F8">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b/>
                <w:bCs/>
                <w:sz w:val="28"/>
                <w:szCs w:val="28"/>
              </w:rPr>
              <w:t>Net book value as at 30 September 2021</w:t>
            </w:r>
          </w:p>
        </w:tc>
        <w:tc>
          <w:tcPr>
            <w:tcW w:w="1440" w:type="dxa"/>
            <w:tcBorders>
              <w:top w:val="single" w:sz="4" w:space="0" w:color="auto"/>
              <w:left w:val="nil"/>
              <w:bottom w:val="double" w:sz="4" w:space="0" w:color="auto"/>
              <w:right w:val="nil"/>
            </w:tcBorders>
            <w:shd w:val="clear" w:color="auto" w:fill="auto"/>
          </w:tcPr>
          <w:p w14:paraId="4BD13DF9" w14:textId="322EDBFF"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Style w:val="normaltextrun"/>
                <w:rFonts w:ascii="Angsana New" w:hAnsi="Angsana New"/>
                <w:b/>
                <w:bCs/>
                <w:sz w:val="28"/>
                <w:szCs w:val="28"/>
              </w:rPr>
              <w:t>12,720</w:t>
            </w:r>
            <w:r w:rsidRPr="006737D8">
              <w:rPr>
                <w:rStyle w:val="eop"/>
                <w:rFonts w:ascii="Angsana New" w:hAnsi="Angsana New"/>
                <w:sz w:val="28"/>
                <w:szCs w:val="28"/>
              </w:rPr>
              <w:t> </w:t>
            </w:r>
          </w:p>
        </w:tc>
        <w:tc>
          <w:tcPr>
            <w:tcW w:w="180" w:type="dxa"/>
            <w:tcBorders>
              <w:top w:val="nil"/>
              <w:left w:val="nil"/>
              <w:bottom w:val="nil"/>
              <w:right w:val="nil"/>
            </w:tcBorders>
            <w:shd w:val="clear" w:color="auto" w:fill="auto"/>
          </w:tcPr>
          <w:p w14:paraId="35434FED" w14:textId="4ABA8639"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Style w:val="eop"/>
                <w:rFonts w:ascii="Angsana New" w:hAnsi="Angsana New"/>
                <w:sz w:val="28"/>
                <w:szCs w:val="28"/>
              </w:rPr>
              <w:t> </w:t>
            </w:r>
          </w:p>
        </w:tc>
        <w:tc>
          <w:tcPr>
            <w:tcW w:w="1440" w:type="dxa"/>
            <w:tcBorders>
              <w:top w:val="single" w:sz="4" w:space="0" w:color="auto"/>
              <w:left w:val="nil"/>
              <w:bottom w:val="double" w:sz="4" w:space="0" w:color="auto"/>
              <w:right w:val="nil"/>
            </w:tcBorders>
            <w:shd w:val="clear" w:color="auto" w:fill="auto"/>
          </w:tcPr>
          <w:p w14:paraId="725E0219" w14:textId="70BC2893"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Style w:val="normaltextrun"/>
                <w:rFonts w:ascii="Angsana New" w:hAnsi="Angsana New"/>
                <w:b/>
                <w:bCs/>
                <w:sz w:val="28"/>
                <w:szCs w:val="28"/>
              </w:rPr>
              <w:t>1,732</w:t>
            </w:r>
            <w:r w:rsidRPr="006737D8">
              <w:rPr>
                <w:rStyle w:val="eop"/>
                <w:rFonts w:ascii="Angsana New" w:hAnsi="Angsana New"/>
                <w:sz w:val="28"/>
                <w:szCs w:val="28"/>
              </w:rPr>
              <w:t> </w:t>
            </w:r>
          </w:p>
        </w:tc>
        <w:tc>
          <w:tcPr>
            <w:tcW w:w="180" w:type="dxa"/>
            <w:tcBorders>
              <w:top w:val="nil"/>
              <w:left w:val="nil"/>
              <w:bottom w:val="nil"/>
              <w:right w:val="nil"/>
            </w:tcBorders>
            <w:shd w:val="clear" w:color="auto" w:fill="auto"/>
          </w:tcPr>
          <w:p w14:paraId="1B837278" w14:textId="7D6D708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Style w:val="eop"/>
                <w:rFonts w:ascii="Angsana New" w:hAnsi="Angsana New"/>
                <w:sz w:val="28"/>
                <w:szCs w:val="28"/>
              </w:rPr>
              <w:t> </w:t>
            </w:r>
          </w:p>
        </w:tc>
        <w:tc>
          <w:tcPr>
            <w:tcW w:w="1440" w:type="dxa"/>
            <w:tcBorders>
              <w:top w:val="single" w:sz="4" w:space="0" w:color="auto"/>
              <w:left w:val="nil"/>
              <w:bottom w:val="double" w:sz="4" w:space="0" w:color="auto"/>
              <w:right w:val="nil"/>
            </w:tcBorders>
            <w:shd w:val="clear" w:color="auto" w:fill="auto"/>
          </w:tcPr>
          <w:p w14:paraId="1CCB22F6" w14:textId="6A8214A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6737D8">
              <w:rPr>
                <w:rStyle w:val="normaltextrun"/>
                <w:rFonts w:ascii="Angsana New" w:hAnsi="Angsana New"/>
                <w:b/>
                <w:bCs/>
                <w:sz w:val="28"/>
                <w:szCs w:val="28"/>
              </w:rPr>
              <w:t>14,452</w:t>
            </w:r>
            <w:r w:rsidRPr="006737D8">
              <w:rPr>
                <w:rStyle w:val="eop"/>
                <w:rFonts w:ascii="Angsana New" w:hAnsi="Angsana New"/>
                <w:sz w:val="28"/>
                <w:szCs w:val="28"/>
              </w:rPr>
              <w:t> </w:t>
            </w:r>
          </w:p>
        </w:tc>
      </w:tr>
    </w:tbl>
    <w:p w14:paraId="4D8A1F93" w14:textId="1D729F91" w:rsidR="0043503E" w:rsidRPr="006737D8" w:rsidRDefault="001B08CD"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the </w:t>
      </w:r>
      <w:r w:rsidR="00101A99" w:rsidRPr="006737D8">
        <w:rPr>
          <w:rFonts w:asciiTheme="majorBidi" w:eastAsia="Arial Unicode MS" w:hAnsiTheme="majorBidi" w:cstheme="majorBidi"/>
          <w:sz w:val="28"/>
          <w:szCs w:val="28"/>
        </w:rPr>
        <w:t>nine</w:t>
      </w:r>
      <w:r w:rsidRPr="006737D8">
        <w:rPr>
          <w:rFonts w:asciiTheme="majorBidi" w:eastAsia="Arial Unicode MS" w:hAnsiTheme="majorBidi" w:cstheme="majorBidi"/>
          <w:sz w:val="28"/>
          <w:szCs w:val="28"/>
        </w:rPr>
        <w:t xml:space="preserve">-month periods ended 30 </w:t>
      </w:r>
      <w:r w:rsidR="00101A99" w:rsidRPr="006737D8">
        <w:rPr>
          <w:rFonts w:asciiTheme="majorBidi" w:eastAsia="Arial Unicode MS" w:hAnsiTheme="majorBidi" w:cstheme="majorBidi"/>
          <w:sz w:val="28"/>
          <w:szCs w:val="28"/>
        </w:rPr>
        <w:t>September</w:t>
      </w:r>
      <w:r w:rsidR="007D01F5" w:rsidRPr="006737D8">
        <w:rPr>
          <w:rFonts w:asciiTheme="majorBidi" w:eastAsia="Arial Unicode MS" w:hAnsiTheme="majorBidi" w:cstheme="majorBidi"/>
          <w:sz w:val="28"/>
          <w:szCs w:val="28"/>
        </w:rPr>
        <w:t xml:space="preserve"> 2021 and </w:t>
      </w:r>
      <w:r w:rsidR="0043503E" w:rsidRPr="006737D8">
        <w:rPr>
          <w:rFonts w:asciiTheme="majorBidi" w:eastAsia="Arial Unicode MS" w:hAnsiTheme="majorBidi" w:cstheme="majorBidi"/>
          <w:sz w:val="28"/>
          <w:szCs w:val="28"/>
        </w:rPr>
        <w:t xml:space="preserve">2020, the lease payments resulting from lease contracts which are not </w:t>
      </w:r>
      <w:proofErr w:type="spellStart"/>
      <w:r w:rsidR="0043503E" w:rsidRPr="006737D8">
        <w:rPr>
          <w:rFonts w:asciiTheme="majorBidi" w:eastAsia="Arial Unicode MS" w:hAnsiTheme="majorBidi" w:cstheme="majorBidi"/>
          <w:sz w:val="28"/>
          <w:szCs w:val="28"/>
        </w:rPr>
        <w:t>capitalised</w:t>
      </w:r>
      <w:proofErr w:type="spellEnd"/>
      <w:r w:rsidR="0043503E" w:rsidRPr="006737D8">
        <w:rPr>
          <w:rFonts w:asciiTheme="majorBidi" w:eastAsia="Arial Unicode MS" w:hAnsiTheme="majorBidi" w:cstheme="majorBidi"/>
          <w:sz w:val="28"/>
          <w:szCs w:val="28"/>
        </w:rPr>
        <w:t xml:space="preserve"> comprised of short-term leases amounting to Baht </w:t>
      </w:r>
      <w:r w:rsidR="00E816F8" w:rsidRPr="006737D8">
        <w:rPr>
          <w:rFonts w:asciiTheme="majorBidi" w:eastAsia="Arial Unicode MS" w:hAnsiTheme="majorBidi" w:cstheme="majorBidi"/>
          <w:sz w:val="28"/>
          <w:szCs w:val="28"/>
        </w:rPr>
        <w:t xml:space="preserve">0.4 </w:t>
      </w:r>
      <w:r w:rsidR="0043503E" w:rsidRPr="006737D8">
        <w:rPr>
          <w:rFonts w:asciiTheme="majorBidi" w:eastAsia="Arial Unicode MS" w:hAnsiTheme="majorBidi" w:cstheme="majorBidi"/>
          <w:sz w:val="28"/>
          <w:szCs w:val="28"/>
        </w:rPr>
        <w:t>million</w:t>
      </w:r>
      <w:r w:rsidR="007D01F5" w:rsidRPr="006737D8">
        <w:rPr>
          <w:rFonts w:asciiTheme="majorBidi" w:eastAsia="Arial Unicode MS" w:hAnsiTheme="majorBidi" w:cstheme="majorBidi"/>
          <w:sz w:val="28"/>
          <w:szCs w:val="28"/>
        </w:rPr>
        <w:t xml:space="preserve"> and Baht </w:t>
      </w:r>
      <w:r w:rsidR="00096433" w:rsidRPr="006737D8">
        <w:rPr>
          <w:rFonts w:asciiTheme="majorBidi" w:eastAsia="Arial Unicode MS" w:hAnsiTheme="majorBidi" w:cstheme="majorBidi"/>
          <w:sz w:val="28"/>
          <w:szCs w:val="28"/>
        </w:rPr>
        <w:t>1.</w:t>
      </w:r>
      <w:r w:rsidR="00101A99" w:rsidRPr="006737D8">
        <w:rPr>
          <w:rFonts w:asciiTheme="majorBidi" w:eastAsia="Arial Unicode MS" w:hAnsiTheme="majorBidi" w:cstheme="majorBidi"/>
          <w:sz w:val="28"/>
          <w:szCs w:val="28"/>
        </w:rPr>
        <w:t>2</w:t>
      </w:r>
      <w:r w:rsidR="007D01F5" w:rsidRPr="006737D8">
        <w:rPr>
          <w:rFonts w:asciiTheme="majorBidi" w:eastAsia="Arial Unicode MS" w:hAnsiTheme="majorBidi" w:cstheme="majorBidi"/>
          <w:sz w:val="28"/>
          <w:szCs w:val="28"/>
        </w:rPr>
        <w:t xml:space="preserve"> million</w:t>
      </w:r>
      <w:r w:rsidR="007D01F5" w:rsidRPr="006737D8">
        <w:rPr>
          <w:rFonts w:asciiTheme="majorBidi" w:eastAsia="Arial Unicode MS" w:hAnsiTheme="majorBidi" w:cstheme="majorBidi"/>
          <w:spacing w:val="4"/>
          <w:sz w:val="28"/>
          <w:szCs w:val="28"/>
        </w:rPr>
        <w:t>, respectively,</w:t>
      </w:r>
      <w:r w:rsidR="007D01F5" w:rsidRPr="006737D8">
        <w:rPr>
          <w:rFonts w:asciiTheme="majorBidi" w:eastAsia="Arial Unicode MS" w:hAnsiTheme="majorBidi" w:cstheme="majorBidi"/>
          <w:sz w:val="28"/>
          <w:szCs w:val="28"/>
        </w:rPr>
        <w:t xml:space="preserve"> </w:t>
      </w:r>
      <w:r w:rsidR="0043503E" w:rsidRPr="006737D8">
        <w:rPr>
          <w:rFonts w:asciiTheme="majorBidi" w:eastAsia="Arial Unicode MS" w:hAnsiTheme="majorBidi" w:cstheme="majorBidi"/>
          <w:sz w:val="28"/>
          <w:szCs w:val="28"/>
        </w:rPr>
        <w:t xml:space="preserve">and low-value leases amounting to </w:t>
      </w:r>
      <w:r w:rsidR="007D01F5" w:rsidRPr="006737D8">
        <w:rPr>
          <w:rFonts w:asciiTheme="majorBidi" w:eastAsia="Arial Unicode MS" w:hAnsiTheme="majorBidi" w:cstheme="majorBidi"/>
          <w:sz w:val="28"/>
          <w:szCs w:val="28"/>
        </w:rPr>
        <w:t>Baht</w:t>
      </w:r>
      <w:r w:rsidR="00E816F8" w:rsidRPr="006737D8">
        <w:rPr>
          <w:rFonts w:asciiTheme="majorBidi" w:eastAsia="Arial Unicode MS" w:hAnsiTheme="majorBidi" w:cstheme="majorBidi"/>
          <w:sz w:val="28"/>
          <w:szCs w:val="28"/>
        </w:rPr>
        <w:t xml:space="preserve"> 1.3</w:t>
      </w:r>
      <w:r w:rsidR="005C105F" w:rsidRPr="006737D8">
        <w:rPr>
          <w:rFonts w:asciiTheme="majorBidi" w:eastAsia="Arial Unicode MS" w:hAnsiTheme="majorBidi" w:cstheme="majorBidi"/>
          <w:sz w:val="28"/>
          <w:szCs w:val="28"/>
        </w:rPr>
        <w:t xml:space="preserve"> </w:t>
      </w:r>
      <w:r w:rsidR="007D01F5" w:rsidRPr="006737D8">
        <w:rPr>
          <w:rFonts w:asciiTheme="majorBidi" w:eastAsia="Arial Unicode MS" w:hAnsiTheme="majorBidi" w:cstheme="majorBidi"/>
          <w:sz w:val="28"/>
          <w:szCs w:val="28"/>
        </w:rPr>
        <w:t xml:space="preserve">million and Baht </w:t>
      </w:r>
      <w:bookmarkStart w:id="2" w:name="_Hlk70449677"/>
      <w:r w:rsidR="007D01F5" w:rsidRPr="006737D8">
        <w:rPr>
          <w:rFonts w:asciiTheme="majorBidi" w:eastAsia="Arial Unicode MS" w:hAnsiTheme="majorBidi" w:cstheme="majorBidi"/>
          <w:sz w:val="28"/>
          <w:szCs w:val="28"/>
        </w:rPr>
        <w:t>0.</w:t>
      </w:r>
      <w:r w:rsidR="00101A99" w:rsidRPr="006737D8">
        <w:rPr>
          <w:rFonts w:asciiTheme="majorBidi" w:eastAsia="Arial Unicode MS" w:hAnsiTheme="majorBidi" w:cstheme="majorBidi"/>
          <w:sz w:val="28"/>
          <w:szCs w:val="28"/>
        </w:rPr>
        <w:t>3</w:t>
      </w:r>
      <w:r w:rsidR="007D01F5" w:rsidRPr="006737D8">
        <w:rPr>
          <w:rFonts w:asciiTheme="majorBidi" w:eastAsia="Arial Unicode MS" w:hAnsiTheme="majorBidi" w:cstheme="majorBidi"/>
          <w:sz w:val="28"/>
          <w:szCs w:val="28"/>
        </w:rPr>
        <w:t xml:space="preserve"> </w:t>
      </w:r>
      <w:bookmarkEnd w:id="2"/>
      <w:r w:rsidR="007D01F5" w:rsidRPr="006737D8">
        <w:rPr>
          <w:rFonts w:asciiTheme="majorBidi" w:eastAsia="Arial Unicode MS" w:hAnsiTheme="majorBidi" w:cstheme="majorBidi"/>
          <w:sz w:val="28"/>
          <w:szCs w:val="28"/>
        </w:rPr>
        <w:t>million</w:t>
      </w:r>
      <w:r w:rsidR="007D01F5" w:rsidRPr="006737D8">
        <w:rPr>
          <w:rFonts w:asciiTheme="majorBidi" w:eastAsia="Arial Unicode MS" w:hAnsiTheme="majorBidi" w:cstheme="majorBidi"/>
          <w:spacing w:val="4"/>
          <w:sz w:val="28"/>
          <w:szCs w:val="28"/>
        </w:rPr>
        <w:t>, respectively</w:t>
      </w:r>
      <w:r w:rsidR="0043503E" w:rsidRPr="006737D8">
        <w:rPr>
          <w:rFonts w:asciiTheme="majorBidi" w:eastAsia="Arial Unicode MS" w:hAnsiTheme="majorBidi" w:cstheme="majorBidi"/>
          <w:sz w:val="28"/>
          <w:szCs w:val="28"/>
        </w:rPr>
        <w:t>.</w:t>
      </w:r>
    </w:p>
    <w:p w14:paraId="3A23C907" w14:textId="77777777" w:rsidR="009964D2" w:rsidRPr="006737D8"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9E3DFB2" w14:textId="77777777" w:rsidR="009964D2" w:rsidRPr="006737D8"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6097474" w14:textId="77777777" w:rsidR="009964D2" w:rsidRPr="006737D8"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33C52FE0" w14:textId="77777777" w:rsidR="009964D2" w:rsidRPr="006737D8"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2ECA84E2" w14:textId="77777777" w:rsidR="009964D2" w:rsidRPr="006737D8"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2A58AA25" w14:textId="77777777" w:rsidR="009964D2" w:rsidRPr="006737D8"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cs/>
        </w:rPr>
      </w:pPr>
    </w:p>
    <w:p w14:paraId="286AA63D" w14:textId="09BD8833" w:rsidR="00096EC2" w:rsidRPr="006737D8"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w:t>
      </w:r>
      <w:r w:rsidR="00931521" w:rsidRPr="006737D8">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36"/>
        <w:gridCol w:w="1474"/>
      </w:tblGrid>
      <w:tr w:rsidR="00B4160E" w:rsidRPr="006737D8" w14:paraId="4F933513" w14:textId="77777777" w:rsidTr="00B90E87">
        <w:trPr>
          <w:trHeight w:hRule="exact" w:val="397"/>
        </w:trPr>
        <w:tc>
          <w:tcPr>
            <w:tcW w:w="5760" w:type="dxa"/>
            <w:tcBorders>
              <w:top w:val="nil"/>
              <w:left w:val="nil"/>
              <w:bottom w:val="nil"/>
              <w:right w:val="nil"/>
            </w:tcBorders>
          </w:tcPr>
          <w:p w14:paraId="03768250" w14:textId="77777777" w:rsidR="00B73967" w:rsidRPr="006737D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6737D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B73967" w:rsidRPr="006737D8">
              <w:rPr>
                <w:rFonts w:asciiTheme="majorBidi" w:hAnsiTheme="majorBidi" w:cstheme="majorBidi"/>
                <w:sz w:val="28"/>
                <w:szCs w:val="28"/>
              </w:rPr>
              <w:t>Baht</w:t>
            </w:r>
          </w:p>
        </w:tc>
      </w:tr>
      <w:tr w:rsidR="00AB4164" w:rsidRPr="006737D8" w14:paraId="4EC4EFF2" w14:textId="77777777" w:rsidTr="00F15E9B">
        <w:trPr>
          <w:trHeight w:hRule="exact" w:val="397"/>
        </w:trPr>
        <w:tc>
          <w:tcPr>
            <w:tcW w:w="5760" w:type="dxa"/>
            <w:tcBorders>
              <w:top w:val="nil"/>
              <w:left w:val="nil"/>
              <w:bottom w:val="nil"/>
              <w:right w:val="nil"/>
            </w:tcBorders>
          </w:tcPr>
          <w:p w14:paraId="5D67F397" w14:textId="77777777" w:rsidR="00AB4164" w:rsidRPr="006737D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501AD08A" w:rsidR="00AB4164" w:rsidRPr="006737D8" w:rsidRDefault="001B08CD"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 xml:space="preserve">30 </w:t>
            </w:r>
            <w:r w:rsidR="00101A99" w:rsidRPr="006737D8">
              <w:rPr>
                <w:rFonts w:asciiTheme="majorBidi" w:eastAsia="Cordia New" w:hAnsiTheme="majorBidi" w:cstheme="majorBidi"/>
                <w:sz w:val="28"/>
                <w:szCs w:val="28"/>
              </w:rPr>
              <w:t>September</w:t>
            </w:r>
            <w:r w:rsidRPr="006737D8">
              <w:rPr>
                <w:rFonts w:asciiTheme="majorBidi" w:eastAsia="Cordia New" w:hAnsiTheme="majorBidi" w:cstheme="majorBidi"/>
                <w:sz w:val="28"/>
                <w:szCs w:val="28"/>
              </w:rPr>
              <w:t xml:space="preserve"> 2021</w:t>
            </w:r>
          </w:p>
        </w:tc>
        <w:tc>
          <w:tcPr>
            <w:tcW w:w="236" w:type="dxa"/>
            <w:tcBorders>
              <w:top w:val="single" w:sz="4" w:space="0" w:color="auto"/>
              <w:left w:val="nil"/>
              <w:bottom w:val="nil"/>
              <w:right w:val="nil"/>
            </w:tcBorders>
          </w:tcPr>
          <w:p w14:paraId="1F9B5F46" w14:textId="77777777" w:rsidR="00AB4164" w:rsidRPr="006737D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26A2CDFB" w14:textId="38146302" w:rsidR="00AB4164" w:rsidRPr="006737D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2020</w:t>
            </w:r>
          </w:p>
        </w:tc>
      </w:tr>
      <w:tr w:rsidR="00E816F8" w:rsidRPr="006737D8" w14:paraId="419C164B" w14:textId="77777777" w:rsidTr="00B90E87">
        <w:trPr>
          <w:trHeight w:hRule="exact" w:val="397"/>
        </w:trPr>
        <w:tc>
          <w:tcPr>
            <w:tcW w:w="5760" w:type="dxa"/>
            <w:tcBorders>
              <w:top w:val="nil"/>
              <w:left w:val="nil"/>
              <w:bottom w:val="nil"/>
              <w:right w:val="nil"/>
            </w:tcBorders>
            <w:vAlign w:val="bottom"/>
          </w:tcPr>
          <w:p w14:paraId="601C98AD"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Value added tax refundable</w:t>
            </w:r>
          </w:p>
        </w:tc>
        <w:tc>
          <w:tcPr>
            <w:tcW w:w="1440" w:type="dxa"/>
            <w:tcBorders>
              <w:top w:val="nil"/>
              <w:left w:val="nil"/>
              <w:bottom w:val="nil"/>
              <w:right w:val="nil"/>
            </w:tcBorders>
            <w:vAlign w:val="center"/>
          </w:tcPr>
          <w:p w14:paraId="441A0AFA" w14:textId="6ED507C3"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25,975</w:t>
            </w:r>
          </w:p>
        </w:tc>
        <w:tc>
          <w:tcPr>
            <w:tcW w:w="236" w:type="dxa"/>
            <w:tcBorders>
              <w:top w:val="nil"/>
              <w:left w:val="nil"/>
              <w:bottom w:val="nil"/>
              <w:right w:val="nil"/>
            </w:tcBorders>
          </w:tcPr>
          <w:p w14:paraId="3623E267"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9B14B22" w14:textId="3A805A5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6737D8">
              <w:rPr>
                <w:rFonts w:asciiTheme="majorBidi" w:hAnsiTheme="majorBidi" w:cstheme="majorBidi"/>
                <w:sz w:val="28"/>
                <w:szCs w:val="28"/>
              </w:rPr>
              <w:t>32,812</w:t>
            </w:r>
          </w:p>
        </w:tc>
      </w:tr>
      <w:tr w:rsidR="00E816F8" w:rsidRPr="006737D8" w14:paraId="33BDEF98" w14:textId="77777777" w:rsidTr="00B90E87">
        <w:trPr>
          <w:trHeight w:hRule="exact" w:val="397"/>
        </w:trPr>
        <w:tc>
          <w:tcPr>
            <w:tcW w:w="5760" w:type="dxa"/>
            <w:tcBorders>
              <w:top w:val="nil"/>
              <w:left w:val="nil"/>
              <w:bottom w:val="nil"/>
              <w:right w:val="nil"/>
            </w:tcBorders>
            <w:vAlign w:val="bottom"/>
          </w:tcPr>
          <w:p w14:paraId="0869156C" w14:textId="5631788E"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Other receivables - net</w:t>
            </w:r>
          </w:p>
        </w:tc>
        <w:tc>
          <w:tcPr>
            <w:tcW w:w="1440" w:type="dxa"/>
            <w:tcBorders>
              <w:top w:val="nil"/>
              <w:left w:val="nil"/>
              <w:bottom w:val="nil"/>
              <w:right w:val="nil"/>
            </w:tcBorders>
            <w:vAlign w:val="center"/>
          </w:tcPr>
          <w:p w14:paraId="42678A27" w14:textId="7D97C40A"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18,142</w:t>
            </w:r>
          </w:p>
        </w:tc>
        <w:tc>
          <w:tcPr>
            <w:tcW w:w="236" w:type="dxa"/>
            <w:tcBorders>
              <w:top w:val="nil"/>
              <w:left w:val="nil"/>
              <w:bottom w:val="nil"/>
              <w:right w:val="nil"/>
            </w:tcBorders>
          </w:tcPr>
          <w:p w14:paraId="192BE3AB"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43C9E75F" w14:textId="44DAB99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eastAsia="Cordia New" w:hAnsiTheme="majorBidi" w:cstheme="majorBidi"/>
                <w:sz w:val="28"/>
                <w:szCs w:val="28"/>
              </w:rPr>
              <w:t>10,697</w:t>
            </w:r>
          </w:p>
        </w:tc>
      </w:tr>
      <w:tr w:rsidR="00E816F8" w:rsidRPr="006737D8" w14:paraId="2A64FD31" w14:textId="77777777" w:rsidTr="00B90E87">
        <w:trPr>
          <w:trHeight w:hRule="exact" w:val="397"/>
        </w:trPr>
        <w:tc>
          <w:tcPr>
            <w:tcW w:w="5760" w:type="dxa"/>
            <w:tcBorders>
              <w:top w:val="nil"/>
              <w:left w:val="nil"/>
              <w:bottom w:val="nil"/>
              <w:right w:val="nil"/>
            </w:tcBorders>
            <w:vAlign w:val="bottom"/>
          </w:tcPr>
          <w:p w14:paraId="76C1DD48" w14:textId="26B97205"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Deposits</w:t>
            </w:r>
          </w:p>
        </w:tc>
        <w:tc>
          <w:tcPr>
            <w:tcW w:w="1440" w:type="dxa"/>
            <w:tcBorders>
              <w:top w:val="nil"/>
              <w:left w:val="nil"/>
              <w:bottom w:val="nil"/>
              <w:right w:val="nil"/>
            </w:tcBorders>
            <w:vAlign w:val="center"/>
          </w:tcPr>
          <w:p w14:paraId="06530DBE" w14:textId="4248ABBE"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4,618</w:t>
            </w:r>
          </w:p>
        </w:tc>
        <w:tc>
          <w:tcPr>
            <w:tcW w:w="236" w:type="dxa"/>
            <w:tcBorders>
              <w:top w:val="nil"/>
              <w:left w:val="nil"/>
              <w:bottom w:val="nil"/>
              <w:right w:val="nil"/>
            </w:tcBorders>
          </w:tcPr>
          <w:p w14:paraId="3B42EBCB"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15CA650" w14:textId="5288761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4,898</w:t>
            </w:r>
          </w:p>
        </w:tc>
      </w:tr>
      <w:tr w:rsidR="00E816F8" w:rsidRPr="006737D8" w14:paraId="06692AB3" w14:textId="77777777" w:rsidTr="00B90E87">
        <w:trPr>
          <w:trHeight w:hRule="exact" w:val="397"/>
        </w:trPr>
        <w:tc>
          <w:tcPr>
            <w:tcW w:w="5760" w:type="dxa"/>
            <w:tcBorders>
              <w:top w:val="nil"/>
              <w:left w:val="nil"/>
              <w:bottom w:val="nil"/>
              <w:right w:val="nil"/>
            </w:tcBorders>
            <w:vAlign w:val="bottom"/>
          </w:tcPr>
          <w:p w14:paraId="5B90DA86" w14:textId="638410D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Prepaid expenses</w:t>
            </w:r>
          </w:p>
        </w:tc>
        <w:tc>
          <w:tcPr>
            <w:tcW w:w="1440" w:type="dxa"/>
            <w:tcBorders>
              <w:top w:val="nil"/>
              <w:left w:val="nil"/>
              <w:bottom w:val="nil"/>
              <w:right w:val="nil"/>
            </w:tcBorders>
            <w:vAlign w:val="center"/>
          </w:tcPr>
          <w:p w14:paraId="5F1C2E01" w14:textId="78F17874"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1,142</w:t>
            </w:r>
          </w:p>
        </w:tc>
        <w:tc>
          <w:tcPr>
            <w:tcW w:w="236" w:type="dxa"/>
            <w:tcBorders>
              <w:top w:val="nil"/>
              <w:left w:val="nil"/>
              <w:bottom w:val="nil"/>
              <w:right w:val="nil"/>
            </w:tcBorders>
          </w:tcPr>
          <w:p w14:paraId="571DC8B5"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2CA9BA9F" w14:textId="5B2D1DD0"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1,117</w:t>
            </w:r>
          </w:p>
        </w:tc>
      </w:tr>
      <w:tr w:rsidR="00E816F8" w:rsidRPr="006737D8" w14:paraId="7156DEA9" w14:textId="77777777" w:rsidTr="00B90E87">
        <w:trPr>
          <w:trHeight w:hRule="exact" w:val="397"/>
        </w:trPr>
        <w:tc>
          <w:tcPr>
            <w:tcW w:w="5760" w:type="dxa"/>
            <w:tcBorders>
              <w:top w:val="nil"/>
              <w:left w:val="nil"/>
              <w:bottom w:val="nil"/>
              <w:right w:val="nil"/>
            </w:tcBorders>
            <w:vAlign w:val="bottom"/>
          </w:tcPr>
          <w:p w14:paraId="2D569BA0" w14:textId="6B8A15C4"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vAlign w:val="center"/>
          </w:tcPr>
          <w:p w14:paraId="6E9D2788" w14:textId="62A6F193"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10,545</w:t>
            </w:r>
          </w:p>
        </w:tc>
        <w:tc>
          <w:tcPr>
            <w:tcW w:w="236" w:type="dxa"/>
            <w:tcBorders>
              <w:top w:val="nil"/>
              <w:left w:val="nil"/>
              <w:bottom w:val="nil"/>
              <w:right w:val="nil"/>
            </w:tcBorders>
          </w:tcPr>
          <w:p w14:paraId="1E028784"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vAlign w:val="center"/>
          </w:tcPr>
          <w:p w14:paraId="62159736" w14:textId="16709B48"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10,918</w:t>
            </w:r>
          </w:p>
        </w:tc>
      </w:tr>
      <w:tr w:rsidR="00E816F8" w:rsidRPr="006737D8" w14:paraId="446E19EC" w14:textId="77777777" w:rsidTr="00B90E87">
        <w:trPr>
          <w:trHeight w:hRule="exact" w:val="408"/>
        </w:trPr>
        <w:tc>
          <w:tcPr>
            <w:tcW w:w="5760" w:type="dxa"/>
            <w:tcBorders>
              <w:top w:val="nil"/>
              <w:left w:val="nil"/>
              <w:bottom w:val="nil"/>
              <w:right w:val="nil"/>
            </w:tcBorders>
            <w:vAlign w:val="bottom"/>
          </w:tcPr>
          <w:p w14:paraId="524909BC" w14:textId="6E2F309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398E82E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6737D8">
              <w:rPr>
                <w:rFonts w:asciiTheme="majorBidi" w:hAnsiTheme="majorBidi" w:cstheme="majorBidi"/>
                <w:b/>
                <w:bCs/>
                <w:sz w:val="28"/>
                <w:szCs w:val="28"/>
              </w:rPr>
              <w:t>60,422</w:t>
            </w:r>
          </w:p>
        </w:tc>
        <w:tc>
          <w:tcPr>
            <w:tcW w:w="236" w:type="dxa"/>
            <w:tcBorders>
              <w:top w:val="nil"/>
              <w:left w:val="nil"/>
              <w:bottom w:val="nil"/>
              <w:right w:val="nil"/>
            </w:tcBorders>
          </w:tcPr>
          <w:p w14:paraId="506F71A4"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vAlign w:val="bottom"/>
          </w:tcPr>
          <w:p w14:paraId="5E678535" w14:textId="47132B45"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6737D8">
              <w:rPr>
                <w:rFonts w:asciiTheme="majorBidi" w:hAnsiTheme="majorBidi" w:cstheme="majorBidi"/>
                <w:b/>
                <w:bCs/>
                <w:sz w:val="28"/>
                <w:szCs w:val="28"/>
              </w:rPr>
              <w:t>60,442</w:t>
            </w:r>
          </w:p>
        </w:tc>
      </w:tr>
    </w:tbl>
    <w:p w14:paraId="07B2229D" w14:textId="77777777" w:rsidR="00724F87" w:rsidRPr="006737D8" w:rsidRDefault="00724F87" w:rsidP="00BF786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I</w:t>
      </w:r>
      <w:r w:rsidR="0053740C" w:rsidRPr="006737D8">
        <w:rPr>
          <w:rFonts w:asciiTheme="majorBidi" w:eastAsia="Arial Unicode MS" w:hAnsiTheme="majorBidi" w:cstheme="majorBidi"/>
          <w:b/>
          <w:bCs/>
          <w:sz w:val="28"/>
          <w:szCs w:val="28"/>
        </w:rPr>
        <w:t>nsurance liabilities</w:t>
      </w: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B4160E" w:rsidRPr="006737D8" w14:paraId="51025C21" w14:textId="77777777" w:rsidTr="00BF7861">
        <w:tc>
          <w:tcPr>
            <w:tcW w:w="4346" w:type="dxa"/>
          </w:tcPr>
          <w:p w14:paraId="414FB49E" w14:textId="77777777" w:rsidR="00EE7116" w:rsidRPr="006737D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6737D8" w:rsidRDefault="00B94B15" w:rsidP="008108CA">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w:t>
            </w:r>
            <w:r w:rsidR="000045D2" w:rsidRPr="006737D8">
              <w:rPr>
                <w:rFonts w:asciiTheme="majorBidi" w:hAnsiTheme="majorBidi" w:cstheme="majorBidi"/>
                <w:sz w:val="28"/>
                <w:szCs w:val="28"/>
              </w:rPr>
              <w:t xml:space="preserve">Thousand </w:t>
            </w:r>
            <w:r w:rsidRPr="006737D8">
              <w:rPr>
                <w:rFonts w:asciiTheme="majorBidi" w:hAnsiTheme="majorBidi" w:cstheme="majorBidi"/>
                <w:sz w:val="28"/>
                <w:szCs w:val="28"/>
              </w:rPr>
              <w:t>Baht</w:t>
            </w:r>
          </w:p>
        </w:tc>
      </w:tr>
      <w:tr w:rsidR="00B94B15" w:rsidRPr="006737D8" w14:paraId="4B6A6FF6" w14:textId="77777777" w:rsidTr="00BF7861">
        <w:tc>
          <w:tcPr>
            <w:tcW w:w="4346" w:type="dxa"/>
          </w:tcPr>
          <w:p w14:paraId="28259701" w14:textId="77777777" w:rsidR="00B94B15" w:rsidRPr="006737D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7C4DC286" w:rsidR="00B94B15" w:rsidRPr="006737D8" w:rsidRDefault="001B08CD" w:rsidP="008108CA">
            <w:pPr>
              <w:tabs>
                <w:tab w:val="left" w:pos="1440"/>
              </w:tabs>
              <w:spacing w:line="240" w:lineRule="auto"/>
              <w:jc w:val="center"/>
              <w:rPr>
                <w:rFonts w:asciiTheme="majorBidi" w:hAnsiTheme="majorBidi" w:cstheme="majorBidi"/>
                <w:sz w:val="28"/>
                <w:szCs w:val="28"/>
              </w:rPr>
            </w:pPr>
            <w:r w:rsidRPr="006737D8">
              <w:rPr>
                <w:rFonts w:asciiTheme="majorBidi" w:eastAsia="Cordia New" w:hAnsiTheme="majorBidi" w:cstheme="majorBidi"/>
                <w:sz w:val="28"/>
                <w:szCs w:val="28"/>
              </w:rPr>
              <w:t xml:space="preserve">30 </w:t>
            </w:r>
            <w:r w:rsidR="00101A99" w:rsidRPr="006737D8">
              <w:rPr>
                <w:rFonts w:asciiTheme="majorBidi" w:eastAsia="Cordia New" w:hAnsiTheme="majorBidi" w:cstheme="majorBidi"/>
                <w:sz w:val="28"/>
                <w:szCs w:val="28"/>
              </w:rPr>
              <w:t>September</w:t>
            </w:r>
            <w:r w:rsidRPr="006737D8">
              <w:rPr>
                <w:rFonts w:asciiTheme="majorBidi" w:eastAsia="Cordia New" w:hAnsiTheme="majorBidi" w:cstheme="majorBidi"/>
                <w:sz w:val="28"/>
                <w:szCs w:val="28"/>
              </w:rPr>
              <w:t xml:space="preserve"> 2021</w:t>
            </w:r>
          </w:p>
        </w:tc>
      </w:tr>
      <w:tr w:rsidR="00B4160E" w:rsidRPr="006737D8" w14:paraId="5CE11978" w14:textId="77777777" w:rsidTr="00BF7861">
        <w:tc>
          <w:tcPr>
            <w:tcW w:w="4346" w:type="dxa"/>
          </w:tcPr>
          <w:p w14:paraId="629549E2"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4DD67BA"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2933F23F" w14:textId="77777777" w:rsidTr="00BF7861">
        <w:tc>
          <w:tcPr>
            <w:tcW w:w="4346" w:type="dxa"/>
          </w:tcPr>
          <w:p w14:paraId="429AF4B3"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180A3C0D"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4E939DDF"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Pr>
          <w:p w14:paraId="101C4FF4"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3F323331" w14:textId="77777777" w:rsidTr="00BF7861">
        <w:tc>
          <w:tcPr>
            <w:tcW w:w="4346" w:type="dxa"/>
          </w:tcPr>
          <w:p w14:paraId="48E133FA"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7C9A2201"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3F2C4742" w:rsidR="00EE7116" w:rsidRPr="006737D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AB4164" w:rsidRPr="006737D8">
              <w:rPr>
                <w:rFonts w:asciiTheme="majorBidi" w:hAnsiTheme="majorBidi" w:cstheme="majorBidi"/>
                <w:sz w:val="28"/>
                <w:szCs w:val="28"/>
              </w:rPr>
              <w:t>7</w:t>
            </w:r>
            <w:r w:rsidRPr="006737D8">
              <w:rPr>
                <w:rFonts w:asciiTheme="majorBidi" w:hAnsiTheme="majorBidi" w:cstheme="majorBidi"/>
                <w:sz w:val="28"/>
                <w:szCs w:val="28"/>
              </w:rPr>
              <w:t>)</w:t>
            </w:r>
          </w:p>
        </w:tc>
        <w:tc>
          <w:tcPr>
            <w:tcW w:w="284" w:type="dxa"/>
          </w:tcPr>
          <w:p w14:paraId="5E5EDDF0"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875184D"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3C593E" w:rsidRPr="006737D8" w14:paraId="310FB3BB" w14:textId="77777777" w:rsidTr="00BF7861">
        <w:tc>
          <w:tcPr>
            <w:tcW w:w="4346" w:type="dxa"/>
          </w:tcPr>
          <w:p w14:paraId="6B8DD642" w14:textId="57A2E227" w:rsidR="003C593E" w:rsidRPr="006737D8" w:rsidRDefault="003C593E" w:rsidP="003C593E">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Claims</w:t>
            </w:r>
            <w:r w:rsidR="00211DA8" w:rsidRPr="006737D8">
              <w:rPr>
                <w:rFonts w:asciiTheme="majorBidi" w:hAnsiTheme="majorBidi" w:cstheme="majorBidi"/>
                <w:sz w:val="28"/>
                <w:szCs w:val="28"/>
              </w:rPr>
              <w:t xml:space="preserve"> liabilities</w:t>
            </w:r>
          </w:p>
        </w:tc>
        <w:tc>
          <w:tcPr>
            <w:tcW w:w="1440" w:type="dxa"/>
          </w:tcPr>
          <w:p w14:paraId="3B61918C" w14:textId="0A4EEEE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29196D2B"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4F7DE522" w14:textId="59E03B4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2BCC3360"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53DBC48A" w14:textId="269FC1F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E816F8" w:rsidRPr="006737D8" w14:paraId="46E0AD5B" w14:textId="77777777" w:rsidTr="009A56B6">
        <w:tc>
          <w:tcPr>
            <w:tcW w:w="4346" w:type="dxa"/>
          </w:tcPr>
          <w:p w14:paraId="3DC5A3FF" w14:textId="1473C393" w:rsidR="00E816F8" w:rsidRPr="006737D8" w:rsidRDefault="00E816F8" w:rsidP="00E816F8">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bottom w:val="nil"/>
              <w:right w:val="nil"/>
            </w:tcBorders>
          </w:tcPr>
          <w:p w14:paraId="62313EEF" w14:textId="7E749205"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229,734</w:t>
            </w:r>
          </w:p>
        </w:tc>
        <w:tc>
          <w:tcPr>
            <w:tcW w:w="236" w:type="dxa"/>
            <w:tcBorders>
              <w:top w:val="nil"/>
              <w:left w:val="nil"/>
              <w:bottom w:val="nil"/>
              <w:right w:val="nil"/>
            </w:tcBorders>
          </w:tcPr>
          <w:p w14:paraId="164833BD" w14:textId="77777777" w:rsidR="00E816F8" w:rsidRPr="006737D8" w:rsidRDefault="00E816F8" w:rsidP="00E816F8">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6AF59620" w14:textId="5912D45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(114,027)</w:t>
            </w:r>
          </w:p>
        </w:tc>
        <w:tc>
          <w:tcPr>
            <w:tcW w:w="284" w:type="dxa"/>
            <w:tcBorders>
              <w:top w:val="nil"/>
              <w:left w:val="nil"/>
              <w:bottom w:val="nil"/>
              <w:right w:val="nil"/>
            </w:tcBorders>
          </w:tcPr>
          <w:p w14:paraId="6A8D39DE" w14:textId="77777777" w:rsidR="00E816F8" w:rsidRPr="006737D8" w:rsidRDefault="00E816F8" w:rsidP="00E816F8">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6F1D762" w14:textId="4269A1B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115,707</w:t>
            </w:r>
          </w:p>
        </w:tc>
      </w:tr>
      <w:tr w:rsidR="00E816F8" w:rsidRPr="006737D8" w14:paraId="0402BC69" w14:textId="77777777" w:rsidTr="00C84584">
        <w:tc>
          <w:tcPr>
            <w:tcW w:w="4346" w:type="dxa"/>
          </w:tcPr>
          <w:p w14:paraId="1830566A" w14:textId="7ECAF0AD" w:rsidR="00E816F8" w:rsidRPr="006737D8" w:rsidRDefault="00E816F8" w:rsidP="00E816F8">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Claims incurred but not reported claims </w:t>
            </w:r>
          </w:p>
        </w:tc>
        <w:tc>
          <w:tcPr>
            <w:tcW w:w="1440" w:type="dxa"/>
            <w:tcBorders>
              <w:top w:val="nil"/>
              <w:left w:val="nil"/>
              <w:bottom w:val="single" w:sz="4" w:space="0" w:color="auto"/>
              <w:right w:val="nil"/>
            </w:tcBorders>
            <w:vAlign w:val="bottom"/>
          </w:tcPr>
          <w:p w14:paraId="116FD8B5" w14:textId="696DD094"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65,963</w:t>
            </w:r>
          </w:p>
        </w:tc>
        <w:tc>
          <w:tcPr>
            <w:tcW w:w="236" w:type="dxa"/>
            <w:tcBorders>
              <w:top w:val="nil"/>
              <w:left w:val="nil"/>
              <w:bottom w:val="nil"/>
              <w:right w:val="nil"/>
            </w:tcBorders>
            <w:vAlign w:val="bottom"/>
          </w:tcPr>
          <w:p w14:paraId="0AD95413" w14:textId="77777777" w:rsidR="00E816F8" w:rsidRPr="006737D8" w:rsidRDefault="00E816F8" w:rsidP="00E816F8">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34E7BB9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(24,509)</w:t>
            </w:r>
          </w:p>
        </w:tc>
        <w:tc>
          <w:tcPr>
            <w:tcW w:w="284" w:type="dxa"/>
            <w:tcBorders>
              <w:top w:val="nil"/>
              <w:left w:val="nil"/>
              <w:bottom w:val="nil"/>
              <w:right w:val="nil"/>
            </w:tcBorders>
            <w:vAlign w:val="bottom"/>
          </w:tcPr>
          <w:p w14:paraId="6374FC4B" w14:textId="77777777" w:rsidR="00E816F8" w:rsidRPr="006737D8" w:rsidRDefault="00E816F8" w:rsidP="00E816F8">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19FFC3AE" w14:textId="3913A8E8"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41,454</w:t>
            </w:r>
          </w:p>
        </w:tc>
      </w:tr>
      <w:tr w:rsidR="00E816F8" w:rsidRPr="006737D8" w14:paraId="382CA6EC" w14:textId="77777777" w:rsidTr="00C84584">
        <w:tc>
          <w:tcPr>
            <w:tcW w:w="4346" w:type="dxa"/>
          </w:tcPr>
          <w:p w14:paraId="28489596" w14:textId="5B85036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claims liabilities</w:t>
            </w:r>
          </w:p>
        </w:tc>
        <w:tc>
          <w:tcPr>
            <w:tcW w:w="1440" w:type="dxa"/>
            <w:tcBorders>
              <w:top w:val="single" w:sz="4" w:space="0" w:color="auto"/>
              <w:left w:val="nil"/>
              <w:bottom w:val="nil"/>
              <w:right w:val="nil"/>
            </w:tcBorders>
          </w:tcPr>
          <w:p w14:paraId="039F6E11" w14:textId="4243901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737D8">
              <w:rPr>
                <w:rFonts w:asciiTheme="majorBidi" w:hAnsiTheme="majorBidi" w:cstheme="majorBidi"/>
                <w:sz w:val="28"/>
                <w:szCs w:val="28"/>
              </w:rPr>
              <w:t>295,697</w:t>
            </w:r>
          </w:p>
        </w:tc>
        <w:tc>
          <w:tcPr>
            <w:tcW w:w="236" w:type="dxa"/>
            <w:tcBorders>
              <w:top w:val="nil"/>
              <w:left w:val="nil"/>
              <w:bottom w:val="nil"/>
              <w:right w:val="nil"/>
            </w:tcBorders>
          </w:tcPr>
          <w:p w14:paraId="164E3C19" w14:textId="77777777" w:rsidR="00E816F8" w:rsidRPr="006737D8" w:rsidRDefault="00E816F8" w:rsidP="00E816F8">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34FBAAF5"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737D8">
              <w:rPr>
                <w:rFonts w:asciiTheme="majorBidi" w:hAnsiTheme="majorBidi" w:cstheme="majorBidi"/>
                <w:sz w:val="28"/>
                <w:szCs w:val="28"/>
              </w:rPr>
              <w:t>(138,536)</w:t>
            </w:r>
          </w:p>
        </w:tc>
        <w:tc>
          <w:tcPr>
            <w:tcW w:w="284" w:type="dxa"/>
            <w:tcBorders>
              <w:top w:val="nil"/>
              <w:left w:val="nil"/>
              <w:bottom w:val="nil"/>
              <w:right w:val="nil"/>
            </w:tcBorders>
          </w:tcPr>
          <w:p w14:paraId="6D198A97" w14:textId="77777777" w:rsidR="00E816F8" w:rsidRPr="006737D8" w:rsidRDefault="00E816F8" w:rsidP="00E816F8">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07E6B14E" w14:textId="35DA425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737D8">
              <w:rPr>
                <w:rFonts w:asciiTheme="majorBidi" w:hAnsiTheme="majorBidi" w:cstheme="majorBidi"/>
                <w:sz w:val="28"/>
                <w:szCs w:val="28"/>
              </w:rPr>
              <w:t>157,161</w:t>
            </w:r>
          </w:p>
        </w:tc>
      </w:tr>
      <w:tr w:rsidR="00E816F8" w:rsidRPr="006737D8" w14:paraId="677D556B" w14:textId="77777777" w:rsidTr="00BF7861">
        <w:tc>
          <w:tcPr>
            <w:tcW w:w="4346" w:type="dxa"/>
          </w:tcPr>
          <w:p w14:paraId="7BE7D30B" w14:textId="2E5D285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11309698"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325,997</w:t>
            </w:r>
          </w:p>
        </w:tc>
        <w:tc>
          <w:tcPr>
            <w:tcW w:w="236" w:type="dxa"/>
            <w:tcBorders>
              <w:top w:val="nil"/>
              <w:left w:val="nil"/>
              <w:bottom w:val="nil"/>
              <w:right w:val="nil"/>
            </w:tcBorders>
          </w:tcPr>
          <w:p w14:paraId="79F02299" w14:textId="77777777" w:rsidR="00E816F8" w:rsidRPr="006737D8" w:rsidRDefault="00E816F8" w:rsidP="00E816F8">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100E108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(145,908)</w:t>
            </w:r>
          </w:p>
        </w:tc>
        <w:tc>
          <w:tcPr>
            <w:tcW w:w="284" w:type="dxa"/>
            <w:tcBorders>
              <w:top w:val="nil"/>
              <w:left w:val="nil"/>
              <w:bottom w:val="nil"/>
              <w:right w:val="nil"/>
            </w:tcBorders>
          </w:tcPr>
          <w:p w14:paraId="2EFCB35C" w14:textId="77777777" w:rsidR="00E816F8" w:rsidRPr="006737D8" w:rsidRDefault="00E816F8" w:rsidP="00E816F8">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F799CB3" w14:textId="069CAD3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180,089</w:t>
            </w:r>
          </w:p>
        </w:tc>
      </w:tr>
      <w:tr w:rsidR="00E816F8" w:rsidRPr="006737D8" w14:paraId="2A55C8A3" w14:textId="77777777" w:rsidTr="00BF7861">
        <w:tc>
          <w:tcPr>
            <w:tcW w:w="4346" w:type="dxa"/>
          </w:tcPr>
          <w:p w14:paraId="5179AE5B" w14:textId="0242B091"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43ADC3DD"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621,694</w:t>
            </w:r>
          </w:p>
        </w:tc>
        <w:tc>
          <w:tcPr>
            <w:tcW w:w="236" w:type="dxa"/>
            <w:tcBorders>
              <w:top w:val="nil"/>
              <w:left w:val="nil"/>
              <w:bottom w:val="nil"/>
              <w:right w:val="nil"/>
            </w:tcBorders>
          </w:tcPr>
          <w:p w14:paraId="02D137B6" w14:textId="77777777" w:rsidR="00E816F8" w:rsidRPr="006737D8" w:rsidRDefault="00E816F8" w:rsidP="00E816F8">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7C3FC78E"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(284,444)</w:t>
            </w:r>
          </w:p>
        </w:tc>
        <w:tc>
          <w:tcPr>
            <w:tcW w:w="284" w:type="dxa"/>
            <w:tcBorders>
              <w:top w:val="nil"/>
              <w:left w:val="nil"/>
              <w:bottom w:val="nil"/>
              <w:right w:val="nil"/>
            </w:tcBorders>
          </w:tcPr>
          <w:p w14:paraId="1C5E9E51" w14:textId="77777777" w:rsidR="00E816F8" w:rsidRPr="006737D8" w:rsidRDefault="00E816F8" w:rsidP="00E816F8">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74EC5A6C" w14:textId="35D77D5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337,250</w:t>
            </w:r>
          </w:p>
        </w:tc>
      </w:tr>
    </w:tbl>
    <w:p w14:paraId="62B8B37A" w14:textId="77777777" w:rsidR="005B1728" w:rsidRPr="006737D8" w:rsidRDefault="005B1728" w:rsidP="00DE2074">
      <w:pPr>
        <w:pStyle w:val="BodyTextIndent"/>
        <w:spacing w:line="380" w:lineRule="exact"/>
        <w:ind w:left="547" w:right="58"/>
        <w:jc w:val="thaiDistribute"/>
        <w:rPr>
          <w:rFonts w:asciiTheme="majorBidi" w:hAnsiTheme="majorBidi" w:cstheme="majorBidi"/>
        </w:rPr>
      </w:pP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AB4164" w:rsidRPr="006737D8" w14:paraId="7587A517" w14:textId="77777777" w:rsidTr="00BF7861">
        <w:tc>
          <w:tcPr>
            <w:tcW w:w="4346" w:type="dxa"/>
          </w:tcPr>
          <w:p w14:paraId="2D8D1039" w14:textId="77777777" w:rsidR="00AB4164" w:rsidRPr="006737D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7B428A3"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Thousand Baht</w:t>
            </w:r>
          </w:p>
        </w:tc>
      </w:tr>
      <w:tr w:rsidR="00AB4164" w:rsidRPr="006737D8" w14:paraId="55378524" w14:textId="77777777" w:rsidTr="00BF7861">
        <w:tc>
          <w:tcPr>
            <w:tcW w:w="4346" w:type="dxa"/>
          </w:tcPr>
          <w:p w14:paraId="6FD5662D" w14:textId="77777777" w:rsidR="00AB4164" w:rsidRPr="006737D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68BDD23E" w14:textId="092CCEEB" w:rsidR="00AB4164" w:rsidRPr="006737D8" w:rsidRDefault="00AB4164" w:rsidP="00E1400F">
            <w:pPr>
              <w:tabs>
                <w:tab w:val="left" w:pos="1440"/>
              </w:tabs>
              <w:spacing w:line="240" w:lineRule="auto"/>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2020</w:t>
            </w:r>
          </w:p>
        </w:tc>
      </w:tr>
      <w:tr w:rsidR="00AB4164" w:rsidRPr="006737D8" w14:paraId="28A846A9" w14:textId="77777777" w:rsidTr="00BF7861">
        <w:tc>
          <w:tcPr>
            <w:tcW w:w="4346" w:type="dxa"/>
          </w:tcPr>
          <w:p w14:paraId="4DFB9024" w14:textId="77777777" w:rsidR="00AB4164" w:rsidRPr="006737D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46D59BA8"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BC14910"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111C93CD"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105EE0AA"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2DD8E49"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r>
      <w:tr w:rsidR="00AB4164" w:rsidRPr="006737D8" w14:paraId="53D77B7E" w14:textId="77777777" w:rsidTr="00BF7861">
        <w:tc>
          <w:tcPr>
            <w:tcW w:w="4346" w:type="dxa"/>
          </w:tcPr>
          <w:p w14:paraId="5AAB8774" w14:textId="77777777" w:rsidR="00AB4164" w:rsidRPr="006737D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Pr>
          <w:p w14:paraId="0178409D"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7D5387D8"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384" w:type="dxa"/>
          </w:tcPr>
          <w:p w14:paraId="088F6E3F"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018520CF"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246" w:type="dxa"/>
          </w:tcPr>
          <w:p w14:paraId="6B486855"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r>
      <w:tr w:rsidR="00AB4164" w:rsidRPr="006737D8" w14:paraId="21E974EA" w14:textId="77777777" w:rsidTr="00BF7861">
        <w:tc>
          <w:tcPr>
            <w:tcW w:w="4346" w:type="dxa"/>
          </w:tcPr>
          <w:p w14:paraId="0CA96479" w14:textId="77777777" w:rsidR="00AB4164" w:rsidRPr="006737D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980254F"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2424401C"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1DBC480B" w14:textId="3CA0076D" w:rsidR="00AB4164" w:rsidRPr="006737D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(Note 7)</w:t>
            </w:r>
          </w:p>
        </w:tc>
        <w:tc>
          <w:tcPr>
            <w:tcW w:w="284" w:type="dxa"/>
          </w:tcPr>
          <w:p w14:paraId="5B24879D"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23738607"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211DA8" w:rsidRPr="006737D8" w14:paraId="62724DA1" w14:textId="77777777" w:rsidTr="00BF7861">
        <w:tc>
          <w:tcPr>
            <w:tcW w:w="4346" w:type="dxa"/>
          </w:tcPr>
          <w:p w14:paraId="1436FB98" w14:textId="32C71A24" w:rsidR="00211DA8" w:rsidRPr="006737D8" w:rsidRDefault="00211DA8" w:rsidP="00211DA8">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Claims liabilities</w:t>
            </w:r>
          </w:p>
        </w:tc>
        <w:tc>
          <w:tcPr>
            <w:tcW w:w="1440" w:type="dxa"/>
          </w:tcPr>
          <w:p w14:paraId="1C5EADBE"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773C1C59"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581889BA"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4068871A"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0513C4D2"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211DA8" w:rsidRPr="006737D8" w14:paraId="0A0E0D19" w14:textId="77777777" w:rsidTr="00BF7861">
        <w:tc>
          <w:tcPr>
            <w:tcW w:w="4346" w:type="dxa"/>
          </w:tcPr>
          <w:p w14:paraId="5619132C" w14:textId="6925320F" w:rsidR="00211DA8" w:rsidRPr="006737D8" w:rsidRDefault="00211DA8" w:rsidP="00211DA8">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bottom w:val="nil"/>
              <w:right w:val="nil"/>
            </w:tcBorders>
          </w:tcPr>
          <w:p w14:paraId="1B01583A"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204,575</w:t>
            </w:r>
          </w:p>
        </w:tc>
        <w:tc>
          <w:tcPr>
            <w:tcW w:w="236" w:type="dxa"/>
            <w:tcBorders>
              <w:top w:val="nil"/>
              <w:left w:val="nil"/>
              <w:bottom w:val="nil"/>
              <w:right w:val="nil"/>
            </w:tcBorders>
          </w:tcPr>
          <w:p w14:paraId="1DA2695C" w14:textId="77777777" w:rsidR="00211DA8" w:rsidRPr="006737D8" w:rsidRDefault="00211DA8" w:rsidP="00211DA8">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7AB0C26A"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(94,946)</w:t>
            </w:r>
          </w:p>
        </w:tc>
        <w:tc>
          <w:tcPr>
            <w:tcW w:w="284" w:type="dxa"/>
            <w:tcBorders>
              <w:top w:val="nil"/>
              <w:left w:val="nil"/>
              <w:bottom w:val="nil"/>
              <w:right w:val="nil"/>
            </w:tcBorders>
          </w:tcPr>
          <w:p w14:paraId="6A1F4E19" w14:textId="77777777" w:rsidR="00211DA8" w:rsidRPr="006737D8" w:rsidRDefault="00211DA8" w:rsidP="00211DA8">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E03FD02"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109,629</w:t>
            </w:r>
          </w:p>
        </w:tc>
      </w:tr>
      <w:tr w:rsidR="00211DA8" w:rsidRPr="006737D8" w14:paraId="5862C8B5" w14:textId="77777777" w:rsidTr="00BF7861">
        <w:tc>
          <w:tcPr>
            <w:tcW w:w="4346" w:type="dxa"/>
          </w:tcPr>
          <w:p w14:paraId="5819239D" w14:textId="007C3325" w:rsidR="00211DA8" w:rsidRPr="006737D8" w:rsidRDefault="00211DA8" w:rsidP="00211DA8">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Claims incurred but not reported claims </w:t>
            </w:r>
          </w:p>
        </w:tc>
        <w:tc>
          <w:tcPr>
            <w:tcW w:w="1440" w:type="dxa"/>
            <w:tcBorders>
              <w:top w:val="nil"/>
              <w:left w:val="nil"/>
              <w:bottom w:val="single" w:sz="4" w:space="0" w:color="auto"/>
              <w:right w:val="nil"/>
            </w:tcBorders>
            <w:vAlign w:val="bottom"/>
          </w:tcPr>
          <w:p w14:paraId="57782C54"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64,007</w:t>
            </w:r>
          </w:p>
        </w:tc>
        <w:tc>
          <w:tcPr>
            <w:tcW w:w="236" w:type="dxa"/>
            <w:tcBorders>
              <w:top w:val="nil"/>
              <w:left w:val="nil"/>
              <w:bottom w:val="nil"/>
              <w:right w:val="nil"/>
            </w:tcBorders>
            <w:vAlign w:val="bottom"/>
          </w:tcPr>
          <w:p w14:paraId="38497ABE" w14:textId="77777777" w:rsidR="00211DA8" w:rsidRPr="006737D8" w:rsidRDefault="00211DA8" w:rsidP="00211DA8">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75F697E6"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(20,255)</w:t>
            </w:r>
          </w:p>
        </w:tc>
        <w:tc>
          <w:tcPr>
            <w:tcW w:w="284" w:type="dxa"/>
            <w:tcBorders>
              <w:top w:val="nil"/>
              <w:left w:val="nil"/>
              <w:bottom w:val="nil"/>
              <w:right w:val="nil"/>
            </w:tcBorders>
            <w:vAlign w:val="bottom"/>
          </w:tcPr>
          <w:p w14:paraId="102E3A55" w14:textId="77777777" w:rsidR="00211DA8" w:rsidRPr="006737D8" w:rsidRDefault="00211DA8" w:rsidP="00211DA8">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58809862"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43,752</w:t>
            </w:r>
          </w:p>
        </w:tc>
      </w:tr>
      <w:tr w:rsidR="00211DA8" w:rsidRPr="006737D8" w14:paraId="5978C06B" w14:textId="77777777" w:rsidTr="00BF7861">
        <w:tc>
          <w:tcPr>
            <w:tcW w:w="4346" w:type="dxa"/>
          </w:tcPr>
          <w:p w14:paraId="60BAB12D" w14:textId="37C2B97B"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claims liabilities</w:t>
            </w:r>
          </w:p>
        </w:tc>
        <w:tc>
          <w:tcPr>
            <w:tcW w:w="1440" w:type="dxa"/>
            <w:tcBorders>
              <w:top w:val="single" w:sz="4" w:space="0" w:color="auto"/>
              <w:left w:val="nil"/>
              <w:bottom w:val="nil"/>
              <w:right w:val="nil"/>
            </w:tcBorders>
          </w:tcPr>
          <w:p w14:paraId="752BFAFD"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737D8">
              <w:rPr>
                <w:rFonts w:asciiTheme="majorBidi" w:hAnsiTheme="majorBidi" w:cstheme="majorBidi"/>
                <w:sz w:val="28"/>
                <w:szCs w:val="28"/>
              </w:rPr>
              <w:t>268,582</w:t>
            </w:r>
          </w:p>
        </w:tc>
        <w:tc>
          <w:tcPr>
            <w:tcW w:w="236" w:type="dxa"/>
            <w:tcBorders>
              <w:top w:val="nil"/>
              <w:left w:val="nil"/>
              <w:bottom w:val="nil"/>
              <w:right w:val="nil"/>
            </w:tcBorders>
          </w:tcPr>
          <w:p w14:paraId="3348AE7A"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065A4DD3"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737D8">
              <w:rPr>
                <w:rFonts w:asciiTheme="majorBidi" w:hAnsiTheme="majorBidi" w:cstheme="majorBidi"/>
                <w:sz w:val="28"/>
                <w:szCs w:val="28"/>
              </w:rPr>
              <w:t>(115,201)</w:t>
            </w:r>
          </w:p>
        </w:tc>
        <w:tc>
          <w:tcPr>
            <w:tcW w:w="284" w:type="dxa"/>
            <w:tcBorders>
              <w:top w:val="nil"/>
              <w:left w:val="nil"/>
              <w:bottom w:val="nil"/>
              <w:right w:val="nil"/>
            </w:tcBorders>
          </w:tcPr>
          <w:p w14:paraId="5168406A"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277BF528"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737D8">
              <w:rPr>
                <w:rFonts w:asciiTheme="majorBidi" w:hAnsiTheme="majorBidi" w:cstheme="majorBidi"/>
                <w:sz w:val="28"/>
                <w:szCs w:val="28"/>
              </w:rPr>
              <w:t>153,381</w:t>
            </w:r>
          </w:p>
        </w:tc>
      </w:tr>
      <w:tr w:rsidR="00211DA8" w:rsidRPr="006737D8" w14:paraId="3F0D43AD" w14:textId="77777777" w:rsidTr="00BF7861">
        <w:tc>
          <w:tcPr>
            <w:tcW w:w="4346" w:type="dxa"/>
          </w:tcPr>
          <w:p w14:paraId="087AAE41" w14:textId="298CD300"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657B9DDF"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326,315</w:t>
            </w:r>
          </w:p>
        </w:tc>
        <w:tc>
          <w:tcPr>
            <w:tcW w:w="236" w:type="dxa"/>
            <w:tcBorders>
              <w:top w:val="nil"/>
              <w:left w:val="nil"/>
              <w:bottom w:val="nil"/>
              <w:right w:val="nil"/>
            </w:tcBorders>
          </w:tcPr>
          <w:p w14:paraId="52645EEF"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6F9AD861"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(170,325)</w:t>
            </w:r>
          </w:p>
        </w:tc>
        <w:tc>
          <w:tcPr>
            <w:tcW w:w="284" w:type="dxa"/>
            <w:tcBorders>
              <w:top w:val="nil"/>
              <w:left w:val="nil"/>
              <w:bottom w:val="nil"/>
              <w:right w:val="nil"/>
            </w:tcBorders>
          </w:tcPr>
          <w:p w14:paraId="226BEE1C"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19A7F2A"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155,990</w:t>
            </w:r>
          </w:p>
        </w:tc>
      </w:tr>
      <w:tr w:rsidR="00211DA8" w:rsidRPr="006737D8" w14:paraId="2BDC9F2B" w14:textId="77777777" w:rsidTr="00BF7861">
        <w:tc>
          <w:tcPr>
            <w:tcW w:w="4346" w:type="dxa"/>
          </w:tcPr>
          <w:p w14:paraId="7AEA2061" w14:textId="5AA31292"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02E935F5"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594,897</w:t>
            </w:r>
          </w:p>
        </w:tc>
        <w:tc>
          <w:tcPr>
            <w:tcW w:w="236" w:type="dxa"/>
            <w:tcBorders>
              <w:top w:val="nil"/>
              <w:left w:val="nil"/>
              <w:bottom w:val="nil"/>
              <w:right w:val="nil"/>
            </w:tcBorders>
          </w:tcPr>
          <w:p w14:paraId="47C7B046"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52C25715"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(285,526)</w:t>
            </w:r>
          </w:p>
        </w:tc>
        <w:tc>
          <w:tcPr>
            <w:tcW w:w="284" w:type="dxa"/>
            <w:tcBorders>
              <w:top w:val="nil"/>
              <w:left w:val="nil"/>
              <w:bottom w:val="nil"/>
              <w:right w:val="nil"/>
            </w:tcBorders>
          </w:tcPr>
          <w:p w14:paraId="04938F75"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2BF33247"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309,371</w:t>
            </w:r>
          </w:p>
        </w:tc>
      </w:tr>
    </w:tbl>
    <w:p w14:paraId="301F92D2" w14:textId="6885A85E" w:rsidR="002861B3" w:rsidRPr="006737D8" w:rsidRDefault="00B90E87"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vanish/>
          <w:sz w:val="28"/>
          <w:szCs w:val="28"/>
        </w:rPr>
      </w:pPr>
      <w:r w:rsidRPr="006737D8">
        <w:rPr>
          <w:rFonts w:asciiTheme="majorBidi" w:eastAsia="Arial Unicode MS" w:hAnsiTheme="majorBidi" w:cstheme="majorBidi"/>
          <w:b/>
          <w:bCs/>
          <w:sz w:val="28"/>
          <w:szCs w:val="28"/>
        </w:rPr>
        <w:t xml:space="preserve">15.1    </w:t>
      </w:r>
    </w:p>
    <w:p w14:paraId="10255B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4AC18402" w:rsidR="00EE5622" w:rsidRPr="006737D8" w:rsidRDefault="00FF076B" w:rsidP="001A7D78">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Short-term insurance</w:t>
      </w:r>
      <w:r w:rsidR="00D7668E" w:rsidRPr="006737D8">
        <w:rPr>
          <w:rFonts w:asciiTheme="majorBidi" w:eastAsia="Arial Unicode MS" w:hAnsiTheme="majorBidi" w:cstheme="majorBidi"/>
          <w:b/>
          <w:bCs/>
          <w:sz w:val="28"/>
          <w:szCs w:val="28"/>
        </w:rPr>
        <w:t xml:space="preserve"> reserve</w:t>
      </w:r>
    </w:p>
    <w:p w14:paraId="04059632"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6737D8" w:rsidRDefault="004D7B93" w:rsidP="00676877">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6CCF8703" w:rsidR="003B708C" w:rsidRPr="006737D8" w:rsidRDefault="00304446"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C</w:t>
      </w:r>
      <w:r w:rsidR="00FF076B" w:rsidRPr="006737D8">
        <w:rPr>
          <w:rFonts w:asciiTheme="majorBidi" w:eastAsia="Arial Unicode MS" w:hAnsiTheme="majorBidi" w:cstheme="majorBidi"/>
          <w:b/>
          <w:bCs/>
          <w:sz w:val="28"/>
          <w:szCs w:val="28"/>
        </w:rPr>
        <w:t xml:space="preserve">laims </w:t>
      </w:r>
      <w:r w:rsidR="005D768F" w:rsidRPr="006737D8">
        <w:rPr>
          <w:rFonts w:asciiTheme="majorBidi" w:eastAsia="Arial Unicode MS" w:hAnsiTheme="majorBidi" w:cstheme="majorBidi"/>
          <w:b/>
          <w:bCs/>
          <w:sz w:val="28"/>
          <w:szCs w:val="28"/>
        </w:rPr>
        <w:t>liabilities</w:t>
      </w:r>
    </w:p>
    <w:tbl>
      <w:tblPr>
        <w:tblW w:w="9114" w:type="dxa"/>
        <w:tblInd w:w="426" w:type="dxa"/>
        <w:tblLayout w:type="fixed"/>
        <w:tblLook w:val="01E0" w:firstRow="1" w:lastRow="1" w:firstColumn="1" w:lastColumn="1" w:noHBand="0" w:noVBand="0"/>
      </w:tblPr>
      <w:tblGrid>
        <w:gridCol w:w="5964"/>
        <w:gridCol w:w="1440"/>
        <w:gridCol w:w="270"/>
        <w:gridCol w:w="1440"/>
      </w:tblGrid>
      <w:tr w:rsidR="00B4160E" w:rsidRPr="006737D8" w14:paraId="1242E5E2" w14:textId="77777777" w:rsidTr="00B90E87">
        <w:tc>
          <w:tcPr>
            <w:tcW w:w="5964" w:type="dxa"/>
          </w:tcPr>
          <w:p w14:paraId="52A4252F" w14:textId="77777777" w:rsidR="00704FDC" w:rsidRPr="006737D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6737D8">
              <w:rPr>
                <w:rFonts w:asciiTheme="majorBidi" w:hAnsiTheme="majorBidi" w:cstheme="majorBidi"/>
                <w:sz w:val="28"/>
                <w:szCs w:val="28"/>
              </w:rPr>
              <w:t>Thousand</w:t>
            </w:r>
            <w:r w:rsidR="00704FDC" w:rsidRPr="006737D8">
              <w:rPr>
                <w:rFonts w:asciiTheme="majorBidi" w:hAnsiTheme="majorBidi" w:cstheme="majorBidi"/>
                <w:sz w:val="28"/>
                <w:szCs w:val="28"/>
              </w:rPr>
              <w:t xml:space="preserve"> Baht</w:t>
            </w:r>
          </w:p>
        </w:tc>
      </w:tr>
      <w:tr w:rsidR="00287667" w:rsidRPr="006737D8" w14:paraId="297980CA" w14:textId="77777777" w:rsidTr="00B90E87">
        <w:tc>
          <w:tcPr>
            <w:tcW w:w="5964" w:type="dxa"/>
          </w:tcPr>
          <w:p w14:paraId="2B79BB89" w14:textId="77777777"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55AC672F" w:rsidR="00287667" w:rsidRPr="006737D8" w:rsidRDefault="001B08CD"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30 </w:t>
            </w:r>
            <w:r w:rsidR="00101A99" w:rsidRPr="006737D8">
              <w:rPr>
                <w:rFonts w:asciiTheme="majorBidi" w:hAnsiTheme="majorBidi" w:cstheme="majorBidi"/>
                <w:sz w:val="28"/>
                <w:szCs w:val="28"/>
              </w:rPr>
              <w:t>September</w:t>
            </w:r>
            <w:r w:rsidRPr="006737D8">
              <w:rPr>
                <w:rFonts w:asciiTheme="majorBidi" w:hAnsiTheme="majorBidi" w:cstheme="majorBidi"/>
                <w:sz w:val="28"/>
                <w:szCs w:val="28"/>
              </w:rPr>
              <w:t xml:space="preserve"> 2021</w:t>
            </w:r>
          </w:p>
        </w:tc>
        <w:tc>
          <w:tcPr>
            <w:tcW w:w="270" w:type="dxa"/>
            <w:tcBorders>
              <w:top w:val="single" w:sz="4" w:space="0" w:color="auto"/>
            </w:tcBorders>
          </w:tcPr>
          <w:p w14:paraId="6FA6B55A" w14:textId="77777777"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32F88D42"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31 December 2020</w:t>
            </w:r>
          </w:p>
        </w:tc>
      </w:tr>
      <w:tr w:rsidR="005C105F" w:rsidRPr="006737D8" w14:paraId="38A92B1F" w14:textId="77777777" w:rsidTr="00E21238">
        <w:tc>
          <w:tcPr>
            <w:tcW w:w="5964" w:type="dxa"/>
          </w:tcPr>
          <w:p w14:paraId="7A7333FB" w14:textId="1E200261" w:rsidR="005C105F" w:rsidRPr="006737D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nil"/>
              <w:left w:val="nil"/>
              <w:bottom w:val="nil"/>
              <w:right w:val="nil"/>
            </w:tcBorders>
            <w:shd w:val="clear" w:color="auto" w:fill="auto"/>
            <w:vAlign w:val="center"/>
          </w:tcPr>
          <w:p w14:paraId="309E2F67" w14:textId="4BC3014E" w:rsidR="005C105F" w:rsidRPr="006737D8" w:rsidRDefault="00651FC2"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268,582</w:t>
            </w:r>
          </w:p>
        </w:tc>
        <w:tc>
          <w:tcPr>
            <w:tcW w:w="270" w:type="dxa"/>
          </w:tcPr>
          <w:p w14:paraId="3F8D48C7" w14:textId="77777777" w:rsidR="005C105F" w:rsidRPr="006737D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Pr>
          <w:p w14:paraId="2A2DC346" w14:textId="7EF57F6F" w:rsidR="005C105F" w:rsidRPr="006737D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224,652</w:t>
            </w:r>
          </w:p>
        </w:tc>
      </w:tr>
      <w:tr w:rsidR="00E816F8" w:rsidRPr="006737D8" w14:paraId="2715886E" w14:textId="77777777" w:rsidTr="00E21238">
        <w:tc>
          <w:tcPr>
            <w:tcW w:w="5964" w:type="dxa"/>
          </w:tcPr>
          <w:p w14:paraId="4CE8242B" w14:textId="643BF29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incurred during the accident year/period</w:t>
            </w:r>
          </w:p>
        </w:tc>
        <w:tc>
          <w:tcPr>
            <w:tcW w:w="1440" w:type="dxa"/>
            <w:tcBorders>
              <w:top w:val="nil"/>
              <w:left w:val="nil"/>
              <w:bottom w:val="nil"/>
              <w:right w:val="nil"/>
            </w:tcBorders>
            <w:shd w:val="clear" w:color="auto" w:fill="auto"/>
            <w:vAlign w:val="center"/>
          </w:tcPr>
          <w:p w14:paraId="00C072A5" w14:textId="779D464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276,857</w:t>
            </w:r>
          </w:p>
        </w:tc>
        <w:tc>
          <w:tcPr>
            <w:tcW w:w="270" w:type="dxa"/>
          </w:tcPr>
          <w:p w14:paraId="71FAE26E"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40CD8289" w14:textId="07CE10BB"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348,519</w:t>
            </w:r>
          </w:p>
        </w:tc>
      </w:tr>
      <w:tr w:rsidR="00E816F8" w:rsidRPr="006737D8" w14:paraId="6690938C" w14:textId="77777777" w:rsidTr="00E21238">
        <w:tc>
          <w:tcPr>
            <w:tcW w:w="5964" w:type="dxa"/>
          </w:tcPr>
          <w:p w14:paraId="001FA275" w14:textId="22CA6EFE"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Adjustment to claims incurred in prior accident year/period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and </w:t>
            </w:r>
          </w:p>
        </w:tc>
        <w:tc>
          <w:tcPr>
            <w:tcW w:w="1440" w:type="dxa"/>
            <w:tcBorders>
              <w:top w:val="nil"/>
              <w:left w:val="nil"/>
              <w:bottom w:val="nil"/>
              <w:right w:val="nil"/>
            </w:tcBorders>
            <w:shd w:val="clear" w:color="auto" w:fill="auto"/>
            <w:vAlign w:val="center"/>
          </w:tcPr>
          <w:p w14:paraId="58A80259" w14:textId="4AE95488"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7B3CCCFA" w14:textId="6B4A17BB"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E816F8" w:rsidRPr="006737D8" w14:paraId="7950DC83" w14:textId="77777777" w:rsidTr="00E21238">
        <w:tc>
          <w:tcPr>
            <w:tcW w:w="5964" w:type="dxa"/>
          </w:tcPr>
          <w:p w14:paraId="53793E18"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 xml:space="preserve">   changes in assumption</w:t>
            </w:r>
          </w:p>
        </w:tc>
        <w:tc>
          <w:tcPr>
            <w:tcW w:w="1440" w:type="dxa"/>
            <w:tcBorders>
              <w:top w:val="nil"/>
              <w:left w:val="nil"/>
              <w:bottom w:val="nil"/>
              <w:right w:val="nil"/>
            </w:tcBorders>
            <w:shd w:val="clear" w:color="auto" w:fill="auto"/>
            <w:vAlign w:val="center"/>
          </w:tcPr>
          <w:p w14:paraId="6D500F8F" w14:textId="679EC46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1,956</w:t>
            </w:r>
          </w:p>
        </w:tc>
        <w:tc>
          <w:tcPr>
            <w:tcW w:w="270" w:type="dxa"/>
          </w:tcPr>
          <w:p w14:paraId="3371CFEB"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304244A9" w14:textId="35B3816E"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5,185</w:t>
            </w:r>
          </w:p>
        </w:tc>
      </w:tr>
      <w:tr w:rsidR="00E816F8" w:rsidRPr="006737D8" w14:paraId="178E62A7" w14:textId="77777777" w:rsidTr="00C84584">
        <w:tc>
          <w:tcPr>
            <w:tcW w:w="5964" w:type="dxa"/>
          </w:tcPr>
          <w:p w14:paraId="2E28749E" w14:textId="5F54F113"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paid during the year/period</w:t>
            </w:r>
          </w:p>
        </w:tc>
        <w:tc>
          <w:tcPr>
            <w:tcW w:w="1440" w:type="dxa"/>
            <w:tcBorders>
              <w:top w:val="nil"/>
              <w:left w:val="nil"/>
              <w:bottom w:val="single" w:sz="4" w:space="0" w:color="auto"/>
              <w:right w:val="nil"/>
            </w:tcBorders>
            <w:shd w:val="clear" w:color="auto" w:fill="auto"/>
            <w:vAlign w:val="center"/>
          </w:tcPr>
          <w:p w14:paraId="610EA1F2" w14:textId="50E1616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(251,698)</w:t>
            </w:r>
          </w:p>
        </w:tc>
        <w:tc>
          <w:tcPr>
            <w:tcW w:w="270" w:type="dxa"/>
          </w:tcPr>
          <w:p w14:paraId="0967A4DF"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682CBE53" w14:textId="3F598BBD"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(309,774)</w:t>
            </w:r>
          </w:p>
        </w:tc>
      </w:tr>
      <w:tr w:rsidR="00E816F8" w:rsidRPr="006737D8" w14:paraId="76F59EDB" w14:textId="77777777" w:rsidTr="00C84584">
        <w:tc>
          <w:tcPr>
            <w:tcW w:w="5964" w:type="dxa"/>
          </w:tcPr>
          <w:p w14:paraId="4C6B54BE" w14:textId="773BDAC8"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vAlign w:val="bottom"/>
          </w:tcPr>
          <w:p w14:paraId="4C9EE014" w14:textId="7161CEC1"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295,697</w:t>
            </w:r>
          </w:p>
        </w:tc>
        <w:tc>
          <w:tcPr>
            <w:tcW w:w="270" w:type="dxa"/>
            <w:vAlign w:val="bottom"/>
          </w:tcPr>
          <w:p w14:paraId="06073E0E"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5EE449F2" w14:textId="2392BEC9"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268,582</w:t>
            </w:r>
          </w:p>
        </w:tc>
      </w:tr>
    </w:tbl>
    <w:p w14:paraId="46A03745" w14:textId="707B6D5B" w:rsidR="003B708C" w:rsidRPr="006737D8" w:rsidRDefault="00FF076B"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Unearned p</w:t>
      </w:r>
      <w:r w:rsidR="00933F1F" w:rsidRPr="006737D8">
        <w:rPr>
          <w:rFonts w:asciiTheme="majorBidi" w:eastAsia="Arial Unicode MS" w:hAnsiTheme="majorBidi" w:cstheme="majorBidi"/>
          <w:b/>
          <w:bCs/>
          <w:sz w:val="28"/>
          <w:szCs w:val="28"/>
        </w:rPr>
        <w:t xml:space="preserve">remium </w:t>
      </w:r>
      <w:r w:rsidRPr="006737D8">
        <w:rPr>
          <w:rFonts w:asciiTheme="majorBidi" w:eastAsia="Arial Unicode MS" w:hAnsiTheme="majorBidi" w:cstheme="majorBidi"/>
          <w:b/>
          <w:bCs/>
          <w:sz w:val="28"/>
          <w:szCs w:val="28"/>
        </w:rPr>
        <w:t>reserve</w:t>
      </w:r>
      <w:r w:rsidR="005D768F" w:rsidRPr="006737D8">
        <w:rPr>
          <w:rFonts w:asciiTheme="majorBidi" w:eastAsia="Arial Unicode MS" w:hAnsiTheme="majorBidi" w:cstheme="majorBidi"/>
          <w:b/>
          <w:bCs/>
          <w:sz w:val="28"/>
          <w:szCs w:val="28"/>
        </w:rPr>
        <w:t>s</w:t>
      </w:r>
    </w:p>
    <w:tbl>
      <w:tblPr>
        <w:tblW w:w="911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4"/>
        <w:gridCol w:w="1440"/>
        <w:gridCol w:w="270"/>
        <w:gridCol w:w="1440"/>
      </w:tblGrid>
      <w:tr w:rsidR="00B4160E" w:rsidRPr="006737D8" w14:paraId="24C3F646" w14:textId="77777777" w:rsidTr="00B90E87">
        <w:tc>
          <w:tcPr>
            <w:tcW w:w="5964" w:type="dxa"/>
            <w:tcBorders>
              <w:top w:val="nil"/>
              <w:left w:val="nil"/>
              <w:bottom w:val="nil"/>
              <w:right w:val="nil"/>
            </w:tcBorders>
          </w:tcPr>
          <w:p w14:paraId="773CCA9F" w14:textId="77777777" w:rsidR="00724F87" w:rsidRPr="006737D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724F87" w:rsidRPr="006737D8">
              <w:rPr>
                <w:rFonts w:asciiTheme="majorBidi" w:hAnsiTheme="majorBidi" w:cstheme="majorBidi"/>
                <w:sz w:val="28"/>
                <w:szCs w:val="28"/>
              </w:rPr>
              <w:t>Baht</w:t>
            </w:r>
          </w:p>
        </w:tc>
      </w:tr>
      <w:tr w:rsidR="00287667" w:rsidRPr="006737D8" w14:paraId="3E0274C3" w14:textId="77777777" w:rsidTr="00B90E87">
        <w:trPr>
          <w:trHeight w:val="181"/>
        </w:trPr>
        <w:tc>
          <w:tcPr>
            <w:tcW w:w="5964" w:type="dxa"/>
            <w:tcBorders>
              <w:top w:val="nil"/>
              <w:left w:val="nil"/>
              <w:bottom w:val="nil"/>
              <w:right w:val="nil"/>
            </w:tcBorders>
          </w:tcPr>
          <w:p w14:paraId="0CCBB0C7" w14:textId="77777777"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0D1BEE56" w:rsidR="00287667" w:rsidRPr="006737D8" w:rsidRDefault="001B08CD"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30 </w:t>
            </w:r>
            <w:r w:rsidR="00101A99" w:rsidRPr="006737D8">
              <w:rPr>
                <w:rFonts w:asciiTheme="majorBidi" w:hAnsiTheme="majorBidi" w:cstheme="majorBidi"/>
                <w:sz w:val="28"/>
                <w:szCs w:val="28"/>
              </w:rPr>
              <w:t>September</w:t>
            </w:r>
            <w:r w:rsidRPr="006737D8">
              <w:rPr>
                <w:rFonts w:asciiTheme="majorBidi" w:hAnsiTheme="majorBidi" w:cstheme="majorBidi"/>
                <w:sz w:val="28"/>
                <w:szCs w:val="28"/>
              </w:rPr>
              <w:t xml:space="preserve"> 2021</w:t>
            </w:r>
          </w:p>
        </w:tc>
        <w:tc>
          <w:tcPr>
            <w:tcW w:w="270" w:type="dxa"/>
            <w:tcBorders>
              <w:top w:val="single" w:sz="4" w:space="0" w:color="auto"/>
              <w:left w:val="nil"/>
              <w:bottom w:val="nil"/>
              <w:right w:val="nil"/>
            </w:tcBorders>
          </w:tcPr>
          <w:p w14:paraId="0593FF9D" w14:textId="77777777"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191DAA01"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31 December 2020</w:t>
            </w:r>
          </w:p>
        </w:tc>
      </w:tr>
      <w:tr w:rsidR="00A06C2F" w:rsidRPr="006737D8" w14:paraId="5580A688" w14:textId="77777777" w:rsidTr="00F75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0ED8941A" w14:textId="4B738F28" w:rsidR="00A06C2F" w:rsidRPr="006737D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single" w:sz="4" w:space="0" w:color="auto"/>
              <w:left w:val="nil"/>
              <w:bottom w:val="nil"/>
              <w:right w:val="nil"/>
            </w:tcBorders>
          </w:tcPr>
          <w:p w14:paraId="25B65AD3" w14:textId="795FAEFD" w:rsidR="00A06C2F" w:rsidRPr="006737D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Angsana New" w:hAnsi="Angsana New"/>
                <w:sz w:val="28"/>
                <w:szCs w:val="28"/>
              </w:rPr>
              <w:t>326,315</w:t>
            </w:r>
          </w:p>
        </w:tc>
        <w:tc>
          <w:tcPr>
            <w:tcW w:w="270" w:type="dxa"/>
          </w:tcPr>
          <w:p w14:paraId="5FC71F07" w14:textId="77777777" w:rsidR="00A06C2F" w:rsidRPr="006737D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tcBorders>
          </w:tcPr>
          <w:p w14:paraId="74FE293B" w14:textId="5C87BFE2" w:rsidR="00A06C2F" w:rsidRPr="006737D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320,681</w:t>
            </w:r>
          </w:p>
        </w:tc>
      </w:tr>
      <w:tr w:rsidR="00E816F8" w:rsidRPr="006737D8" w14:paraId="3C053282" w14:textId="77777777" w:rsidTr="00E212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4381910A" w14:textId="25C375D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written for the year/period</w:t>
            </w:r>
          </w:p>
        </w:tc>
        <w:tc>
          <w:tcPr>
            <w:tcW w:w="1440" w:type="dxa"/>
            <w:tcBorders>
              <w:top w:val="nil"/>
              <w:left w:val="nil"/>
              <w:bottom w:val="nil"/>
              <w:right w:val="nil"/>
            </w:tcBorders>
          </w:tcPr>
          <w:p w14:paraId="5CA5FA1B" w14:textId="1835E43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Angsana New" w:hAnsi="Angsana New"/>
                <w:sz w:val="28"/>
                <w:szCs w:val="28"/>
              </w:rPr>
              <w:t>488,074</w:t>
            </w:r>
          </w:p>
        </w:tc>
        <w:tc>
          <w:tcPr>
            <w:tcW w:w="270" w:type="dxa"/>
          </w:tcPr>
          <w:p w14:paraId="6678D6F7"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4DBB6EB" w14:textId="4A10BF8B"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Angsana New" w:hAnsi="Angsana New"/>
                <w:sz w:val="28"/>
                <w:szCs w:val="28"/>
              </w:rPr>
              <w:t>665,503</w:t>
            </w:r>
          </w:p>
        </w:tc>
      </w:tr>
      <w:tr w:rsidR="00E816F8" w:rsidRPr="006737D8" w14:paraId="7B1BD1E0" w14:textId="77777777" w:rsidTr="00C845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2E6F769A" w14:textId="568C536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earned for the current year/period</w:t>
            </w:r>
          </w:p>
        </w:tc>
        <w:tc>
          <w:tcPr>
            <w:tcW w:w="1440" w:type="dxa"/>
            <w:tcBorders>
              <w:top w:val="nil"/>
              <w:left w:val="nil"/>
              <w:bottom w:val="single" w:sz="4" w:space="0" w:color="auto"/>
              <w:right w:val="nil"/>
            </w:tcBorders>
          </w:tcPr>
          <w:p w14:paraId="0525AF77" w14:textId="6680A6E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Angsana New" w:hAnsi="Angsana New"/>
                <w:sz w:val="28"/>
                <w:szCs w:val="28"/>
              </w:rPr>
              <w:t>(488,392)</w:t>
            </w:r>
          </w:p>
        </w:tc>
        <w:tc>
          <w:tcPr>
            <w:tcW w:w="270" w:type="dxa"/>
          </w:tcPr>
          <w:p w14:paraId="11C92094"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78FA1CF1"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Angsana New" w:hAnsi="Angsana New"/>
                <w:sz w:val="28"/>
                <w:szCs w:val="28"/>
              </w:rPr>
              <w:t>(659,869)</w:t>
            </w:r>
          </w:p>
        </w:tc>
      </w:tr>
      <w:tr w:rsidR="00E816F8" w:rsidRPr="006737D8" w14:paraId="444B9F16" w14:textId="77777777" w:rsidTr="00C845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964" w:type="dxa"/>
          </w:tcPr>
          <w:p w14:paraId="754F8B76" w14:textId="60688D41"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tcPr>
          <w:p w14:paraId="07A62F46" w14:textId="708F1FF0"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Angsana New" w:hAnsi="Angsana New"/>
                <w:b/>
                <w:bCs/>
                <w:sz w:val="28"/>
                <w:szCs w:val="28"/>
              </w:rPr>
              <w:t>325,997</w:t>
            </w:r>
          </w:p>
        </w:tc>
        <w:tc>
          <w:tcPr>
            <w:tcW w:w="270" w:type="dxa"/>
          </w:tcPr>
          <w:p w14:paraId="0D703838"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4A2527D9"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Angsana New" w:hAnsi="Angsana New"/>
                <w:b/>
                <w:bCs/>
                <w:sz w:val="28"/>
                <w:szCs w:val="28"/>
              </w:rPr>
              <w:t>326,315</w:t>
            </w:r>
          </w:p>
        </w:tc>
      </w:tr>
    </w:tbl>
    <w:p w14:paraId="31886D62" w14:textId="1DBF9597" w:rsidR="00AD555F" w:rsidRPr="006737D8" w:rsidRDefault="00AD555F"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0F37D9" w:rsidRPr="006737D8">
        <w:rPr>
          <w:rFonts w:asciiTheme="majorBidi" w:eastAsia="Arial Unicode MS" w:hAnsiTheme="majorBidi" w:cstheme="majorBidi"/>
          <w:b/>
          <w:bCs/>
          <w:sz w:val="28"/>
          <w:szCs w:val="28"/>
        </w:rPr>
        <w:t>ue to reinsurers</w:t>
      </w:r>
    </w:p>
    <w:tbl>
      <w:tblPr>
        <w:tblW w:w="911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4"/>
        <w:gridCol w:w="1440"/>
        <w:gridCol w:w="270"/>
        <w:gridCol w:w="1440"/>
      </w:tblGrid>
      <w:tr w:rsidR="00B4160E" w:rsidRPr="006737D8" w14:paraId="528A04A6" w14:textId="77777777" w:rsidTr="00B90E87">
        <w:tc>
          <w:tcPr>
            <w:tcW w:w="5964" w:type="dxa"/>
            <w:tcBorders>
              <w:top w:val="nil"/>
              <w:left w:val="nil"/>
              <w:bottom w:val="nil"/>
              <w:right w:val="nil"/>
            </w:tcBorders>
          </w:tcPr>
          <w:p w14:paraId="59D911F5" w14:textId="77777777" w:rsidR="00AD555F" w:rsidRPr="006737D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AD555F" w:rsidRPr="006737D8">
              <w:rPr>
                <w:rFonts w:asciiTheme="majorBidi" w:hAnsiTheme="majorBidi" w:cstheme="majorBidi"/>
                <w:sz w:val="28"/>
                <w:szCs w:val="28"/>
              </w:rPr>
              <w:t>Baht</w:t>
            </w:r>
          </w:p>
        </w:tc>
      </w:tr>
      <w:tr w:rsidR="00F242A5" w:rsidRPr="006737D8" w14:paraId="11091BF7" w14:textId="77777777" w:rsidTr="00B90E87">
        <w:tc>
          <w:tcPr>
            <w:tcW w:w="5964" w:type="dxa"/>
            <w:tcBorders>
              <w:top w:val="nil"/>
              <w:left w:val="nil"/>
              <w:bottom w:val="nil"/>
              <w:right w:val="nil"/>
            </w:tcBorders>
          </w:tcPr>
          <w:p w14:paraId="13E14347" w14:textId="77777777" w:rsidR="00F242A5" w:rsidRPr="006737D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2B5BCEB3" w:rsidR="00F242A5" w:rsidRPr="006737D8" w:rsidRDefault="001B08CD"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30 </w:t>
            </w:r>
            <w:r w:rsidR="00101A99" w:rsidRPr="006737D8">
              <w:rPr>
                <w:rFonts w:asciiTheme="majorBidi" w:hAnsiTheme="majorBidi" w:cstheme="majorBidi"/>
                <w:sz w:val="28"/>
                <w:szCs w:val="28"/>
              </w:rPr>
              <w:t>September</w:t>
            </w:r>
            <w:r w:rsidRPr="006737D8">
              <w:rPr>
                <w:rFonts w:asciiTheme="majorBidi" w:hAnsiTheme="majorBidi" w:cstheme="majorBidi"/>
                <w:sz w:val="28"/>
                <w:szCs w:val="28"/>
              </w:rPr>
              <w:t xml:space="preserve"> 2021</w:t>
            </w:r>
          </w:p>
        </w:tc>
        <w:tc>
          <w:tcPr>
            <w:tcW w:w="270" w:type="dxa"/>
            <w:tcBorders>
              <w:top w:val="single" w:sz="4" w:space="0" w:color="auto"/>
              <w:left w:val="nil"/>
              <w:bottom w:val="nil"/>
              <w:right w:val="nil"/>
            </w:tcBorders>
          </w:tcPr>
          <w:p w14:paraId="50DEBE17" w14:textId="77777777" w:rsidR="00F242A5" w:rsidRPr="006737D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59E407A4" w:rsidR="00F242A5" w:rsidRPr="006737D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31 December 2020</w:t>
            </w:r>
          </w:p>
        </w:tc>
      </w:tr>
      <w:tr w:rsidR="00E816F8" w:rsidRPr="006737D8" w14:paraId="3246BB12" w14:textId="77777777" w:rsidTr="00B90E87">
        <w:tc>
          <w:tcPr>
            <w:tcW w:w="5964" w:type="dxa"/>
            <w:tcBorders>
              <w:top w:val="nil"/>
              <w:left w:val="nil"/>
              <w:bottom w:val="nil"/>
              <w:right w:val="nil"/>
            </w:tcBorders>
            <w:vAlign w:val="bottom"/>
          </w:tcPr>
          <w:p w14:paraId="4A5462BE" w14:textId="77777777" w:rsidR="00E816F8" w:rsidRPr="006737D8" w:rsidRDefault="00E816F8" w:rsidP="00E816F8">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4D6D2B0D"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145,870</w:t>
            </w:r>
          </w:p>
        </w:tc>
        <w:tc>
          <w:tcPr>
            <w:tcW w:w="270" w:type="dxa"/>
            <w:tcBorders>
              <w:top w:val="nil"/>
              <w:left w:val="nil"/>
              <w:bottom w:val="nil"/>
              <w:right w:val="nil"/>
            </w:tcBorders>
          </w:tcPr>
          <w:p w14:paraId="650588C7"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7F21AA2F"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165,183</w:t>
            </w:r>
          </w:p>
        </w:tc>
      </w:tr>
      <w:tr w:rsidR="00E816F8" w:rsidRPr="006737D8" w14:paraId="70E23C5D" w14:textId="77777777" w:rsidTr="00B90E87">
        <w:tc>
          <w:tcPr>
            <w:tcW w:w="5964" w:type="dxa"/>
            <w:tcBorders>
              <w:top w:val="nil"/>
              <w:left w:val="nil"/>
              <w:bottom w:val="nil"/>
              <w:right w:val="nil"/>
            </w:tcBorders>
            <w:vAlign w:val="bottom"/>
          </w:tcPr>
          <w:p w14:paraId="5E836E7D" w14:textId="77777777" w:rsidR="00E816F8" w:rsidRPr="006737D8" w:rsidRDefault="00E816F8" w:rsidP="00E816F8">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70196EDB"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75,826</w:t>
            </w:r>
          </w:p>
        </w:tc>
        <w:tc>
          <w:tcPr>
            <w:tcW w:w="270" w:type="dxa"/>
            <w:tcBorders>
              <w:top w:val="nil"/>
              <w:left w:val="nil"/>
              <w:bottom w:val="nil"/>
              <w:right w:val="nil"/>
            </w:tcBorders>
          </w:tcPr>
          <w:p w14:paraId="7836E3D6"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6E565E80"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50,025</w:t>
            </w:r>
          </w:p>
        </w:tc>
      </w:tr>
      <w:tr w:rsidR="00E816F8" w:rsidRPr="006737D8" w14:paraId="0A38F3FB" w14:textId="77777777" w:rsidTr="00B90E87">
        <w:tc>
          <w:tcPr>
            <w:tcW w:w="5964" w:type="dxa"/>
            <w:tcBorders>
              <w:top w:val="nil"/>
              <w:left w:val="nil"/>
              <w:bottom w:val="nil"/>
              <w:right w:val="nil"/>
            </w:tcBorders>
            <w:vAlign w:val="bottom"/>
          </w:tcPr>
          <w:p w14:paraId="3232BFBC" w14:textId="77777777" w:rsidR="00E816F8" w:rsidRPr="006737D8" w:rsidRDefault="00E816F8" w:rsidP="00E816F8">
            <w:pPr>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1ABEBF4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6737D8">
              <w:rPr>
                <w:rFonts w:asciiTheme="majorBidi" w:hAnsiTheme="majorBidi" w:cstheme="majorBidi"/>
                <w:b/>
                <w:bCs/>
                <w:sz w:val="28"/>
                <w:szCs w:val="28"/>
              </w:rPr>
              <w:t>221,696</w:t>
            </w:r>
          </w:p>
        </w:tc>
        <w:tc>
          <w:tcPr>
            <w:tcW w:w="270" w:type="dxa"/>
            <w:tcBorders>
              <w:top w:val="nil"/>
              <w:left w:val="nil"/>
              <w:bottom w:val="nil"/>
              <w:right w:val="nil"/>
            </w:tcBorders>
          </w:tcPr>
          <w:p w14:paraId="70FA7DEB"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4304F92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6737D8">
              <w:rPr>
                <w:rFonts w:asciiTheme="majorBidi" w:hAnsiTheme="majorBidi" w:cstheme="majorBidi"/>
                <w:b/>
                <w:bCs/>
                <w:sz w:val="28"/>
                <w:szCs w:val="28"/>
              </w:rPr>
              <w:t>215,208</w:t>
            </w:r>
          </w:p>
        </w:tc>
      </w:tr>
    </w:tbl>
    <w:p w14:paraId="1C06163E" w14:textId="77777777" w:rsidR="00F242A5" w:rsidRPr="006737D8"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308FFF13" w14:textId="77777777" w:rsidR="00F242A5" w:rsidRPr="006737D8"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440788E7" w14:textId="77777777" w:rsidR="00F242A5" w:rsidRPr="006737D8"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701BD80A" w14:textId="77777777" w:rsidR="00F242A5" w:rsidRPr="006737D8"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773BDFEE" w14:textId="77777777" w:rsidR="00F242A5" w:rsidRPr="006737D8"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1F39385F" w14:textId="48AAA845" w:rsidR="00F242A5" w:rsidRPr="006737D8"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56064139" w14:textId="4900FF99" w:rsidR="00B90E87" w:rsidRPr="006737D8" w:rsidRDefault="00B90E87"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3D75D543" w14:textId="3AC0C7B2" w:rsidR="00C349F8" w:rsidRPr="006737D8" w:rsidRDefault="00C349F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295183" w:rsidRPr="006737D8">
        <w:rPr>
          <w:rFonts w:asciiTheme="majorBidi" w:eastAsia="Arial Unicode MS" w:hAnsiTheme="majorBidi" w:cstheme="majorBidi"/>
          <w:b/>
          <w:bCs/>
          <w:sz w:val="28"/>
          <w:szCs w:val="28"/>
        </w:rPr>
        <w:t>eferred tax</w:t>
      </w:r>
    </w:p>
    <w:p w14:paraId="2E27F599" w14:textId="7BC2556D" w:rsidR="008A7410" w:rsidRPr="005C713A" w:rsidRDefault="001B2E0A" w:rsidP="00CF5B56">
      <w:pPr>
        <w:pStyle w:val="BodyTextIndent"/>
        <w:spacing w:before="120" w:line="380" w:lineRule="exact"/>
        <w:ind w:left="547" w:right="29"/>
        <w:jc w:val="thaiDistribute"/>
        <w:rPr>
          <w:rFonts w:asciiTheme="majorBidi" w:eastAsia="Arial Unicode MS" w:hAnsiTheme="majorBidi" w:cstheme="majorBidi"/>
          <w:spacing w:val="-2"/>
          <w:sz w:val="28"/>
          <w:szCs w:val="28"/>
        </w:rPr>
      </w:pPr>
      <w:r w:rsidRPr="005C713A">
        <w:rPr>
          <w:rFonts w:asciiTheme="majorBidi" w:eastAsia="Arial Unicode MS" w:hAnsiTheme="majorBidi" w:cstheme="majorBidi"/>
          <w:spacing w:val="-2"/>
          <w:sz w:val="28"/>
          <w:szCs w:val="28"/>
        </w:rPr>
        <w:t>Income ta</w:t>
      </w:r>
      <w:r w:rsidR="008A7410" w:rsidRPr="005C713A">
        <w:rPr>
          <w:rFonts w:asciiTheme="majorBidi" w:eastAsia="Arial Unicode MS" w:hAnsiTheme="majorBidi" w:cstheme="majorBidi"/>
          <w:spacing w:val="-2"/>
          <w:sz w:val="28"/>
          <w:szCs w:val="28"/>
        </w:rPr>
        <w:t xml:space="preserve">x </w:t>
      </w:r>
      <w:r w:rsidR="005C713A" w:rsidRPr="005C713A">
        <w:rPr>
          <w:rFonts w:asciiTheme="majorBidi" w:eastAsia="Arial Unicode MS" w:hAnsiTheme="majorBidi" w:cstheme="majorBidi"/>
          <w:spacing w:val="-2"/>
          <w:sz w:val="28"/>
          <w:szCs w:val="28"/>
        </w:rPr>
        <w:t>expenses</w:t>
      </w:r>
      <w:r w:rsidR="00656E5E" w:rsidRPr="005C713A">
        <w:rPr>
          <w:rFonts w:asciiTheme="majorBidi" w:eastAsia="Arial Unicode MS" w:hAnsiTheme="majorBidi" w:cstheme="majorBidi"/>
          <w:spacing w:val="-2"/>
          <w:sz w:val="28"/>
          <w:szCs w:val="28"/>
        </w:rPr>
        <w:t xml:space="preserve"> </w:t>
      </w:r>
      <w:r w:rsidR="00DE158C">
        <w:rPr>
          <w:rFonts w:asciiTheme="majorBidi" w:eastAsia="Arial Unicode MS" w:hAnsiTheme="majorBidi" w:cstheme="majorBidi"/>
          <w:spacing w:val="-2"/>
          <w:sz w:val="28"/>
          <w:szCs w:val="28"/>
        </w:rPr>
        <w:t>for</w:t>
      </w:r>
      <w:r w:rsidR="008A7410" w:rsidRPr="005C713A">
        <w:rPr>
          <w:rFonts w:asciiTheme="majorBidi" w:eastAsia="Arial Unicode MS" w:hAnsiTheme="majorBidi" w:cstheme="majorBidi"/>
          <w:spacing w:val="-2"/>
          <w:sz w:val="28"/>
          <w:szCs w:val="28"/>
        </w:rPr>
        <w:t xml:space="preserve"> </w:t>
      </w:r>
      <w:r w:rsidR="008E1981" w:rsidRPr="005C713A">
        <w:rPr>
          <w:rFonts w:asciiTheme="majorBidi" w:eastAsia="Arial Unicode MS" w:hAnsiTheme="majorBidi" w:cstheme="majorBidi"/>
          <w:spacing w:val="-2"/>
          <w:sz w:val="28"/>
          <w:szCs w:val="28"/>
        </w:rPr>
        <w:t xml:space="preserve">the </w:t>
      </w:r>
      <w:r w:rsidR="001B08CD" w:rsidRPr="005C713A">
        <w:rPr>
          <w:rFonts w:asciiTheme="majorBidi" w:eastAsia="Arial Unicode MS" w:hAnsiTheme="majorBidi" w:cstheme="majorBidi"/>
          <w:spacing w:val="-2"/>
          <w:sz w:val="28"/>
          <w:szCs w:val="28"/>
        </w:rPr>
        <w:t xml:space="preserve">three-month and </w:t>
      </w:r>
      <w:r w:rsidR="00101A99" w:rsidRPr="005C713A">
        <w:rPr>
          <w:rFonts w:asciiTheme="majorBidi" w:eastAsia="Arial Unicode MS" w:hAnsiTheme="majorBidi" w:cstheme="majorBidi"/>
          <w:spacing w:val="-2"/>
          <w:sz w:val="28"/>
          <w:szCs w:val="28"/>
        </w:rPr>
        <w:t>nine</w:t>
      </w:r>
      <w:r w:rsidR="001B08CD" w:rsidRPr="005C713A">
        <w:rPr>
          <w:rFonts w:asciiTheme="majorBidi" w:eastAsia="Arial Unicode MS" w:hAnsiTheme="majorBidi" w:cstheme="majorBidi"/>
          <w:spacing w:val="-2"/>
          <w:sz w:val="28"/>
          <w:szCs w:val="28"/>
        </w:rPr>
        <w:t xml:space="preserve">-month </w:t>
      </w:r>
      <w:r w:rsidR="008E1981" w:rsidRPr="005C713A">
        <w:rPr>
          <w:rFonts w:asciiTheme="majorBidi" w:eastAsia="Arial Unicode MS" w:hAnsiTheme="majorBidi" w:cstheme="majorBidi"/>
          <w:spacing w:val="-2"/>
          <w:sz w:val="28"/>
          <w:szCs w:val="28"/>
        </w:rPr>
        <w:t xml:space="preserve">periods ended </w:t>
      </w:r>
      <w:r w:rsidR="001B08CD" w:rsidRPr="005C713A">
        <w:rPr>
          <w:rFonts w:asciiTheme="majorBidi" w:eastAsia="Arial Unicode MS" w:hAnsiTheme="majorBidi" w:cstheme="majorBidi"/>
          <w:spacing w:val="-2"/>
          <w:sz w:val="28"/>
          <w:szCs w:val="28"/>
        </w:rPr>
        <w:t xml:space="preserve">30 </w:t>
      </w:r>
      <w:r w:rsidR="00101A99" w:rsidRPr="005C713A">
        <w:rPr>
          <w:rFonts w:asciiTheme="majorBidi" w:eastAsia="Arial Unicode MS" w:hAnsiTheme="majorBidi" w:cstheme="majorBidi"/>
          <w:spacing w:val="-2"/>
          <w:sz w:val="28"/>
          <w:szCs w:val="28"/>
        </w:rPr>
        <w:t>September</w:t>
      </w:r>
      <w:r w:rsidR="001B08CD" w:rsidRPr="005C713A">
        <w:rPr>
          <w:rFonts w:asciiTheme="majorBidi" w:eastAsia="Arial Unicode MS" w:hAnsiTheme="majorBidi" w:cstheme="majorBidi"/>
          <w:spacing w:val="-2"/>
          <w:sz w:val="28"/>
          <w:szCs w:val="28"/>
        </w:rPr>
        <w:t xml:space="preserve"> </w:t>
      </w:r>
      <w:r w:rsidR="008A7410" w:rsidRPr="005C713A">
        <w:rPr>
          <w:rFonts w:asciiTheme="majorBidi" w:eastAsia="Arial Unicode MS" w:hAnsiTheme="majorBidi" w:cstheme="majorBidi"/>
          <w:spacing w:val="-2"/>
          <w:sz w:val="28"/>
          <w:szCs w:val="28"/>
        </w:rPr>
        <w:t>20</w:t>
      </w:r>
      <w:r w:rsidR="00656E5E" w:rsidRPr="005C713A">
        <w:rPr>
          <w:rFonts w:asciiTheme="majorBidi" w:eastAsia="Arial Unicode MS" w:hAnsiTheme="majorBidi" w:cstheme="majorBidi"/>
          <w:spacing w:val="-2"/>
          <w:sz w:val="28"/>
          <w:szCs w:val="28"/>
        </w:rPr>
        <w:t>2</w:t>
      </w:r>
      <w:r w:rsidR="008E1981" w:rsidRPr="005C713A">
        <w:rPr>
          <w:rFonts w:asciiTheme="majorBidi" w:eastAsia="Arial Unicode MS" w:hAnsiTheme="majorBidi" w:cstheme="majorBidi"/>
          <w:spacing w:val="-2"/>
          <w:sz w:val="28"/>
          <w:szCs w:val="28"/>
        </w:rPr>
        <w:t>1</w:t>
      </w:r>
      <w:r w:rsidR="008A7410" w:rsidRPr="005C713A">
        <w:rPr>
          <w:rFonts w:asciiTheme="majorBidi" w:eastAsia="Arial Unicode MS" w:hAnsiTheme="majorBidi" w:cstheme="majorBidi"/>
          <w:spacing w:val="-2"/>
          <w:sz w:val="28"/>
          <w:szCs w:val="28"/>
        </w:rPr>
        <w:t xml:space="preserve"> and 20</w:t>
      </w:r>
      <w:r w:rsidR="008E1981" w:rsidRPr="005C713A">
        <w:rPr>
          <w:rFonts w:asciiTheme="majorBidi" w:eastAsia="Arial Unicode MS" w:hAnsiTheme="majorBidi" w:cstheme="majorBidi"/>
          <w:spacing w:val="-2"/>
          <w:sz w:val="28"/>
          <w:szCs w:val="28"/>
        </w:rPr>
        <w:t>20</w:t>
      </w:r>
      <w:r w:rsidR="008A7410" w:rsidRPr="005C713A">
        <w:rPr>
          <w:rFonts w:asciiTheme="majorBidi" w:eastAsia="Arial Unicode MS" w:hAnsiTheme="majorBidi" w:cstheme="majorBidi"/>
          <w:spacing w:val="-2"/>
          <w:sz w:val="28"/>
          <w:szCs w:val="28"/>
        </w:rPr>
        <w:t xml:space="preserve"> are as follows:</w:t>
      </w:r>
    </w:p>
    <w:tbl>
      <w:tblPr>
        <w:tblW w:w="9005" w:type="dxa"/>
        <w:tblInd w:w="450" w:type="dxa"/>
        <w:tblLayout w:type="fixed"/>
        <w:tblLook w:val="01E0" w:firstRow="1" w:lastRow="1" w:firstColumn="1" w:lastColumn="1" w:noHBand="0" w:noVBand="0"/>
      </w:tblPr>
      <w:tblGrid>
        <w:gridCol w:w="3510"/>
        <w:gridCol w:w="1170"/>
        <w:gridCol w:w="270"/>
        <w:gridCol w:w="1170"/>
        <w:gridCol w:w="270"/>
        <w:gridCol w:w="1170"/>
        <w:gridCol w:w="270"/>
        <w:gridCol w:w="1175"/>
      </w:tblGrid>
      <w:tr w:rsidR="001B08CD" w:rsidRPr="006737D8" w14:paraId="08E99F0B" w14:textId="77777777" w:rsidTr="001B08CD">
        <w:trPr>
          <w:trHeight w:val="397"/>
        </w:trPr>
        <w:tc>
          <w:tcPr>
            <w:tcW w:w="3510" w:type="dxa"/>
            <w:vAlign w:val="bottom"/>
          </w:tcPr>
          <w:p w14:paraId="6B1516B8" w14:textId="77777777" w:rsidR="001B08CD" w:rsidRPr="006737D8" w:rsidRDefault="001B08CD"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5495" w:type="dxa"/>
            <w:gridSpan w:val="7"/>
            <w:tcBorders>
              <w:bottom w:val="single" w:sz="4" w:space="0" w:color="auto"/>
            </w:tcBorders>
            <w:vAlign w:val="bottom"/>
          </w:tcPr>
          <w:p w14:paraId="23157300" w14:textId="77777777" w:rsidR="001B08CD" w:rsidRPr="006737D8" w:rsidRDefault="001B08CD"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B08CD" w:rsidRPr="006737D8" w14:paraId="4F4F7A4B" w14:textId="77777777" w:rsidTr="001B08CD">
        <w:trPr>
          <w:trHeight w:val="397"/>
        </w:trPr>
        <w:tc>
          <w:tcPr>
            <w:tcW w:w="3510" w:type="dxa"/>
            <w:vAlign w:val="bottom"/>
          </w:tcPr>
          <w:p w14:paraId="05872CE3" w14:textId="77777777" w:rsidR="001B08CD" w:rsidRPr="006737D8" w:rsidRDefault="001B08CD"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tcPr>
          <w:p w14:paraId="2DD1A34F" w14:textId="5906F7ED" w:rsidR="001B08CD" w:rsidRPr="006737D8" w:rsidRDefault="001B08CD" w:rsidP="006952E8">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6737D8">
              <w:rPr>
                <w:rFonts w:asciiTheme="majorBidi" w:hAnsiTheme="majorBidi" w:cstheme="majorBidi"/>
                <w:sz w:val="28"/>
                <w:szCs w:val="28"/>
              </w:rPr>
              <w:t xml:space="preserve">For the three-month periods ended 30 </w:t>
            </w:r>
            <w:r w:rsidR="00101A99" w:rsidRPr="006737D8">
              <w:rPr>
                <w:rFonts w:asciiTheme="majorBidi" w:hAnsiTheme="majorBidi" w:cstheme="majorBidi"/>
                <w:sz w:val="28"/>
                <w:szCs w:val="28"/>
              </w:rPr>
              <w:t>September</w:t>
            </w:r>
          </w:p>
        </w:tc>
        <w:tc>
          <w:tcPr>
            <w:tcW w:w="270" w:type="dxa"/>
            <w:tcBorders>
              <w:top w:val="single" w:sz="4" w:space="0" w:color="auto"/>
            </w:tcBorders>
          </w:tcPr>
          <w:p w14:paraId="5E72D2EE" w14:textId="77777777" w:rsidR="001B08CD" w:rsidRPr="006737D8" w:rsidRDefault="001B08CD"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615" w:type="dxa"/>
            <w:gridSpan w:val="3"/>
            <w:tcBorders>
              <w:bottom w:val="single" w:sz="4" w:space="0" w:color="auto"/>
            </w:tcBorders>
          </w:tcPr>
          <w:p w14:paraId="7612EE5E" w14:textId="367F4A99" w:rsidR="001B08CD" w:rsidRPr="006737D8" w:rsidRDefault="001B08CD" w:rsidP="006952E8">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101A99" w:rsidRPr="006737D8">
              <w:rPr>
                <w:rFonts w:asciiTheme="majorBidi" w:hAnsiTheme="majorBidi" w:cstheme="majorBidi"/>
                <w:sz w:val="28"/>
                <w:szCs w:val="28"/>
              </w:rPr>
              <w:t>nine</w:t>
            </w:r>
            <w:r w:rsidRPr="006737D8">
              <w:rPr>
                <w:rFonts w:asciiTheme="majorBidi" w:hAnsiTheme="majorBidi" w:cstheme="majorBidi"/>
                <w:sz w:val="28"/>
                <w:szCs w:val="28"/>
              </w:rPr>
              <w:t>-month periods</w:t>
            </w:r>
            <w:r w:rsidRPr="006737D8">
              <w:rPr>
                <w:rFonts w:asciiTheme="majorBidi" w:hAnsiTheme="majorBidi" w:cstheme="majorBidi"/>
                <w:sz w:val="28"/>
                <w:szCs w:val="28"/>
              </w:rPr>
              <w:br/>
              <w:t xml:space="preserve">ended 30 </w:t>
            </w:r>
            <w:r w:rsidR="00101A99" w:rsidRPr="006737D8">
              <w:rPr>
                <w:rFonts w:asciiTheme="majorBidi" w:hAnsiTheme="majorBidi" w:cstheme="majorBidi"/>
                <w:sz w:val="28"/>
                <w:szCs w:val="28"/>
              </w:rPr>
              <w:t>September</w:t>
            </w:r>
          </w:p>
        </w:tc>
      </w:tr>
      <w:tr w:rsidR="001B08CD" w:rsidRPr="006737D8" w14:paraId="2FDDDC8D" w14:textId="77777777" w:rsidTr="001B08CD">
        <w:trPr>
          <w:trHeight w:val="397"/>
        </w:trPr>
        <w:tc>
          <w:tcPr>
            <w:tcW w:w="3510" w:type="dxa"/>
            <w:vAlign w:val="bottom"/>
          </w:tcPr>
          <w:p w14:paraId="371369AF" w14:textId="77777777" w:rsidR="001B08CD" w:rsidRPr="006737D8" w:rsidRDefault="001B08CD" w:rsidP="001B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7ECA41A0" w14:textId="552D8F2D" w:rsidR="001B08CD" w:rsidRPr="006737D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270" w:type="dxa"/>
            <w:tcBorders>
              <w:top w:val="single" w:sz="4" w:space="0" w:color="auto"/>
            </w:tcBorders>
          </w:tcPr>
          <w:p w14:paraId="30449C46" w14:textId="77777777" w:rsidR="001B08CD" w:rsidRPr="006737D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532BFABA" w14:textId="7169C8F6" w:rsidR="001B08CD" w:rsidRPr="006737D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6737D8">
              <w:rPr>
                <w:rFonts w:asciiTheme="majorBidi" w:hAnsiTheme="majorBidi" w:cstheme="majorBidi"/>
                <w:sz w:val="28"/>
                <w:szCs w:val="28"/>
              </w:rPr>
              <w:t>2020</w:t>
            </w:r>
          </w:p>
        </w:tc>
        <w:tc>
          <w:tcPr>
            <w:tcW w:w="270" w:type="dxa"/>
          </w:tcPr>
          <w:p w14:paraId="593E8E7B" w14:textId="77777777" w:rsidR="001B08CD" w:rsidRPr="006737D8" w:rsidRDefault="001B08CD" w:rsidP="001B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4FECE783" w14:textId="5DE6FF56" w:rsidR="001B08CD" w:rsidRPr="006737D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270" w:type="dxa"/>
            <w:tcBorders>
              <w:top w:val="single" w:sz="4" w:space="0" w:color="auto"/>
            </w:tcBorders>
          </w:tcPr>
          <w:p w14:paraId="4E7A7CD5" w14:textId="77777777" w:rsidR="001B08CD" w:rsidRPr="006737D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5" w:type="dxa"/>
            <w:tcBorders>
              <w:top w:val="single" w:sz="4" w:space="0" w:color="auto"/>
              <w:bottom w:val="single" w:sz="4" w:space="0" w:color="auto"/>
            </w:tcBorders>
            <w:shd w:val="clear" w:color="auto" w:fill="auto"/>
          </w:tcPr>
          <w:p w14:paraId="4C13D4F7" w14:textId="2FE34904" w:rsidR="001B08CD" w:rsidRPr="006737D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6737D8">
              <w:rPr>
                <w:rFonts w:asciiTheme="majorBidi" w:hAnsiTheme="majorBidi" w:cstheme="majorBidi"/>
                <w:sz w:val="28"/>
                <w:szCs w:val="28"/>
              </w:rPr>
              <w:t>2020</w:t>
            </w:r>
          </w:p>
        </w:tc>
      </w:tr>
      <w:tr w:rsidR="00E816F8" w:rsidRPr="006737D8" w14:paraId="3FD0054B" w14:textId="77777777" w:rsidTr="001B08CD">
        <w:trPr>
          <w:trHeight w:val="397"/>
        </w:trPr>
        <w:tc>
          <w:tcPr>
            <w:tcW w:w="3510" w:type="dxa"/>
            <w:vAlign w:val="bottom"/>
          </w:tcPr>
          <w:p w14:paraId="6D62D860"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hanging="70"/>
              <w:rPr>
                <w:rFonts w:asciiTheme="majorBidi" w:hAnsiTheme="majorBidi" w:cstheme="majorBidi"/>
                <w:sz w:val="28"/>
                <w:szCs w:val="28"/>
              </w:rPr>
            </w:pPr>
            <w:r w:rsidRPr="006737D8">
              <w:rPr>
                <w:rFonts w:asciiTheme="majorBidi" w:hAnsiTheme="majorBidi" w:cstheme="majorBidi"/>
                <w:sz w:val="28"/>
                <w:szCs w:val="28"/>
              </w:rPr>
              <w:t>Current income tax</w:t>
            </w:r>
          </w:p>
        </w:tc>
        <w:tc>
          <w:tcPr>
            <w:tcW w:w="1170" w:type="dxa"/>
            <w:tcBorders>
              <w:top w:val="nil"/>
              <w:left w:val="nil"/>
              <w:bottom w:val="nil"/>
              <w:right w:val="nil"/>
            </w:tcBorders>
            <w:vAlign w:val="bottom"/>
          </w:tcPr>
          <w:p w14:paraId="0413BBD6" w14:textId="177339F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right"/>
              <w:rPr>
                <w:rFonts w:asciiTheme="majorBidi" w:hAnsiTheme="majorBidi" w:cstheme="majorBidi"/>
                <w:sz w:val="28"/>
                <w:szCs w:val="28"/>
              </w:rPr>
            </w:pPr>
            <w:r w:rsidRPr="006737D8">
              <w:rPr>
                <w:rFonts w:asciiTheme="majorBidi" w:hAnsiTheme="majorBidi" w:cstheme="majorBidi"/>
                <w:sz w:val="28"/>
                <w:szCs w:val="28"/>
              </w:rPr>
              <w:t>-</w:t>
            </w:r>
          </w:p>
        </w:tc>
        <w:tc>
          <w:tcPr>
            <w:tcW w:w="270" w:type="dxa"/>
            <w:tcBorders>
              <w:top w:val="nil"/>
              <w:left w:val="nil"/>
              <w:bottom w:val="nil"/>
              <w:right w:val="nil"/>
            </w:tcBorders>
          </w:tcPr>
          <w:p w14:paraId="0419B605"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nil"/>
              <w:right w:val="nil"/>
            </w:tcBorders>
            <w:vAlign w:val="bottom"/>
          </w:tcPr>
          <w:p w14:paraId="696896E9" w14:textId="3FAD04D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w:t>
            </w:r>
          </w:p>
        </w:tc>
        <w:tc>
          <w:tcPr>
            <w:tcW w:w="270" w:type="dxa"/>
            <w:tcBorders>
              <w:top w:val="nil"/>
              <w:left w:val="nil"/>
              <w:bottom w:val="nil"/>
              <w:right w:val="nil"/>
            </w:tcBorders>
          </w:tcPr>
          <w:p w14:paraId="6C725237"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nil"/>
              <w:right w:val="nil"/>
            </w:tcBorders>
            <w:vAlign w:val="bottom"/>
          </w:tcPr>
          <w:p w14:paraId="78C9058F" w14:textId="568CF4AA"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w:t>
            </w:r>
          </w:p>
        </w:tc>
        <w:tc>
          <w:tcPr>
            <w:tcW w:w="270" w:type="dxa"/>
            <w:tcBorders>
              <w:top w:val="nil"/>
              <w:left w:val="nil"/>
              <w:bottom w:val="nil"/>
              <w:right w:val="nil"/>
            </w:tcBorders>
          </w:tcPr>
          <w:p w14:paraId="52E72946"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175" w:type="dxa"/>
            <w:tcBorders>
              <w:top w:val="nil"/>
              <w:left w:val="nil"/>
              <w:bottom w:val="nil"/>
              <w:right w:val="nil"/>
            </w:tcBorders>
            <w:vAlign w:val="bottom"/>
          </w:tcPr>
          <w:p w14:paraId="092732AE" w14:textId="4B6BE6A9"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w:t>
            </w:r>
          </w:p>
        </w:tc>
      </w:tr>
      <w:tr w:rsidR="00E816F8" w:rsidRPr="006737D8" w14:paraId="2D3AE4BD" w14:textId="77777777" w:rsidTr="001B08CD">
        <w:trPr>
          <w:trHeight w:val="397"/>
        </w:trPr>
        <w:tc>
          <w:tcPr>
            <w:tcW w:w="3510" w:type="dxa"/>
            <w:vAlign w:val="bottom"/>
          </w:tcPr>
          <w:p w14:paraId="2A67DE0C"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hanging="70"/>
              <w:rPr>
                <w:rFonts w:asciiTheme="majorBidi" w:hAnsiTheme="majorBidi" w:cstheme="majorBidi"/>
                <w:sz w:val="28"/>
                <w:szCs w:val="28"/>
              </w:rPr>
            </w:pPr>
            <w:r w:rsidRPr="006737D8">
              <w:rPr>
                <w:rFonts w:asciiTheme="majorBidi" w:hAnsiTheme="majorBidi" w:cstheme="majorBidi"/>
                <w:sz w:val="28"/>
                <w:szCs w:val="28"/>
              </w:rPr>
              <w:t>Deferred income tax</w:t>
            </w:r>
          </w:p>
        </w:tc>
        <w:tc>
          <w:tcPr>
            <w:tcW w:w="1170" w:type="dxa"/>
            <w:tcBorders>
              <w:top w:val="nil"/>
              <w:left w:val="nil"/>
              <w:bottom w:val="single" w:sz="4" w:space="0" w:color="auto"/>
              <w:right w:val="nil"/>
            </w:tcBorders>
            <w:vAlign w:val="bottom"/>
          </w:tcPr>
          <w:p w14:paraId="6DBE36FE" w14:textId="3A82A6D9"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(5,013)</w:t>
            </w:r>
          </w:p>
        </w:tc>
        <w:tc>
          <w:tcPr>
            <w:tcW w:w="270" w:type="dxa"/>
            <w:tcBorders>
              <w:top w:val="nil"/>
              <w:left w:val="nil"/>
              <w:right w:val="nil"/>
            </w:tcBorders>
          </w:tcPr>
          <w:p w14:paraId="355096CD"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6FB5F8EE" w14:textId="2BC5658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(14,624)</w:t>
            </w:r>
          </w:p>
        </w:tc>
        <w:tc>
          <w:tcPr>
            <w:tcW w:w="270" w:type="dxa"/>
            <w:tcBorders>
              <w:top w:val="nil"/>
              <w:left w:val="nil"/>
              <w:bottom w:val="nil"/>
              <w:right w:val="nil"/>
            </w:tcBorders>
          </w:tcPr>
          <w:p w14:paraId="331BC716"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4BB15DF3" w14:textId="7892FEDD"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(3,289)</w:t>
            </w:r>
          </w:p>
        </w:tc>
        <w:tc>
          <w:tcPr>
            <w:tcW w:w="270" w:type="dxa"/>
            <w:tcBorders>
              <w:top w:val="nil"/>
              <w:left w:val="nil"/>
              <w:bottom w:val="nil"/>
              <w:right w:val="nil"/>
            </w:tcBorders>
          </w:tcPr>
          <w:p w14:paraId="6E6E0DA3"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175" w:type="dxa"/>
            <w:tcBorders>
              <w:top w:val="nil"/>
              <w:left w:val="nil"/>
              <w:bottom w:val="single" w:sz="4" w:space="0" w:color="auto"/>
              <w:right w:val="nil"/>
            </w:tcBorders>
            <w:vAlign w:val="bottom"/>
          </w:tcPr>
          <w:p w14:paraId="0F0E28AB" w14:textId="6A80E95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(28,480)</w:t>
            </w:r>
          </w:p>
        </w:tc>
      </w:tr>
      <w:tr w:rsidR="00E816F8" w:rsidRPr="006737D8" w14:paraId="0A3DFFF5" w14:textId="77777777" w:rsidTr="001B08CD">
        <w:trPr>
          <w:trHeight w:val="397"/>
        </w:trPr>
        <w:tc>
          <w:tcPr>
            <w:tcW w:w="3510" w:type="dxa"/>
            <w:vAlign w:val="bottom"/>
          </w:tcPr>
          <w:p w14:paraId="4765FE7A" w14:textId="085C8DB6" w:rsidR="00E816F8" w:rsidRPr="006737D8" w:rsidRDefault="0055039E"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hanging="70"/>
              <w:rPr>
                <w:rFonts w:asciiTheme="majorBidi" w:hAnsiTheme="majorBidi" w:cstheme="majorBidi"/>
                <w:b/>
                <w:bCs/>
                <w:sz w:val="28"/>
                <w:szCs w:val="28"/>
              </w:rPr>
            </w:pPr>
            <w:r>
              <w:rPr>
                <w:rFonts w:asciiTheme="majorBidi" w:hAnsiTheme="majorBidi" w:cstheme="majorBidi"/>
                <w:b/>
                <w:bCs/>
                <w:sz w:val="28"/>
                <w:szCs w:val="28"/>
              </w:rPr>
              <w:t>Income tax expenses</w:t>
            </w:r>
          </w:p>
        </w:tc>
        <w:tc>
          <w:tcPr>
            <w:tcW w:w="1170" w:type="dxa"/>
            <w:tcBorders>
              <w:top w:val="single" w:sz="4" w:space="0" w:color="auto"/>
              <w:left w:val="nil"/>
              <w:bottom w:val="double" w:sz="4" w:space="0" w:color="auto"/>
              <w:right w:val="nil"/>
            </w:tcBorders>
            <w:vAlign w:val="bottom"/>
          </w:tcPr>
          <w:p w14:paraId="2EE063AA" w14:textId="4147939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(5,013)</w:t>
            </w:r>
          </w:p>
        </w:tc>
        <w:tc>
          <w:tcPr>
            <w:tcW w:w="270" w:type="dxa"/>
            <w:tcBorders>
              <w:left w:val="nil"/>
              <w:right w:val="nil"/>
            </w:tcBorders>
          </w:tcPr>
          <w:p w14:paraId="715C4653"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C02C89F" w14:textId="4DBC25B4"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(14,624)</w:t>
            </w:r>
          </w:p>
        </w:tc>
        <w:tc>
          <w:tcPr>
            <w:tcW w:w="270" w:type="dxa"/>
            <w:tcBorders>
              <w:top w:val="nil"/>
              <w:left w:val="nil"/>
              <w:bottom w:val="nil"/>
              <w:right w:val="nil"/>
            </w:tcBorders>
          </w:tcPr>
          <w:p w14:paraId="11D78050"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13623CFB" w14:textId="3A484DB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(3,289)</w:t>
            </w:r>
          </w:p>
        </w:tc>
        <w:tc>
          <w:tcPr>
            <w:tcW w:w="270" w:type="dxa"/>
            <w:tcBorders>
              <w:top w:val="nil"/>
              <w:left w:val="nil"/>
              <w:bottom w:val="nil"/>
              <w:right w:val="nil"/>
            </w:tcBorders>
          </w:tcPr>
          <w:p w14:paraId="3ACA1A56"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175" w:type="dxa"/>
            <w:tcBorders>
              <w:top w:val="single" w:sz="4" w:space="0" w:color="auto"/>
              <w:left w:val="nil"/>
              <w:bottom w:val="double" w:sz="4" w:space="0" w:color="auto"/>
              <w:right w:val="nil"/>
            </w:tcBorders>
            <w:vAlign w:val="bottom"/>
          </w:tcPr>
          <w:p w14:paraId="76613513" w14:textId="6979BCDD"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(28,480)</w:t>
            </w:r>
          </w:p>
        </w:tc>
      </w:tr>
    </w:tbl>
    <w:p w14:paraId="71B2FE2B" w14:textId="50A41F35" w:rsidR="009C56BC" w:rsidRPr="006737D8" w:rsidRDefault="009C56B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Reconciliations between </w:t>
      </w:r>
      <w:r w:rsidR="008657D3" w:rsidRPr="006737D8">
        <w:rPr>
          <w:rFonts w:asciiTheme="majorBidi" w:eastAsia="Arial Unicode MS" w:hAnsiTheme="majorBidi" w:cstheme="majorBidi"/>
          <w:sz w:val="28"/>
          <w:szCs w:val="28"/>
        </w:rPr>
        <w:t xml:space="preserve">income </w:t>
      </w:r>
      <w:r w:rsidRPr="006737D8">
        <w:rPr>
          <w:rFonts w:asciiTheme="majorBidi" w:eastAsia="Arial Unicode MS" w:hAnsiTheme="majorBidi" w:cstheme="majorBidi"/>
          <w:sz w:val="28"/>
          <w:szCs w:val="28"/>
        </w:rPr>
        <w:t xml:space="preserve">tax </w:t>
      </w:r>
      <w:r w:rsidR="00C972B5" w:rsidRPr="006737D8">
        <w:rPr>
          <w:rFonts w:asciiTheme="majorBidi" w:eastAsia="Arial Unicode MS" w:hAnsiTheme="majorBidi" w:cstheme="majorBidi"/>
          <w:sz w:val="28"/>
          <w:szCs w:val="28"/>
        </w:rPr>
        <w:t>expense</w:t>
      </w:r>
      <w:r w:rsidR="00656E5E" w:rsidRPr="006737D8">
        <w:rPr>
          <w:rFonts w:asciiTheme="majorBidi" w:eastAsia="Arial Unicode MS" w:hAnsiTheme="majorBidi" w:cstheme="majorBidi"/>
          <w:sz w:val="28"/>
          <w:szCs w:val="28"/>
        </w:rPr>
        <w:t>s</w:t>
      </w:r>
      <w:r w:rsidRPr="006737D8">
        <w:rPr>
          <w:rFonts w:asciiTheme="majorBidi" w:eastAsia="Arial Unicode MS" w:hAnsiTheme="majorBidi" w:cstheme="majorBidi"/>
          <w:sz w:val="28"/>
          <w:szCs w:val="28"/>
        </w:rPr>
        <w:t xml:space="preserve"> and accounting loss multiplied by the applicable tax rate for </w:t>
      </w:r>
      <w:r w:rsidR="008E1981" w:rsidRPr="006737D8">
        <w:rPr>
          <w:rFonts w:asciiTheme="majorBidi" w:eastAsia="Arial Unicode MS" w:hAnsiTheme="majorBidi" w:cstheme="majorBidi"/>
          <w:sz w:val="28"/>
          <w:szCs w:val="28"/>
        </w:rPr>
        <w:t xml:space="preserve">the </w:t>
      </w:r>
      <w:r w:rsidR="001B08CD" w:rsidRPr="006737D8">
        <w:rPr>
          <w:rFonts w:asciiTheme="majorBidi" w:eastAsia="Arial Unicode MS" w:hAnsiTheme="majorBidi" w:cstheme="majorBidi"/>
          <w:sz w:val="28"/>
          <w:szCs w:val="28"/>
        </w:rPr>
        <w:t xml:space="preserve">three-month and </w:t>
      </w:r>
      <w:r w:rsidR="00101A99" w:rsidRPr="006737D8">
        <w:rPr>
          <w:rFonts w:asciiTheme="majorBidi" w:eastAsia="Arial Unicode MS" w:hAnsiTheme="majorBidi" w:cstheme="majorBidi"/>
          <w:sz w:val="28"/>
          <w:szCs w:val="28"/>
        </w:rPr>
        <w:t>nine</w:t>
      </w:r>
      <w:r w:rsidR="001B08CD" w:rsidRPr="006737D8">
        <w:rPr>
          <w:rFonts w:asciiTheme="majorBidi" w:eastAsia="Arial Unicode MS" w:hAnsiTheme="majorBidi" w:cstheme="majorBidi"/>
          <w:sz w:val="28"/>
          <w:szCs w:val="28"/>
        </w:rPr>
        <w:t xml:space="preserve">-month </w:t>
      </w:r>
      <w:r w:rsidR="008E1981" w:rsidRPr="006737D8">
        <w:rPr>
          <w:rFonts w:asciiTheme="majorBidi" w:eastAsia="Arial Unicode MS" w:hAnsiTheme="majorBidi" w:cstheme="majorBidi"/>
          <w:sz w:val="28"/>
          <w:szCs w:val="28"/>
        </w:rPr>
        <w:t>periods ended</w:t>
      </w:r>
      <w:r w:rsidRPr="006737D8">
        <w:rPr>
          <w:rFonts w:asciiTheme="majorBidi" w:eastAsia="Arial Unicode MS" w:hAnsiTheme="majorBidi" w:cstheme="majorBidi"/>
          <w:sz w:val="28"/>
          <w:szCs w:val="28"/>
        </w:rPr>
        <w:t xml:space="preserve"> </w:t>
      </w:r>
      <w:r w:rsidR="001B08CD" w:rsidRPr="006737D8">
        <w:rPr>
          <w:rFonts w:asciiTheme="majorBidi" w:eastAsia="Arial Unicode MS" w:hAnsiTheme="majorBidi" w:cstheme="majorBidi"/>
          <w:sz w:val="28"/>
          <w:szCs w:val="28"/>
        </w:rPr>
        <w:t xml:space="preserve">30 </w:t>
      </w:r>
      <w:r w:rsidR="00101A99" w:rsidRPr="006737D8">
        <w:rPr>
          <w:rFonts w:asciiTheme="majorBidi" w:eastAsia="Arial Unicode MS" w:hAnsiTheme="majorBidi" w:cstheme="majorBidi"/>
          <w:sz w:val="28"/>
          <w:szCs w:val="28"/>
        </w:rPr>
        <w:t>September</w:t>
      </w:r>
      <w:r w:rsidR="001B08CD" w:rsidRPr="006737D8">
        <w:rPr>
          <w:rFonts w:asciiTheme="majorBidi" w:eastAsia="Arial Unicode MS" w:hAnsiTheme="majorBidi" w:cstheme="majorBidi"/>
          <w:sz w:val="28"/>
          <w:szCs w:val="28"/>
        </w:rPr>
        <w:t xml:space="preserve"> </w:t>
      </w:r>
      <w:r w:rsidR="008E1981" w:rsidRPr="006737D8">
        <w:rPr>
          <w:rFonts w:asciiTheme="majorBidi" w:eastAsia="Arial Unicode MS" w:hAnsiTheme="majorBidi" w:cstheme="majorBidi"/>
          <w:sz w:val="28"/>
          <w:szCs w:val="28"/>
        </w:rPr>
        <w:t xml:space="preserve">2021 and 2020 </w:t>
      </w:r>
      <w:r w:rsidRPr="006737D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3600"/>
        <w:gridCol w:w="1170"/>
        <w:gridCol w:w="270"/>
        <w:gridCol w:w="1170"/>
        <w:gridCol w:w="270"/>
        <w:gridCol w:w="1170"/>
        <w:gridCol w:w="270"/>
        <w:gridCol w:w="1170"/>
      </w:tblGrid>
      <w:tr w:rsidR="001B08CD" w:rsidRPr="006737D8" w14:paraId="291176EC" w14:textId="77777777" w:rsidTr="006952E8">
        <w:trPr>
          <w:tblHeader/>
        </w:trPr>
        <w:tc>
          <w:tcPr>
            <w:tcW w:w="3600" w:type="dxa"/>
            <w:vAlign w:val="bottom"/>
          </w:tcPr>
          <w:p w14:paraId="412A181E" w14:textId="77777777" w:rsidR="001B08CD" w:rsidRPr="006737D8"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5490" w:type="dxa"/>
            <w:gridSpan w:val="7"/>
            <w:tcBorders>
              <w:bottom w:val="single" w:sz="4" w:space="0" w:color="auto"/>
            </w:tcBorders>
            <w:vAlign w:val="bottom"/>
          </w:tcPr>
          <w:p w14:paraId="06EC0F3E" w14:textId="77777777" w:rsidR="001B08CD" w:rsidRPr="006737D8"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B08CD" w:rsidRPr="006737D8" w14:paraId="20A0A31D" w14:textId="77777777" w:rsidTr="006952E8">
        <w:trPr>
          <w:tblHeader/>
        </w:trPr>
        <w:tc>
          <w:tcPr>
            <w:tcW w:w="3600" w:type="dxa"/>
            <w:vAlign w:val="bottom"/>
          </w:tcPr>
          <w:p w14:paraId="1E0BF475" w14:textId="77777777" w:rsidR="001B08CD" w:rsidRPr="006737D8"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610" w:type="dxa"/>
            <w:gridSpan w:val="3"/>
            <w:tcBorders>
              <w:top w:val="single" w:sz="4" w:space="0" w:color="auto"/>
            </w:tcBorders>
            <w:shd w:val="clear" w:color="auto" w:fill="auto"/>
          </w:tcPr>
          <w:p w14:paraId="4BADF33C" w14:textId="77777777" w:rsidR="001B08CD" w:rsidRPr="006737D8"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6737D8">
              <w:rPr>
                <w:rFonts w:asciiTheme="majorBidi" w:hAnsiTheme="majorBidi" w:cstheme="majorBidi"/>
                <w:sz w:val="28"/>
                <w:szCs w:val="28"/>
              </w:rPr>
              <w:t>For the three-month periods</w:t>
            </w:r>
          </w:p>
          <w:p w14:paraId="6B59309E" w14:textId="078280B8" w:rsidR="001B08CD" w:rsidRPr="006737D8"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6737D8">
              <w:rPr>
                <w:rFonts w:asciiTheme="majorBidi" w:hAnsiTheme="majorBidi" w:cstheme="majorBidi"/>
                <w:sz w:val="28"/>
                <w:szCs w:val="28"/>
              </w:rPr>
              <w:t xml:space="preserve">ended 30 </w:t>
            </w:r>
            <w:r w:rsidR="00101A99" w:rsidRPr="006737D8">
              <w:rPr>
                <w:rFonts w:asciiTheme="majorBidi" w:hAnsiTheme="majorBidi" w:cstheme="majorBidi"/>
                <w:sz w:val="28"/>
                <w:szCs w:val="28"/>
              </w:rPr>
              <w:t>September</w:t>
            </w:r>
          </w:p>
        </w:tc>
        <w:tc>
          <w:tcPr>
            <w:tcW w:w="270" w:type="dxa"/>
            <w:tcBorders>
              <w:top w:val="single" w:sz="4" w:space="0" w:color="auto"/>
            </w:tcBorders>
          </w:tcPr>
          <w:p w14:paraId="57AB05D9" w14:textId="77777777" w:rsidR="001B08CD" w:rsidRPr="006737D8"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shd w:val="clear" w:color="auto" w:fill="auto"/>
          </w:tcPr>
          <w:p w14:paraId="570C37C3" w14:textId="069C927A" w:rsidR="001B08CD" w:rsidRPr="006737D8"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101A99" w:rsidRPr="006737D8">
              <w:rPr>
                <w:rFonts w:asciiTheme="majorBidi" w:hAnsiTheme="majorBidi" w:cstheme="majorBidi"/>
                <w:sz w:val="28"/>
                <w:szCs w:val="28"/>
              </w:rPr>
              <w:t>nine</w:t>
            </w:r>
            <w:r w:rsidRPr="006737D8">
              <w:rPr>
                <w:rFonts w:asciiTheme="majorBidi" w:hAnsiTheme="majorBidi" w:cstheme="majorBidi"/>
                <w:sz w:val="28"/>
                <w:szCs w:val="28"/>
              </w:rPr>
              <w:t>-month periods</w:t>
            </w:r>
          </w:p>
          <w:p w14:paraId="0AC41D31" w14:textId="49DA2388" w:rsidR="001B08CD" w:rsidRPr="006737D8"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6737D8">
              <w:rPr>
                <w:rFonts w:asciiTheme="majorBidi" w:hAnsiTheme="majorBidi" w:cstheme="majorBidi"/>
                <w:sz w:val="28"/>
                <w:szCs w:val="28"/>
              </w:rPr>
              <w:t xml:space="preserve">ended 30 </w:t>
            </w:r>
            <w:r w:rsidR="00101A99" w:rsidRPr="006737D8">
              <w:rPr>
                <w:rFonts w:asciiTheme="majorBidi" w:hAnsiTheme="majorBidi" w:cstheme="majorBidi"/>
                <w:sz w:val="28"/>
                <w:szCs w:val="28"/>
              </w:rPr>
              <w:t>September</w:t>
            </w:r>
          </w:p>
        </w:tc>
      </w:tr>
      <w:tr w:rsidR="001B08CD" w:rsidRPr="006737D8" w14:paraId="13DE097A" w14:textId="77777777" w:rsidTr="006B35C5">
        <w:trPr>
          <w:tblHeader/>
        </w:trPr>
        <w:tc>
          <w:tcPr>
            <w:tcW w:w="3600" w:type="dxa"/>
            <w:vAlign w:val="bottom"/>
          </w:tcPr>
          <w:p w14:paraId="4D9E5FDC" w14:textId="77777777" w:rsidR="001B08CD" w:rsidRPr="006737D8"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4FD049F8" w14:textId="6B27FB41" w:rsidR="001B08CD" w:rsidRPr="006737D8" w:rsidRDefault="005C105F"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270" w:type="dxa"/>
            <w:tcBorders>
              <w:top w:val="single" w:sz="4" w:space="0" w:color="auto"/>
            </w:tcBorders>
          </w:tcPr>
          <w:p w14:paraId="04B2A123" w14:textId="77777777" w:rsidR="001B08CD" w:rsidRPr="006737D8"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53DC80B9" w14:textId="6B5D39CB" w:rsidR="001B08CD" w:rsidRPr="006737D8"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6737D8">
              <w:rPr>
                <w:rFonts w:asciiTheme="majorBidi" w:hAnsiTheme="majorBidi" w:cstheme="majorBidi"/>
                <w:sz w:val="28"/>
                <w:szCs w:val="28"/>
              </w:rPr>
              <w:t>2020</w:t>
            </w:r>
          </w:p>
        </w:tc>
        <w:tc>
          <w:tcPr>
            <w:tcW w:w="270" w:type="dxa"/>
          </w:tcPr>
          <w:p w14:paraId="4D431E36" w14:textId="77777777" w:rsidR="001B08CD" w:rsidRPr="006737D8"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22EAD1C4" w14:textId="398F94F5" w:rsidR="001B08CD" w:rsidRPr="006737D8" w:rsidRDefault="001B08CD"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6737D8">
              <w:rPr>
                <w:rFonts w:asciiTheme="majorBidi" w:hAnsiTheme="majorBidi" w:cstheme="majorBidi"/>
                <w:sz w:val="28"/>
                <w:szCs w:val="28"/>
              </w:rPr>
              <w:t>202</w:t>
            </w:r>
            <w:r w:rsidR="005C105F" w:rsidRPr="006737D8">
              <w:rPr>
                <w:rFonts w:asciiTheme="majorBidi" w:hAnsiTheme="majorBidi" w:cstheme="majorBidi"/>
                <w:sz w:val="28"/>
                <w:szCs w:val="28"/>
              </w:rPr>
              <w:t>1</w:t>
            </w:r>
          </w:p>
        </w:tc>
        <w:tc>
          <w:tcPr>
            <w:tcW w:w="270" w:type="dxa"/>
            <w:tcBorders>
              <w:top w:val="single" w:sz="4" w:space="0" w:color="auto"/>
            </w:tcBorders>
          </w:tcPr>
          <w:p w14:paraId="257DFF02" w14:textId="77777777" w:rsidR="001B08CD" w:rsidRPr="006737D8"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6DACA90B" w14:textId="5C6127C9" w:rsidR="001B08CD" w:rsidRPr="006737D8"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6737D8">
              <w:rPr>
                <w:rFonts w:asciiTheme="majorBidi" w:hAnsiTheme="majorBidi" w:cstheme="majorBidi"/>
                <w:sz w:val="28"/>
                <w:szCs w:val="28"/>
              </w:rPr>
              <w:t>2020</w:t>
            </w:r>
          </w:p>
        </w:tc>
      </w:tr>
      <w:tr w:rsidR="00E816F8" w:rsidRPr="006737D8" w14:paraId="3BE49584" w14:textId="77777777" w:rsidTr="005520BE">
        <w:tc>
          <w:tcPr>
            <w:tcW w:w="3600" w:type="dxa"/>
            <w:vAlign w:val="bottom"/>
          </w:tcPr>
          <w:p w14:paraId="481E582C" w14:textId="0BC9FD30" w:rsidR="00E816F8" w:rsidRPr="006737D8" w:rsidRDefault="0055039E"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Pr>
                <w:rFonts w:asciiTheme="majorBidi" w:hAnsiTheme="majorBidi" w:cstheme="majorBidi"/>
                <w:sz w:val="28"/>
                <w:szCs w:val="28"/>
              </w:rPr>
              <w:t>Profit (l</w:t>
            </w:r>
            <w:r w:rsidR="00E816F8" w:rsidRPr="006737D8">
              <w:rPr>
                <w:rFonts w:asciiTheme="majorBidi" w:hAnsiTheme="majorBidi" w:cstheme="majorBidi"/>
                <w:sz w:val="28"/>
                <w:szCs w:val="28"/>
              </w:rPr>
              <w:t>oss</w:t>
            </w:r>
            <w:r>
              <w:rPr>
                <w:rFonts w:asciiTheme="majorBidi" w:hAnsiTheme="majorBidi" w:cstheme="majorBidi"/>
                <w:sz w:val="28"/>
                <w:szCs w:val="28"/>
              </w:rPr>
              <w:t>)</w:t>
            </w:r>
            <w:r w:rsidR="00E816F8" w:rsidRPr="006737D8">
              <w:rPr>
                <w:rFonts w:asciiTheme="majorBidi" w:hAnsiTheme="majorBidi" w:cstheme="majorBidi"/>
                <w:sz w:val="28"/>
                <w:szCs w:val="28"/>
              </w:rPr>
              <w:t xml:space="preserve"> before income tax</w:t>
            </w:r>
          </w:p>
        </w:tc>
        <w:tc>
          <w:tcPr>
            <w:tcW w:w="1170" w:type="dxa"/>
            <w:tcBorders>
              <w:top w:val="nil"/>
              <w:left w:val="nil"/>
              <w:bottom w:val="double" w:sz="4" w:space="0" w:color="auto"/>
              <w:right w:val="nil"/>
            </w:tcBorders>
            <w:shd w:val="clear" w:color="000000" w:fill="FFFFFF"/>
            <w:vAlign w:val="center"/>
          </w:tcPr>
          <w:p w14:paraId="4F297B6E" w14:textId="2AAD06A1"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(16,151)</w:t>
            </w:r>
          </w:p>
        </w:tc>
        <w:tc>
          <w:tcPr>
            <w:tcW w:w="270" w:type="dxa"/>
            <w:tcBorders>
              <w:top w:val="nil"/>
              <w:left w:val="nil"/>
              <w:bottom w:val="nil"/>
              <w:right w:val="nil"/>
            </w:tcBorders>
          </w:tcPr>
          <w:p w14:paraId="057116F0"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5E899ED9" w14:textId="6C1F43D0"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38,041</w:t>
            </w:r>
          </w:p>
        </w:tc>
        <w:tc>
          <w:tcPr>
            <w:tcW w:w="270" w:type="dxa"/>
            <w:tcBorders>
              <w:top w:val="nil"/>
              <w:left w:val="nil"/>
              <w:bottom w:val="nil"/>
              <w:right w:val="nil"/>
            </w:tcBorders>
          </w:tcPr>
          <w:p w14:paraId="609FC45F"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6C3D4CAC" w14:textId="5B9366F3"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(56,068)</w:t>
            </w:r>
          </w:p>
        </w:tc>
        <w:tc>
          <w:tcPr>
            <w:tcW w:w="270" w:type="dxa"/>
            <w:tcBorders>
              <w:top w:val="nil"/>
              <w:left w:val="nil"/>
              <w:bottom w:val="nil"/>
              <w:right w:val="nil"/>
            </w:tcBorders>
          </w:tcPr>
          <w:p w14:paraId="06B34C5D"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2785323A" w14:textId="49FE380B"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(53,426)</w:t>
            </w:r>
          </w:p>
        </w:tc>
      </w:tr>
      <w:tr w:rsidR="00E816F8" w:rsidRPr="006737D8" w14:paraId="5D38573F" w14:textId="77777777" w:rsidTr="005520BE">
        <w:tc>
          <w:tcPr>
            <w:tcW w:w="3600" w:type="dxa"/>
            <w:vAlign w:val="bottom"/>
          </w:tcPr>
          <w:p w14:paraId="4B48B681"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000000" w:fill="FFFFFF"/>
            <w:vAlign w:val="center"/>
          </w:tcPr>
          <w:p w14:paraId="3F8E4CA1" w14:textId="4BF3025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top w:val="nil"/>
              <w:left w:val="nil"/>
              <w:bottom w:val="nil"/>
              <w:right w:val="nil"/>
            </w:tcBorders>
          </w:tcPr>
          <w:p w14:paraId="511E8731"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1B354050"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64F10AE9"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0E3C8249" w14:textId="16B0E1A1"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425EE4BD"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4D7A05AB"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E816F8" w:rsidRPr="006737D8" w14:paraId="4EFDFCC2" w14:textId="77777777" w:rsidTr="009A56B6">
        <w:tc>
          <w:tcPr>
            <w:tcW w:w="3600" w:type="dxa"/>
            <w:vAlign w:val="bottom"/>
          </w:tcPr>
          <w:p w14:paraId="5577FBD4"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6737D8">
              <w:rPr>
                <w:rFonts w:asciiTheme="majorBidi" w:hAnsiTheme="majorBidi" w:cstheme="majorBidi"/>
                <w:sz w:val="28"/>
                <w:szCs w:val="28"/>
              </w:rPr>
              <w:t xml:space="preserve">Income tax rate at 20% </w:t>
            </w:r>
          </w:p>
        </w:tc>
        <w:tc>
          <w:tcPr>
            <w:tcW w:w="1170" w:type="dxa"/>
            <w:tcBorders>
              <w:top w:val="nil"/>
              <w:left w:val="nil"/>
              <w:bottom w:val="nil"/>
              <w:right w:val="nil"/>
            </w:tcBorders>
            <w:shd w:val="clear" w:color="000000" w:fill="FFFFFF"/>
            <w:vAlign w:val="center"/>
          </w:tcPr>
          <w:p w14:paraId="7704DC17" w14:textId="4AE414FF"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3,23</w:t>
            </w:r>
            <w:r w:rsidRPr="006737D8">
              <w:rPr>
                <w:rFonts w:asciiTheme="majorBidi" w:hAnsiTheme="majorBidi" w:cstheme="majorBidi" w:hint="cs"/>
                <w:sz w:val="28"/>
                <w:szCs w:val="28"/>
                <w:cs/>
              </w:rPr>
              <w:t>0</w:t>
            </w:r>
          </w:p>
        </w:tc>
        <w:tc>
          <w:tcPr>
            <w:tcW w:w="270" w:type="dxa"/>
            <w:tcBorders>
              <w:top w:val="nil"/>
              <w:left w:val="nil"/>
              <w:bottom w:val="nil"/>
              <w:right w:val="nil"/>
            </w:tcBorders>
            <w:shd w:val="clear" w:color="auto" w:fill="auto"/>
            <w:vAlign w:val="bottom"/>
          </w:tcPr>
          <w:p w14:paraId="107C43A9"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0A3C740D" w14:textId="7B10F39C"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(7,608)</w:t>
            </w:r>
          </w:p>
        </w:tc>
        <w:tc>
          <w:tcPr>
            <w:tcW w:w="270" w:type="dxa"/>
            <w:tcBorders>
              <w:top w:val="nil"/>
              <w:left w:val="nil"/>
              <w:bottom w:val="nil"/>
              <w:right w:val="nil"/>
            </w:tcBorders>
            <w:shd w:val="clear" w:color="auto" w:fill="auto"/>
            <w:vAlign w:val="bottom"/>
          </w:tcPr>
          <w:p w14:paraId="4C3CDF67"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tcPr>
          <w:p w14:paraId="56535399" w14:textId="40E167B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6737D8">
              <w:rPr>
                <w:rFonts w:asciiTheme="majorBidi" w:eastAsia="Cordia New" w:hAnsiTheme="majorBidi" w:cstheme="majorBidi"/>
                <w:sz w:val="28"/>
                <w:szCs w:val="28"/>
              </w:rPr>
              <w:t>11,214</w:t>
            </w:r>
          </w:p>
        </w:tc>
        <w:tc>
          <w:tcPr>
            <w:tcW w:w="270" w:type="dxa"/>
            <w:tcBorders>
              <w:top w:val="nil"/>
              <w:left w:val="nil"/>
              <w:bottom w:val="nil"/>
              <w:right w:val="nil"/>
            </w:tcBorders>
            <w:shd w:val="clear" w:color="auto" w:fill="auto"/>
            <w:vAlign w:val="bottom"/>
          </w:tcPr>
          <w:p w14:paraId="55BB04F9"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tcPr>
          <w:p w14:paraId="02BAAFFC" w14:textId="2514EBBD"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10,685</w:t>
            </w:r>
          </w:p>
        </w:tc>
      </w:tr>
      <w:tr w:rsidR="00E816F8" w:rsidRPr="006737D8" w14:paraId="5036FAC6" w14:textId="77777777" w:rsidTr="009A56B6">
        <w:tc>
          <w:tcPr>
            <w:tcW w:w="3600" w:type="dxa"/>
            <w:vAlign w:val="bottom"/>
          </w:tcPr>
          <w:p w14:paraId="00D690C0"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6737D8">
              <w:rPr>
                <w:rFonts w:asciiTheme="majorBidi" w:hAnsiTheme="majorBidi" w:cstheme="majorBidi"/>
                <w:sz w:val="28"/>
                <w:szCs w:val="28"/>
              </w:rPr>
              <w:t xml:space="preserve">Tax effect of exempted income and </w:t>
            </w:r>
          </w:p>
          <w:p w14:paraId="427BB9F1"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6737D8">
              <w:rPr>
                <w:rFonts w:asciiTheme="majorBidi" w:hAnsiTheme="majorBidi" w:cstheme="majorBidi"/>
                <w:sz w:val="28"/>
                <w:szCs w:val="28"/>
              </w:rPr>
              <w:t xml:space="preserve">     non-deductible expenses</w:t>
            </w:r>
          </w:p>
        </w:tc>
        <w:tc>
          <w:tcPr>
            <w:tcW w:w="1170" w:type="dxa"/>
            <w:tcBorders>
              <w:top w:val="nil"/>
              <w:left w:val="nil"/>
              <w:bottom w:val="nil"/>
              <w:right w:val="nil"/>
            </w:tcBorders>
            <w:shd w:val="clear" w:color="000000" w:fill="FFFFFF"/>
            <w:vAlign w:val="bottom"/>
          </w:tcPr>
          <w:p w14:paraId="1F992221" w14:textId="2B06518E"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(45)</w:t>
            </w:r>
          </w:p>
        </w:tc>
        <w:tc>
          <w:tcPr>
            <w:tcW w:w="270" w:type="dxa"/>
            <w:tcBorders>
              <w:top w:val="nil"/>
              <w:left w:val="nil"/>
              <w:bottom w:val="nil"/>
              <w:right w:val="nil"/>
            </w:tcBorders>
            <w:shd w:val="clear" w:color="auto" w:fill="auto"/>
            <w:vAlign w:val="bottom"/>
          </w:tcPr>
          <w:p w14:paraId="50BF072E"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B835C95" w14:textId="4D5B39B5"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904</w:t>
            </w:r>
          </w:p>
        </w:tc>
        <w:tc>
          <w:tcPr>
            <w:tcW w:w="270" w:type="dxa"/>
            <w:tcBorders>
              <w:top w:val="nil"/>
              <w:left w:val="nil"/>
              <w:bottom w:val="nil"/>
              <w:right w:val="nil"/>
            </w:tcBorders>
            <w:vAlign w:val="bottom"/>
          </w:tcPr>
          <w:p w14:paraId="0983970D"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bottom"/>
          </w:tcPr>
          <w:p w14:paraId="184675D0" w14:textId="2253F554"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166</w:t>
            </w:r>
          </w:p>
        </w:tc>
        <w:tc>
          <w:tcPr>
            <w:tcW w:w="270" w:type="dxa"/>
            <w:tcBorders>
              <w:top w:val="nil"/>
              <w:left w:val="nil"/>
              <w:bottom w:val="nil"/>
              <w:right w:val="nil"/>
            </w:tcBorders>
            <w:shd w:val="clear" w:color="auto" w:fill="auto"/>
            <w:vAlign w:val="bottom"/>
          </w:tcPr>
          <w:p w14:paraId="622266DB"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5CD0C589" w14:textId="74165DE4"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738</w:t>
            </w:r>
          </w:p>
        </w:tc>
      </w:tr>
      <w:tr w:rsidR="00E816F8" w:rsidRPr="006737D8" w14:paraId="4FCDA8EB" w14:textId="77777777" w:rsidTr="009A56B6">
        <w:tc>
          <w:tcPr>
            <w:tcW w:w="3600" w:type="dxa"/>
            <w:vAlign w:val="bottom"/>
          </w:tcPr>
          <w:p w14:paraId="683F6E3F"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6737D8">
              <w:rPr>
                <w:rFonts w:asciiTheme="majorBidi" w:hAnsiTheme="majorBidi" w:cstheme="majorBidi"/>
                <w:sz w:val="28"/>
                <w:szCs w:val="28"/>
              </w:rPr>
              <w:t xml:space="preserve">Deferred tax </w:t>
            </w:r>
            <w:proofErr w:type="spellStart"/>
            <w:r w:rsidRPr="006737D8">
              <w:rPr>
                <w:rFonts w:asciiTheme="majorBidi" w:hAnsiTheme="majorBidi" w:cstheme="majorBidi"/>
                <w:sz w:val="28"/>
                <w:szCs w:val="28"/>
              </w:rPr>
              <w:t>recognised</w:t>
            </w:r>
            <w:proofErr w:type="spellEnd"/>
            <w:r w:rsidRPr="006737D8">
              <w:rPr>
                <w:rFonts w:asciiTheme="majorBidi" w:hAnsiTheme="majorBidi" w:cstheme="majorBidi"/>
                <w:sz w:val="28"/>
                <w:szCs w:val="28"/>
              </w:rPr>
              <w:t xml:space="preserve"> in period</w:t>
            </w:r>
          </w:p>
        </w:tc>
        <w:tc>
          <w:tcPr>
            <w:tcW w:w="1170" w:type="dxa"/>
            <w:tcBorders>
              <w:top w:val="nil"/>
              <w:left w:val="nil"/>
              <w:bottom w:val="nil"/>
              <w:right w:val="nil"/>
            </w:tcBorders>
            <w:shd w:val="clear" w:color="000000" w:fill="FFFFFF"/>
            <w:vAlign w:val="center"/>
          </w:tcPr>
          <w:p w14:paraId="64754B70" w14:textId="2C73830A"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(5,013)</w:t>
            </w:r>
          </w:p>
        </w:tc>
        <w:tc>
          <w:tcPr>
            <w:tcW w:w="270" w:type="dxa"/>
            <w:tcBorders>
              <w:top w:val="nil"/>
              <w:left w:val="nil"/>
              <w:bottom w:val="nil"/>
              <w:right w:val="nil"/>
            </w:tcBorders>
            <w:shd w:val="clear" w:color="auto" w:fill="auto"/>
            <w:vAlign w:val="bottom"/>
          </w:tcPr>
          <w:p w14:paraId="02DBFEC1"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CC8D747" w14:textId="03D274B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(14,624)</w:t>
            </w:r>
          </w:p>
        </w:tc>
        <w:tc>
          <w:tcPr>
            <w:tcW w:w="270" w:type="dxa"/>
            <w:tcBorders>
              <w:top w:val="nil"/>
              <w:left w:val="nil"/>
              <w:bottom w:val="nil"/>
              <w:right w:val="nil"/>
            </w:tcBorders>
            <w:vAlign w:val="bottom"/>
          </w:tcPr>
          <w:p w14:paraId="4FF79C3B"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bottom"/>
          </w:tcPr>
          <w:p w14:paraId="69316151" w14:textId="09F74CF1"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(3,289)</w:t>
            </w:r>
          </w:p>
        </w:tc>
        <w:tc>
          <w:tcPr>
            <w:tcW w:w="270" w:type="dxa"/>
            <w:tcBorders>
              <w:top w:val="nil"/>
              <w:left w:val="nil"/>
              <w:bottom w:val="nil"/>
              <w:right w:val="nil"/>
            </w:tcBorders>
            <w:shd w:val="clear" w:color="auto" w:fill="auto"/>
            <w:vAlign w:val="bottom"/>
          </w:tcPr>
          <w:p w14:paraId="266F511F"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1787CCEF" w14:textId="074C02C3"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(28,480)</w:t>
            </w:r>
          </w:p>
        </w:tc>
      </w:tr>
      <w:tr w:rsidR="00E816F8" w:rsidRPr="006737D8" w14:paraId="080A126E" w14:textId="77777777" w:rsidTr="009A56B6">
        <w:tc>
          <w:tcPr>
            <w:tcW w:w="3600" w:type="dxa"/>
            <w:vAlign w:val="bottom"/>
          </w:tcPr>
          <w:p w14:paraId="1735D9E4"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6737D8">
              <w:rPr>
                <w:rFonts w:asciiTheme="majorBidi" w:hAnsiTheme="majorBidi" w:cstheme="majorBidi"/>
                <w:sz w:val="28"/>
                <w:szCs w:val="28"/>
              </w:rPr>
              <w:t>Unrecognition of tax loss carry forward</w:t>
            </w:r>
          </w:p>
        </w:tc>
        <w:tc>
          <w:tcPr>
            <w:tcW w:w="1170" w:type="dxa"/>
            <w:tcBorders>
              <w:top w:val="nil"/>
              <w:left w:val="nil"/>
              <w:bottom w:val="single" w:sz="4" w:space="0" w:color="auto"/>
              <w:right w:val="nil"/>
            </w:tcBorders>
            <w:shd w:val="clear" w:color="000000" w:fill="FFFFFF"/>
            <w:vAlign w:val="bottom"/>
          </w:tcPr>
          <w:p w14:paraId="07F4C54A" w14:textId="6676D0ED"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(3,18</w:t>
            </w:r>
            <w:r w:rsidRPr="006737D8">
              <w:rPr>
                <w:rFonts w:asciiTheme="majorBidi" w:hAnsiTheme="majorBidi" w:cstheme="majorBidi" w:hint="cs"/>
                <w:sz w:val="28"/>
                <w:szCs w:val="28"/>
                <w:cs/>
              </w:rPr>
              <w:t>5</w:t>
            </w:r>
            <w:r w:rsidRPr="006737D8">
              <w:rPr>
                <w:rFonts w:asciiTheme="majorBidi" w:hAnsiTheme="majorBidi" w:cstheme="majorBidi"/>
                <w:sz w:val="28"/>
                <w:szCs w:val="28"/>
              </w:rPr>
              <w:t>)</w:t>
            </w:r>
          </w:p>
        </w:tc>
        <w:tc>
          <w:tcPr>
            <w:tcW w:w="270" w:type="dxa"/>
            <w:tcBorders>
              <w:top w:val="nil"/>
              <w:left w:val="nil"/>
              <w:bottom w:val="nil"/>
              <w:right w:val="nil"/>
            </w:tcBorders>
            <w:shd w:val="clear" w:color="auto" w:fill="auto"/>
            <w:vAlign w:val="bottom"/>
          </w:tcPr>
          <w:p w14:paraId="544169F8"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C8B30DF" w14:textId="583A4B71"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6,704</w:t>
            </w:r>
          </w:p>
        </w:tc>
        <w:tc>
          <w:tcPr>
            <w:tcW w:w="270" w:type="dxa"/>
            <w:tcBorders>
              <w:top w:val="nil"/>
              <w:left w:val="nil"/>
              <w:bottom w:val="nil"/>
              <w:right w:val="nil"/>
            </w:tcBorders>
            <w:vAlign w:val="bottom"/>
          </w:tcPr>
          <w:p w14:paraId="32DEDCCA"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2AC8FBF0" w14:textId="6F4F8095"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(11,380)</w:t>
            </w:r>
          </w:p>
        </w:tc>
        <w:tc>
          <w:tcPr>
            <w:tcW w:w="270" w:type="dxa"/>
            <w:tcBorders>
              <w:top w:val="nil"/>
              <w:left w:val="nil"/>
              <w:bottom w:val="nil"/>
              <w:right w:val="nil"/>
            </w:tcBorders>
            <w:shd w:val="clear" w:color="auto" w:fill="auto"/>
            <w:vAlign w:val="bottom"/>
          </w:tcPr>
          <w:p w14:paraId="7B75F5C2"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77620FEE" w14:textId="096658E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(11,423)</w:t>
            </w:r>
          </w:p>
        </w:tc>
      </w:tr>
      <w:tr w:rsidR="00E816F8" w:rsidRPr="006737D8" w14:paraId="356F88AA" w14:textId="77777777" w:rsidTr="009A56B6">
        <w:tc>
          <w:tcPr>
            <w:tcW w:w="3600" w:type="dxa"/>
            <w:vAlign w:val="bottom"/>
          </w:tcPr>
          <w:p w14:paraId="2BF3BB01" w14:textId="299A4D69" w:rsidR="00E816F8" w:rsidRPr="006737D8" w:rsidRDefault="005C713A"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Pr>
                <w:rFonts w:asciiTheme="majorBidi" w:hAnsiTheme="majorBidi" w:cstheme="majorBidi"/>
                <w:b/>
                <w:bCs/>
                <w:sz w:val="28"/>
                <w:szCs w:val="28"/>
              </w:rPr>
              <w:t xml:space="preserve">Income tax </w:t>
            </w:r>
            <w:r w:rsidR="00E816F8" w:rsidRPr="006737D8">
              <w:rPr>
                <w:rFonts w:asciiTheme="majorBidi" w:hAnsiTheme="majorBidi" w:cstheme="majorBidi"/>
                <w:b/>
                <w:bCs/>
                <w:sz w:val="28"/>
                <w:szCs w:val="28"/>
              </w:rPr>
              <w:t>expenses</w:t>
            </w:r>
          </w:p>
        </w:tc>
        <w:tc>
          <w:tcPr>
            <w:tcW w:w="1170" w:type="dxa"/>
            <w:tcBorders>
              <w:top w:val="single" w:sz="4" w:space="0" w:color="auto"/>
              <w:left w:val="nil"/>
              <w:bottom w:val="double" w:sz="4" w:space="0" w:color="auto"/>
              <w:right w:val="nil"/>
            </w:tcBorders>
            <w:shd w:val="clear" w:color="000000" w:fill="FFFFFF"/>
            <w:vAlign w:val="center"/>
          </w:tcPr>
          <w:p w14:paraId="4059D5E0" w14:textId="7739FA12"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(5,013)</w:t>
            </w:r>
          </w:p>
        </w:tc>
        <w:tc>
          <w:tcPr>
            <w:tcW w:w="270" w:type="dxa"/>
            <w:tcBorders>
              <w:top w:val="nil"/>
              <w:left w:val="nil"/>
              <w:bottom w:val="nil"/>
              <w:right w:val="nil"/>
            </w:tcBorders>
          </w:tcPr>
          <w:p w14:paraId="516EDB46"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24DEF1A9" w14:textId="293874EF"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b/>
                <w:bCs/>
                <w:sz w:val="28"/>
                <w:szCs w:val="28"/>
              </w:rPr>
              <w:t>(14,624)</w:t>
            </w:r>
          </w:p>
        </w:tc>
        <w:tc>
          <w:tcPr>
            <w:tcW w:w="270" w:type="dxa"/>
            <w:tcBorders>
              <w:top w:val="nil"/>
              <w:left w:val="nil"/>
              <w:bottom w:val="nil"/>
              <w:right w:val="nil"/>
            </w:tcBorders>
          </w:tcPr>
          <w:p w14:paraId="17E9A315" w14:textId="77777777" w:rsidR="00E816F8" w:rsidRPr="006737D8" w:rsidRDefault="00E816F8" w:rsidP="00E816F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7922296D" w14:textId="5804B576"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(3,289)</w:t>
            </w:r>
          </w:p>
        </w:tc>
        <w:tc>
          <w:tcPr>
            <w:tcW w:w="270" w:type="dxa"/>
            <w:tcBorders>
              <w:top w:val="nil"/>
              <w:left w:val="nil"/>
              <w:bottom w:val="nil"/>
              <w:right w:val="nil"/>
            </w:tcBorders>
          </w:tcPr>
          <w:p w14:paraId="2E9C41C5" w14:textId="77777777"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3B93F01E" w14:textId="7FC98332" w:rsidR="00E816F8" w:rsidRPr="006737D8" w:rsidRDefault="00E816F8" w:rsidP="00E8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b/>
                <w:bCs/>
                <w:sz w:val="28"/>
                <w:szCs w:val="28"/>
              </w:rPr>
              <w:t>(28,480)</w:t>
            </w:r>
          </w:p>
        </w:tc>
      </w:tr>
    </w:tbl>
    <w:p w14:paraId="5B3EF882" w14:textId="77777777" w:rsidR="001B08CD" w:rsidRPr="006737D8" w:rsidRDefault="001B08CD"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3CC2AD04" w14:textId="77777777" w:rsidR="00656E5E" w:rsidRPr="006737D8"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3B3C554C" w14:textId="77777777" w:rsidR="00656E5E" w:rsidRPr="006737D8"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14A11370" w14:textId="77777777" w:rsidR="00656E5E" w:rsidRPr="006737D8"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137444CD" w14:textId="77777777" w:rsidR="00656E5E" w:rsidRPr="006737D8"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4ED2F7DF" w14:textId="77777777" w:rsidR="00BB3C66" w:rsidRPr="006737D8"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2EFAE194" w14:textId="77777777" w:rsidR="00DF34AE" w:rsidRPr="006737D8" w:rsidRDefault="00DF34A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3915EC51" w14:textId="77777777" w:rsidR="00220501" w:rsidRDefault="00220501"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08252031" w14:textId="057A5FC3" w:rsidR="00C349F8" w:rsidRPr="006737D8" w:rsidRDefault="00C349F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 details </w:t>
      </w:r>
      <w:r w:rsidR="009E3587" w:rsidRPr="006737D8">
        <w:rPr>
          <w:rFonts w:asciiTheme="majorBidi" w:eastAsia="Arial Unicode MS" w:hAnsiTheme="majorBidi" w:cstheme="majorBidi"/>
          <w:sz w:val="28"/>
          <w:szCs w:val="28"/>
        </w:rPr>
        <w:t>of deferred</w:t>
      </w:r>
      <w:r w:rsidRPr="006737D8">
        <w:rPr>
          <w:rFonts w:asciiTheme="majorBidi" w:eastAsia="Arial Unicode MS" w:hAnsiTheme="majorBidi" w:cstheme="majorBidi"/>
          <w:sz w:val="28"/>
          <w:szCs w:val="28"/>
        </w:rPr>
        <w:t xml:space="preserve"> tax </w:t>
      </w:r>
      <w:r w:rsidR="00584D34" w:rsidRPr="006737D8">
        <w:rPr>
          <w:rFonts w:asciiTheme="majorBidi" w:eastAsia="Arial Unicode MS" w:hAnsiTheme="majorBidi" w:cstheme="majorBidi"/>
          <w:sz w:val="28"/>
          <w:szCs w:val="28"/>
        </w:rPr>
        <w:t xml:space="preserve">assets and </w:t>
      </w:r>
      <w:r w:rsidRPr="006737D8">
        <w:rPr>
          <w:rFonts w:asciiTheme="majorBidi" w:eastAsia="Arial Unicode MS" w:hAnsiTheme="majorBidi" w:cstheme="majorBidi"/>
          <w:sz w:val="28"/>
          <w:szCs w:val="28"/>
        </w:rPr>
        <w:t>liabilities as at</w:t>
      </w:r>
      <w:r w:rsidR="009729F8" w:rsidRPr="006737D8">
        <w:rPr>
          <w:rFonts w:asciiTheme="majorBidi" w:eastAsia="Arial Unicode MS" w:hAnsiTheme="majorBidi" w:cstheme="majorBidi"/>
          <w:sz w:val="28"/>
          <w:szCs w:val="28"/>
        </w:rPr>
        <w:t xml:space="preserve"> </w:t>
      </w:r>
      <w:r w:rsidR="001B08CD" w:rsidRPr="006737D8">
        <w:rPr>
          <w:rFonts w:asciiTheme="majorBidi" w:eastAsia="Arial Unicode MS" w:hAnsiTheme="majorBidi" w:cstheme="majorBidi"/>
          <w:sz w:val="28"/>
          <w:szCs w:val="28"/>
        </w:rPr>
        <w:t xml:space="preserve">30 </w:t>
      </w:r>
      <w:r w:rsidR="00101A99" w:rsidRPr="006737D8">
        <w:rPr>
          <w:rFonts w:asciiTheme="majorBidi" w:eastAsia="Arial Unicode MS" w:hAnsiTheme="majorBidi" w:cstheme="majorBidi"/>
          <w:sz w:val="28"/>
          <w:szCs w:val="28"/>
        </w:rPr>
        <w:t>September</w:t>
      </w:r>
      <w:r w:rsidR="001B08CD" w:rsidRPr="006737D8">
        <w:rPr>
          <w:rFonts w:asciiTheme="majorBidi" w:eastAsia="Arial Unicode MS" w:hAnsiTheme="majorBidi" w:cstheme="majorBidi"/>
          <w:sz w:val="28"/>
          <w:szCs w:val="28"/>
        </w:rPr>
        <w:t xml:space="preserve"> 2021 </w:t>
      </w:r>
      <w:r w:rsidR="00EC7A5B" w:rsidRPr="006737D8">
        <w:rPr>
          <w:rFonts w:asciiTheme="majorBidi" w:eastAsia="Arial Unicode MS" w:hAnsiTheme="majorBidi" w:cstheme="majorBidi"/>
          <w:sz w:val="28"/>
          <w:szCs w:val="28"/>
        </w:rPr>
        <w:t xml:space="preserve">and 31 December 2020 </w:t>
      </w:r>
      <w:r w:rsidRPr="006737D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53176E" w:rsidRPr="006737D8" w14:paraId="0590D6C5" w14:textId="77777777" w:rsidTr="0090403A">
        <w:trPr>
          <w:tblHeader/>
        </w:trPr>
        <w:tc>
          <w:tcPr>
            <w:tcW w:w="2790" w:type="dxa"/>
            <w:vAlign w:val="bottom"/>
          </w:tcPr>
          <w:p w14:paraId="32FD125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31B4F111" w14:textId="000A2B4F"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3176E" w:rsidRPr="006737D8" w14:paraId="42F78E9A" w14:textId="77777777" w:rsidTr="0090403A">
        <w:trPr>
          <w:tblHeader/>
        </w:trPr>
        <w:tc>
          <w:tcPr>
            <w:tcW w:w="2790" w:type="dxa"/>
            <w:vAlign w:val="bottom"/>
          </w:tcPr>
          <w:p w14:paraId="208C02E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p>
        </w:tc>
        <w:tc>
          <w:tcPr>
            <w:tcW w:w="270" w:type="dxa"/>
            <w:tcBorders>
              <w:top w:val="single" w:sz="4" w:space="0" w:color="auto"/>
            </w:tcBorders>
            <w:vAlign w:val="bottom"/>
          </w:tcPr>
          <w:p w14:paraId="25BF90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411AF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6FE68595" w14:textId="77777777" w:rsidTr="0090403A">
        <w:trPr>
          <w:tblHeader/>
        </w:trPr>
        <w:tc>
          <w:tcPr>
            <w:tcW w:w="2790" w:type="dxa"/>
            <w:vAlign w:val="bottom"/>
          </w:tcPr>
          <w:p w14:paraId="2E26878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5D7B1FB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77CF597"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71CA09D8" w14:textId="77777777" w:rsidTr="0090403A">
        <w:trPr>
          <w:tblHeader/>
        </w:trPr>
        <w:tc>
          <w:tcPr>
            <w:tcW w:w="2790" w:type="dxa"/>
            <w:vAlign w:val="bottom"/>
          </w:tcPr>
          <w:p w14:paraId="799F9C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36A6E1D0"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51D8D7F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40CE966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06C9CD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D2982FE" w14:textId="77777777" w:rsidTr="0090403A">
        <w:trPr>
          <w:tblHeader/>
        </w:trPr>
        <w:tc>
          <w:tcPr>
            <w:tcW w:w="2790" w:type="dxa"/>
            <w:vAlign w:val="bottom"/>
          </w:tcPr>
          <w:p w14:paraId="6EE89B9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4E751276" w:rsidR="0053176E" w:rsidRPr="006737D8" w:rsidRDefault="0028410F"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sidRPr="006737D8">
              <w:rPr>
                <w:rFonts w:asciiTheme="majorBidi" w:hAnsiTheme="majorBidi" w:cstheme="majorBidi"/>
                <w:sz w:val="28"/>
                <w:szCs w:val="28"/>
              </w:rPr>
              <w:t>L</w:t>
            </w:r>
            <w:proofErr w:type="spellStart"/>
            <w:r w:rsidRPr="006737D8">
              <w:rPr>
                <w:rFonts w:asciiTheme="majorBidi" w:hAnsiTheme="majorBidi" w:cstheme="majorBidi"/>
                <w:sz w:val="28"/>
                <w:szCs w:val="28"/>
                <w:lang w:val="en-GB"/>
              </w:rPr>
              <w:t>oss</w:t>
            </w:r>
            <w:proofErr w:type="spellEnd"/>
            <w:r w:rsidRPr="006737D8">
              <w:rPr>
                <w:rFonts w:asciiTheme="majorBidi" w:hAnsiTheme="majorBidi" w:cstheme="majorBidi"/>
                <w:sz w:val="28"/>
                <w:szCs w:val="28"/>
              </w:rPr>
              <w:t xml:space="preserve"> for</w:t>
            </w:r>
          </w:p>
        </w:tc>
        <w:tc>
          <w:tcPr>
            <w:tcW w:w="270" w:type="dxa"/>
            <w:vAlign w:val="bottom"/>
          </w:tcPr>
          <w:p w14:paraId="03751DD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85306C4" w:rsidR="0053176E" w:rsidRPr="006737D8" w:rsidRDefault="00796295" w:rsidP="008D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w:t>
            </w:r>
            <w:r w:rsidR="0053176E" w:rsidRPr="006737D8">
              <w:rPr>
                <w:rFonts w:asciiTheme="majorBidi" w:hAnsiTheme="majorBidi" w:cstheme="majorBidi"/>
                <w:sz w:val="28"/>
                <w:szCs w:val="28"/>
              </w:rPr>
              <w:t>ncome (</w:t>
            </w:r>
            <w:r w:rsidR="008D586D" w:rsidRPr="006737D8">
              <w:rPr>
                <w:rFonts w:asciiTheme="majorBidi" w:hAnsiTheme="majorBidi" w:cstheme="majorBidi"/>
                <w:sz w:val="28"/>
                <w:szCs w:val="28"/>
              </w:rPr>
              <w:t>loss</w:t>
            </w:r>
            <w:r w:rsidR="0053176E" w:rsidRPr="006737D8">
              <w:rPr>
                <w:rFonts w:asciiTheme="majorBidi" w:hAnsiTheme="majorBidi" w:cstheme="majorBidi"/>
                <w:sz w:val="28"/>
                <w:szCs w:val="28"/>
              </w:rPr>
              <w:t>)</w:t>
            </w:r>
          </w:p>
        </w:tc>
        <w:tc>
          <w:tcPr>
            <w:tcW w:w="270" w:type="dxa"/>
            <w:vAlign w:val="bottom"/>
          </w:tcPr>
          <w:p w14:paraId="7A9891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4A0F6F31" w14:textId="04E2A079"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46BE16D" w14:textId="77777777" w:rsidTr="0090403A">
        <w:trPr>
          <w:tblHeader/>
        </w:trPr>
        <w:tc>
          <w:tcPr>
            <w:tcW w:w="2790" w:type="dxa"/>
            <w:vAlign w:val="bottom"/>
          </w:tcPr>
          <w:p w14:paraId="4C931C1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3CCC750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2020</w:t>
            </w:r>
          </w:p>
        </w:tc>
        <w:tc>
          <w:tcPr>
            <w:tcW w:w="270" w:type="dxa"/>
          </w:tcPr>
          <w:p w14:paraId="5CE270E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4109B59A" w:rsidR="0053176E" w:rsidRPr="006737D8" w:rsidRDefault="00796295"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sidRPr="006737D8">
              <w:rPr>
                <w:rFonts w:asciiTheme="majorBidi" w:hAnsiTheme="majorBidi" w:cstheme="majorBidi"/>
                <w:sz w:val="28"/>
                <w:szCs w:val="28"/>
              </w:rPr>
              <w:t>the period</w:t>
            </w:r>
          </w:p>
        </w:tc>
        <w:tc>
          <w:tcPr>
            <w:tcW w:w="270" w:type="dxa"/>
            <w:vAlign w:val="bottom"/>
          </w:tcPr>
          <w:p w14:paraId="245FEAD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10E5BADF" w:rsidR="0053176E" w:rsidRPr="006737D8"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796295" w:rsidRPr="006737D8">
              <w:rPr>
                <w:rFonts w:asciiTheme="majorBidi" w:hAnsiTheme="majorBidi" w:cstheme="majorBidi"/>
                <w:sz w:val="28"/>
                <w:szCs w:val="28"/>
              </w:rPr>
              <w:t>period</w:t>
            </w:r>
          </w:p>
        </w:tc>
        <w:tc>
          <w:tcPr>
            <w:tcW w:w="270" w:type="dxa"/>
            <w:vAlign w:val="bottom"/>
          </w:tcPr>
          <w:p w14:paraId="1A1102A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19A0AF25" w14:textId="6D71CB5A" w:rsidR="0053176E" w:rsidRPr="006737D8" w:rsidRDefault="001B08CD"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 xml:space="preserve">30 </w:t>
            </w:r>
            <w:r w:rsidR="00101A99" w:rsidRPr="006737D8">
              <w:rPr>
                <w:rFonts w:asciiTheme="majorBidi" w:hAnsiTheme="majorBidi" w:cstheme="majorBidi"/>
                <w:sz w:val="28"/>
                <w:szCs w:val="28"/>
              </w:rPr>
              <w:t>September</w:t>
            </w:r>
            <w:r w:rsidRPr="006737D8">
              <w:rPr>
                <w:rFonts w:asciiTheme="majorBidi" w:hAnsiTheme="majorBidi" w:cstheme="majorBidi"/>
                <w:sz w:val="28"/>
                <w:szCs w:val="28"/>
              </w:rPr>
              <w:t xml:space="preserve"> 2021</w:t>
            </w:r>
          </w:p>
        </w:tc>
      </w:tr>
      <w:tr w:rsidR="0053176E" w:rsidRPr="006737D8" w14:paraId="1D7ABC89" w14:textId="77777777" w:rsidTr="0090403A">
        <w:tc>
          <w:tcPr>
            <w:tcW w:w="2790" w:type="dxa"/>
            <w:vAlign w:val="bottom"/>
          </w:tcPr>
          <w:p w14:paraId="79B3FB45" w14:textId="77777777" w:rsidR="0053176E" w:rsidRPr="006737D8"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8BB7CC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1ECC44D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15315" w:rsidRPr="006737D8" w14:paraId="5829D189" w14:textId="77777777" w:rsidTr="0090403A">
        <w:tc>
          <w:tcPr>
            <w:tcW w:w="2790" w:type="dxa"/>
          </w:tcPr>
          <w:p w14:paraId="089F9CFA"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tcPr>
          <w:p w14:paraId="6E55E80D" w14:textId="7B769E78"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color w:val="000000"/>
                <w:sz w:val="28"/>
                <w:szCs w:val="28"/>
              </w:rPr>
              <w:t>31,231</w:t>
            </w:r>
          </w:p>
        </w:tc>
        <w:tc>
          <w:tcPr>
            <w:tcW w:w="270" w:type="dxa"/>
          </w:tcPr>
          <w:p w14:paraId="4B92EB16"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520949F2"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737D8">
              <w:rPr>
                <w:rFonts w:asciiTheme="majorBidi" w:hAnsiTheme="majorBidi" w:cstheme="majorBidi"/>
                <w:color w:val="000000"/>
                <w:sz w:val="28"/>
                <w:szCs w:val="28"/>
              </w:rPr>
              <w:t>304</w:t>
            </w:r>
          </w:p>
        </w:tc>
        <w:tc>
          <w:tcPr>
            <w:tcW w:w="270" w:type="dxa"/>
          </w:tcPr>
          <w:p w14:paraId="7819D448"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06E81D0B"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6737D8">
              <w:rPr>
                <w:rFonts w:asciiTheme="majorBidi" w:hAnsiTheme="majorBidi" w:cstheme="majorBidi"/>
                <w:sz w:val="28"/>
                <w:szCs w:val="28"/>
              </w:rPr>
              <w:t>-</w:t>
            </w:r>
          </w:p>
        </w:tc>
        <w:tc>
          <w:tcPr>
            <w:tcW w:w="270" w:type="dxa"/>
            <w:vAlign w:val="bottom"/>
          </w:tcPr>
          <w:p w14:paraId="02A666B2"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4BE6B5E" w14:textId="11AEF462"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31,535</w:t>
            </w:r>
          </w:p>
        </w:tc>
      </w:tr>
      <w:tr w:rsidR="00615315" w:rsidRPr="006737D8" w14:paraId="40F8B315" w14:textId="77777777" w:rsidTr="0090403A">
        <w:tc>
          <w:tcPr>
            <w:tcW w:w="2790" w:type="dxa"/>
            <w:vAlign w:val="bottom"/>
          </w:tcPr>
          <w:p w14:paraId="57586430"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75086318"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vAlign w:val="bottom"/>
          </w:tcPr>
          <w:p w14:paraId="58BEDF1E" w14:textId="10AA542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119</w:t>
            </w:r>
          </w:p>
        </w:tc>
        <w:tc>
          <w:tcPr>
            <w:tcW w:w="270" w:type="dxa"/>
          </w:tcPr>
          <w:p w14:paraId="1501F22B"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6B42594" w14:textId="49669FFB"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737D8">
              <w:rPr>
                <w:rFonts w:asciiTheme="majorBidi" w:hAnsiTheme="majorBidi" w:cstheme="majorBidi"/>
                <w:sz w:val="28"/>
                <w:szCs w:val="28"/>
              </w:rPr>
              <w:t>-</w:t>
            </w:r>
          </w:p>
        </w:tc>
        <w:tc>
          <w:tcPr>
            <w:tcW w:w="270" w:type="dxa"/>
            <w:vAlign w:val="bottom"/>
          </w:tcPr>
          <w:p w14:paraId="48125CF5"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384F3B5" w14:textId="26BDF0D4"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6737D8">
              <w:rPr>
                <w:rFonts w:asciiTheme="majorBidi" w:hAnsiTheme="majorBidi" w:cstheme="majorBidi"/>
                <w:sz w:val="28"/>
                <w:szCs w:val="28"/>
              </w:rPr>
              <w:t>(107)</w:t>
            </w:r>
          </w:p>
        </w:tc>
        <w:tc>
          <w:tcPr>
            <w:tcW w:w="270" w:type="dxa"/>
            <w:vAlign w:val="bottom"/>
          </w:tcPr>
          <w:p w14:paraId="1E860BEC"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178413CF" w14:textId="5FCCC60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sz w:val="28"/>
                <w:szCs w:val="28"/>
              </w:rPr>
              <w:t>12</w:t>
            </w:r>
          </w:p>
        </w:tc>
      </w:tr>
      <w:tr w:rsidR="00615315" w:rsidRPr="006737D8" w14:paraId="3B5DBF84" w14:textId="77777777" w:rsidTr="0090403A">
        <w:tc>
          <w:tcPr>
            <w:tcW w:w="2790" w:type="dxa"/>
            <w:vAlign w:val="bottom"/>
          </w:tcPr>
          <w:p w14:paraId="1FFB0007"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7B3CC662"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FVPL</w:t>
            </w:r>
          </w:p>
        </w:tc>
        <w:tc>
          <w:tcPr>
            <w:tcW w:w="1440" w:type="dxa"/>
            <w:vAlign w:val="bottom"/>
          </w:tcPr>
          <w:p w14:paraId="6593A67E" w14:textId="716B7864"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sz w:val="28"/>
                <w:szCs w:val="28"/>
              </w:rPr>
              <w:t>11</w:t>
            </w:r>
          </w:p>
        </w:tc>
        <w:tc>
          <w:tcPr>
            <w:tcW w:w="270" w:type="dxa"/>
          </w:tcPr>
          <w:p w14:paraId="4AFD022F"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49AC9F" w14:textId="00648575"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737D8">
              <w:rPr>
                <w:rFonts w:asciiTheme="majorBidi" w:hAnsiTheme="majorBidi" w:cstheme="majorBidi"/>
                <w:sz w:val="28"/>
                <w:szCs w:val="28"/>
              </w:rPr>
              <w:t>(11)</w:t>
            </w:r>
          </w:p>
        </w:tc>
        <w:tc>
          <w:tcPr>
            <w:tcW w:w="270" w:type="dxa"/>
            <w:vAlign w:val="bottom"/>
          </w:tcPr>
          <w:p w14:paraId="10705104"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FE0C698" w14:textId="454E89C9"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6737D8">
              <w:rPr>
                <w:rFonts w:asciiTheme="majorBidi" w:hAnsiTheme="majorBidi" w:cstheme="majorBidi"/>
                <w:sz w:val="28"/>
                <w:szCs w:val="28"/>
              </w:rPr>
              <w:t>-</w:t>
            </w:r>
          </w:p>
        </w:tc>
        <w:tc>
          <w:tcPr>
            <w:tcW w:w="270" w:type="dxa"/>
            <w:vAlign w:val="bottom"/>
          </w:tcPr>
          <w:p w14:paraId="2D2F7B47"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11992644" w14:textId="7108AAF9"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sz w:val="28"/>
                <w:szCs w:val="28"/>
              </w:rPr>
              <w:t>-</w:t>
            </w:r>
          </w:p>
        </w:tc>
      </w:tr>
      <w:tr w:rsidR="00615315" w:rsidRPr="006737D8" w14:paraId="63C8B24B" w14:textId="77777777" w:rsidTr="0090403A">
        <w:tc>
          <w:tcPr>
            <w:tcW w:w="2790" w:type="dxa"/>
          </w:tcPr>
          <w:p w14:paraId="1689095E"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22390988" w14:textId="42F689D1"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color w:val="000000"/>
                <w:sz w:val="28"/>
                <w:szCs w:val="28"/>
              </w:rPr>
              <w:t>5,883</w:t>
            </w:r>
          </w:p>
        </w:tc>
        <w:tc>
          <w:tcPr>
            <w:tcW w:w="270" w:type="dxa"/>
          </w:tcPr>
          <w:p w14:paraId="425236F0"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15918CBF" w:rsidR="00615315" w:rsidRPr="006737D8" w:rsidRDefault="00646CF8"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3,02</w:t>
            </w:r>
            <w:r w:rsidR="00615315" w:rsidRPr="006737D8">
              <w:rPr>
                <w:rFonts w:asciiTheme="majorBidi" w:hAnsiTheme="majorBidi" w:cstheme="majorBidi"/>
                <w:sz w:val="28"/>
                <w:szCs w:val="28"/>
              </w:rPr>
              <w:t>7</w:t>
            </w:r>
          </w:p>
        </w:tc>
        <w:tc>
          <w:tcPr>
            <w:tcW w:w="270" w:type="dxa"/>
            <w:vAlign w:val="bottom"/>
          </w:tcPr>
          <w:p w14:paraId="4A3B75AD"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2CC9DC1B"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6737D8">
              <w:rPr>
                <w:rFonts w:asciiTheme="majorBidi" w:hAnsiTheme="majorBidi" w:cstheme="majorBidi"/>
                <w:sz w:val="28"/>
                <w:szCs w:val="28"/>
              </w:rPr>
              <w:t>-</w:t>
            </w:r>
          </w:p>
        </w:tc>
        <w:tc>
          <w:tcPr>
            <w:tcW w:w="270" w:type="dxa"/>
            <w:vAlign w:val="bottom"/>
          </w:tcPr>
          <w:p w14:paraId="355D1DD5"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04E380A" w14:textId="570DB805"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8,910</w:t>
            </w:r>
          </w:p>
        </w:tc>
      </w:tr>
      <w:tr w:rsidR="00615315" w:rsidRPr="006737D8" w14:paraId="75F698F6" w14:textId="77777777" w:rsidTr="0090403A">
        <w:trPr>
          <w:trHeight w:val="560"/>
        </w:trPr>
        <w:tc>
          <w:tcPr>
            <w:tcW w:w="2790" w:type="dxa"/>
            <w:vAlign w:val="bottom"/>
          </w:tcPr>
          <w:p w14:paraId="256CDF35"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losses incurred but</w:t>
            </w:r>
          </w:p>
          <w:p w14:paraId="5CBBC6AC"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2AC1AD32" w14:textId="0711E99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color w:val="000000"/>
                <w:sz w:val="28"/>
                <w:szCs w:val="28"/>
              </w:rPr>
              <w:t>5,612</w:t>
            </w:r>
          </w:p>
        </w:tc>
        <w:tc>
          <w:tcPr>
            <w:tcW w:w="270" w:type="dxa"/>
            <w:vAlign w:val="bottom"/>
          </w:tcPr>
          <w:p w14:paraId="645FEEC2"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4F57817C" w14:textId="083A902B"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737D8">
              <w:rPr>
                <w:rFonts w:asciiTheme="majorBidi" w:hAnsiTheme="majorBidi" w:cstheme="majorBidi"/>
                <w:sz w:val="28"/>
                <w:szCs w:val="28"/>
              </w:rPr>
              <w:t>(39)</w:t>
            </w:r>
          </w:p>
        </w:tc>
        <w:tc>
          <w:tcPr>
            <w:tcW w:w="270" w:type="dxa"/>
            <w:vAlign w:val="bottom"/>
          </w:tcPr>
          <w:p w14:paraId="6B0F594C"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46E19DFD" w14:textId="1757646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6737D8">
              <w:rPr>
                <w:rFonts w:asciiTheme="majorBidi" w:hAnsiTheme="majorBidi" w:cstheme="majorBidi"/>
                <w:sz w:val="28"/>
                <w:szCs w:val="28"/>
              </w:rPr>
              <w:t>-</w:t>
            </w:r>
          </w:p>
        </w:tc>
        <w:tc>
          <w:tcPr>
            <w:tcW w:w="270" w:type="dxa"/>
            <w:vAlign w:val="bottom"/>
          </w:tcPr>
          <w:p w14:paraId="5876C39B"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F3B0333" w14:textId="0EB3FC6B"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5,573</w:t>
            </w:r>
          </w:p>
        </w:tc>
      </w:tr>
      <w:tr w:rsidR="00615315" w:rsidRPr="006737D8" w14:paraId="1012F489" w14:textId="77777777" w:rsidTr="0090403A">
        <w:tc>
          <w:tcPr>
            <w:tcW w:w="2790" w:type="dxa"/>
            <w:vAlign w:val="bottom"/>
          </w:tcPr>
          <w:p w14:paraId="1057029E"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750C1494"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6B7E5FE8" w14:textId="553A6D4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color w:val="000000"/>
                <w:sz w:val="28"/>
                <w:szCs w:val="28"/>
              </w:rPr>
              <w:t>3,138</w:t>
            </w:r>
          </w:p>
        </w:tc>
        <w:tc>
          <w:tcPr>
            <w:tcW w:w="270" w:type="dxa"/>
            <w:vAlign w:val="bottom"/>
          </w:tcPr>
          <w:p w14:paraId="09CF683C"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74DE6C88" w14:textId="07EDFE3D"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737D8">
              <w:rPr>
                <w:rFonts w:asciiTheme="majorBidi" w:hAnsiTheme="majorBidi" w:cstheme="majorBidi"/>
                <w:color w:val="000000"/>
                <w:sz w:val="28"/>
                <w:szCs w:val="28"/>
              </w:rPr>
              <w:t>(420)</w:t>
            </w:r>
          </w:p>
        </w:tc>
        <w:tc>
          <w:tcPr>
            <w:tcW w:w="270" w:type="dxa"/>
            <w:vAlign w:val="bottom"/>
          </w:tcPr>
          <w:p w14:paraId="13F69A17"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682216B" w14:textId="29E75A68"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6737D8">
              <w:rPr>
                <w:rFonts w:asciiTheme="majorBidi" w:hAnsiTheme="majorBidi" w:cstheme="majorBidi"/>
                <w:sz w:val="28"/>
                <w:szCs w:val="28"/>
              </w:rPr>
              <w:t>-</w:t>
            </w:r>
          </w:p>
        </w:tc>
        <w:tc>
          <w:tcPr>
            <w:tcW w:w="270" w:type="dxa"/>
            <w:vAlign w:val="bottom"/>
          </w:tcPr>
          <w:p w14:paraId="7949077E"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1B17645" w14:textId="2B8410D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2,718</w:t>
            </w:r>
          </w:p>
        </w:tc>
      </w:tr>
      <w:tr w:rsidR="00615315" w:rsidRPr="006737D8" w14:paraId="28A9F907" w14:textId="77777777" w:rsidTr="0090403A">
        <w:tc>
          <w:tcPr>
            <w:tcW w:w="2790" w:type="dxa"/>
            <w:vAlign w:val="bottom"/>
          </w:tcPr>
          <w:p w14:paraId="423BD97A"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0D130686" w14:textId="3D7F954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color w:val="000000"/>
                <w:sz w:val="28"/>
                <w:szCs w:val="28"/>
              </w:rPr>
              <w:t>1,291</w:t>
            </w:r>
          </w:p>
        </w:tc>
        <w:tc>
          <w:tcPr>
            <w:tcW w:w="270" w:type="dxa"/>
          </w:tcPr>
          <w:p w14:paraId="2F8B50F8"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EAE0CD1" w14:textId="503F0CED"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737D8">
              <w:rPr>
                <w:rFonts w:asciiTheme="majorBidi" w:hAnsiTheme="majorBidi" w:cstheme="majorBidi"/>
                <w:color w:val="000000"/>
                <w:sz w:val="28"/>
                <w:szCs w:val="28"/>
              </w:rPr>
              <w:t>(216)</w:t>
            </w:r>
          </w:p>
        </w:tc>
        <w:tc>
          <w:tcPr>
            <w:tcW w:w="270" w:type="dxa"/>
            <w:vAlign w:val="bottom"/>
          </w:tcPr>
          <w:p w14:paraId="462E75C8"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F695AE9" w14:textId="0486BF68"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6737D8">
              <w:rPr>
                <w:rFonts w:asciiTheme="majorBidi" w:hAnsiTheme="majorBidi" w:cstheme="majorBidi"/>
                <w:sz w:val="28"/>
                <w:szCs w:val="28"/>
              </w:rPr>
              <w:t>-</w:t>
            </w:r>
          </w:p>
        </w:tc>
        <w:tc>
          <w:tcPr>
            <w:tcW w:w="270" w:type="dxa"/>
            <w:vAlign w:val="bottom"/>
          </w:tcPr>
          <w:p w14:paraId="07D19402"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E27D1D8" w14:textId="4069AE35"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1,075</w:t>
            </w:r>
          </w:p>
        </w:tc>
      </w:tr>
      <w:tr w:rsidR="00615315" w:rsidRPr="006737D8" w14:paraId="65EDAA69" w14:textId="77777777" w:rsidTr="0090403A">
        <w:tc>
          <w:tcPr>
            <w:tcW w:w="2790" w:type="dxa"/>
          </w:tcPr>
          <w:p w14:paraId="1BC345CE"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2D59B585" w14:textId="628DFBF6"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color w:val="000000"/>
                <w:sz w:val="28"/>
                <w:szCs w:val="28"/>
              </w:rPr>
              <w:t>36,314</w:t>
            </w:r>
          </w:p>
        </w:tc>
        <w:tc>
          <w:tcPr>
            <w:tcW w:w="270" w:type="dxa"/>
          </w:tcPr>
          <w:p w14:paraId="3CE40D6F"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bottom w:val="single" w:sz="4" w:space="0" w:color="auto"/>
              <w:right w:val="nil"/>
            </w:tcBorders>
            <w:vAlign w:val="bottom"/>
          </w:tcPr>
          <w:p w14:paraId="13E441AE" w14:textId="1DDFC4BB"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737D8">
              <w:rPr>
                <w:rFonts w:asciiTheme="majorBidi" w:hAnsiTheme="majorBidi" w:cstheme="majorBidi"/>
                <w:color w:val="000000"/>
                <w:sz w:val="28"/>
                <w:szCs w:val="28"/>
              </w:rPr>
              <w:t>(6,000)</w:t>
            </w:r>
          </w:p>
        </w:tc>
        <w:tc>
          <w:tcPr>
            <w:tcW w:w="270" w:type="dxa"/>
            <w:vAlign w:val="bottom"/>
          </w:tcPr>
          <w:p w14:paraId="36B86855"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tcPr>
          <w:p w14:paraId="5B876097" w14:textId="314CEE4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6737D8">
              <w:rPr>
                <w:rFonts w:asciiTheme="majorBidi" w:hAnsiTheme="majorBidi" w:cstheme="majorBidi"/>
                <w:sz w:val="28"/>
                <w:szCs w:val="28"/>
              </w:rPr>
              <w:t>-</w:t>
            </w:r>
          </w:p>
        </w:tc>
        <w:tc>
          <w:tcPr>
            <w:tcW w:w="270" w:type="dxa"/>
            <w:vAlign w:val="bottom"/>
          </w:tcPr>
          <w:p w14:paraId="73916748"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vAlign w:val="bottom"/>
          </w:tcPr>
          <w:p w14:paraId="2C341A9C" w14:textId="6F5E47D9"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30,314</w:t>
            </w:r>
          </w:p>
        </w:tc>
      </w:tr>
      <w:tr w:rsidR="00615315" w:rsidRPr="006737D8" w14:paraId="7BC9268D" w14:textId="77777777" w:rsidTr="0090403A">
        <w:tc>
          <w:tcPr>
            <w:tcW w:w="2790" w:type="dxa"/>
          </w:tcPr>
          <w:p w14:paraId="69AF72E1"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7C07F749"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b/>
                <w:bCs/>
                <w:color w:val="000000"/>
                <w:sz w:val="28"/>
                <w:szCs w:val="28"/>
              </w:rPr>
              <w:t>83,599</w:t>
            </w:r>
          </w:p>
        </w:tc>
        <w:tc>
          <w:tcPr>
            <w:tcW w:w="270" w:type="dxa"/>
          </w:tcPr>
          <w:p w14:paraId="5DEF8CFA"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4A002C96" w14:textId="2C8AEB3D"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(3,355)</w:t>
            </w:r>
          </w:p>
        </w:tc>
        <w:tc>
          <w:tcPr>
            <w:tcW w:w="270" w:type="dxa"/>
            <w:vAlign w:val="bottom"/>
          </w:tcPr>
          <w:p w14:paraId="03BB4133"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41C0F8AD" w14:textId="0EF74E2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6737D8">
              <w:rPr>
                <w:rFonts w:asciiTheme="majorBidi" w:hAnsiTheme="majorBidi" w:cstheme="majorBidi"/>
                <w:b/>
                <w:bCs/>
                <w:sz w:val="28"/>
                <w:szCs w:val="28"/>
              </w:rPr>
              <w:t>(107)</w:t>
            </w:r>
          </w:p>
        </w:tc>
        <w:tc>
          <w:tcPr>
            <w:tcW w:w="270" w:type="dxa"/>
            <w:vAlign w:val="bottom"/>
          </w:tcPr>
          <w:p w14:paraId="2310D2B3"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76FEC4D" w14:textId="407E5E5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80,137</w:t>
            </w:r>
          </w:p>
        </w:tc>
      </w:tr>
      <w:tr w:rsidR="00615315" w:rsidRPr="006737D8" w14:paraId="5510EC69" w14:textId="77777777" w:rsidTr="0090403A">
        <w:tc>
          <w:tcPr>
            <w:tcW w:w="2790" w:type="dxa"/>
          </w:tcPr>
          <w:p w14:paraId="6ED8F498"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7B851809"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vAlign w:val="bottom"/>
          </w:tcPr>
          <w:p w14:paraId="3BF818AA"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7D7144A"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vAlign w:val="bottom"/>
          </w:tcPr>
          <w:p w14:paraId="51322F40"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0D4B9853"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vAlign w:val="bottom"/>
          </w:tcPr>
          <w:p w14:paraId="281F551C"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615315" w:rsidRPr="006737D8" w14:paraId="14DD9340" w14:textId="77777777" w:rsidTr="0090403A">
        <w:tc>
          <w:tcPr>
            <w:tcW w:w="2790" w:type="dxa"/>
          </w:tcPr>
          <w:p w14:paraId="054A5ECD"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8F59C4D"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6BB9204"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615315" w:rsidRPr="006737D8" w14:paraId="65B60218" w14:textId="77777777" w:rsidTr="0090403A">
        <w:tc>
          <w:tcPr>
            <w:tcW w:w="2790" w:type="dxa"/>
          </w:tcPr>
          <w:p w14:paraId="1366B207"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tcPr>
          <w:p w14:paraId="65C87DB9" w14:textId="547CCAD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6737D8">
              <w:rPr>
                <w:rFonts w:asciiTheme="majorBidi" w:hAnsiTheme="majorBidi" w:cstheme="majorBidi"/>
                <w:color w:val="000000"/>
                <w:sz w:val="28"/>
                <w:szCs w:val="28"/>
              </w:rPr>
              <w:t>(10,156)</w:t>
            </w:r>
          </w:p>
        </w:tc>
        <w:tc>
          <w:tcPr>
            <w:tcW w:w="270" w:type="dxa"/>
          </w:tcPr>
          <w:p w14:paraId="67709B06"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78109A4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77</w:t>
            </w:r>
          </w:p>
        </w:tc>
        <w:tc>
          <w:tcPr>
            <w:tcW w:w="270" w:type="dxa"/>
            <w:vAlign w:val="bottom"/>
          </w:tcPr>
          <w:p w14:paraId="7B368406"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2FFC1334"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w:t>
            </w:r>
          </w:p>
        </w:tc>
        <w:tc>
          <w:tcPr>
            <w:tcW w:w="270" w:type="dxa"/>
            <w:vAlign w:val="bottom"/>
          </w:tcPr>
          <w:p w14:paraId="78B31197"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8B6BE7A" w14:textId="7479715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(10,079)</w:t>
            </w:r>
          </w:p>
        </w:tc>
      </w:tr>
      <w:tr w:rsidR="00615315" w:rsidRPr="006737D8" w14:paraId="10E1F0BE" w14:textId="77777777" w:rsidTr="0090403A">
        <w:tc>
          <w:tcPr>
            <w:tcW w:w="2790" w:type="dxa"/>
          </w:tcPr>
          <w:p w14:paraId="127B4044"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1D5D399C"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1912F0B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(6,654)</w:t>
            </w:r>
          </w:p>
        </w:tc>
        <w:tc>
          <w:tcPr>
            <w:tcW w:w="270" w:type="dxa"/>
          </w:tcPr>
          <w:p w14:paraId="1AAAFAD6"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1491563E"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w:t>
            </w:r>
          </w:p>
        </w:tc>
        <w:tc>
          <w:tcPr>
            <w:tcW w:w="270" w:type="dxa"/>
            <w:vAlign w:val="bottom"/>
          </w:tcPr>
          <w:p w14:paraId="51418730"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26A63DA6"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(4)</w:t>
            </w:r>
          </w:p>
        </w:tc>
        <w:tc>
          <w:tcPr>
            <w:tcW w:w="270" w:type="dxa"/>
            <w:vAlign w:val="bottom"/>
          </w:tcPr>
          <w:p w14:paraId="501CBF1A"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79DC3B75" w14:textId="5297DAD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(6,658)</w:t>
            </w:r>
          </w:p>
        </w:tc>
      </w:tr>
      <w:tr w:rsidR="00615315" w:rsidRPr="006737D8" w14:paraId="44B2D6C8" w14:textId="77777777" w:rsidTr="0090403A">
        <w:tc>
          <w:tcPr>
            <w:tcW w:w="2790" w:type="dxa"/>
          </w:tcPr>
          <w:p w14:paraId="0A304146"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4ADEA520" w14:textId="7844D1CC"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5A7195DD" w14:textId="64B91F2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w:t>
            </w:r>
          </w:p>
        </w:tc>
        <w:tc>
          <w:tcPr>
            <w:tcW w:w="270" w:type="dxa"/>
          </w:tcPr>
          <w:p w14:paraId="528F25F0"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58AF3C2E" w14:textId="03DEA57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(11)</w:t>
            </w:r>
          </w:p>
        </w:tc>
        <w:tc>
          <w:tcPr>
            <w:tcW w:w="270" w:type="dxa"/>
            <w:vAlign w:val="bottom"/>
          </w:tcPr>
          <w:p w14:paraId="55A4A24D"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27F34BE6" w14:textId="0F7EF74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w:t>
            </w:r>
          </w:p>
        </w:tc>
        <w:tc>
          <w:tcPr>
            <w:tcW w:w="270" w:type="dxa"/>
            <w:vAlign w:val="bottom"/>
          </w:tcPr>
          <w:p w14:paraId="3BB38DEC"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725868A1" w14:textId="14E18DAE"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color w:val="000000"/>
                <w:sz w:val="28"/>
                <w:szCs w:val="28"/>
              </w:rPr>
              <w:t>(11)</w:t>
            </w:r>
          </w:p>
        </w:tc>
      </w:tr>
      <w:tr w:rsidR="00615315" w:rsidRPr="006737D8" w14:paraId="780C816C" w14:textId="77777777" w:rsidTr="0090403A">
        <w:tc>
          <w:tcPr>
            <w:tcW w:w="2790" w:type="dxa"/>
            <w:vAlign w:val="bottom"/>
          </w:tcPr>
          <w:p w14:paraId="46DD589A"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7AE0BFCE"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6737D8">
              <w:rPr>
                <w:rFonts w:asciiTheme="majorBidi" w:hAnsiTheme="majorBidi" w:cstheme="majorBidi"/>
                <w:b/>
                <w:bCs/>
                <w:color w:val="000000"/>
                <w:sz w:val="28"/>
                <w:szCs w:val="28"/>
              </w:rPr>
              <w:t>(16,810)</w:t>
            </w:r>
          </w:p>
        </w:tc>
        <w:tc>
          <w:tcPr>
            <w:tcW w:w="270" w:type="dxa"/>
          </w:tcPr>
          <w:p w14:paraId="02989404"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6512159D"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66</w:t>
            </w:r>
          </w:p>
        </w:tc>
        <w:tc>
          <w:tcPr>
            <w:tcW w:w="270" w:type="dxa"/>
            <w:vAlign w:val="bottom"/>
          </w:tcPr>
          <w:p w14:paraId="00E208B8"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01D40A32"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6737D8">
              <w:rPr>
                <w:rFonts w:asciiTheme="majorBidi" w:hAnsiTheme="majorBidi" w:cstheme="majorBidi"/>
                <w:b/>
                <w:bCs/>
                <w:sz w:val="28"/>
                <w:szCs w:val="28"/>
              </w:rPr>
              <w:t>(4)</w:t>
            </w:r>
          </w:p>
        </w:tc>
        <w:tc>
          <w:tcPr>
            <w:tcW w:w="270" w:type="dxa"/>
            <w:vAlign w:val="bottom"/>
          </w:tcPr>
          <w:p w14:paraId="7E61BBBB"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66BFE6E" w14:textId="3E97D1B1"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sidRPr="006737D8">
              <w:rPr>
                <w:rFonts w:asciiTheme="majorBidi" w:hAnsiTheme="majorBidi" w:cstheme="majorBidi"/>
                <w:b/>
                <w:bCs/>
                <w:color w:val="000000"/>
                <w:sz w:val="28"/>
                <w:szCs w:val="28"/>
              </w:rPr>
              <w:t>(16,748)</w:t>
            </w:r>
          </w:p>
        </w:tc>
      </w:tr>
    </w:tbl>
    <w:p w14:paraId="23902DD5" w14:textId="77777777" w:rsidR="00DE158C" w:rsidRDefault="00DE158C"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6D3AFCA6" w14:textId="77777777" w:rsidR="00DE158C" w:rsidRDefault="00DE158C"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0AFB55F5" w14:textId="77777777" w:rsidR="00DE158C" w:rsidRDefault="00DE158C"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5A35FEAD" w14:textId="29DFFF4A" w:rsidR="00B05584" w:rsidRPr="006737D8" w:rsidRDefault="0053176E" w:rsidP="00C1280C">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at </w:t>
      </w:r>
      <w:r w:rsidR="001B08CD" w:rsidRPr="006737D8">
        <w:rPr>
          <w:rFonts w:asciiTheme="majorBidi" w:eastAsia="Arial Unicode MS" w:hAnsiTheme="majorBidi" w:cstheme="majorBidi"/>
          <w:sz w:val="28"/>
          <w:szCs w:val="28"/>
        </w:rPr>
        <w:t xml:space="preserve">30 </w:t>
      </w:r>
      <w:r w:rsidR="0090403A" w:rsidRPr="006737D8">
        <w:rPr>
          <w:rFonts w:asciiTheme="majorBidi" w:eastAsia="Arial Unicode MS" w:hAnsiTheme="majorBidi" w:cstheme="majorBidi"/>
          <w:sz w:val="28"/>
          <w:szCs w:val="28"/>
        </w:rPr>
        <w:t>September</w:t>
      </w:r>
      <w:r w:rsidR="001B08CD" w:rsidRPr="006737D8">
        <w:rPr>
          <w:rFonts w:asciiTheme="majorBidi" w:eastAsia="Arial Unicode MS" w:hAnsiTheme="majorBidi" w:cstheme="majorBidi"/>
          <w:sz w:val="28"/>
          <w:szCs w:val="28"/>
        </w:rPr>
        <w:t xml:space="preserve"> 2021</w:t>
      </w:r>
      <w:r w:rsidR="00B05584" w:rsidRPr="006737D8">
        <w:rPr>
          <w:rFonts w:asciiTheme="majorBidi" w:eastAsia="Arial Unicode MS" w:hAnsiTheme="majorBidi" w:cstheme="majorBidi"/>
          <w:sz w:val="28"/>
          <w:szCs w:val="28"/>
        </w:rPr>
        <w:t>, the Company has unused tax losses totaling Baht</w:t>
      </w:r>
      <w:r w:rsidR="00615315" w:rsidRPr="006737D8">
        <w:rPr>
          <w:rFonts w:asciiTheme="majorBidi" w:eastAsia="Arial Unicode MS" w:hAnsiTheme="majorBidi" w:cstheme="majorBidi"/>
          <w:sz w:val="28"/>
          <w:szCs w:val="28"/>
        </w:rPr>
        <w:t xml:space="preserve"> 194.8</w:t>
      </w:r>
      <w:r w:rsidR="00E21238" w:rsidRPr="006737D8">
        <w:rPr>
          <w:rFonts w:asciiTheme="majorBidi" w:eastAsia="Arial Unicode MS" w:hAnsiTheme="majorBidi" w:cstheme="majorBidi" w:hint="cs"/>
          <w:sz w:val="28"/>
          <w:szCs w:val="28"/>
          <w:cs/>
        </w:rPr>
        <w:t xml:space="preserve"> </w:t>
      </w:r>
      <w:r w:rsidR="00B05584" w:rsidRPr="006737D8">
        <w:rPr>
          <w:rFonts w:asciiTheme="majorBidi" w:eastAsia="Arial Unicode MS" w:hAnsiTheme="majorBidi" w:cstheme="majorBidi"/>
          <w:sz w:val="28"/>
          <w:szCs w:val="28"/>
        </w:rPr>
        <w:t>million (</w:t>
      </w:r>
      <w:r w:rsidR="00C240C1" w:rsidRPr="006737D8">
        <w:rPr>
          <w:rFonts w:asciiTheme="majorBidi" w:eastAsia="Arial Unicode MS" w:hAnsiTheme="majorBidi" w:cstheme="majorBidi"/>
          <w:sz w:val="28"/>
          <w:szCs w:val="28"/>
        </w:rPr>
        <w:t xml:space="preserve">31 December </w:t>
      </w:r>
      <w:r w:rsidR="00B05584" w:rsidRPr="006737D8">
        <w:rPr>
          <w:rFonts w:asciiTheme="majorBidi" w:eastAsia="Arial Unicode MS" w:hAnsiTheme="majorBidi" w:cstheme="majorBidi"/>
          <w:sz w:val="28"/>
          <w:szCs w:val="28"/>
        </w:rPr>
        <w:t>20</w:t>
      </w:r>
      <w:r w:rsidRPr="006737D8">
        <w:rPr>
          <w:rFonts w:asciiTheme="majorBidi" w:eastAsia="Arial Unicode MS" w:hAnsiTheme="majorBidi" w:cstheme="majorBidi"/>
          <w:sz w:val="28"/>
          <w:szCs w:val="28"/>
        </w:rPr>
        <w:t>20</w:t>
      </w:r>
      <w:r w:rsidR="00B05584" w:rsidRPr="006737D8">
        <w:rPr>
          <w:rFonts w:asciiTheme="majorBidi" w:eastAsia="Arial Unicode MS" w:hAnsiTheme="majorBidi" w:cstheme="majorBidi"/>
          <w:sz w:val="28"/>
          <w:szCs w:val="28"/>
        </w:rPr>
        <w:t xml:space="preserve">: Baht </w:t>
      </w:r>
      <w:bookmarkStart w:id="3" w:name="_Hlk71792408"/>
      <w:r w:rsidR="00BA3DC4" w:rsidRPr="006737D8">
        <w:rPr>
          <w:rFonts w:asciiTheme="majorBidi" w:eastAsia="Arial Unicode MS" w:hAnsiTheme="majorBidi" w:cstheme="majorBidi"/>
          <w:sz w:val="28"/>
          <w:szCs w:val="28"/>
        </w:rPr>
        <w:t>1</w:t>
      </w:r>
      <w:r w:rsidR="00E21C18" w:rsidRPr="006737D8">
        <w:rPr>
          <w:rFonts w:asciiTheme="majorBidi" w:eastAsia="Arial Unicode MS" w:hAnsiTheme="majorBidi" w:cstheme="majorBidi"/>
          <w:sz w:val="28"/>
          <w:szCs w:val="28"/>
        </w:rPr>
        <w:t>52</w:t>
      </w:r>
      <w:r w:rsidR="00BA3DC4" w:rsidRPr="006737D8">
        <w:rPr>
          <w:rFonts w:asciiTheme="majorBidi" w:eastAsia="Arial Unicode MS" w:hAnsiTheme="majorBidi" w:cstheme="majorBidi"/>
          <w:sz w:val="28"/>
          <w:szCs w:val="28"/>
        </w:rPr>
        <w:t>.9</w:t>
      </w:r>
      <w:r w:rsidRPr="006737D8">
        <w:rPr>
          <w:rFonts w:asciiTheme="majorBidi" w:eastAsia="Arial Unicode MS" w:hAnsiTheme="majorBidi" w:cstheme="majorBidi"/>
          <w:sz w:val="28"/>
          <w:szCs w:val="28"/>
        </w:rPr>
        <w:t xml:space="preserve"> </w:t>
      </w:r>
      <w:bookmarkEnd w:id="3"/>
      <w:r w:rsidR="00B05584" w:rsidRPr="006737D8">
        <w:rPr>
          <w:rFonts w:asciiTheme="majorBidi" w:eastAsia="Arial Unicode MS" w:hAnsiTheme="majorBidi" w:cstheme="majorBidi"/>
          <w:sz w:val="28"/>
          <w:szCs w:val="28"/>
        </w:rPr>
        <w:t xml:space="preserve">million), on which deferred tax assets have not been </w:t>
      </w:r>
      <w:proofErr w:type="spellStart"/>
      <w:r w:rsidR="00B05584" w:rsidRPr="006737D8">
        <w:rPr>
          <w:rFonts w:asciiTheme="majorBidi" w:eastAsia="Arial Unicode MS" w:hAnsiTheme="majorBidi" w:cstheme="majorBidi"/>
          <w:sz w:val="28"/>
          <w:szCs w:val="28"/>
        </w:rPr>
        <w:t>recognised</w:t>
      </w:r>
      <w:proofErr w:type="spellEnd"/>
      <w:r w:rsidR="00B05584" w:rsidRPr="006737D8">
        <w:rPr>
          <w:rFonts w:asciiTheme="majorBidi" w:eastAsia="Arial Unicode MS" w:hAnsiTheme="majorBidi" w:cstheme="majorBidi"/>
          <w:sz w:val="28"/>
          <w:szCs w:val="28"/>
        </w:rPr>
        <w:t xml:space="preserve"> as the Company believes future taxable profits may not be sufficient to allow </w:t>
      </w:r>
      <w:proofErr w:type="spellStart"/>
      <w:r w:rsidR="00B05584" w:rsidRPr="006737D8">
        <w:rPr>
          <w:rFonts w:asciiTheme="majorBidi" w:eastAsia="Arial Unicode MS" w:hAnsiTheme="majorBidi" w:cstheme="majorBidi"/>
          <w:sz w:val="28"/>
          <w:szCs w:val="28"/>
        </w:rPr>
        <w:t>utilisation</w:t>
      </w:r>
      <w:proofErr w:type="spellEnd"/>
      <w:r w:rsidR="00B05584" w:rsidRPr="006737D8">
        <w:rPr>
          <w:rFonts w:asciiTheme="majorBidi" w:eastAsia="Arial Unicode MS" w:hAnsiTheme="majorBidi" w:cstheme="majorBidi"/>
          <w:sz w:val="28"/>
          <w:szCs w:val="28"/>
        </w:rPr>
        <w:t xml:space="preserve"> of the temporary differences and unused tax losses.</w:t>
      </w:r>
    </w:p>
    <w:p w14:paraId="66E60977" w14:textId="77777777" w:rsidR="00B05584" w:rsidRPr="006737D8" w:rsidRDefault="00B05584" w:rsidP="00CF5B56">
      <w:pPr>
        <w:pStyle w:val="BodyTextIndent"/>
        <w:spacing w:before="120" w:line="380" w:lineRule="exact"/>
        <w:ind w:left="547"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t xml:space="preserve">Detail of expiry date of unused tax losses are </w:t>
      </w:r>
      <w:proofErr w:type="spellStart"/>
      <w:r w:rsidRPr="006737D8">
        <w:rPr>
          <w:rFonts w:asciiTheme="majorBidi" w:eastAsia="Arial Unicode MS" w:hAnsiTheme="majorBidi" w:cstheme="majorBidi"/>
          <w:sz w:val="28"/>
          <w:szCs w:val="28"/>
        </w:rPr>
        <w:t>summarised</w:t>
      </w:r>
      <w:proofErr w:type="spellEnd"/>
      <w:r w:rsidRPr="006737D8">
        <w:rPr>
          <w:rFonts w:asciiTheme="majorBidi" w:eastAsia="Arial Unicode MS" w:hAnsiTheme="majorBidi" w:cstheme="majorBidi"/>
          <w:sz w:val="28"/>
          <w:szCs w:val="28"/>
        </w:rPr>
        <w:t xml:space="preserve">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6737D8" w14:paraId="11D7DF56" w14:textId="77777777" w:rsidTr="0090403A">
        <w:trPr>
          <w:trHeight w:val="389"/>
        </w:trPr>
        <w:tc>
          <w:tcPr>
            <w:tcW w:w="5850" w:type="dxa"/>
          </w:tcPr>
          <w:p w14:paraId="22060B26" w14:textId="7777777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6737D8">
              <w:rPr>
                <w:rFonts w:ascii="Angsana New" w:hAnsi="Angsana New"/>
                <w:sz w:val="28"/>
                <w:szCs w:val="28"/>
                <w:lang w:val="en-GB" w:bidi="ar-SA"/>
              </w:rPr>
              <w:t>Thousand Baht</w:t>
            </w:r>
          </w:p>
        </w:tc>
      </w:tr>
      <w:tr w:rsidR="0053176E" w:rsidRPr="006737D8" w14:paraId="349AD8AA" w14:textId="77777777" w:rsidTr="0090403A">
        <w:trPr>
          <w:trHeight w:val="389"/>
        </w:trPr>
        <w:tc>
          <w:tcPr>
            <w:tcW w:w="5850" w:type="dxa"/>
          </w:tcPr>
          <w:p w14:paraId="219F8E68"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7417E4ED" w:rsidR="0053176E" w:rsidRPr="006737D8" w:rsidRDefault="001B08CD" w:rsidP="0090403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2" w:right="-205"/>
              <w:jc w:val="center"/>
              <w:rPr>
                <w:rFonts w:ascii="Angsana New" w:hAnsi="Angsana New"/>
                <w:sz w:val="28"/>
                <w:szCs w:val="28"/>
                <w:lang w:val="en-GB" w:bidi="ar-SA"/>
              </w:rPr>
            </w:pPr>
            <w:r w:rsidRPr="006737D8">
              <w:rPr>
                <w:rFonts w:asciiTheme="majorBidi" w:hAnsiTheme="majorBidi" w:cstheme="majorBidi"/>
                <w:sz w:val="28"/>
                <w:szCs w:val="28"/>
              </w:rPr>
              <w:t xml:space="preserve">30 </w:t>
            </w:r>
            <w:r w:rsidR="0090403A" w:rsidRPr="006737D8">
              <w:rPr>
                <w:rFonts w:asciiTheme="majorBidi" w:eastAsia="Arial Unicode MS" w:hAnsiTheme="majorBidi" w:cstheme="majorBidi"/>
                <w:sz w:val="28"/>
                <w:szCs w:val="28"/>
              </w:rPr>
              <w:t>September</w:t>
            </w:r>
            <w:r w:rsidRPr="006737D8">
              <w:rPr>
                <w:rFonts w:asciiTheme="majorBidi" w:hAnsiTheme="majorBidi" w:cstheme="majorBidi"/>
                <w:sz w:val="28"/>
                <w:szCs w:val="28"/>
              </w:rPr>
              <w:t xml:space="preserve"> 2021</w:t>
            </w:r>
          </w:p>
        </w:tc>
        <w:tc>
          <w:tcPr>
            <w:tcW w:w="270" w:type="dxa"/>
            <w:tcBorders>
              <w:top w:val="single" w:sz="4" w:space="0" w:color="auto"/>
              <w:left w:val="nil"/>
              <w:bottom w:val="nil"/>
              <w:right w:val="nil"/>
            </w:tcBorders>
          </w:tcPr>
          <w:p w14:paraId="4D60A0DA"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049CC0D5"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sidRPr="006737D8">
              <w:rPr>
                <w:rFonts w:asciiTheme="majorBidi" w:hAnsiTheme="majorBidi" w:cstheme="majorBidi"/>
                <w:sz w:val="28"/>
                <w:szCs w:val="28"/>
              </w:rPr>
              <w:t>31 December 2020</w:t>
            </w:r>
          </w:p>
        </w:tc>
      </w:tr>
      <w:tr w:rsidR="00B07707" w:rsidRPr="006737D8" w14:paraId="57B7C429" w14:textId="77777777" w:rsidTr="0090403A">
        <w:trPr>
          <w:trHeight w:val="389"/>
        </w:trPr>
        <w:tc>
          <w:tcPr>
            <w:tcW w:w="5850" w:type="dxa"/>
            <w:vAlign w:val="bottom"/>
          </w:tcPr>
          <w:p w14:paraId="3376B9B1" w14:textId="544976B2" w:rsidR="00B07707" w:rsidRPr="006737D8" w:rsidRDefault="00B07707" w:rsidP="008E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rPr>
            </w:pPr>
            <w:r w:rsidRPr="006737D8">
              <w:rPr>
                <w:rFonts w:ascii="Angsana New" w:hAnsi="Angsana New"/>
                <w:sz w:val="28"/>
                <w:szCs w:val="28"/>
                <w:lang w:val="en-GB" w:bidi="ar-SA"/>
              </w:rPr>
              <w:t>31 December 202</w:t>
            </w:r>
            <w:r w:rsidRPr="006737D8">
              <w:rPr>
                <w:rFonts w:ascii="Angsana New" w:hAnsi="Angsana New"/>
                <w:sz w:val="28"/>
                <w:szCs w:val="28"/>
              </w:rPr>
              <w:t>4</w:t>
            </w:r>
          </w:p>
        </w:tc>
        <w:tc>
          <w:tcPr>
            <w:tcW w:w="1440" w:type="dxa"/>
          </w:tcPr>
          <w:p w14:paraId="6CBE7D29" w14:textId="5F4FEC30" w:rsidR="00B07707" w:rsidRPr="006737D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6737D8">
              <w:rPr>
                <w:rFonts w:ascii="Angsana New" w:hAnsi="Angsana New"/>
                <w:sz w:val="28"/>
                <w:szCs w:val="28"/>
              </w:rPr>
              <w:t>17,800</w:t>
            </w:r>
          </w:p>
        </w:tc>
        <w:tc>
          <w:tcPr>
            <w:tcW w:w="270" w:type="dxa"/>
          </w:tcPr>
          <w:p w14:paraId="62D48122" w14:textId="77777777" w:rsidR="00B07707" w:rsidRPr="006737D8" w:rsidRDefault="00B07707" w:rsidP="00B077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179E9B8E" w:rsidR="00B07707" w:rsidRPr="006737D8"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6737D8">
              <w:rPr>
                <w:rFonts w:ascii="Angsana New" w:hAnsi="Angsana New"/>
                <w:sz w:val="28"/>
                <w:szCs w:val="28"/>
              </w:rPr>
              <w:t>17,800</w:t>
            </w:r>
          </w:p>
        </w:tc>
      </w:tr>
      <w:tr w:rsidR="00B07707" w:rsidRPr="006737D8" w14:paraId="574B3112" w14:textId="77777777" w:rsidTr="0090403A">
        <w:trPr>
          <w:trHeight w:val="389"/>
        </w:trPr>
        <w:tc>
          <w:tcPr>
            <w:tcW w:w="5850" w:type="dxa"/>
          </w:tcPr>
          <w:p w14:paraId="3FED2ACB" w14:textId="48A48C20" w:rsidR="00B07707" w:rsidRPr="006737D8" w:rsidRDefault="00B07707" w:rsidP="008E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2025</w:t>
            </w:r>
          </w:p>
        </w:tc>
        <w:tc>
          <w:tcPr>
            <w:tcW w:w="1440" w:type="dxa"/>
          </w:tcPr>
          <w:p w14:paraId="088F75AE" w14:textId="77B6CA58" w:rsidR="00B07707" w:rsidRPr="006737D8" w:rsidRDefault="00E21C18"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6737D8">
              <w:rPr>
                <w:rFonts w:ascii="Angsana New" w:hAnsi="Angsana New"/>
                <w:sz w:val="28"/>
                <w:szCs w:val="28"/>
              </w:rPr>
              <w:t>135</w:t>
            </w:r>
            <w:r w:rsidR="00BA3DC4" w:rsidRPr="006737D8">
              <w:rPr>
                <w:rFonts w:ascii="Angsana New" w:hAnsi="Angsana New"/>
                <w:sz w:val="28"/>
                <w:szCs w:val="28"/>
              </w:rPr>
              <w:t>,0</w:t>
            </w:r>
            <w:r w:rsidRPr="006737D8">
              <w:rPr>
                <w:rFonts w:ascii="Angsana New" w:hAnsi="Angsana New"/>
                <w:sz w:val="28"/>
                <w:szCs w:val="28"/>
              </w:rPr>
              <w:t>73</w:t>
            </w:r>
          </w:p>
        </w:tc>
        <w:tc>
          <w:tcPr>
            <w:tcW w:w="270" w:type="dxa"/>
          </w:tcPr>
          <w:p w14:paraId="02A25614" w14:textId="77777777" w:rsidR="00B07707" w:rsidRPr="006737D8" w:rsidRDefault="00B07707" w:rsidP="00B077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1303174F" w:rsidR="00B07707" w:rsidRPr="006737D8" w:rsidRDefault="00E21C18"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6737D8">
              <w:rPr>
                <w:rFonts w:ascii="Angsana New" w:hAnsi="Angsana New"/>
                <w:sz w:val="28"/>
                <w:szCs w:val="28"/>
              </w:rPr>
              <w:t>135,073</w:t>
            </w:r>
          </w:p>
        </w:tc>
      </w:tr>
      <w:tr w:rsidR="00615315" w:rsidRPr="006737D8" w14:paraId="20ED6675" w14:textId="77777777" w:rsidTr="0090403A">
        <w:trPr>
          <w:trHeight w:val="389"/>
        </w:trPr>
        <w:tc>
          <w:tcPr>
            <w:tcW w:w="5850" w:type="dxa"/>
          </w:tcPr>
          <w:p w14:paraId="44F57D59" w14:textId="2172693C" w:rsidR="00615315" w:rsidRPr="006737D8" w:rsidRDefault="00615315" w:rsidP="008E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2026</w:t>
            </w:r>
          </w:p>
        </w:tc>
        <w:tc>
          <w:tcPr>
            <w:tcW w:w="1440" w:type="dxa"/>
            <w:shd w:val="clear" w:color="auto" w:fill="FFFFFF"/>
          </w:tcPr>
          <w:p w14:paraId="18D6A3E3" w14:textId="1A818FBC"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6737D8">
              <w:rPr>
                <w:rFonts w:ascii="Angsana New" w:hAnsi="Angsana New"/>
                <w:sz w:val="28"/>
                <w:szCs w:val="28"/>
              </w:rPr>
              <w:t>42,010</w:t>
            </w:r>
          </w:p>
        </w:tc>
        <w:tc>
          <w:tcPr>
            <w:tcW w:w="270" w:type="dxa"/>
          </w:tcPr>
          <w:p w14:paraId="7D5A0C29" w14:textId="77777777" w:rsidR="00615315" w:rsidRPr="006737D8" w:rsidRDefault="00615315" w:rsidP="006153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29172CA" w14:textId="5853A28E"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sidRPr="006737D8">
              <w:rPr>
                <w:rFonts w:ascii="Angsana New" w:hAnsi="Angsana New"/>
                <w:sz w:val="28"/>
                <w:szCs w:val="28"/>
              </w:rPr>
              <w:t>-</w:t>
            </w:r>
          </w:p>
        </w:tc>
      </w:tr>
      <w:tr w:rsidR="00615315" w:rsidRPr="006737D8" w14:paraId="49CEBA89" w14:textId="77777777" w:rsidTr="0090403A">
        <w:trPr>
          <w:trHeight w:val="389"/>
        </w:trPr>
        <w:tc>
          <w:tcPr>
            <w:tcW w:w="5850" w:type="dxa"/>
          </w:tcPr>
          <w:p w14:paraId="5DB34FB8" w14:textId="396491F7" w:rsidR="00615315" w:rsidRPr="006737D8" w:rsidRDefault="00615315" w:rsidP="008E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b/>
                <w:bCs/>
                <w:sz w:val="28"/>
                <w:szCs w:val="28"/>
                <w:lang w:val="en-GB" w:bidi="ar-SA"/>
              </w:rPr>
            </w:pPr>
            <w:r w:rsidRPr="006737D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FFFFFF"/>
          </w:tcPr>
          <w:p w14:paraId="430622D4" w14:textId="7773ED98"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sidRPr="006737D8">
              <w:rPr>
                <w:rFonts w:ascii="Angsana New" w:hAnsi="Angsana New"/>
                <w:b/>
                <w:bCs/>
                <w:sz w:val="28"/>
                <w:szCs w:val="28"/>
              </w:rPr>
              <w:t>194,883</w:t>
            </w:r>
          </w:p>
        </w:tc>
        <w:tc>
          <w:tcPr>
            <w:tcW w:w="270" w:type="dxa"/>
          </w:tcPr>
          <w:p w14:paraId="5D7308D0" w14:textId="77777777" w:rsidR="00615315" w:rsidRPr="006737D8" w:rsidRDefault="00615315" w:rsidP="006153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bottom w:val="double" w:sz="4" w:space="0" w:color="auto"/>
            </w:tcBorders>
          </w:tcPr>
          <w:p w14:paraId="2125FFB0" w14:textId="0F282A8B"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sidRPr="006737D8">
              <w:rPr>
                <w:rFonts w:ascii="Angsana New" w:hAnsi="Angsana New"/>
                <w:b/>
                <w:bCs/>
                <w:sz w:val="28"/>
                <w:szCs w:val="28"/>
              </w:rPr>
              <w:t>152,873</w:t>
            </w:r>
          </w:p>
        </w:tc>
      </w:tr>
    </w:tbl>
    <w:p w14:paraId="650A70AE" w14:textId="037CDC72" w:rsidR="00DD133A" w:rsidRPr="006737D8" w:rsidRDefault="00775A29"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Other liabilities</w:t>
      </w:r>
    </w:p>
    <w:p w14:paraId="178CE627" w14:textId="77777777" w:rsidR="00121796" w:rsidRPr="006737D8" w:rsidRDefault="00121796">
      <w:pPr>
        <w:rPr>
          <w:rFonts w:asciiTheme="majorBidi" w:hAnsiTheme="majorBidi" w:cstheme="majorBidi"/>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6737D8" w14:paraId="4BCED209" w14:textId="77777777" w:rsidTr="00E7058E">
        <w:trPr>
          <w:trHeight w:val="389"/>
        </w:trPr>
        <w:tc>
          <w:tcPr>
            <w:tcW w:w="5850" w:type="dxa"/>
            <w:tcBorders>
              <w:top w:val="nil"/>
              <w:left w:val="nil"/>
              <w:bottom w:val="nil"/>
              <w:right w:val="nil"/>
            </w:tcBorders>
          </w:tcPr>
          <w:p w14:paraId="59FDA4FD" w14:textId="77777777" w:rsidR="00121796" w:rsidRPr="006737D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DD133A" w:rsidRPr="006737D8">
              <w:rPr>
                <w:rFonts w:asciiTheme="majorBidi" w:hAnsiTheme="majorBidi" w:cstheme="majorBidi"/>
                <w:sz w:val="28"/>
                <w:szCs w:val="28"/>
              </w:rPr>
              <w:t xml:space="preserve"> Baht</w:t>
            </w:r>
          </w:p>
        </w:tc>
      </w:tr>
      <w:tr w:rsidR="0053176E" w:rsidRPr="006737D8" w14:paraId="64E091B2" w14:textId="77777777" w:rsidTr="00E7058E">
        <w:trPr>
          <w:trHeight w:val="389"/>
        </w:trPr>
        <w:tc>
          <w:tcPr>
            <w:tcW w:w="5850" w:type="dxa"/>
            <w:tcBorders>
              <w:top w:val="nil"/>
              <w:left w:val="nil"/>
              <w:bottom w:val="nil"/>
              <w:right w:val="nil"/>
            </w:tcBorders>
          </w:tcPr>
          <w:p w14:paraId="585C705F" w14:textId="77777777"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751B14F5" w:rsidR="0053176E" w:rsidRPr="006737D8" w:rsidRDefault="001B08CD" w:rsidP="00904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2" w:right="-115"/>
              <w:jc w:val="center"/>
              <w:rPr>
                <w:rFonts w:asciiTheme="majorBidi" w:hAnsiTheme="majorBidi" w:cstheme="majorBidi"/>
                <w:sz w:val="28"/>
                <w:szCs w:val="28"/>
                <w:cs/>
              </w:rPr>
            </w:pPr>
            <w:r w:rsidRPr="006737D8">
              <w:rPr>
                <w:rFonts w:asciiTheme="majorBidi" w:hAnsiTheme="majorBidi" w:cstheme="majorBidi"/>
                <w:sz w:val="28"/>
                <w:szCs w:val="28"/>
              </w:rPr>
              <w:t xml:space="preserve">30 </w:t>
            </w:r>
            <w:r w:rsidR="0090403A" w:rsidRPr="006737D8">
              <w:rPr>
                <w:rFonts w:asciiTheme="majorBidi" w:eastAsia="Arial Unicode MS" w:hAnsiTheme="majorBidi" w:cstheme="majorBidi"/>
                <w:sz w:val="28"/>
                <w:szCs w:val="28"/>
              </w:rPr>
              <w:t>September</w:t>
            </w:r>
            <w:r w:rsidRPr="006737D8">
              <w:rPr>
                <w:rFonts w:asciiTheme="majorBidi" w:hAnsiTheme="majorBidi" w:cstheme="majorBidi"/>
                <w:sz w:val="28"/>
                <w:szCs w:val="28"/>
              </w:rPr>
              <w:t xml:space="preserve"> 2021</w:t>
            </w:r>
          </w:p>
        </w:tc>
        <w:tc>
          <w:tcPr>
            <w:tcW w:w="270" w:type="dxa"/>
            <w:tcBorders>
              <w:top w:val="single" w:sz="4" w:space="0" w:color="auto"/>
              <w:left w:val="nil"/>
              <w:bottom w:val="nil"/>
              <w:right w:val="nil"/>
            </w:tcBorders>
          </w:tcPr>
          <w:p w14:paraId="27F22273" w14:textId="77777777"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60669918"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31 December 2020</w:t>
            </w:r>
          </w:p>
        </w:tc>
      </w:tr>
      <w:tr w:rsidR="00615315" w:rsidRPr="006737D8" w14:paraId="14CBD0D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52AC61AB" w:rsidR="00615315" w:rsidRPr="006737D8" w:rsidRDefault="00615315" w:rsidP="008E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Lease liabilities (Note 18.1)</w:t>
            </w:r>
          </w:p>
        </w:tc>
        <w:tc>
          <w:tcPr>
            <w:tcW w:w="1440" w:type="dxa"/>
            <w:tcBorders>
              <w:top w:val="nil"/>
              <w:left w:val="nil"/>
              <w:bottom w:val="nil"/>
              <w:right w:val="nil"/>
            </w:tcBorders>
            <w:shd w:val="clear" w:color="auto" w:fill="auto"/>
          </w:tcPr>
          <w:p w14:paraId="6D02A242" w14:textId="63AF8AD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14,107 </w:t>
            </w:r>
          </w:p>
        </w:tc>
        <w:tc>
          <w:tcPr>
            <w:tcW w:w="270" w:type="dxa"/>
            <w:tcBorders>
              <w:top w:val="nil"/>
              <w:left w:val="nil"/>
              <w:bottom w:val="nil"/>
              <w:right w:val="nil"/>
            </w:tcBorders>
          </w:tcPr>
          <w:p w14:paraId="1917AB00"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3AF9E2D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6,552</w:t>
            </w:r>
          </w:p>
        </w:tc>
      </w:tr>
      <w:tr w:rsidR="00615315" w:rsidRPr="006737D8" w14:paraId="688788D0"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412858A9" w14:textId="1950532F" w:rsidR="00615315" w:rsidRPr="006737D8" w:rsidRDefault="00615315" w:rsidP="008E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Other payables</w:t>
            </w:r>
          </w:p>
        </w:tc>
        <w:tc>
          <w:tcPr>
            <w:tcW w:w="1440" w:type="dxa"/>
            <w:tcBorders>
              <w:top w:val="nil"/>
              <w:left w:val="nil"/>
              <w:bottom w:val="nil"/>
              <w:right w:val="nil"/>
            </w:tcBorders>
            <w:shd w:val="clear" w:color="auto" w:fill="auto"/>
            <w:vAlign w:val="bottom"/>
          </w:tcPr>
          <w:p w14:paraId="43DE265C" w14:textId="606ECB7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10,850 </w:t>
            </w:r>
          </w:p>
        </w:tc>
        <w:tc>
          <w:tcPr>
            <w:tcW w:w="270" w:type="dxa"/>
            <w:tcBorders>
              <w:top w:val="nil"/>
              <w:left w:val="nil"/>
              <w:bottom w:val="nil"/>
              <w:right w:val="nil"/>
            </w:tcBorders>
          </w:tcPr>
          <w:p w14:paraId="3C725E88"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A14959" w14:textId="7AA07AF8"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9,240</w:t>
            </w:r>
          </w:p>
        </w:tc>
      </w:tr>
      <w:tr w:rsidR="00615315" w:rsidRPr="006737D8" w14:paraId="1CFACD06"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615315" w:rsidRPr="006737D8" w:rsidRDefault="00615315" w:rsidP="008E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Contribution fund payables</w:t>
            </w:r>
          </w:p>
        </w:tc>
        <w:tc>
          <w:tcPr>
            <w:tcW w:w="1440" w:type="dxa"/>
            <w:tcBorders>
              <w:top w:val="nil"/>
              <w:left w:val="nil"/>
              <w:bottom w:val="nil"/>
              <w:right w:val="nil"/>
            </w:tcBorders>
            <w:shd w:val="clear" w:color="auto" w:fill="auto"/>
          </w:tcPr>
          <w:p w14:paraId="397005FE" w14:textId="157FD718"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8,024 </w:t>
            </w:r>
          </w:p>
        </w:tc>
        <w:tc>
          <w:tcPr>
            <w:tcW w:w="270" w:type="dxa"/>
            <w:tcBorders>
              <w:top w:val="nil"/>
              <w:left w:val="nil"/>
              <w:bottom w:val="nil"/>
              <w:right w:val="nil"/>
            </w:tcBorders>
          </w:tcPr>
          <w:p w14:paraId="19A2BCEA"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4B9635E8"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9,013</w:t>
            </w:r>
          </w:p>
        </w:tc>
      </w:tr>
      <w:tr w:rsidR="00615315" w:rsidRPr="006737D8" w14:paraId="33BE995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615315" w:rsidRPr="006737D8" w:rsidRDefault="00615315" w:rsidP="008E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Accrued expenses</w:t>
            </w:r>
          </w:p>
        </w:tc>
        <w:tc>
          <w:tcPr>
            <w:tcW w:w="1440" w:type="dxa"/>
            <w:tcBorders>
              <w:top w:val="nil"/>
              <w:left w:val="nil"/>
              <w:bottom w:val="nil"/>
              <w:right w:val="nil"/>
            </w:tcBorders>
            <w:shd w:val="clear" w:color="auto" w:fill="auto"/>
          </w:tcPr>
          <w:p w14:paraId="7CD41E0F" w14:textId="646B5ECD"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5,009 </w:t>
            </w:r>
          </w:p>
        </w:tc>
        <w:tc>
          <w:tcPr>
            <w:tcW w:w="270" w:type="dxa"/>
            <w:tcBorders>
              <w:top w:val="nil"/>
              <w:left w:val="nil"/>
              <w:bottom w:val="nil"/>
              <w:right w:val="nil"/>
            </w:tcBorders>
          </w:tcPr>
          <w:p w14:paraId="70923263"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581BA05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6,108</w:t>
            </w:r>
          </w:p>
        </w:tc>
      </w:tr>
      <w:tr w:rsidR="00615315" w:rsidRPr="006737D8" w14:paraId="68FFB003"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615315" w:rsidRPr="006737D8" w:rsidRDefault="00615315" w:rsidP="008E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shd w:val="clear" w:color="auto" w:fill="auto"/>
          </w:tcPr>
          <w:p w14:paraId="50ABED3B" w14:textId="0620C95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3,214 </w:t>
            </w:r>
          </w:p>
        </w:tc>
        <w:tc>
          <w:tcPr>
            <w:tcW w:w="270" w:type="dxa"/>
            <w:tcBorders>
              <w:top w:val="nil"/>
              <w:left w:val="nil"/>
              <w:bottom w:val="nil"/>
              <w:right w:val="nil"/>
            </w:tcBorders>
          </w:tcPr>
          <w:p w14:paraId="6EB8C09B"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4D75082E"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4,901</w:t>
            </w:r>
          </w:p>
        </w:tc>
      </w:tr>
      <w:tr w:rsidR="00615315" w:rsidRPr="006737D8" w14:paraId="440A3EB7"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615315" w:rsidRPr="006737D8" w:rsidRDefault="00615315" w:rsidP="008E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auto"/>
          </w:tcPr>
          <w:p w14:paraId="718D7F22" w14:textId="32D82961"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41,204 </w:t>
            </w:r>
          </w:p>
        </w:tc>
        <w:tc>
          <w:tcPr>
            <w:tcW w:w="270" w:type="dxa"/>
            <w:tcBorders>
              <w:top w:val="nil"/>
              <w:left w:val="nil"/>
              <w:bottom w:val="nil"/>
              <w:right w:val="nil"/>
            </w:tcBorders>
          </w:tcPr>
          <w:p w14:paraId="5C533914"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0E72CABA"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35,814</w:t>
            </w:r>
          </w:p>
        </w:tc>
      </w:tr>
    </w:tbl>
    <w:p w14:paraId="73F54789" w14:textId="74920515" w:rsidR="00BD093C" w:rsidRPr="006737D8" w:rsidRDefault="0053176E" w:rsidP="00BD09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right="-86" w:firstLine="90"/>
        <w:jc w:val="thaiDistribute"/>
        <w:outlineLvl w:val="0"/>
        <w:rPr>
          <w:rFonts w:asciiTheme="majorBidi" w:eastAsia="Arial Unicode MS" w:hAnsiTheme="majorBidi" w:cstheme="majorBidi"/>
          <w:b/>
          <w:bCs/>
          <w:spacing w:val="-2"/>
          <w:sz w:val="28"/>
          <w:szCs w:val="28"/>
        </w:rPr>
      </w:pPr>
      <w:r w:rsidRPr="006737D8">
        <w:rPr>
          <w:rFonts w:asciiTheme="majorBidi" w:eastAsia="Arial Unicode MS" w:hAnsiTheme="majorBidi" w:cstheme="majorBidi"/>
          <w:b/>
          <w:bCs/>
          <w:spacing w:val="-2"/>
          <w:sz w:val="28"/>
          <w:szCs w:val="28"/>
        </w:rPr>
        <w:t>18</w:t>
      </w:r>
      <w:r w:rsidR="00833FBC" w:rsidRPr="006737D8">
        <w:rPr>
          <w:rFonts w:asciiTheme="majorBidi" w:eastAsia="Arial Unicode MS" w:hAnsiTheme="majorBidi" w:cstheme="majorBidi"/>
          <w:b/>
          <w:bCs/>
          <w:spacing w:val="-2"/>
          <w:sz w:val="28"/>
          <w:szCs w:val="28"/>
        </w:rPr>
        <w:t>.</w:t>
      </w:r>
      <w:r w:rsidR="00BD093C" w:rsidRPr="006737D8">
        <w:rPr>
          <w:rFonts w:asciiTheme="majorBidi" w:eastAsia="Arial Unicode MS" w:hAnsiTheme="majorBidi" w:cstheme="majorBidi"/>
          <w:b/>
          <w:bCs/>
          <w:sz w:val="28"/>
          <w:szCs w:val="28"/>
        </w:rPr>
        <w:t xml:space="preserve">1 </w:t>
      </w:r>
      <w:r w:rsidR="008E6476">
        <w:rPr>
          <w:rFonts w:asciiTheme="majorBidi" w:eastAsia="Arial Unicode MS" w:hAnsiTheme="majorBidi" w:cstheme="majorBidi"/>
          <w:b/>
          <w:bCs/>
          <w:sz w:val="28"/>
          <w:szCs w:val="28"/>
        </w:rPr>
        <w:t xml:space="preserve">  </w:t>
      </w:r>
      <w:r w:rsidR="00BD093C" w:rsidRPr="006737D8">
        <w:rPr>
          <w:rFonts w:asciiTheme="majorBidi" w:eastAsia="Arial Unicode MS" w:hAnsiTheme="majorBidi" w:cstheme="majorBidi"/>
          <w:b/>
          <w:bCs/>
          <w:sz w:val="28"/>
          <w:szCs w:val="28"/>
        </w:rPr>
        <w:t>Lease</w:t>
      </w:r>
      <w:r w:rsidR="00BD093C" w:rsidRPr="006737D8">
        <w:rPr>
          <w:rFonts w:asciiTheme="majorBidi" w:eastAsia="Arial Unicode MS" w:hAnsiTheme="majorBidi" w:cstheme="majorBidi"/>
          <w:b/>
          <w:bCs/>
          <w:spacing w:val="-2"/>
          <w:sz w:val="28"/>
          <w:szCs w:val="28"/>
        </w:rPr>
        <w:t xml:space="preserve"> </w:t>
      </w:r>
      <w:r w:rsidR="00DA2F8E" w:rsidRPr="006737D8">
        <w:rPr>
          <w:rFonts w:asciiTheme="majorBidi" w:eastAsia="Arial Unicode MS" w:hAnsiTheme="majorBidi" w:cstheme="majorBidi"/>
          <w:b/>
          <w:bCs/>
          <w:spacing w:val="-2"/>
          <w:sz w:val="28"/>
          <w:szCs w:val="28"/>
        </w:rPr>
        <w:t>liabilities</w:t>
      </w:r>
    </w:p>
    <w:p w14:paraId="742C7221" w14:textId="22B56466" w:rsidR="00196CF9" w:rsidRPr="008E6476" w:rsidRDefault="00196CF9" w:rsidP="008E6476">
      <w:pPr>
        <w:pStyle w:val="BodyTextIndent"/>
        <w:spacing w:before="120" w:line="380" w:lineRule="exact"/>
        <w:ind w:left="547" w:right="29"/>
        <w:jc w:val="thaiDistribute"/>
        <w:rPr>
          <w:rFonts w:asciiTheme="majorBidi" w:eastAsia="Arial Unicode MS" w:hAnsiTheme="majorBidi" w:cstheme="majorBidi"/>
          <w:sz w:val="28"/>
          <w:szCs w:val="28"/>
        </w:rPr>
      </w:pPr>
      <w:r w:rsidRPr="008E6476">
        <w:rPr>
          <w:rFonts w:asciiTheme="majorBidi" w:eastAsia="Arial Unicode MS" w:hAnsiTheme="majorBidi" w:cstheme="majorBidi"/>
          <w:sz w:val="28"/>
          <w:szCs w:val="28"/>
        </w:rPr>
        <w:t>The maturity analysis of lease liabilities was aged as follows:</w:t>
      </w:r>
    </w:p>
    <w:tbl>
      <w:tblPr>
        <w:tblW w:w="9360" w:type="dxa"/>
        <w:tblLayout w:type="fixed"/>
        <w:tblLook w:val="04A0" w:firstRow="1" w:lastRow="0" w:firstColumn="1" w:lastColumn="0" w:noHBand="0" w:noVBand="1"/>
      </w:tblPr>
      <w:tblGrid>
        <w:gridCol w:w="6210"/>
        <w:gridCol w:w="1440"/>
        <w:gridCol w:w="270"/>
        <w:gridCol w:w="1440"/>
      </w:tblGrid>
      <w:tr w:rsidR="00EC7A5B" w:rsidRPr="006737D8" w14:paraId="772FC7DD" w14:textId="0E7E2243" w:rsidTr="00E7058E">
        <w:trPr>
          <w:trHeight w:val="389"/>
        </w:trPr>
        <w:tc>
          <w:tcPr>
            <w:tcW w:w="6210" w:type="dxa"/>
            <w:shd w:val="clear" w:color="auto" w:fill="auto"/>
            <w:vAlign w:val="bottom"/>
          </w:tcPr>
          <w:p w14:paraId="555AE6F0" w14:textId="77777777" w:rsidR="00EC7A5B" w:rsidRPr="006737D8" w:rsidRDefault="00EC7A5B" w:rsidP="00925DA3">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6737D8" w:rsidRDefault="00EC7A5B" w:rsidP="00925DA3">
            <w:pPr>
              <w:ind w:right="-72"/>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EC7A5B" w:rsidRPr="006737D8" w14:paraId="70DF78AE" w14:textId="30CA9CA9" w:rsidTr="00E7058E">
        <w:trPr>
          <w:trHeight w:val="389"/>
        </w:trPr>
        <w:tc>
          <w:tcPr>
            <w:tcW w:w="6210" w:type="dxa"/>
            <w:shd w:val="clear" w:color="auto" w:fill="auto"/>
            <w:vAlign w:val="bottom"/>
          </w:tcPr>
          <w:p w14:paraId="7F1366F0" w14:textId="77777777" w:rsidR="00EC7A5B" w:rsidRPr="006737D8" w:rsidRDefault="00EC7A5B" w:rsidP="00EC7A5B">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p>
        </w:tc>
        <w:tc>
          <w:tcPr>
            <w:tcW w:w="1440" w:type="dxa"/>
            <w:tcBorders>
              <w:top w:val="single" w:sz="4" w:space="0" w:color="auto"/>
              <w:left w:val="nil"/>
              <w:bottom w:val="single" w:sz="4" w:space="0" w:color="auto"/>
              <w:right w:val="nil"/>
            </w:tcBorders>
          </w:tcPr>
          <w:p w14:paraId="2660F68E" w14:textId="56AA0778" w:rsidR="00EC7A5B" w:rsidRPr="006737D8" w:rsidRDefault="001B08CD"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sidRPr="006737D8">
              <w:rPr>
                <w:rFonts w:asciiTheme="majorBidi" w:hAnsiTheme="majorBidi" w:cstheme="majorBidi"/>
                <w:sz w:val="28"/>
                <w:szCs w:val="28"/>
              </w:rPr>
              <w:t xml:space="preserve">30 </w:t>
            </w:r>
            <w:r w:rsidR="0090403A" w:rsidRPr="006737D8">
              <w:rPr>
                <w:rFonts w:asciiTheme="majorBidi" w:eastAsia="Arial Unicode MS" w:hAnsiTheme="majorBidi" w:cstheme="majorBidi"/>
                <w:sz w:val="28"/>
                <w:szCs w:val="28"/>
              </w:rPr>
              <w:t>September</w:t>
            </w:r>
            <w:r w:rsidRPr="006737D8">
              <w:rPr>
                <w:rFonts w:asciiTheme="majorBidi" w:hAnsiTheme="majorBidi" w:cstheme="majorBidi"/>
                <w:sz w:val="28"/>
                <w:szCs w:val="28"/>
              </w:rPr>
              <w:t xml:space="preserve"> 2021</w:t>
            </w:r>
          </w:p>
        </w:tc>
        <w:tc>
          <w:tcPr>
            <w:tcW w:w="270" w:type="dxa"/>
            <w:tcBorders>
              <w:top w:val="single" w:sz="4" w:space="0" w:color="auto"/>
              <w:left w:val="nil"/>
              <w:bottom w:val="nil"/>
              <w:right w:val="nil"/>
            </w:tcBorders>
          </w:tcPr>
          <w:p w14:paraId="30EACD02" w14:textId="77777777" w:rsidR="00EC7A5B" w:rsidRPr="006737D8"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4D04918A" w:rsidR="00EC7A5B" w:rsidRPr="006737D8"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sidRPr="006737D8">
              <w:rPr>
                <w:rFonts w:asciiTheme="majorBidi" w:hAnsiTheme="majorBidi" w:cstheme="majorBidi"/>
                <w:sz w:val="28"/>
                <w:szCs w:val="28"/>
              </w:rPr>
              <w:t>31 December 2020</w:t>
            </w:r>
          </w:p>
        </w:tc>
      </w:tr>
      <w:tr w:rsidR="00EC7A5B" w:rsidRPr="006737D8" w14:paraId="201AAE7B" w14:textId="674DADB9" w:rsidTr="00E7058E">
        <w:trPr>
          <w:trHeight w:val="389"/>
        </w:trPr>
        <w:tc>
          <w:tcPr>
            <w:tcW w:w="6210" w:type="dxa"/>
            <w:shd w:val="clear" w:color="auto" w:fill="auto"/>
            <w:vAlign w:val="bottom"/>
            <w:hideMark/>
          </w:tcPr>
          <w:p w14:paraId="482595E9" w14:textId="77777777" w:rsidR="00EC7A5B" w:rsidRPr="006737D8" w:rsidRDefault="00EC7A5B" w:rsidP="008E6476">
            <w:pPr>
              <w:ind w:left="343" w:firstLine="89"/>
              <w:rPr>
                <w:rFonts w:ascii="Angsana New" w:hAnsi="Angsana New"/>
                <w:b/>
                <w:bCs/>
                <w:sz w:val="28"/>
                <w:szCs w:val="28"/>
                <w:cs/>
              </w:rPr>
            </w:pPr>
            <w:r w:rsidRPr="006737D8">
              <w:rPr>
                <w:rFonts w:ascii="Angsana New" w:hAnsi="Angsana New"/>
                <w:b/>
                <w:bCs/>
                <w:sz w:val="28"/>
                <w:szCs w:val="28"/>
              </w:rPr>
              <w:t>Maturing</w:t>
            </w:r>
          </w:p>
        </w:tc>
        <w:tc>
          <w:tcPr>
            <w:tcW w:w="1440" w:type="dxa"/>
            <w:shd w:val="clear" w:color="auto" w:fill="auto"/>
            <w:vAlign w:val="bottom"/>
          </w:tcPr>
          <w:p w14:paraId="64F4D84B" w14:textId="77777777" w:rsidR="00EC7A5B" w:rsidRPr="006737D8" w:rsidRDefault="00EC7A5B" w:rsidP="00EC7A5B">
            <w:pPr>
              <w:ind w:right="-72"/>
              <w:jc w:val="right"/>
              <w:rPr>
                <w:rFonts w:ascii="Angsana New" w:hAnsi="Angsana New"/>
                <w:sz w:val="28"/>
                <w:szCs w:val="28"/>
              </w:rPr>
            </w:pPr>
          </w:p>
        </w:tc>
        <w:tc>
          <w:tcPr>
            <w:tcW w:w="270" w:type="dxa"/>
          </w:tcPr>
          <w:p w14:paraId="137B7ACE" w14:textId="77777777" w:rsidR="00EC7A5B" w:rsidRPr="006737D8" w:rsidRDefault="00EC7A5B" w:rsidP="00EC7A5B">
            <w:pPr>
              <w:ind w:right="-72"/>
              <w:jc w:val="right"/>
              <w:rPr>
                <w:rFonts w:ascii="Angsana New" w:hAnsi="Angsana New"/>
                <w:sz w:val="28"/>
                <w:szCs w:val="28"/>
              </w:rPr>
            </w:pPr>
          </w:p>
        </w:tc>
        <w:tc>
          <w:tcPr>
            <w:tcW w:w="1440" w:type="dxa"/>
          </w:tcPr>
          <w:p w14:paraId="2A0E75DD" w14:textId="77777777" w:rsidR="00EC7A5B" w:rsidRPr="006737D8" w:rsidRDefault="00EC7A5B" w:rsidP="00EC7A5B">
            <w:pPr>
              <w:ind w:right="-72"/>
              <w:jc w:val="right"/>
              <w:rPr>
                <w:rFonts w:ascii="Angsana New" w:hAnsi="Angsana New"/>
                <w:sz w:val="28"/>
                <w:szCs w:val="28"/>
              </w:rPr>
            </w:pPr>
          </w:p>
        </w:tc>
      </w:tr>
      <w:tr w:rsidR="00615315" w:rsidRPr="006737D8" w14:paraId="13847BFE" w14:textId="07CC6918" w:rsidTr="009A56B6">
        <w:trPr>
          <w:trHeight w:val="389"/>
        </w:trPr>
        <w:tc>
          <w:tcPr>
            <w:tcW w:w="6210" w:type="dxa"/>
            <w:shd w:val="clear" w:color="auto" w:fill="auto"/>
            <w:vAlign w:val="bottom"/>
            <w:hideMark/>
          </w:tcPr>
          <w:p w14:paraId="3AA47A7A" w14:textId="37DD7C8B" w:rsidR="00615315" w:rsidRPr="006737D8" w:rsidRDefault="00615315" w:rsidP="008E6476">
            <w:pPr>
              <w:tabs>
                <w:tab w:val="clear" w:pos="680"/>
              </w:tabs>
              <w:ind w:left="343" w:firstLine="89"/>
              <w:rPr>
                <w:rFonts w:ascii="Angsana New" w:hAnsi="Angsana New"/>
                <w:sz w:val="28"/>
                <w:szCs w:val="28"/>
              </w:rPr>
            </w:pPr>
            <w:r w:rsidRPr="006737D8">
              <w:rPr>
                <w:rFonts w:ascii="Angsana New" w:hAnsi="Angsana New"/>
                <w:sz w:val="28"/>
                <w:szCs w:val="28"/>
              </w:rPr>
              <w:t xml:space="preserve">    - Not later than 1 year</w:t>
            </w:r>
          </w:p>
        </w:tc>
        <w:tc>
          <w:tcPr>
            <w:tcW w:w="1440" w:type="dxa"/>
            <w:tcBorders>
              <w:top w:val="nil"/>
              <w:left w:val="nil"/>
              <w:bottom w:val="nil"/>
              <w:right w:val="nil"/>
            </w:tcBorders>
            <w:shd w:val="clear" w:color="auto" w:fill="auto"/>
            <w:vAlign w:val="bottom"/>
          </w:tcPr>
          <w:p w14:paraId="52FB7356" w14:textId="476BB4F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737D8">
              <w:rPr>
                <w:rFonts w:asciiTheme="majorBidi" w:hAnsiTheme="majorBidi" w:cstheme="majorBidi"/>
                <w:sz w:val="28"/>
                <w:szCs w:val="28"/>
              </w:rPr>
              <w:t>4,068 </w:t>
            </w:r>
          </w:p>
        </w:tc>
        <w:tc>
          <w:tcPr>
            <w:tcW w:w="270" w:type="dxa"/>
          </w:tcPr>
          <w:p w14:paraId="6D165D4D"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30D3ED4F"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3,554</w:t>
            </w:r>
          </w:p>
        </w:tc>
      </w:tr>
      <w:tr w:rsidR="00615315" w:rsidRPr="006737D8" w14:paraId="3411621D" w14:textId="3ACFC266" w:rsidTr="009A56B6">
        <w:trPr>
          <w:trHeight w:val="389"/>
        </w:trPr>
        <w:tc>
          <w:tcPr>
            <w:tcW w:w="6210" w:type="dxa"/>
            <w:shd w:val="clear" w:color="auto" w:fill="auto"/>
            <w:hideMark/>
          </w:tcPr>
          <w:p w14:paraId="5C957944" w14:textId="0ECF0C81" w:rsidR="00615315" w:rsidRPr="006737D8" w:rsidRDefault="00615315" w:rsidP="008E6476">
            <w:pPr>
              <w:tabs>
                <w:tab w:val="clear" w:pos="680"/>
              </w:tabs>
              <w:ind w:left="343" w:firstLine="89"/>
              <w:rPr>
                <w:rFonts w:ascii="Angsana New" w:hAnsi="Angsana New"/>
                <w:sz w:val="28"/>
                <w:szCs w:val="28"/>
              </w:rPr>
            </w:pPr>
            <w:r w:rsidRPr="006737D8">
              <w:rPr>
                <w:rFonts w:ascii="Angsana New" w:hAnsi="Angsana New"/>
                <w:sz w:val="28"/>
                <w:szCs w:val="28"/>
              </w:rPr>
              <w:t xml:space="preserve">    - </w:t>
            </w:r>
            <w:r w:rsidRPr="006737D8">
              <w:rPr>
                <w:rFonts w:ascii="Angsana New" w:eastAsia="Angsana New" w:hAnsi="Angsana New"/>
                <w:sz w:val="28"/>
                <w:szCs w:val="28"/>
              </w:rPr>
              <w:t>Later than 1 year but not later than 5 years</w:t>
            </w:r>
          </w:p>
        </w:tc>
        <w:tc>
          <w:tcPr>
            <w:tcW w:w="1440" w:type="dxa"/>
            <w:tcBorders>
              <w:top w:val="nil"/>
              <w:left w:val="nil"/>
              <w:bottom w:val="single" w:sz="4" w:space="0" w:color="auto"/>
              <w:right w:val="nil"/>
            </w:tcBorders>
            <w:shd w:val="clear" w:color="auto" w:fill="auto"/>
            <w:vAlign w:val="bottom"/>
          </w:tcPr>
          <w:p w14:paraId="6D5A162B" w14:textId="0A0A5235"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737D8">
              <w:rPr>
                <w:rFonts w:asciiTheme="majorBidi" w:hAnsiTheme="majorBidi" w:cstheme="majorBidi"/>
                <w:sz w:val="28"/>
                <w:szCs w:val="28"/>
              </w:rPr>
              <w:t>10,039 </w:t>
            </w:r>
          </w:p>
        </w:tc>
        <w:tc>
          <w:tcPr>
            <w:tcW w:w="270" w:type="dxa"/>
          </w:tcPr>
          <w:p w14:paraId="20AF70AF"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1B65BF0B"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2,998</w:t>
            </w:r>
          </w:p>
        </w:tc>
      </w:tr>
      <w:tr w:rsidR="00615315" w:rsidRPr="006737D8" w14:paraId="2D2C0796" w14:textId="1B7C3B52" w:rsidTr="009A56B6">
        <w:trPr>
          <w:trHeight w:val="389"/>
        </w:trPr>
        <w:tc>
          <w:tcPr>
            <w:tcW w:w="6210" w:type="dxa"/>
            <w:shd w:val="clear" w:color="auto" w:fill="auto"/>
            <w:vAlign w:val="bottom"/>
          </w:tcPr>
          <w:p w14:paraId="15748A70" w14:textId="77777777" w:rsidR="00615315" w:rsidRPr="006737D8" w:rsidRDefault="00615315" w:rsidP="008E6476">
            <w:pPr>
              <w:ind w:left="343" w:firstLine="89"/>
              <w:rPr>
                <w:rFonts w:ascii="Angsana New" w:hAnsi="Angsana New"/>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32EF9B78" w14:textId="49007300"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6737D8">
              <w:rPr>
                <w:rFonts w:asciiTheme="majorBidi" w:hAnsiTheme="majorBidi" w:cstheme="majorBidi"/>
                <w:b/>
                <w:bCs/>
                <w:sz w:val="28"/>
                <w:szCs w:val="28"/>
              </w:rPr>
              <w:t>14,107 </w:t>
            </w:r>
          </w:p>
        </w:tc>
        <w:tc>
          <w:tcPr>
            <w:tcW w:w="270" w:type="dxa"/>
            <w:tcBorders>
              <w:left w:val="nil"/>
              <w:right w:val="nil"/>
            </w:tcBorders>
          </w:tcPr>
          <w:p w14:paraId="1BB63D06"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339A45D9"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6737D8">
              <w:rPr>
                <w:rFonts w:asciiTheme="majorBidi" w:hAnsiTheme="majorBidi" w:cstheme="majorBidi"/>
                <w:b/>
                <w:bCs/>
                <w:sz w:val="28"/>
                <w:szCs w:val="28"/>
              </w:rPr>
              <w:t>6,552</w:t>
            </w:r>
          </w:p>
        </w:tc>
      </w:tr>
      <w:tr w:rsidR="00615315" w:rsidRPr="006737D8" w14:paraId="7A390BB3" w14:textId="7A4DD8D0" w:rsidTr="009A56B6">
        <w:trPr>
          <w:trHeight w:val="56"/>
        </w:trPr>
        <w:tc>
          <w:tcPr>
            <w:tcW w:w="6210" w:type="dxa"/>
            <w:shd w:val="clear" w:color="auto" w:fill="auto"/>
            <w:vAlign w:val="bottom"/>
          </w:tcPr>
          <w:p w14:paraId="0D2BD9CA" w14:textId="77777777" w:rsidR="00615315" w:rsidRPr="006737D8" w:rsidRDefault="00615315" w:rsidP="008E6476">
            <w:pPr>
              <w:ind w:left="343" w:firstLine="89"/>
              <w:rPr>
                <w:rFonts w:ascii="Angsana New" w:hAnsi="Angsana New"/>
                <w:b/>
                <w:bCs/>
                <w:sz w:val="12"/>
                <w:szCs w:val="12"/>
              </w:rPr>
            </w:pPr>
          </w:p>
        </w:tc>
        <w:tc>
          <w:tcPr>
            <w:tcW w:w="1440" w:type="dxa"/>
            <w:tcBorders>
              <w:top w:val="double" w:sz="4" w:space="0" w:color="auto"/>
              <w:left w:val="nil"/>
              <w:bottom w:val="nil"/>
              <w:right w:val="nil"/>
            </w:tcBorders>
            <w:vAlign w:val="bottom"/>
          </w:tcPr>
          <w:p w14:paraId="664EDB1E"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615315" w:rsidRPr="006737D8" w14:paraId="3A388B70" w14:textId="2C8DF1A6" w:rsidTr="009A56B6">
        <w:trPr>
          <w:trHeight w:val="389"/>
        </w:trPr>
        <w:tc>
          <w:tcPr>
            <w:tcW w:w="6210" w:type="dxa"/>
            <w:shd w:val="clear" w:color="auto" w:fill="auto"/>
            <w:vAlign w:val="bottom"/>
            <w:hideMark/>
          </w:tcPr>
          <w:p w14:paraId="7982D141" w14:textId="2665EF7A" w:rsidR="00615315" w:rsidRPr="006737D8" w:rsidRDefault="00615315" w:rsidP="008E6476">
            <w:pPr>
              <w:tabs>
                <w:tab w:val="left" w:pos="851"/>
              </w:tabs>
              <w:ind w:left="343" w:firstLine="89"/>
              <w:rPr>
                <w:rFonts w:ascii="Angsana New" w:hAnsi="Angsana New"/>
                <w:sz w:val="28"/>
                <w:szCs w:val="28"/>
              </w:rPr>
            </w:pPr>
            <w:r w:rsidRPr="006737D8">
              <w:rPr>
                <w:rFonts w:ascii="Angsana New" w:hAnsi="Angsana New"/>
                <w:sz w:val="28"/>
                <w:szCs w:val="28"/>
              </w:rPr>
              <w:t>Including   - Principal</w:t>
            </w:r>
          </w:p>
        </w:tc>
        <w:tc>
          <w:tcPr>
            <w:tcW w:w="1440" w:type="dxa"/>
            <w:tcBorders>
              <w:top w:val="nil"/>
              <w:left w:val="nil"/>
              <w:bottom w:val="nil"/>
              <w:right w:val="nil"/>
            </w:tcBorders>
            <w:shd w:val="clear" w:color="auto" w:fill="auto"/>
            <w:vAlign w:val="bottom"/>
          </w:tcPr>
          <w:p w14:paraId="2AA294F0" w14:textId="3148A63C"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737D8">
              <w:rPr>
                <w:rFonts w:asciiTheme="majorBidi" w:hAnsiTheme="majorBidi" w:cstheme="majorBidi"/>
                <w:sz w:val="28"/>
                <w:szCs w:val="28"/>
              </w:rPr>
              <w:t>15,727 </w:t>
            </w:r>
          </w:p>
        </w:tc>
        <w:tc>
          <w:tcPr>
            <w:tcW w:w="270" w:type="dxa"/>
          </w:tcPr>
          <w:p w14:paraId="64185C6B"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40766974"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6,937</w:t>
            </w:r>
          </w:p>
        </w:tc>
      </w:tr>
      <w:tr w:rsidR="00615315" w:rsidRPr="006737D8" w14:paraId="305282C9" w14:textId="24F35CF0" w:rsidTr="009A56B6">
        <w:trPr>
          <w:trHeight w:val="389"/>
        </w:trPr>
        <w:tc>
          <w:tcPr>
            <w:tcW w:w="6210" w:type="dxa"/>
            <w:shd w:val="clear" w:color="auto" w:fill="auto"/>
            <w:vAlign w:val="bottom"/>
            <w:hideMark/>
          </w:tcPr>
          <w:p w14:paraId="264A0FC5" w14:textId="2FA0EB0C" w:rsidR="00615315" w:rsidRPr="006737D8" w:rsidRDefault="00615315" w:rsidP="008E6476">
            <w:pPr>
              <w:ind w:left="540" w:firstLine="89"/>
              <w:rPr>
                <w:rFonts w:ascii="Angsana New" w:hAnsi="Angsana New"/>
                <w:sz w:val="28"/>
                <w:szCs w:val="28"/>
              </w:rPr>
            </w:pPr>
            <w:r w:rsidRPr="006737D8">
              <w:rPr>
                <w:rFonts w:ascii="Angsana New" w:hAnsi="Angsana New"/>
                <w:sz w:val="28"/>
                <w:szCs w:val="28"/>
              </w:rPr>
              <w:t xml:space="preserve">              - Interest</w:t>
            </w:r>
          </w:p>
        </w:tc>
        <w:tc>
          <w:tcPr>
            <w:tcW w:w="1440" w:type="dxa"/>
            <w:tcBorders>
              <w:top w:val="nil"/>
              <w:left w:val="nil"/>
              <w:bottom w:val="single" w:sz="4" w:space="0" w:color="auto"/>
              <w:right w:val="nil"/>
            </w:tcBorders>
            <w:shd w:val="clear" w:color="auto" w:fill="auto"/>
            <w:vAlign w:val="bottom"/>
          </w:tcPr>
          <w:p w14:paraId="024BC85E" w14:textId="4B1E20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737D8">
              <w:rPr>
                <w:rFonts w:asciiTheme="majorBidi" w:hAnsiTheme="majorBidi" w:cstheme="majorBidi"/>
                <w:sz w:val="28"/>
                <w:szCs w:val="28"/>
              </w:rPr>
              <w:t>(1,620) </w:t>
            </w:r>
          </w:p>
        </w:tc>
        <w:tc>
          <w:tcPr>
            <w:tcW w:w="270" w:type="dxa"/>
            <w:tcBorders>
              <w:top w:val="nil"/>
              <w:left w:val="nil"/>
              <w:right w:val="nil"/>
            </w:tcBorders>
          </w:tcPr>
          <w:p w14:paraId="79EA37FC"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19B855E5"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(385)</w:t>
            </w:r>
          </w:p>
        </w:tc>
      </w:tr>
      <w:tr w:rsidR="00615315" w:rsidRPr="006737D8" w14:paraId="4E24AA74" w14:textId="08B016AE" w:rsidTr="009A56B6">
        <w:trPr>
          <w:trHeight w:val="389"/>
        </w:trPr>
        <w:tc>
          <w:tcPr>
            <w:tcW w:w="6210" w:type="dxa"/>
            <w:shd w:val="clear" w:color="auto" w:fill="auto"/>
            <w:vAlign w:val="bottom"/>
          </w:tcPr>
          <w:p w14:paraId="68701B2E" w14:textId="77777777" w:rsidR="00615315" w:rsidRPr="006737D8" w:rsidRDefault="00615315" w:rsidP="008E6476">
            <w:pPr>
              <w:ind w:left="343" w:firstLine="89"/>
              <w:rPr>
                <w:rFonts w:ascii="Angsana New" w:hAnsi="Angsana New"/>
                <w:b/>
                <w:bCs/>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2FCFB377" w14:textId="5DD058CF"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sidRPr="006737D8">
              <w:rPr>
                <w:rFonts w:asciiTheme="majorBidi" w:hAnsiTheme="majorBidi" w:cstheme="majorBidi"/>
                <w:b/>
                <w:bCs/>
                <w:sz w:val="28"/>
                <w:szCs w:val="28"/>
              </w:rPr>
              <w:t>14,107 </w:t>
            </w:r>
          </w:p>
        </w:tc>
        <w:tc>
          <w:tcPr>
            <w:tcW w:w="270" w:type="dxa"/>
            <w:tcBorders>
              <w:left w:val="nil"/>
              <w:right w:val="nil"/>
            </w:tcBorders>
          </w:tcPr>
          <w:p w14:paraId="33C74995"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4FC3E1FF"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6737D8">
              <w:rPr>
                <w:rFonts w:asciiTheme="majorBidi" w:hAnsiTheme="majorBidi" w:cstheme="majorBidi"/>
                <w:b/>
                <w:bCs/>
                <w:sz w:val="28"/>
                <w:szCs w:val="28"/>
              </w:rPr>
              <w:t>6,552</w:t>
            </w:r>
          </w:p>
        </w:tc>
      </w:tr>
    </w:tbl>
    <w:p w14:paraId="02B8E811" w14:textId="587F2C7E" w:rsidR="00833FBC" w:rsidRPr="008E6476" w:rsidRDefault="001B08CD" w:rsidP="008E6476">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the </w:t>
      </w:r>
      <w:r w:rsidR="005D3DC5" w:rsidRPr="006737D8">
        <w:rPr>
          <w:rFonts w:asciiTheme="majorBidi" w:eastAsia="Arial Unicode MS" w:hAnsiTheme="majorBidi" w:cstheme="majorBidi"/>
          <w:sz w:val="28"/>
          <w:szCs w:val="28"/>
        </w:rPr>
        <w:t xml:space="preserve">three-month and </w:t>
      </w:r>
      <w:r w:rsidR="0090403A" w:rsidRPr="006737D8">
        <w:rPr>
          <w:rFonts w:asciiTheme="majorBidi" w:eastAsia="Arial Unicode MS" w:hAnsiTheme="majorBidi" w:cstheme="majorBidi"/>
          <w:sz w:val="28"/>
          <w:szCs w:val="28"/>
        </w:rPr>
        <w:t>nine</w:t>
      </w:r>
      <w:r w:rsidRPr="006737D8">
        <w:rPr>
          <w:rFonts w:asciiTheme="majorBidi" w:eastAsia="Arial Unicode MS" w:hAnsiTheme="majorBidi" w:cstheme="majorBidi"/>
          <w:sz w:val="28"/>
          <w:szCs w:val="28"/>
        </w:rPr>
        <w:t xml:space="preserve">-month periods </w:t>
      </w:r>
      <w:r w:rsidR="00EC7A5B" w:rsidRPr="006737D8">
        <w:rPr>
          <w:rFonts w:asciiTheme="majorBidi" w:eastAsia="Arial Unicode MS" w:hAnsiTheme="majorBidi" w:cstheme="majorBidi"/>
          <w:sz w:val="28"/>
          <w:szCs w:val="28"/>
        </w:rPr>
        <w:t xml:space="preserve">ended </w:t>
      </w:r>
      <w:r w:rsidRPr="006737D8">
        <w:rPr>
          <w:rFonts w:asciiTheme="majorBidi" w:eastAsia="Arial Unicode MS" w:hAnsiTheme="majorBidi" w:cstheme="majorBidi"/>
          <w:sz w:val="28"/>
          <w:szCs w:val="28"/>
        </w:rPr>
        <w:t xml:space="preserve">30 </w:t>
      </w:r>
      <w:r w:rsidR="0090403A" w:rsidRPr="006737D8">
        <w:rPr>
          <w:rFonts w:asciiTheme="majorBidi" w:eastAsia="Arial Unicode MS" w:hAnsiTheme="majorBidi" w:cstheme="majorBidi"/>
          <w:sz w:val="28"/>
          <w:szCs w:val="28"/>
        </w:rPr>
        <w:t>September</w:t>
      </w:r>
      <w:r w:rsidR="003E67BB">
        <w:rPr>
          <w:rFonts w:asciiTheme="majorBidi" w:eastAsia="Arial Unicode MS" w:hAnsiTheme="majorBidi" w:cstheme="majorBidi"/>
          <w:sz w:val="28"/>
          <w:szCs w:val="28"/>
        </w:rPr>
        <w:t xml:space="preserve"> 2021</w:t>
      </w:r>
      <w:r w:rsidR="00BD3B8D" w:rsidRPr="008E6476">
        <w:rPr>
          <w:rFonts w:asciiTheme="majorBidi" w:eastAsia="Arial Unicode MS" w:hAnsiTheme="majorBidi" w:cstheme="majorBidi"/>
          <w:sz w:val="28"/>
          <w:szCs w:val="28"/>
        </w:rPr>
        <w:t>, interest expense</w:t>
      </w:r>
      <w:r w:rsidR="005D3DC5" w:rsidRPr="008E6476">
        <w:rPr>
          <w:rFonts w:asciiTheme="majorBidi" w:eastAsia="Arial Unicode MS" w:hAnsiTheme="majorBidi" w:cstheme="majorBidi"/>
          <w:sz w:val="28"/>
          <w:szCs w:val="28"/>
        </w:rPr>
        <w:t>s</w:t>
      </w:r>
      <w:r w:rsidR="00BD3B8D" w:rsidRPr="008E6476">
        <w:rPr>
          <w:rFonts w:asciiTheme="majorBidi" w:eastAsia="Arial Unicode MS" w:hAnsiTheme="majorBidi" w:cstheme="majorBidi"/>
          <w:sz w:val="28"/>
          <w:szCs w:val="28"/>
        </w:rPr>
        <w:t xml:space="preserve"> on lease liabilities amounted to Baht</w:t>
      </w:r>
      <w:r w:rsidR="00E21238" w:rsidRPr="008E6476">
        <w:rPr>
          <w:rFonts w:asciiTheme="majorBidi" w:eastAsia="Arial Unicode MS" w:hAnsiTheme="majorBidi" w:cstheme="majorBidi"/>
          <w:sz w:val="28"/>
          <w:szCs w:val="28"/>
        </w:rPr>
        <w:t xml:space="preserve"> </w:t>
      </w:r>
      <w:r w:rsidR="00615315" w:rsidRPr="008E6476">
        <w:rPr>
          <w:rFonts w:asciiTheme="majorBidi" w:eastAsia="Arial Unicode MS" w:hAnsiTheme="majorBidi" w:cstheme="majorBidi"/>
          <w:sz w:val="28"/>
          <w:szCs w:val="28"/>
        </w:rPr>
        <w:t xml:space="preserve">0.1 </w:t>
      </w:r>
      <w:r w:rsidR="00BD3B8D" w:rsidRPr="008E6476">
        <w:rPr>
          <w:rFonts w:asciiTheme="majorBidi" w:eastAsia="Arial Unicode MS" w:hAnsiTheme="majorBidi" w:cstheme="majorBidi"/>
          <w:sz w:val="28"/>
          <w:szCs w:val="28"/>
        </w:rPr>
        <w:t>million</w:t>
      </w:r>
      <w:r w:rsidR="003E67BB">
        <w:rPr>
          <w:rFonts w:asciiTheme="majorBidi" w:eastAsia="Arial Unicode MS" w:hAnsiTheme="majorBidi" w:cstheme="majorBidi"/>
          <w:sz w:val="28"/>
          <w:szCs w:val="28"/>
        </w:rPr>
        <w:t xml:space="preserve"> </w:t>
      </w:r>
      <w:r w:rsidR="005D3DC5" w:rsidRPr="008E6476">
        <w:rPr>
          <w:rFonts w:asciiTheme="majorBidi" w:eastAsia="Arial Unicode MS" w:hAnsiTheme="majorBidi" w:cstheme="majorBidi"/>
          <w:sz w:val="28"/>
          <w:szCs w:val="28"/>
        </w:rPr>
        <w:t>and Baht</w:t>
      </w:r>
      <w:r w:rsidR="00E21238" w:rsidRPr="008E6476">
        <w:rPr>
          <w:rFonts w:asciiTheme="majorBidi" w:eastAsia="Arial Unicode MS" w:hAnsiTheme="majorBidi" w:cstheme="majorBidi"/>
          <w:sz w:val="28"/>
          <w:szCs w:val="28"/>
        </w:rPr>
        <w:t xml:space="preserve"> </w:t>
      </w:r>
      <w:r w:rsidR="00615315" w:rsidRPr="008E6476">
        <w:rPr>
          <w:rFonts w:asciiTheme="majorBidi" w:eastAsia="Arial Unicode MS" w:hAnsiTheme="majorBidi" w:cstheme="majorBidi"/>
          <w:sz w:val="28"/>
          <w:szCs w:val="28"/>
        </w:rPr>
        <w:t xml:space="preserve">0.6 </w:t>
      </w:r>
      <w:r w:rsidR="005D3DC5" w:rsidRPr="008E6476">
        <w:rPr>
          <w:rFonts w:asciiTheme="majorBidi" w:eastAsia="Arial Unicode MS" w:hAnsiTheme="majorBidi" w:cstheme="majorBidi"/>
          <w:sz w:val="28"/>
          <w:szCs w:val="28"/>
        </w:rPr>
        <w:t>million</w:t>
      </w:r>
      <w:r w:rsidR="003E67BB" w:rsidRPr="008E6476">
        <w:rPr>
          <w:rFonts w:asciiTheme="majorBidi" w:eastAsia="Arial Unicode MS" w:hAnsiTheme="majorBidi" w:cstheme="majorBidi"/>
          <w:sz w:val="28"/>
          <w:szCs w:val="28"/>
        </w:rPr>
        <w:t>, respectively</w:t>
      </w:r>
      <w:r w:rsidR="003E67BB">
        <w:rPr>
          <w:rFonts w:asciiTheme="majorBidi" w:eastAsia="Arial Unicode MS" w:hAnsiTheme="majorBidi" w:cstheme="majorBidi"/>
          <w:sz w:val="28"/>
          <w:szCs w:val="28"/>
        </w:rPr>
        <w:t>, (2020:</w:t>
      </w:r>
      <w:r w:rsidR="005D3DC5" w:rsidRPr="008E6476">
        <w:rPr>
          <w:rFonts w:asciiTheme="majorBidi" w:eastAsia="Arial Unicode MS" w:hAnsiTheme="majorBidi" w:cstheme="majorBidi"/>
          <w:sz w:val="28"/>
          <w:szCs w:val="28"/>
        </w:rPr>
        <w:t xml:space="preserve"> </w:t>
      </w:r>
      <w:r w:rsidR="003E67BB" w:rsidRPr="008E6476">
        <w:rPr>
          <w:rFonts w:asciiTheme="majorBidi" w:eastAsia="Arial Unicode MS" w:hAnsiTheme="majorBidi" w:cstheme="majorBidi"/>
          <w:sz w:val="28"/>
          <w:szCs w:val="28"/>
        </w:rPr>
        <w:t>Baht 0.1 million</w:t>
      </w:r>
      <w:r w:rsidR="003E67BB">
        <w:rPr>
          <w:rFonts w:asciiTheme="majorBidi" w:eastAsia="Arial Unicode MS" w:hAnsiTheme="majorBidi" w:cstheme="majorBidi"/>
          <w:sz w:val="28"/>
          <w:szCs w:val="28"/>
        </w:rPr>
        <w:t xml:space="preserve"> </w:t>
      </w:r>
      <w:r w:rsidR="005D3DC5" w:rsidRPr="008E6476">
        <w:rPr>
          <w:rFonts w:asciiTheme="majorBidi" w:eastAsia="Arial Unicode MS" w:hAnsiTheme="majorBidi" w:cstheme="majorBidi"/>
          <w:sz w:val="28"/>
          <w:szCs w:val="28"/>
        </w:rPr>
        <w:t>Baht 0.</w:t>
      </w:r>
      <w:r w:rsidR="0090403A" w:rsidRPr="008E6476">
        <w:rPr>
          <w:rFonts w:asciiTheme="majorBidi" w:eastAsia="Arial Unicode MS" w:hAnsiTheme="majorBidi" w:cstheme="majorBidi"/>
          <w:sz w:val="28"/>
          <w:szCs w:val="28"/>
        </w:rPr>
        <w:t>4</w:t>
      </w:r>
      <w:r w:rsidR="005D3DC5" w:rsidRPr="008E6476">
        <w:rPr>
          <w:rFonts w:asciiTheme="majorBidi" w:eastAsia="Arial Unicode MS" w:hAnsiTheme="majorBidi" w:cstheme="majorBidi"/>
          <w:sz w:val="28"/>
          <w:szCs w:val="28"/>
        </w:rPr>
        <w:t xml:space="preserve"> million</w:t>
      </w:r>
      <w:r w:rsidR="003E67BB">
        <w:rPr>
          <w:rFonts w:asciiTheme="majorBidi" w:eastAsia="Arial Unicode MS" w:hAnsiTheme="majorBidi" w:cstheme="majorBidi"/>
          <w:sz w:val="28"/>
          <w:szCs w:val="28"/>
        </w:rPr>
        <w:t>)</w:t>
      </w:r>
      <w:r w:rsidR="00BD3B8D" w:rsidRPr="008E6476">
        <w:rPr>
          <w:rFonts w:asciiTheme="majorBidi" w:eastAsia="Arial Unicode MS" w:hAnsiTheme="majorBidi" w:cstheme="majorBidi"/>
          <w:sz w:val="28"/>
          <w:szCs w:val="28"/>
        </w:rPr>
        <w:t xml:space="preserve"> w</w:t>
      </w:r>
      <w:r w:rsidR="005D3DC5" w:rsidRPr="008E6476">
        <w:rPr>
          <w:rFonts w:asciiTheme="majorBidi" w:eastAsia="Arial Unicode MS" w:hAnsiTheme="majorBidi" w:cstheme="majorBidi"/>
          <w:sz w:val="28"/>
          <w:szCs w:val="28"/>
        </w:rPr>
        <w:t>ere</w:t>
      </w:r>
      <w:r w:rsidR="00BD3B8D" w:rsidRPr="008E6476">
        <w:rPr>
          <w:rFonts w:asciiTheme="majorBidi" w:eastAsia="Arial Unicode MS" w:hAnsiTheme="majorBidi" w:cstheme="majorBidi"/>
          <w:sz w:val="28"/>
          <w:szCs w:val="28"/>
        </w:rPr>
        <w:t xml:space="preserve"> recorded as “Operating expenses” in the statement of comprehensive income. </w:t>
      </w:r>
    </w:p>
    <w:p w14:paraId="60305839" w14:textId="5E542918" w:rsidR="007D3568" w:rsidRPr="006737D8" w:rsidRDefault="00775A29" w:rsidP="00E7058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29"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Legal reserve</w:t>
      </w:r>
    </w:p>
    <w:p w14:paraId="103E7A53" w14:textId="709655F1" w:rsidR="002A2440" w:rsidRPr="006737D8" w:rsidRDefault="007D3568"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pacing w:val="4"/>
          <w:sz w:val="28"/>
          <w:szCs w:val="28"/>
        </w:rPr>
        <w:t>Under the provision of the Publ</w:t>
      </w:r>
      <w:r w:rsidR="00511EC8" w:rsidRPr="006737D8">
        <w:rPr>
          <w:rFonts w:asciiTheme="majorBidi" w:eastAsia="Arial Unicode MS" w:hAnsiTheme="majorBidi" w:cstheme="majorBidi"/>
          <w:spacing w:val="4"/>
          <w:sz w:val="28"/>
          <w:szCs w:val="28"/>
        </w:rPr>
        <w:t>ic Company Limited Act B.E. 2535</w:t>
      </w:r>
      <w:r w:rsidRPr="006737D8">
        <w:rPr>
          <w:rFonts w:asciiTheme="majorBidi" w:eastAsia="Arial Unicode MS" w:hAnsiTheme="majorBidi" w:cstheme="majorBidi"/>
          <w:spacing w:val="4"/>
          <w:sz w:val="28"/>
          <w:szCs w:val="28"/>
        </w:rPr>
        <w:t>, the Company is required to set aside as reserve fund at</w:t>
      </w:r>
      <w:r w:rsidRPr="006737D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6737D8">
        <w:rPr>
          <w:rFonts w:asciiTheme="majorBidi" w:eastAsia="Arial Unicode MS" w:hAnsiTheme="majorBidi" w:cstheme="majorBidi"/>
          <w:sz w:val="28"/>
          <w:szCs w:val="28"/>
        </w:rPr>
        <w:t>registered</w:t>
      </w:r>
      <w:r w:rsidRPr="006737D8">
        <w:rPr>
          <w:rFonts w:asciiTheme="majorBidi" w:eastAsia="Arial Unicode MS" w:hAnsiTheme="majorBidi" w:cstheme="majorBidi"/>
          <w:sz w:val="28"/>
          <w:szCs w:val="28"/>
        </w:rPr>
        <w:t xml:space="preserve"> share capital. The reserve is not available for dividend distribution. </w:t>
      </w:r>
    </w:p>
    <w:p w14:paraId="798BE798" w14:textId="77777777" w:rsidR="00196CF9" w:rsidRPr="006737D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Net investments incomes</w:t>
      </w:r>
    </w:p>
    <w:p w14:paraId="587E0692" w14:textId="033F1C80" w:rsidR="00E52898" w:rsidRPr="006737D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Net investments incomes for </w:t>
      </w:r>
      <w:r w:rsidR="00EC7A5B" w:rsidRPr="006737D8">
        <w:rPr>
          <w:rFonts w:asciiTheme="majorBidi" w:eastAsia="Arial Unicode MS" w:hAnsiTheme="majorBidi" w:cstheme="majorBidi"/>
          <w:sz w:val="28"/>
          <w:szCs w:val="28"/>
        </w:rPr>
        <w:t xml:space="preserve">the </w:t>
      </w:r>
      <w:r w:rsidR="001B08CD" w:rsidRPr="006737D8">
        <w:rPr>
          <w:rFonts w:asciiTheme="majorBidi" w:eastAsia="Arial Unicode MS" w:hAnsiTheme="majorBidi" w:cstheme="majorBidi"/>
          <w:sz w:val="28"/>
          <w:szCs w:val="28"/>
        </w:rPr>
        <w:t xml:space="preserve">three-month and </w:t>
      </w:r>
      <w:r w:rsidR="00124CDD" w:rsidRPr="006737D8">
        <w:rPr>
          <w:rFonts w:asciiTheme="majorBidi" w:eastAsia="Arial Unicode MS" w:hAnsiTheme="majorBidi" w:cstheme="majorBidi"/>
          <w:sz w:val="28"/>
          <w:szCs w:val="28"/>
        </w:rPr>
        <w:t>nine</w:t>
      </w:r>
      <w:r w:rsidR="001B08CD" w:rsidRPr="006737D8">
        <w:rPr>
          <w:rFonts w:asciiTheme="majorBidi" w:eastAsia="Arial Unicode MS" w:hAnsiTheme="majorBidi" w:cstheme="majorBidi"/>
          <w:sz w:val="28"/>
          <w:szCs w:val="28"/>
        </w:rPr>
        <w:t xml:space="preserve">-month periods ended 30 </w:t>
      </w:r>
      <w:r w:rsidR="00124CDD" w:rsidRPr="006737D8">
        <w:rPr>
          <w:rFonts w:asciiTheme="majorBidi" w:eastAsia="Arial Unicode MS" w:hAnsiTheme="majorBidi" w:cstheme="majorBidi"/>
          <w:sz w:val="28"/>
          <w:szCs w:val="28"/>
        </w:rPr>
        <w:t>September</w:t>
      </w:r>
      <w:r w:rsidR="00EC7A5B" w:rsidRPr="006737D8">
        <w:rPr>
          <w:rFonts w:asciiTheme="majorBidi" w:eastAsia="Arial Unicode MS" w:hAnsiTheme="majorBidi" w:cstheme="majorBidi"/>
          <w:sz w:val="28"/>
          <w:szCs w:val="28"/>
        </w:rPr>
        <w:t xml:space="preserve"> 2021 and 2020 </w:t>
      </w:r>
      <w:r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FF171F" w:rsidRPr="006737D8" w14:paraId="1781192C" w14:textId="77777777" w:rsidTr="00FF171F">
        <w:tc>
          <w:tcPr>
            <w:tcW w:w="3780" w:type="dxa"/>
            <w:tcBorders>
              <w:top w:val="nil"/>
              <w:left w:val="nil"/>
              <w:bottom w:val="nil"/>
              <w:right w:val="nil"/>
            </w:tcBorders>
          </w:tcPr>
          <w:p w14:paraId="2ED1A548" w14:textId="77777777" w:rsidR="00FF171F" w:rsidRPr="006737D8"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3BBE8856" w14:textId="77777777" w:rsidR="00FF171F" w:rsidRPr="006737D8" w:rsidRDefault="00FF171F" w:rsidP="006952E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6737D8">
              <w:rPr>
                <w:rFonts w:asciiTheme="majorBidi" w:hAnsiTheme="majorBidi"/>
                <w:sz w:val="28"/>
                <w:szCs w:val="28"/>
              </w:rPr>
              <w:t>Thousand Baht</w:t>
            </w:r>
          </w:p>
        </w:tc>
      </w:tr>
      <w:tr w:rsidR="00FF171F" w:rsidRPr="006737D8" w14:paraId="6ABD4C5A" w14:textId="77777777" w:rsidTr="00FF171F">
        <w:tc>
          <w:tcPr>
            <w:tcW w:w="3780" w:type="dxa"/>
            <w:tcBorders>
              <w:top w:val="nil"/>
              <w:left w:val="nil"/>
              <w:bottom w:val="nil"/>
              <w:right w:val="nil"/>
            </w:tcBorders>
          </w:tcPr>
          <w:p w14:paraId="4EAF5CDD" w14:textId="77777777" w:rsidR="00FF171F" w:rsidRPr="006737D8"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388A66BF"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For the three-month periods</w:t>
            </w:r>
          </w:p>
          <w:p w14:paraId="30948CC6" w14:textId="61C6CD2D"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ended 30 </w:t>
            </w:r>
            <w:r w:rsidR="00124CDD" w:rsidRPr="006737D8">
              <w:rPr>
                <w:rFonts w:asciiTheme="majorBidi" w:eastAsia="Arial Unicode MS" w:hAnsiTheme="majorBidi" w:cstheme="majorBidi"/>
                <w:sz w:val="28"/>
                <w:szCs w:val="28"/>
              </w:rPr>
              <w:t>September</w:t>
            </w:r>
          </w:p>
        </w:tc>
        <w:tc>
          <w:tcPr>
            <w:tcW w:w="270" w:type="dxa"/>
            <w:tcBorders>
              <w:top w:val="single" w:sz="4" w:space="0" w:color="auto"/>
              <w:left w:val="nil"/>
              <w:bottom w:val="nil"/>
              <w:right w:val="nil"/>
            </w:tcBorders>
          </w:tcPr>
          <w:p w14:paraId="4DE9442C" w14:textId="77777777" w:rsidR="00FF171F" w:rsidRPr="006737D8" w:rsidRDefault="00FF171F"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08E92753" w14:textId="046884E3"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For the </w:t>
            </w:r>
            <w:r w:rsidR="00124CDD" w:rsidRPr="006737D8">
              <w:rPr>
                <w:rFonts w:asciiTheme="majorBidi" w:eastAsia="Cordia New" w:hAnsiTheme="majorBidi" w:cstheme="majorBidi"/>
                <w:sz w:val="28"/>
                <w:szCs w:val="28"/>
              </w:rPr>
              <w:t>nine</w:t>
            </w:r>
            <w:r w:rsidRPr="006737D8">
              <w:rPr>
                <w:rFonts w:asciiTheme="majorBidi" w:eastAsia="Cordia New" w:hAnsiTheme="majorBidi" w:cstheme="majorBidi"/>
                <w:sz w:val="28"/>
                <w:szCs w:val="28"/>
              </w:rPr>
              <w:t>-month periods</w:t>
            </w:r>
          </w:p>
          <w:p w14:paraId="73965EBC" w14:textId="066C8780"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ended 30 </w:t>
            </w:r>
            <w:r w:rsidR="00124CDD" w:rsidRPr="006737D8">
              <w:rPr>
                <w:rFonts w:asciiTheme="majorBidi" w:eastAsia="Arial Unicode MS" w:hAnsiTheme="majorBidi" w:cstheme="majorBidi"/>
                <w:sz w:val="28"/>
                <w:szCs w:val="28"/>
              </w:rPr>
              <w:t>September</w:t>
            </w:r>
          </w:p>
        </w:tc>
      </w:tr>
      <w:tr w:rsidR="00FF171F" w:rsidRPr="006737D8" w14:paraId="3D0103FE" w14:textId="77777777" w:rsidTr="00FF171F">
        <w:tc>
          <w:tcPr>
            <w:tcW w:w="3780" w:type="dxa"/>
            <w:tcBorders>
              <w:top w:val="nil"/>
              <w:left w:val="nil"/>
              <w:bottom w:val="nil"/>
              <w:right w:val="nil"/>
            </w:tcBorders>
          </w:tcPr>
          <w:p w14:paraId="7B2714D9" w14:textId="77777777" w:rsidR="00FF171F" w:rsidRPr="006737D8" w:rsidRDefault="00FF171F" w:rsidP="00FF171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2557C836" w14:textId="311CA49F" w:rsidR="00FF171F" w:rsidRPr="006737D8"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33A8915D" w14:textId="77777777" w:rsidR="00FF171F" w:rsidRPr="006737D8"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64DD7D24" w14:textId="735AFD5B" w:rsidR="00FF171F" w:rsidRPr="006737D8"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hAnsiTheme="majorBidi" w:cstheme="majorBidi"/>
                <w:sz w:val="28"/>
                <w:szCs w:val="28"/>
              </w:rPr>
              <w:t>2020</w:t>
            </w:r>
          </w:p>
        </w:tc>
        <w:tc>
          <w:tcPr>
            <w:tcW w:w="270" w:type="dxa"/>
            <w:tcBorders>
              <w:top w:val="nil"/>
              <w:left w:val="nil"/>
              <w:bottom w:val="nil"/>
              <w:right w:val="nil"/>
            </w:tcBorders>
          </w:tcPr>
          <w:p w14:paraId="2016BE8C" w14:textId="77777777" w:rsidR="00FF171F" w:rsidRPr="006737D8" w:rsidRDefault="00FF171F" w:rsidP="00FF171F">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2398CCFD" w14:textId="6015BE04" w:rsidR="00FF171F" w:rsidRPr="006737D8"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37FCCE5E" w14:textId="77777777" w:rsidR="00FF171F" w:rsidRPr="006737D8"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7885B86C" w14:textId="5B9CB072" w:rsidR="00FF171F" w:rsidRPr="006737D8"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hAnsiTheme="majorBidi" w:cstheme="majorBidi"/>
                <w:sz w:val="28"/>
                <w:szCs w:val="28"/>
              </w:rPr>
              <w:t>2020</w:t>
            </w:r>
          </w:p>
        </w:tc>
      </w:tr>
      <w:tr w:rsidR="00615315" w:rsidRPr="006737D8" w14:paraId="10B79E4C" w14:textId="77777777" w:rsidTr="009A56B6">
        <w:tc>
          <w:tcPr>
            <w:tcW w:w="3780" w:type="dxa"/>
            <w:tcBorders>
              <w:top w:val="nil"/>
              <w:left w:val="nil"/>
              <w:bottom w:val="nil"/>
              <w:right w:val="nil"/>
            </w:tcBorders>
          </w:tcPr>
          <w:p w14:paraId="6B02EB62"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Interest income</w:t>
            </w:r>
          </w:p>
        </w:tc>
        <w:tc>
          <w:tcPr>
            <w:tcW w:w="1080" w:type="dxa"/>
            <w:tcBorders>
              <w:top w:val="single" w:sz="4" w:space="0" w:color="auto"/>
              <w:left w:val="nil"/>
              <w:bottom w:val="nil"/>
              <w:right w:val="nil"/>
            </w:tcBorders>
          </w:tcPr>
          <w:p w14:paraId="6A0CECB6" w14:textId="1BEDF302"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951</w:t>
            </w:r>
          </w:p>
        </w:tc>
        <w:tc>
          <w:tcPr>
            <w:tcW w:w="270" w:type="dxa"/>
            <w:tcBorders>
              <w:top w:val="nil"/>
              <w:left w:val="nil"/>
              <w:bottom w:val="nil"/>
              <w:right w:val="nil"/>
            </w:tcBorders>
          </w:tcPr>
          <w:p w14:paraId="0CE1E15B"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508F0E5D" w14:textId="6BE60683"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1,283</w:t>
            </w:r>
          </w:p>
        </w:tc>
        <w:tc>
          <w:tcPr>
            <w:tcW w:w="270" w:type="dxa"/>
            <w:tcBorders>
              <w:top w:val="nil"/>
              <w:left w:val="nil"/>
              <w:bottom w:val="nil"/>
              <w:right w:val="nil"/>
            </w:tcBorders>
          </w:tcPr>
          <w:p w14:paraId="1B26E95E"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3ED37DFC" w14:textId="46FBB591"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3,204</w:t>
            </w:r>
          </w:p>
        </w:tc>
        <w:tc>
          <w:tcPr>
            <w:tcW w:w="270" w:type="dxa"/>
            <w:tcBorders>
              <w:top w:val="nil"/>
              <w:left w:val="nil"/>
              <w:bottom w:val="nil"/>
              <w:right w:val="nil"/>
            </w:tcBorders>
          </w:tcPr>
          <w:p w14:paraId="52950749"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3A455416" w14:textId="37FCC937"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3,409</w:t>
            </w:r>
          </w:p>
        </w:tc>
      </w:tr>
      <w:tr w:rsidR="00615315" w:rsidRPr="006737D8" w14:paraId="6668587D" w14:textId="77777777" w:rsidTr="00FF171F">
        <w:tc>
          <w:tcPr>
            <w:tcW w:w="3780" w:type="dxa"/>
            <w:tcBorders>
              <w:top w:val="nil"/>
              <w:left w:val="nil"/>
              <w:bottom w:val="nil"/>
              <w:right w:val="nil"/>
            </w:tcBorders>
          </w:tcPr>
          <w:p w14:paraId="6F4075F7" w14:textId="77777777" w:rsidR="00615315" w:rsidRPr="006737D8" w:rsidRDefault="00615315" w:rsidP="00615315">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Dividend income</w:t>
            </w:r>
          </w:p>
        </w:tc>
        <w:tc>
          <w:tcPr>
            <w:tcW w:w="1080" w:type="dxa"/>
            <w:tcBorders>
              <w:top w:val="nil"/>
              <w:left w:val="nil"/>
              <w:bottom w:val="single" w:sz="4" w:space="0" w:color="auto"/>
              <w:right w:val="nil"/>
            </w:tcBorders>
          </w:tcPr>
          <w:p w14:paraId="16FA72F4" w14:textId="1290457B"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400</w:t>
            </w:r>
          </w:p>
        </w:tc>
        <w:tc>
          <w:tcPr>
            <w:tcW w:w="270" w:type="dxa"/>
            <w:tcBorders>
              <w:top w:val="nil"/>
              <w:left w:val="nil"/>
              <w:bottom w:val="nil"/>
              <w:right w:val="nil"/>
            </w:tcBorders>
          </w:tcPr>
          <w:p w14:paraId="2118B59D"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4BFBF9A3" w14:textId="4E0EFD4B"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398</w:t>
            </w:r>
          </w:p>
        </w:tc>
        <w:tc>
          <w:tcPr>
            <w:tcW w:w="270" w:type="dxa"/>
            <w:tcBorders>
              <w:top w:val="nil"/>
              <w:left w:val="nil"/>
              <w:bottom w:val="nil"/>
              <w:right w:val="nil"/>
            </w:tcBorders>
          </w:tcPr>
          <w:p w14:paraId="1CA4C57F"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78396676" w14:textId="41715032"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1,307</w:t>
            </w:r>
          </w:p>
        </w:tc>
        <w:tc>
          <w:tcPr>
            <w:tcW w:w="270" w:type="dxa"/>
            <w:tcBorders>
              <w:top w:val="nil"/>
              <w:left w:val="nil"/>
              <w:bottom w:val="nil"/>
              <w:right w:val="nil"/>
            </w:tcBorders>
          </w:tcPr>
          <w:p w14:paraId="4D1CA817"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5F69517F" w14:textId="2188A5AB"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1,433</w:t>
            </w:r>
          </w:p>
        </w:tc>
      </w:tr>
      <w:tr w:rsidR="00615315" w:rsidRPr="006737D8" w14:paraId="3239C520" w14:textId="77777777" w:rsidTr="00FF171F">
        <w:tc>
          <w:tcPr>
            <w:tcW w:w="3780" w:type="dxa"/>
            <w:tcBorders>
              <w:top w:val="nil"/>
              <w:left w:val="nil"/>
              <w:bottom w:val="nil"/>
              <w:right w:val="nil"/>
            </w:tcBorders>
          </w:tcPr>
          <w:p w14:paraId="4C17AE11"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437DA947" w14:textId="43C64A89"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1,351</w:t>
            </w:r>
          </w:p>
        </w:tc>
        <w:tc>
          <w:tcPr>
            <w:tcW w:w="270" w:type="dxa"/>
            <w:tcBorders>
              <w:top w:val="nil"/>
              <w:left w:val="nil"/>
              <w:bottom w:val="nil"/>
              <w:right w:val="nil"/>
            </w:tcBorders>
          </w:tcPr>
          <w:p w14:paraId="46D3E03C"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94E36A9" w14:textId="254F0C14"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1,681</w:t>
            </w:r>
          </w:p>
        </w:tc>
        <w:tc>
          <w:tcPr>
            <w:tcW w:w="270" w:type="dxa"/>
            <w:tcBorders>
              <w:top w:val="nil"/>
              <w:left w:val="nil"/>
              <w:bottom w:val="nil"/>
              <w:right w:val="nil"/>
            </w:tcBorders>
          </w:tcPr>
          <w:p w14:paraId="5893DB91"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B5B3247" w14:textId="331E63CF"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4,511</w:t>
            </w:r>
          </w:p>
        </w:tc>
        <w:tc>
          <w:tcPr>
            <w:tcW w:w="270" w:type="dxa"/>
            <w:tcBorders>
              <w:top w:val="nil"/>
              <w:left w:val="nil"/>
              <w:bottom w:val="nil"/>
              <w:right w:val="nil"/>
            </w:tcBorders>
          </w:tcPr>
          <w:p w14:paraId="34A49726"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29475FFA" w14:textId="7C17553F"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4,842</w:t>
            </w:r>
          </w:p>
        </w:tc>
      </w:tr>
    </w:tbl>
    <w:p w14:paraId="265BDD24" w14:textId="14EF53FA" w:rsidR="003F72EC" w:rsidRPr="006737D8" w:rsidRDefault="009C6CE8"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Gain (l</w:t>
      </w:r>
      <w:r w:rsidR="006067FE" w:rsidRPr="006737D8">
        <w:rPr>
          <w:rFonts w:asciiTheme="majorBidi" w:eastAsia="Arial Unicode MS" w:hAnsiTheme="majorBidi" w:cstheme="majorBidi"/>
          <w:b/>
          <w:bCs/>
          <w:sz w:val="28"/>
          <w:szCs w:val="28"/>
        </w:rPr>
        <w:t>oss</w:t>
      </w:r>
      <w:r w:rsidRPr="006737D8">
        <w:rPr>
          <w:rFonts w:asciiTheme="majorBidi" w:eastAsia="Arial Unicode MS" w:hAnsiTheme="majorBidi" w:cstheme="majorBidi"/>
          <w:b/>
          <w:bCs/>
          <w:sz w:val="28"/>
          <w:szCs w:val="28"/>
        </w:rPr>
        <w:t>)</w:t>
      </w:r>
      <w:r w:rsidR="003F72EC" w:rsidRPr="006737D8">
        <w:rPr>
          <w:rFonts w:asciiTheme="majorBidi" w:eastAsia="Arial Unicode MS" w:hAnsiTheme="majorBidi" w:cstheme="majorBidi"/>
          <w:b/>
          <w:bCs/>
          <w:sz w:val="28"/>
          <w:szCs w:val="28"/>
        </w:rPr>
        <w:t xml:space="preserve"> on financial instruments</w:t>
      </w:r>
    </w:p>
    <w:p w14:paraId="51C1085A" w14:textId="251CB723" w:rsidR="003F72EC" w:rsidRPr="006737D8" w:rsidRDefault="00BE7452" w:rsidP="00AF6E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86"/>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Gain (l</w:t>
      </w:r>
      <w:r w:rsidR="006067FE" w:rsidRPr="006737D8">
        <w:rPr>
          <w:rFonts w:asciiTheme="majorBidi" w:eastAsia="Arial Unicode MS" w:hAnsiTheme="majorBidi" w:cstheme="majorBidi"/>
          <w:sz w:val="28"/>
          <w:szCs w:val="28"/>
        </w:rPr>
        <w:t>oss</w:t>
      </w:r>
      <w:r w:rsidRPr="006737D8">
        <w:rPr>
          <w:rFonts w:asciiTheme="majorBidi" w:eastAsia="Arial Unicode MS" w:hAnsiTheme="majorBidi" w:cstheme="majorBidi"/>
          <w:sz w:val="28"/>
          <w:szCs w:val="28"/>
        </w:rPr>
        <w:t>)</w:t>
      </w:r>
      <w:r w:rsidR="003F72EC" w:rsidRPr="006737D8">
        <w:rPr>
          <w:rFonts w:asciiTheme="majorBidi" w:eastAsia="Arial Unicode MS" w:hAnsiTheme="majorBidi" w:cstheme="majorBidi"/>
          <w:sz w:val="28"/>
          <w:szCs w:val="28"/>
        </w:rPr>
        <w:t xml:space="preserve"> on financial instruments for </w:t>
      </w:r>
      <w:r w:rsidR="00EC7A5B" w:rsidRPr="006737D8">
        <w:rPr>
          <w:rFonts w:asciiTheme="majorBidi" w:eastAsia="Arial Unicode MS" w:hAnsiTheme="majorBidi" w:cstheme="majorBidi"/>
          <w:sz w:val="28"/>
          <w:szCs w:val="28"/>
        </w:rPr>
        <w:t xml:space="preserve">the </w:t>
      </w:r>
      <w:r w:rsidR="00CA2775" w:rsidRPr="006737D8">
        <w:rPr>
          <w:rFonts w:asciiTheme="majorBidi" w:eastAsia="Arial Unicode MS" w:hAnsiTheme="majorBidi" w:cstheme="majorBidi"/>
          <w:sz w:val="28"/>
          <w:szCs w:val="28"/>
        </w:rPr>
        <w:t xml:space="preserve">three-month and </w:t>
      </w:r>
      <w:r w:rsidR="00124CDD" w:rsidRPr="006737D8">
        <w:rPr>
          <w:rFonts w:asciiTheme="majorBidi" w:eastAsia="Arial Unicode MS" w:hAnsiTheme="majorBidi" w:cstheme="majorBidi"/>
          <w:sz w:val="28"/>
          <w:szCs w:val="28"/>
        </w:rPr>
        <w:t>nine</w:t>
      </w:r>
      <w:r w:rsidR="00CA2775" w:rsidRPr="006737D8">
        <w:rPr>
          <w:rFonts w:asciiTheme="majorBidi" w:eastAsia="Arial Unicode MS" w:hAnsiTheme="majorBidi" w:cstheme="majorBidi"/>
          <w:sz w:val="28"/>
          <w:szCs w:val="28"/>
        </w:rPr>
        <w:t>-month</w:t>
      </w:r>
      <w:r w:rsidR="00EC7A5B" w:rsidRPr="006737D8">
        <w:rPr>
          <w:rFonts w:asciiTheme="majorBidi" w:eastAsia="Arial Unicode MS" w:hAnsiTheme="majorBidi" w:cstheme="majorBidi"/>
          <w:sz w:val="28"/>
          <w:szCs w:val="28"/>
        </w:rPr>
        <w:t xml:space="preserve"> periods ended </w:t>
      </w:r>
      <w:r w:rsidR="00CA2775" w:rsidRPr="006737D8">
        <w:rPr>
          <w:rFonts w:asciiTheme="majorBidi" w:eastAsia="Arial Unicode MS" w:hAnsiTheme="majorBidi" w:cstheme="majorBidi"/>
          <w:sz w:val="28"/>
          <w:szCs w:val="28"/>
        </w:rPr>
        <w:t xml:space="preserve">30 </w:t>
      </w:r>
      <w:r w:rsidR="00124CDD" w:rsidRPr="006737D8">
        <w:rPr>
          <w:rFonts w:asciiTheme="majorBidi" w:eastAsia="Arial Unicode MS" w:hAnsiTheme="majorBidi" w:cstheme="majorBidi"/>
          <w:sz w:val="28"/>
          <w:szCs w:val="28"/>
        </w:rPr>
        <w:t>September</w:t>
      </w:r>
      <w:r w:rsidR="00CA2775" w:rsidRPr="006737D8">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 xml:space="preserve">2021 and 2020 </w:t>
      </w:r>
      <w:r w:rsidR="00B62B12" w:rsidRPr="006737D8">
        <w:rPr>
          <w:rFonts w:asciiTheme="majorBidi" w:eastAsia="Arial Unicode MS" w:hAnsiTheme="majorBidi" w:cstheme="majorBidi"/>
          <w:sz w:val="28"/>
          <w:szCs w:val="28"/>
        </w:rPr>
        <w:t>are</w:t>
      </w:r>
      <w:r w:rsidR="003F72EC" w:rsidRPr="006737D8">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FF171F" w:rsidRPr="006737D8" w14:paraId="40FBEC8F" w14:textId="77777777" w:rsidTr="00FF171F">
        <w:tc>
          <w:tcPr>
            <w:tcW w:w="3780" w:type="dxa"/>
            <w:tcBorders>
              <w:top w:val="nil"/>
              <w:left w:val="nil"/>
              <w:bottom w:val="nil"/>
              <w:right w:val="nil"/>
            </w:tcBorders>
          </w:tcPr>
          <w:p w14:paraId="20977258" w14:textId="77777777" w:rsidR="00FF171F" w:rsidRPr="006737D8"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6D0A58C2" w14:textId="77777777" w:rsidR="00FF171F" w:rsidRPr="006737D8" w:rsidRDefault="00FF171F" w:rsidP="006952E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6737D8">
              <w:rPr>
                <w:rFonts w:asciiTheme="majorBidi" w:hAnsiTheme="majorBidi"/>
                <w:sz w:val="28"/>
                <w:szCs w:val="28"/>
              </w:rPr>
              <w:t>Thousand Baht</w:t>
            </w:r>
          </w:p>
        </w:tc>
      </w:tr>
      <w:tr w:rsidR="00FF171F" w:rsidRPr="006737D8" w14:paraId="475FF4BF" w14:textId="77777777" w:rsidTr="00FF171F">
        <w:tc>
          <w:tcPr>
            <w:tcW w:w="3780" w:type="dxa"/>
            <w:tcBorders>
              <w:top w:val="nil"/>
              <w:left w:val="nil"/>
              <w:bottom w:val="nil"/>
              <w:right w:val="nil"/>
            </w:tcBorders>
          </w:tcPr>
          <w:p w14:paraId="1BAEFAF3" w14:textId="77777777" w:rsidR="00FF171F" w:rsidRPr="006737D8"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22DDFD51"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For the three-month periods</w:t>
            </w:r>
          </w:p>
          <w:p w14:paraId="394BD961" w14:textId="7012D606"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ended 30 </w:t>
            </w:r>
            <w:r w:rsidR="00124CDD" w:rsidRPr="006737D8">
              <w:rPr>
                <w:rFonts w:asciiTheme="majorBidi" w:eastAsia="Cordia New" w:hAnsiTheme="majorBidi" w:cstheme="majorBidi"/>
                <w:sz w:val="28"/>
                <w:szCs w:val="28"/>
              </w:rPr>
              <w:t>September</w:t>
            </w:r>
          </w:p>
        </w:tc>
        <w:tc>
          <w:tcPr>
            <w:tcW w:w="270" w:type="dxa"/>
            <w:tcBorders>
              <w:top w:val="single" w:sz="4" w:space="0" w:color="auto"/>
              <w:left w:val="nil"/>
              <w:bottom w:val="nil"/>
              <w:right w:val="nil"/>
            </w:tcBorders>
          </w:tcPr>
          <w:p w14:paraId="2DDF269F" w14:textId="77777777" w:rsidR="00FF171F" w:rsidRPr="006737D8" w:rsidRDefault="00FF171F"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64D96712" w14:textId="7F03AA1B"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For the </w:t>
            </w:r>
            <w:r w:rsidR="00124CDD" w:rsidRPr="006737D8">
              <w:rPr>
                <w:rFonts w:asciiTheme="majorBidi" w:eastAsia="Cordia New" w:hAnsiTheme="majorBidi" w:cstheme="majorBidi"/>
                <w:sz w:val="28"/>
                <w:szCs w:val="28"/>
              </w:rPr>
              <w:t>nine</w:t>
            </w:r>
            <w:r w:rsidRPr="006737D8">
              <w:rPr>
                <w:rFonts w:asciiTheme="majorBidi" w:eastAsia="Cordia New" w:hAnsiTheme="majorBidi" w:cstheme="majorBidi"/>
                <w:sz w:val="28"/>
                <w:szCs w:val="28"/>
              </w:rPr>
              <w:t>-month periods</w:t>
            </w:r>
          </w:p>
          <w:p w14:paraId="0353F80E" w14:textId="275B142F"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ended 30 </w:t>
            </w:r>
            <w:r w:rsidR="00124CDD" w:rsidRPr="006737D8">
              <w:rPr>
                <w:rFonts w:asciiTheme="majorBidi" w:eastAsia="Cordia New" w:hAnsiTheme="majorBidi" w:cstheme="majorBidi"/>
                <w:sz w:val="28"/>
                <w:szCs w:val="28"/>
              </w:rPr>
              <w:t>September</w:t>
            </w:r>
          </w:p>
        </w:tc>
      </w:tr>
      <w:tr w:rsidR="00FF171F" w:rsidRPr="006737D8" w14:paraId="0B175513" w14:textId="77777777" w:rsidTr="00FF171F">
        <w:tc>
          <w:tcPr>
            <w:tcW w:w="3780" w:type="dxa"/>
            <w:tcBorders>
              <w:top w:val="nil"/>
              <w:left w:val="nil"/>
              <w:bottom w:val="nil"/>
              <w:right w:val="nil"/>
            </w:tcBorders>
          </w:tcPr>
          <w:p w14:paraId="473D1E0D" w14:textId="77777777" w:rsidR="00FF171F" w:rsidRPr="006737D8"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0EB6C153"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14235683"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2ABA8C66"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hAnsiTheme="majorBidi" w:cstheme="majorBidi"/>
                <w:sz w:val="28"/>
                <w:szCs w:val="28"/>
              </w:rPr>
              <w:t>2020</w:t>
            </w:r>
          </w:p>
        </w:tc>
        <w:tc>
          <w:tcPr>
            <w:tcW w:w="270" w:type="dxa"/>
            <w:tcBorders>
              <w:top w:val="nil"/>
              <w:left w:val="nil"/>
              <w:bottom w:val="nil"/>
              <w:right w:val="nil"/>
            </w:tcBorders>
          </w:tcPr>
          <w:p w14:paraId="51A8F05B" w14:textId="77777777" w:rsidR="00FF171F" w:rsidRPr="006737D8" w:rsidRDefault="00FF171F"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5919C1F4"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4C3280E3"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488756BC"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hAnsiTheme="majorBidi" w:cstheme="majorBidi"/>
                <w:sz w:val="28"/>
                <w:szCs w:val="28"/>
              </w:rPr>
              <w:t>2020</w:t>
            </w:r>
          </w:p>
        </w:tc>
      </w:tr>
      <w:tr w:rsidR="00FF171F" w:rsidRPr="006737D8" w14:paraId="6A5BBC93" w14:textId="77777777" w:rsidTr="00FF171F">
        <w:tc>
          <w:tcPr>
            <w:tcW w:w="3780" w:type="dxa"/>
            <w:tcBorders>
              <w:top w:val="nil"/>
              <w:left w:val="nil"/>
              <w:bottom w:val="nil"/>
              <w:right w:val="nil"/>
            </w:tcBorders>
          </w:tcPr>
          <w:p w14:paraId="4FC77A02" w14:textId="77777777" w:rsidR="00FF171F" w:rsidRPr="006737D8"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6737D8">
              <w:rPr>
                <w:rFonts w:ascii="Angsana New" w:hAnsi="Angsana New"/>
                <w:sz w:val="28"/>
                <w:szCs w:val="28"/>
              </w:rPr>
              <w:t>Debt instruments classified and measured at</w:t>
            </w:r>
          </w:p>
          <w:p w14:paraId="19276729" w14:textId="66E8CF0A" w:rsidR="00FF171F" w:rsidRPr="006737D8"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Angsana New" w:hAnsi="Angsana New"/>
                <w:sz w:val="28"/>
                <w:szCs w:val="28"/>
              </w:rPr>
              <w:t xml:space="preserve">   </w:t>
            </w:r>
            <w:proofErr w:type="spellStart"/>
            <w:r w:rsidRPr="006737D8">
              <w:rPr>
                <w:rFonts w:ascii="Angsana New" w:hAnsi="Angsana New"/>
                <w:sz w:val="28"/>
                <w:szCs w:val="28"/>
              </w:rPr>
              <w:t>amortised</w:t>
            </w:r>
            <w:proofErr w:type="spellEnd"/>
            <w:r w:rsidRPr="006737D8">
              <w:rPr>
                <w:rFonts w:ascii="Angsana New" w:hAnsi="Angsana New"/>
                <w:sz w:val="28"/>
                <w:szCs w:val="28"/>
              </w:rPr>
              <w:t xml:space="preserve"> cost</w:t>
            </w:r>
          </w:p>
        </w:tc>
        <w:tc>
          <w:tcPr>
            <w:tcW w:w="1080" w:type="dxa"/>
            <w:tcBorders>
              <w:top w:val="single" w:sz="4" w:space="0" w:color="auto"/>
              <w:left w:val="nil"/>
              <w:bottom w:val="nil"/>
              <w:right w:val="nil"/>
            </w:tcBorders>
            <w:vAlign w:val="bottom"/>
          </w:tcPr>
          <w:p w14:paraId="17AD5EA6" w14:textId="7EA89993" w:rsidR="00FF171F" w:rsidRPr="006737D8" w:rsidRDefault="00615315"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w:t>
            </w:r>
          </w:p>
        </w:tc>
        <w:tc>
          <w:tcPr>
            <w:tcW w:w="270" w:type="dxa"/>
            <w:tcBorders>
              <w:top w:val="nil"/>
              <w:left w:val="nil"/>
              <w:bottom w:val="nil"/>
              <w:right w:val="nil"/>
            </w:tcBorders>
          </w:tcPr>
          <w:p w14:paraId="7114B61B" w14:textId="77777777" w:rsidR="00FF171F" w:rsidRPr="006737D8" w:rsidRDefault="00FF171F" w:rsidP="00FF17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429B25AA" w14:textId="42FBE24B" w:rsidR="00FF171F" w:rsidRPr="006737D8" w:rsidRDefault="00124CDD"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w:t>
            </w:r>
          </w:p>
        </w:tc>
        <w:tc>
          <w:tcPr>
            <w:tcW w:w="270" w:type="dxa"/>
            <w:tcBorders>
              <w:top w:val="nil"/>
              <w:left w:val="nil"/>
              <w:bottom w:val="nil"/>
              <w:right w:val="nil"/>
            </w:tcBorders>
            <w:vAlign w:val="bottom"/>
          </w:tcPr>
          <w:p w14:paraId="5500CE56" w14:textId="77777777" w:rsidR="00FF171F" w:rsidRPr="006737D8" w:rsidRDefault="00FF171F" w:rsidP="00FF171F">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1AF8A272" w14:textId="2518A0E1" w:rsidR="00FF171F" w:rsidRPr="006737D8" w:rsidRDefault="00615315"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w:t>
            </w:r>
          </w:p>
        </w:tc>
        <w:tc>
          <w:tcPr>
            <w:tcW w:w="270" w:type="dxa"/>
            <w:tcBorders>
              <w:top w:val="nil"/>
              <w:left w:val="nil"/>
              <w:bottom w:val="nil"/>
              <w:right w:val="nil"/>
            </w:tcBorders>
            <w:vAlign w:val="bottom"/>
          </w:tcPr>
          <w:p w14:paraId="4F7CA3CA" w14:textId="77777777" w:rsidR="00FF171F" w:rsidRPr="006737D8" w:rsidRDefault="00FF171F" w:rsidP="00FF17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7BA454F2" w14:textId="6DA248D2" w:rsidR="00FF171F" w:rsidRPr="006737D8" w:rsidRDefault="005D768F"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w:t>
            </w:r>
            <w:r w:rsidR="00124CDD" w:rsidRPr="006737D8">
              <w:rPr>
                <w:rFonts w:asciiTheme="majorBidi" w:hAnsiTheme="majorBidi" w:cstheme="majorBidi"/>
                <w:sz w:val="28"/>
                <w:szCs w:val="28"/>
              </w:rPr>
              <w:t>1</w:t>
            </w:r>
            <w:r w:rsidRPr="006737D8">
              <w:rPr>
                <w:rFonts w:asciiTheme="majorBidi" w:hAnsiTheme="majorBidi" w:cstheme="majorBidi"/>
                <w:sz w:val="28"/>
                <w:szCs w:val="28"/>
              </w:rPr>
              <w:t>)</w:t>
            </w:r>
          </w:p>
        </w:tc>
      </w:tr>
      <w:tr w:rsidR="00FF171F" w:rsidRPr="006737D8" w14:paraId="29544731" w14:textId="77777777" w:rsidTr="00FF171F">
        <w:tc>
          <w:tcPr>
            <w:tcW w:w="3780" w:type="dxa"/>
            <w:tcBorders>
              <w:top w:val="nil"/>
              <w:left w:val="nil"/>
              <w:bottom w:val="nil"/>
              <w:right w:val="nil"/>
            </w:tcBorders>
          </w:tcPr>
          <w:p w14:paraId="791C2C1F" w14:textId="6210E4A9" w:rsidR="00FF171F" w:rsidRPr="006737D8"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Angsana New" w:hAnsi="Angsana New"/>
                <w:sz w:val="28"/>
                <w:szCs w:val="28"/>
              </w:rPr>
              <w:t xml:space="preserve">Equity instruments classified and measured at </w:t>
            </w:r>
          </w:p>
        </w:tc>
        <w:tc>
          <w:tcPr>
            <w:tcW w:w="1080" w:type="dxa"/>
            <w:tcBorders>
              <w:top w:val="nil"/>
              <w:left w:val="nil"/>
              <w:bottom w:val="nil"/>
              <w:right w:val="nil"/>
            </w:tcBorders>
          </w:tcPr>
          <w:p w14:paraId="48D596E6" w14:textId="77777777" w:rsidR="00FF171F" w:rsidRPr="006737D8" w:rsidRDefault="00FF171F"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450AD64A" w14:textId="77777777" w:rsidR="00FF171F" w:rsidRPr="006737D8" w:rsidRDefault="00FF171F" w:rsidP="00FF17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4BCB9B77" w14:textId="747E61B0" w:rsidR="00FF171F" w:rsidRPr="006737D8" w:rsidRDefault="00FF171F"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5D18021D" w14:textId="77777777" w:rsidR="00FF171F" w:rsidRPr="006737D8" w:rsidRDefault="00FF171F" w:rsidP="00FF171F">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tcPr>
          <w:p w14:paraId="7D160339" w14:textId="77777777" w:rsidR="00FF171F" w:rsidRPr="006737D8" w:rsidRDefault="00FF171F"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5086A91A" w14:textId="77777777" w:rsidR="00FF171F" w:rsidRPr="006737D8" w:rsidRDefault="00FF171F" w:rsidP="00FF17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59122CFA" w14:textId="77777777" w:rsidR="00FF171F" w:rsidRPr="006737D8" w:rsidRDefault="00FF171F"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615315" w:rsidRPr="006737D8" w14:paraId="1282C3F1" w14:textId="77777777" w:rsidTr="00E21238">
        <w:tc>
          <w:tcPr>
            <w:tcW w:w="3780" w:type="dxa"/>
            <w:tcBorders>
              <w:top w:val="nil"/>
              <w:left w:val="nil"/>
              <w:bottom w:val="nil"/>
              <w:right w:val="nil"/>
            </w:tcBorders>
          </w:tcPr>
          <w:p w14:paraId="4EF8FB3D" w14:textId="3D212101"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Angsana New" w:hAnsi="Angsana New"/>
                <w:sz w:val="28"/>
                <w:szCs w:val="28"/>
              </w:rPr>
              <w:t xml:space="preserve">   fair value through profit or loss</w:t>
            </w:r>
          </w:p>
        </w:tc>
        <w:tc>
          <w:tcPr>
            <w:tcW w:w="1080" w:type="dxa"/>
            <w:tcBorders>
              <w:top w:val="nil"/>
              <w:left w:val="nil"/>
              <w:bottom w:val="nil"/>
              <w:right w:val="nil"/>
            </w:tcBorders>
            <w:vAlign w:val="bottom"/>
          </w:tcPr>
          <w:p w14:paraId="40CB20C9" w14:textId="1FB58AE9"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1,154</w:t>
            </w:r>
          </w:p>
        </w:tc>
        <w:tc>
          <w:tcPr>
            <w:tcW w:w="270" w:type="dxa"/>
            <w:tcBorders>
              <w:top w:val="nil"/>
              <w:left w:val="nil"/>
              <w:bottom w:val="nil"/>
              <w:right w:val="nil"/>
            </w:tcBorders>
          </w:tcPr>
          <w:p w14:paraId="4BB59FC0"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11BE75B3" w14:textId="75B33BD2"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3,048</w:t>
            </w:r>
          </w:p>
        </w:tc>
        <w:tc>
          <w:tcPr>
            <w:tcW w:w="270" w:type="dxa"/>
            <w:tcBorders>
              <w:top w:val="nil"/>
              <w:left w:val="nil"/>
              <w:bottom w:val="nil"/>
              <w:right w:val="nil"/>
            </w:tcBorders>
          </w:tcPr>
          <w:p w14:paraId="52B60B8C"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2CE5EA8E" w14:textId="181D21DF"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8,228</w:t>
            </w:r>
          </w:p>
        </w:tc>
        <w:tc>
          <w:tcPr>
            <w:tcW w:w="270" w:type="dxa"/>
            <w:tcBorders>
              <w:top w:val="nil"/>
              <w:left w:val="nil"/>
              <w:bottom w:val="nil"/>
              <w:right w:val="nil"/>
            </w:tcBorders>
          </w:tcPr>
          <w:p w14:paraId="0B640442"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17041412" w14:textId="2683E48E"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(1,186)</w:t>
            </w:r>
          </w:p>
        </w:tc>
      </w:tr>
      <w:tr w:rsidR="00615315" w:rsidRPr="006737D8" w14:paraId="76FE1963" w14:textId="77777777" w:rsidTr="00E21238">
        <w:tc>
          <w:tcPr>
            <w:tcW w:w="3780" w:type="dxa"/>
            <w:tcBorders>
              <w:top w:val="nil"/>
              <w:left w:val="nil"/>
              <w:bottom w:val="nil"/>
              <w:right w:val="nil"/>
            </w:tcBorders>
          </w:tcPr>
          <w:p w14:paraId="3F8F968D" w14:textId="3AFBF5A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Angsana New" w:hAnsi="Angsana New"/>
                <w:sz w:val="28"/>
                <w:szCs w:val="28"/>
              </w:rPr>
              <w:t>Derivatives</w:t>
            </w:r>
          </w:p>
        </w:tc>
        <w:tc>
          <w:tcPr>
            <w:tcW w:w="1080" w:type="dxa"/>
            <w:tcBorders>
              <w:top w:val="nil"/>
              <w:left w:val="nil"/>
              <w:bottom w:val="single" w:sz="4" w:space="0" w:color="auto"/>
              <w:right w:val="nil"/>
            </w:tcBorders>
          </w:tcPr>
          <w:p w14:paraId="028F855B" w14:textId="129ECAC3"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(617)</w:t>
            </w:r>
          </w:p>
        </w:tc>
        <w:tc>
          <w:tcPr>
            <w:tcW w:w="270" w:type="dxa"/>
            <w:tcBorders>
              <w:top w:val="nil"/>
              <w:left w:val="nil"/>
              <w:bottom w:val="nil"/>
              <w:right w:val="nil"/>
            </w:tcBorders>
          </w:tcPr>
          <w:p w14:paraId="56FB9746"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0CE74083" w14:textId="66386CB2"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769</w:t>
            </w:r>
          </w:p>
        </w:tc>
        <w:tc>
          <w:tcPr>
            <w:tcW w:w="270" w:type="dxa"/>
            <w:tcBorders>
              <w:top w:val="nil"/>
              <w:left w:val="nil"/>
              <w:bottom w:val="nil"/>
              <w:right w:val="nil"/>
            </w:tcBorders>
          </w:tcPr>
          <w:p w14:paraId="1EA2912C"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5DA80592" w14:textId="30A916FE"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(784)</w:t>
            </w:r>
          </w:p>
        </w:tc>
        <w:tc>
          <w:tcPr>
            <w:tcW w:w="270" w:type="dxa"/>
            <w:tcBorders>
              <w:top w:val="nil"/>
              <w:left w:val="nil"/>
              <w:bottom w:val="nil"/>
              <w:right w:val="nil"/>
            </w:tcBorders>
          </w:tcPr>
          <w:p w14:paraId="11EAA1E9"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71522263" w14:textId="63D02C31"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131</w:t>
            </w:r>
          </w:p>
        </w:tc>
      </w:tr>
      <w:tr w:rsidR="00615315" w:rsidRPr="006737D8" w14:paraId="6BBF5A01" w14:textId="77777777" w:rsidTr="006952E8">
        <w:tc>
          <w:tcPr>
            <w:tcW w:w="3780" w:type="dxa"/>
            <w:tcBorders>
              <w:top w:val="nil"/>
              <w:left w:val="nil"/>
              <w:bottom w:val="nil"/>
              <w:right w:val="nil"/>
            </w:tcBorders>
          </w:tcPr>
          <w:p w14:paraId="6E051AAB" w14:textId="5CB46932"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54DD07D5" w14:textId="70D56491"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537</w:t>
            </w:r>
          </w:p>
        </w:tc>
        <w:tc>
          <w:tcPr>
            <w:tcW w:w="270" w:type="dxa"/>
            <w:tcBorders>
              <w:top w:val="nil"/>
              <w:left w:val="nil"/>
              <w:bottom w:val="nil"/>
              <w:right w:val="nil"/>
            </w:tcBorders>
          </w:tcPr>
          <w:p w14:paraId="3E825E01"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2A5D2E39" w14:textId="0783BA5B"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3,818</w:t>
            </w:r>
          </w:p>
        </w:tc>
        <w:tc>
          <w:tcPr>
            <w:tcW w:w="270" w:type="dxa"/>
            <w:tcBorders>
              <w:top w:val="nil"/>
              <w:left w:val="nil"/>
              <w:bottom w:val="nil"/>
              <w:right w:val="nil"/>
            </w:tcBorders>
          </w:tcPr>
          <w:p w14:paraId="53C2FCB9"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7A663200" w14:textId="61E3E3D7"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7,444</w:t>
            </w:r>
          </w:p>
        </w:tc>
        <w:tc>
          <w:tcPr>
            <w:tcW w:w="270" w:type="dxa"/>
            <w:tcBorders>
              <w:top w:val="nil"/>
              <w:left w:val="nil"/>
              <w:bottom w:val="nil"/>
              <w:right w:val="nil"/>
            </w:tcBorders>
          </w:tcPr>
          <w:p w14:paraId="3D992050"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left w:val="nil"/>
              <w:bottom w:val="double" w:sz="4" w:space="0" w:color="auto"/>
              <w:right w:val="nil"/>
            </w:tcBorders>
          </w:tcPr>
          <w:p w14:paraId="36796FB6" w14:textId="7B826E61"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(1,056)</w:t>
            </w:r>
          </w:p>
        </w:tc>
      </w:tr>
    </w:tbl>
    <w:p w14:paraId="1C081021" w14:textId="79C0BE88" w:rsidR="000D6E9D" w:rsidRPr="006737D8" w:rsidRDefault="00615315"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Loss</w:t>
      </w:r>
      <w:r w:rsidR="009E48AD" w:rsidRPr="006737D8">
        <w:rPr>
          <w:rFonts w:asciiTheme="majorBidi" w:eastAsia="Arial Unicode MS" w:hAnsiTheme="majorBidi" w:cstheme="majorBidi"/>
          <w:b/>
          <w:bCs/>
          <w:sz w:val="28"/>
          <w:szCs w:val="28"/>
        </w:rPr>
        <w:t xml:space="preserve"> </w:t>
      </w:r>
      <w:r w:rsidR="000D6E9D" w:rsidRPr="006737D8">
        <w:rPr>
          <w:rFonts w:asciiTheme="majorBidi" w:eastAsia="Arial Unicode MS" w:hAnsiTheme="majorBidi" w:cstheme="majorBidi"/>
          <w:b/>
          <w:bCs/>
          <w:sz w:val="28"/>
          <w:szCs w:val="28"/>
        </w:rPr>
        <w:t>on revaluation of financial instruments</w:t>
      </w:r>
    </w:p>
    <w:p w14:paraId="6BF1331B" w14:textId="1DA0E607" w:rsidR="000D6E9D" w:rsidRPr="006737D8" w:rsidRDefault="00615315" w:rsidP="00AF6E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Loss</w:t>
      </w:r>
      <w:r w:rsidR="000D6E9D" w:rsidRPr="006737D8">
        <w:rPr>
          <w:rFonts w:asciiTheme="majorBidi" w:eastAsia="Arial Unicode MS" w:hAnsiTheme="majorBidi" w:cstheme="majorBidi"/>
          <w:sz w:val="28"/>
          <w:szCs w:val="28"/>
        </w:rPr>
        <w:t xml:space="preserve"> on revaluation of financial instruments for </w:t>
      </w:r>
      <w:r w:rsidR="005D768F" w:rsidRPr="006737D8">
        <w:rPr>
          <w:rFonts w:asciiTheme="majorBidi" w:eastAsia="Arial Unicode MS" w:hAnsiTheme="majorBidi" w:cstheme="majorBidi"/>
          <w:sz w:val="28"/>
          <w:szCs w:val="28"/>
        </w:rPr>
        <w:t xml:space="preserve">the </w:t>
      </w:r>
      <w:r w:rsidR="00FF171F" w:rsidRPr="006737D8">
        <w:rPr>
          <w:rFonts w:asciiTheme="majorBidi" w:eastAsia="Arial Unicode MS" w:hAnsiTheme="majorBidi" w:cstheme="majorBidi"/>
          <w:sz w:val="28"/>
          <w:szCs w:val="28"/>
        </w:rPr>
        <w:t xml:space="preserve">three-month and </w:t>
      </w:r>
      <w:r w:rsidR="00124CDD" w:rsidRPr="006737D8">
        <w:rPr>
          <w:rFonts w:asciiTheme="majorBidi" w:eastAsia="Arial Unicode MS" w:hAnsiTheme="majorBidi" w:cstheme="majorBidi"/>
          <w:sz w:val="28"/>
          <w:szCs w:val="28"/>
        </w:rPr>
        <w:t>nine</w:t>
      </w:r>
      <w:r w:rsidR="00FF171F" w:rsidRPr="006737D8">
        <w:rPr>
          <w:rFonts w:asciiTheme="majorBidi" w:eastAsia="Arial Unicode MS" w:hAnsiTheme="majorBidi" w:cstheme="majorBidi"/>
          <w:sz w:val="28"/>
          <w:szCs w:val="28"/>
        </w:rPr>
        <w:t xml:space="preserve">-month periods ended 30 </w:t>
      </w:r>
      <w:r w:rsidR="00124CDD" w:rsidRPr="006737D8">
        <w:rPr>
          <w:rFonts w:asciiTheme="majorBidi" w:eastAsia="Arial Unicode MS" w:hAnsiTheme="majorBidi" w:cstheme="majorBidi"/>
          <w:sz w:val="28"/>
          <w:szCs w:val="28"/>
        </w:rPr>
        <w:t>September</w:t>
      </w:r>
      <w:r w:rsidR="00FF171F" w:rsidRPr="006737D8">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2021 and 2020</w:t>
      </w:r>
      <w:r w:rsidR="000D6E9D" w:rsidRPr="006737D8">
        <w:rPr>
          <w:rFonts w:asciiTheme="majorBidi" w:eastAsia="Arial Unicode MS" w:hAnsiTheme="majorBidi" w:cstheme="majorBidi"/>
          <w:sz w:val="28"/>
          <w:szCs w:val="28"/>
        </w:rPr>
        <w:t xml:space="preserve"> </w:t>
      </w:r>
      <w:r w:rsidR="00B62B12" w:rsidRPr="006737D8">
        <w:rPr>
          <w:rFonts w:asciiTheme="majorBidi" w:eastAsia="Arial Unicode MS" w:hAnsiTheme="majorBidi" w:cstheme="majorBidi"/>
          <w:sz w:val="28"/>
          <w:szCs w:val="28"/>
        </w:rPr>
        <w:t>are</w:t>
      </w:r>
      <w:r w:rsidR="000D6E9D" w:rsidRPr="006737D8">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FF171F" w:rsidRPr="006737D8" w14:paraId="2E19A894" w14:textId="77777777" w:rsidTr="006952E8">
        <w:tc>
          <w:tcPr>
            <w:tcW w:w="3780" w:type="dxa"/>
            <w:tcBorders>
              <w:top w:val="nil"/>
              <w:left w:val="nil"/>
              <w:bottom w:val="nil"/>
              <w:right w:val="nil"/>
            </w:tcBorders>
          </w:tcPr>
          <w:p w14:paraId="737C15C3" w14:textId="77777777" w:rsidR="00FF171F" w:rsidRPr="006737D8"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7A5BC822" w14:textId="77777777" w:rsidR="00FF171F" w:rsidRPr="006737D8" w:rsidRDefault="00FF171F" w:rsidP="006952E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6737D8">
              <w:rPr>
                <w:rFonts w:asciiTheme="majorBidi" w:hAnsiTheme="majorBidi"/>
                <w:sz w:val="28"/>
                <w:szCs w:val="28"/>
              </w:rPr>
              <w:t>Thousand Baht</w:t>
            </w:r>
          </w:p>
        </w:tc>
      </w:tr>
      <w:tr w:rsidR="00FF171F" w:rsidRPr="006737D8" w14:paraId="40F57AD2" w14:textId="77777777" w:rsidTr="006952E8">
        <w:tc>
          <w:tcPr>
            <w:tcW w:w="3780" w:type="dxa"/>
            <w:tcBorders>
              <w:top w:val="nil"/>
              <w:left w:val="nil"/>
              <w:bottom w:val="nil"/>
              <w:right w:val="nil"/>
            </w:tcBorders>
          </w:tcPr>
          <w:p w14:paraId="296502B8" w14:textId="77777777" w:rsidR="00FF171F" w:rsidRPr="006737D8"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2326153A"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For the three-month periods</w:t>
            </w:r>
          </w:p>
          <w:p w14:paraId="07091762" w14:textId="39B731F2"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ended 30 </w:t>
            </w:r>
            <w:r w:rsidR="00124CDD" w:rsidRPr="006737D8">
              <w:rPr>
                <w:rFonts w:asciiTheme="majorBidi" w:eastAsia="Cordia New" w:hAnsiTheme="majorBidi" w:cstheme="majorBidi"/>
                <w:sz w:val="28"/>
                <w:szCs w:val="28"/>
              </w:rPr>
              <w:t>September</w:t>
            </w:r>
          </w:p>
        </w:tc>
        <w:tc>
          <w:tcPr>
            <w:tcW w:w="270" w:type="dxa"/>
            <w:tcBorders>
              <w:top w:val="single" w:sz="4" w:space="0" w:color="auto"/>
              <w:left w:val="nil"/>
              <w:bottom w:val="nil"/>
              <w:right w:val="nil"/>
            </w:tcBorders>
          </w:tcPr>
          <w:p w14:paraId="02D2BEC1" w14:textId="77777777" w:rsidR="00FF171F" w:rsidRPr="006737D8" w:rsidRDefault="00FF171F"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69ECB5C5" w14:textId="58BBDC29"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For the </w:t>
            </w:r>
            <w:r w:rsidR="00124CDD" w:rsidRPr="006737D8">
              <w:rPr>
                <w:rFonts w:asciiTheme="majorBidi" w:eastAsia="Cordia New" w:hAnsiTheme="majorBidi" w:cstheme="majorBidi"/>
                <w:sz w:val="28"/>
                <w:szCs w:val="28"/>
              </w:rPr>
              <w:t>nine</w:t>
            </w:r>
            <w:r w:rsidRPr="006737D8">
              <w:rPr>
                <w:rFonts w:asciiTheme="majorBidi" w:eastAsia="Cordia New" w:hAnsiTheme="majorBidi" w:cstheme="majorBidi"/>
                <w:sz w:val="28"/>
                <w:szCs w:val="28"/>
              </w:rPr>
              <w:t>-month periods</w:t>
            </w:r>
          </w:p>
          <w:p w14:paraId="39064799" w14:textId="74780AC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ended 30 </w:t>
            </w:r>
            <w:r w:rsidR="00124CDD" w:rsidRPr="006737D8">
              <w:rPr>
                <w:rFonts w:asciiTheme="majorBidi" w:eastAsia="Cordia New" w:hAnsiTheme="majorBidi" w:cstheme="majorBidi"/>
                <w:sz w:val="28"/>
                <w:szCs w:val="28"/>
              </w:rPr>
              <w:t>September</w:t>
            </w:r>
          </w:p>
        </w:tc>
      </w:tr>
      <w:tr w:rsidR="00FF171F" w:rsidRPr="006737D8" w14:paraId="4072A9DC" w14:textId="77777777" w:rsidTr="006952E8">
        <w:tc>
          <w:tcPr>
            <w:tcW w:w="3780" w:type="dxa"/>
            <w:tcBorders>
              <w:top w:val="nil"/>
              <w:left w:val="nil"/>
              <w:bottom w:val="nil"/>
              <w:right w:val="nil"/>
            </w:tcBorders>
          </w:tcPr>
          <w:p w14:paraId="247593A5" w14:textId="77777777" w:rsidR="00FF171F" w:rsidRPr="006737D8"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4DADF41C"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257AC7D7"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72514BA2"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hAnsiTheme="majorBidi" w:cstheme="majorBidi"/>
                <w:sz w:val="28"/>
                <w:szCs w:val="28"/>
              </w:rPr>
              <w:t>2020</w:t>
            </w:r>
          </w:p>
        </w:tc>
        <w:tc>
          <w:tcPr>
            <w:tcW w:w="270" w:type="dxa"/>
            <w:tcBorders>
              <w:top w:val="nil"/>
              <w:left w:val="nil"/>
              <w:bottom w:val="nil"/>
              <w:right w:val="nil"/>
            </w:tcBorders>
          </w:tcPr>
          <w:p w14:paraId="33CF7F76" w14:textId="77777777" w:rsidR="00FF171F" w:rsidRPr="006737D8" w:rsidRDefault="00FF171F"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3A59A437"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1BFD9D5C"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6B8AA1EB" w14:textId="77777777" w:rsidR="00FF171F" w:rsidRPr="006737D8"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hAnsiTheme="majorBidi" w:cstheme="majorBidi"/>
                <w:sz w:val="28"/>
                <w:szCs w:val="28"/>
              </w:rPr>
              <w:t>2020</w:t>
            </w:r>
          </w:p>
        </w:tc>
      </w:tr>
      <w:tr w:rsidR="00615315" w:rsidRPr="006737D8" w14:paraId="13B02C41" w14:textId="77777777" w:rsidTr="006952E8">
        <w:tc>
          <w:tcPr>
            <w:tcW w:w="3780" w:type="dxa"/>
            <w:tcBorders>
              <w:top w:val="nil"/>
              <w:left w:val="nil"/>
              <w:bottom w:val="nil"/>
              <w:right w:val="nil"/>
            </w:tcBorders>
          </w:tcPr>
          <w:p w14:paraId="6CD4AA31"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6737D8">
              <w:rPr>
                <w:rFonts w:ascii="Angsana New" w:hAnsi="Angsana New"/>
                <w:sz w:val="28"/>
                <w:szCs w:val="28"/>
              </w:rPr>
              <w:t xml:space="preserve">Equity instruments classified and measured at </w:t>
            </w:r>
          </w:p>
          <w:p w14:paraId="1E8CB4EE" w14:textId="35921E33"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Angsana New" w:hAnsi="Angsana New"/>
                <w:sz w:val="28"/>
                <w:szCs w:val="28"/>
              </w:rPr>
              <w:t xml:space="preserve">   fair value through profit or loss</w:t>
            </w:r>
          </w:p>
        </w:tc>
        <w:tc>
          <w:tcPr>
            <w:tcW w:w="1080" w:type="dxa"/>
            <w:tcBorders>
              <w:top w:val="single" w:sz="4" w:space="0" w:color="auto"/>
              <w:left w:val="nil"/>
              <w:bottom w:val="nil"/>
              <w:right w:val="nil"/>
            </w:tcBorders>
            <w:vAlign w:val="bottom"/>
          </w:tcPr>
          <w:p w14:paraId="1705CD7A" w14:textId="7E87FE8D"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567</w:t>
            </w:r>
          </w:p>
        </w:tc>
        <w:tc>
          <w:tcPr>
            <w:tcW w:w="270" w:type="dxa"/>
            <w:tcBorders>
              <w:top w:val="nil"/>
              <w:left w:val="nil"/>
              <w:bottom w:val="nil"/>
              <w:right w:val="nil"/>
            </w:tcBorders>
          </w:tcPr>
          <w:p w14:paraId="54A891F1"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61F3B579" w14:textId="20AC079F"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4,296</w:t>
            </w:r>
          </w:p>
        </w:tc>
        <w:tc>
          <w:tcPr>
            <w:tcW w:w="270" w:type="dxa"/>
            <w:tcBorders>
              <w:top w:val="nil"/>
              <w:left w:val="nil"/>
              <w:bottom w:val="nil"/>
              <w:right w:val="nil"/>
            </w:tcBorders>
            <w:vAlign w:val="bottom"/>
          </w:tcPr>
          <w:p w14:paraId="5D85C483"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6FD0C275" w14:textId="550E273C"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(53)</w:t>
            </w:r>
          </w:p>
        </w:tc>
        <w:tc>
          <w:tcPr>
            <w:tcW w:w="270" w:type="dxa"/>
            <w:tcBorders>
              <w:top w:val="nil"/>
              <w:left w:val="nil"/>
              <w:bottom w:val="nil"/>
              <w:right w:val="nil"/>
            </w:tcBorders>
            <w:vAlign w:val="bottom"/>
          </w:tcPr>
          <w:p w14:paraId="36C0FFC9"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25219079" w14:textId="26B95606"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5,784</w:t>
            </w:r>
          </w:p>
        </w:tc>
      </w:tr>
      <w:tr w:rsidR="00615315" w:rsidRPr="006737D8" w14:paraId="06813325" w14:textId="77777777" w:rsidTr="00E21238">
        <w:tc>
          <w:tcPr>
            <w:tcW w:w="3780" w:type="dxa"/>
            <w:tcBorders>
              <w:top w:val="nil"/>
              <w:left w:val="nil"/>
              <w:bottom w:val="nil"/>
              <w:right w:val="nil"/>
            </w:tcBorders>
          </w:tcPr>
          <w:p w14:paraId="689E793A" w14:textId="28237ADE"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Angsana New" w:hAnsi="Angsana New"/>
                <w:sz w:val="28"/>
                <w:szCs w:val="28"/>
              </w:rPr>
              <w:t>Derivatives</w:t>
            </w:r>
          </w:p>
        </w:tc>
        <w:tc>
          <w:tcPr>
            <w:tcW w:w="1080" w:type="dxa"/>
            <w:tcBorders>
              <w:top w:val="nil"/>
              <w:left w:val="nil"/>
              <w:bottom w:val="single" w:sz="4" w:space="0" w:color="auto"/>
              <w:right w:val="nil"/>
            </w:tcBorders>
          </w:tcPr>
          <w:p w14:paraId="229D8814" w14:textId="423D5884"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(93)</w:t>
            </w:r>
          </w:p>
        </w:tc>
        <w:tc>
          <w:tcPr>
            <w:tcW w:w="270" w:type="dxa"/>
            <w:tcBorders>
              <w:top w:val="nil"/>
              <w:left w:val="nil"/>
              <w:bottom w:val="nil"/>
              <w:right w:val="nil"/>
            </w:tcBorders>
          </w:tcPr>
          <w:p w14:paraId="107A3139"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3ABF15E6" w14:textId="1E2C2C6A"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1,411</w:t>
            </w:r>
          </w:p>
        </w:tc>
        <w:tc>
          <w:tcPr>
            <w:tcW w:w="270" w:type="dxa"/>
            <w:tcBorders>
              <w:top w:val="nil"/>
              <w:left w:val="nil"/>
              <w:bottom w:val="nil"/>
              <w:right w:val="nil"/>
            </w:tcBorders>
          </w:tcPr>
          <w:p w14:paraId="4FB7E940"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5D7C2E24" w14:textId="1B040E8D"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282</w:t>
            </w:r>
          </w:p>
        </w:tc>
        <w:tc>
          <w:tcPr>
            <w:tcW w:w="270" w:type="dxa"/>
            <w:tcBorders>
              <w:top w:val="nil"/>
              <w:left w:val="nil"/>
              <w:bottom w:val="nil"/>
              <w:right w:val="nil"/>
            </w:tcBorders>
          </w:tcPr>
          <w:p w14:paraId="0002F885"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0D04A6D7" w14:textId="300E7111"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3</w:t>
            </w:r>
          </w:p>
        </w:tc>
      </w:tr>
      <w:tr w:rsidR="00615315" w:rsidRPr="006737D8" w14:paraId="761A6B34" w14:textId="77777777" w:rsidTr="006952E8">
        <w:tc>
          <w:tcPr>
            <w:tcW w:w="3780" w:type="dxa"/>
            <w:tcBorders>
              <w:top w:val="nil"/>
              <w:left w:val="nil"/>
              <w:bottom w:val="nil"/>
              <w:right w:val="nil"/>
            </w:tcBorders>
          </w:tcPr>
          <w:p w14:paraId="728881F0"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79EDD3F0" w14:textId="46798C01"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474</w:t>
            </w:r>
          </w:p>
        </w:tc>
        <w:tc>
          <w:tcPr>
            <w:tcW w:w="270" w:type="dxa"/>
            <w:tcBorders>
              <w:top w:val="nil"/>
              <w:left w:val="nil"/>
              <w:bottom w:val="nil"/>
              <w:right w:val="nil"/>
            </w:tcBorders>
          </w:tcPr>
          <w:p w14:paraId="33E892DA"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left w:val="nil"/>
              <w:bottom w:val="double" w:sz="4" w:space="0" w:color="auto"/>
              <w:right w:val="nil"/>
            </w:tcBorders>
          </w:tcPr>
          <w:p w14:paraId="7C5687FD" w14:textId="58526EE0"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5,707</w:t>
            </w:r>
          </w:p>
        </w:tc>
        <w:tc>
          <w:tcPr>
            <w:tcW w:w="270" w:type="dxa"/>
            <w:tcBorders>
              <w:top w:val="nil"/>
              <w:left w:val="nil"/>
              <w:bottom w:val="nil"/>
              <w:right w:val="nil"/>
            </w:tcBorders>
          </w:tcPr>
          <w:p w14:paraId="1EABEA1A"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4409E38" w14:textId="05AF0454"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229</w:t>
            </w:r>
          </w:p>
        </w:tc>
        <w:tc>
          <w:tcPr>
            <w:tcW w:w="270" w:type="dxa"/>
            <w:tcBorders>
              <w:top w:val="nil"/>
              <w:left w:val="nil"/>
              <w:bottom w:val="nil"/>
              <w:right w:val="nil"/>
            </w:tcBorders>
          </w:tcPr>
          <w:p w14:paraId="7E029BB6"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left w:val="nil"/>
              <w:bottom w:val="double" w:sz="4" w:space="0" w:color="auto"/>
              <w:right w:val="nil"/>
            </w:tcBorders>
          </w:tcPr>
          <w:p w14:paraId="451C9F5C" w14:textId="6A906903"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5,787</w:t>
            </w:r>
          </w:p>
        </w:tc>
      </w:tr>
    </w:tbl>
    <w:p w14:paraId="38FE817F" w14:textId="77777777" w:rsidR="00E6013B" w:rsidRPr="006737D8"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Operating expenses</w:t>
      </w:r>
    </w:p>
    <w:p w14:paraId="16BAA953" w14:textId="3D09F53F" w:rsidR="00E6013B" w:rsidRPr="006737D8" w:rsidRDefault="005D768F" w:rsidP="006952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O</w:t>
      </w:r>
      <w:r w:rsidR="00E6013B" w:rsidRPr="006737D8">
        <w:rPr>
          <w:rFonts w:asciiTheme="majorBidi" w:eastAsia="Arial Unicode MS" w:hAnsiTheme="majorBidi" w:cstheme="majorBidi"/>
          <w:sz w:val="28"/>
          <w:szCs w:val="28"/>
        </w:rPr>
        <w:t xml:space="preserve">perating expenses </w:t>
      </w:r>
      <w:r w:rsidRPr="006737D8">
        <w:rPr>
          <w:rFonts w:asciiTheme="majorBidi" w:eastAsia="Arial Unicode MS" w:hAnsiTheme="majorBidi" w:cstheme="majorBidi"/>
          <w:sz w:val="28"/>
          <w:szCs w:val="28"/>
        </w:rPr>
        <w:t>for</w:t>
      </w:r>
      <w:r w:rsidR="00E6013B" w:rsidRPr="006737D8">
        <w:rPr>
          <w:rFonts w:asciiTheme="majorBidi" w:eastAsia="Arial Unicode MS" w:hAnsiTheme="majorBidi" w:cstheme="majorBidi"/>
          <w:sz w:val="28"/>
          <w:szCs w:val="28"/>
        </w:rPr>
        <w:t xml:space="preserve"> </w:t>
      </w:r>
      <w:r w:rsidR="00ED235B" w:rsidRPr="006737D8">
        <w:rPr>
          <w:rFonts w:asciiTheme="majorBidi" w:eastAsia="Arial Unicode MS" w:hAnsiTheme="majorBidi" w:cstheme="majorBidi"/>
          <w:sz w:val="28"/>
          <w:szCs w:val="28"/>
        </w:rPr>
        <w:t xml:space="preserve">the </w:t>
      </w:r>
      <w:r w:rsidR="00FF171F" w:rsidRPr="006737D8">
        <w:rPr>
          <w:rFonts w:asciiTheme="majorBidi" w:eastAsia="Arial Unicode MS" w:hAnsiTheme="majorBidi" w:cstheme="majorBidi"/>
          <w:sz w:val="28"/>
          <w:szCs w:val="28"/>
        </w:rPr>
        <w:t xml:space="preserve">three-month and </w:t>
      </w:r>
      <w:r w:rsidR="0026708B" w:rsidRPr="006737D8">
        <w:rPr>
          <w:rFonts w:asciiTheme="majorBidi" w:eastAsia="Arial Unicode MS" w:hAnsiTheme="majorBidi" w:cstheme="majorBidi"/>
          <w:sz w:val="28"/>
          <w:szCs w:val="28"/>
        </w:rPr>
        <w:t>nine</w:t>
      </w:r>
      <w:r w:rsidR="00FF171F" w:rsidRPr="006737D8">
        <w:rPr>
          <w:rFonts w:asciiTheme="majorBidi" w:eastAsia="Arial Unicode MS" w:hAnsiTheme="majorBidi" w:cstheme="majorBidi"/>
          <w:sz w:val="28"/>
          <w:szCs w:val="28"/>
        </w:rPr>
        <w:t xml:space="preserve">-month periods ended 30 </w:t>
      </w:r>
      <w:r w:rsidR="0026708B" w:rsidRPr="006737D8">
        <w:rPr>
          <w:rFonts w:asciiTheme="majorBidi" w:eastAsia="Arial Unicode MS" w:hAnsiTheme="majorBidi" w:cstheme="majorBidi"/>
          <w:sz w:val="28"/>
          <w:szCs w:val="28"/>
        </w:rPr>
        <w:t>September</w:t>
      </w:r>
      <w:r w:rsidR="00ED235B" w:rsidRPr="006737D8">
        <w:rPr>
          <w:rFonts w:asciiTheme="majorBidi" w:eastAsia="Arial Unicode MS" w:hAnsiTheme="majorBidi" w:cstheme="majorBidi"/>
          <w:sz w:val="28"/>
          <w:szCs w:val="28"/>
        </w:rPr>
        <w:t xml:space="preserve"> 2021 and 2020 </w:t>
      </w:r>
      <w:r w:rsidR="00E6013B" w:rsidRPr="006737D8">
        <w:rPr>
          <w:rFonts w:asciiTheme="majorBidi" w:eastAsia="Arial Unicode MS" w:hAnsiTheme="majorBidi" w:cstheme="majorBidi"/>
          <w:sz w:val="28"/>
          <w:szCs w:val="28"/>
        </w:rPr>
        <w:t>are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170"/>
        <w:gridCol w:w="270"/>
        <w:gridCol w:w="1170"/>
        <w:gridCol w:w="270"/>
        <w:gridCol w:w="1170"/>
        <w:gridCol w:w="270"/>
        <w:gridCol w:w="1170"/>
      </w:tblGrid>
      <w:tr w:rsidR="006952E8" w:rsidRPr="006737D8" w14:paraId="74E1C75E" w14:textId="77777777" w:rsidTr="006952E8">
        <w:tc>
          <w:tcPr>
            <w:tcW w:w="3510" w:type="dxa"/>
            <w:tcBorders>
              <w:top w:val="nil"/>
              <w:left w:val="nil"/>
              <w:bottom w:val="nil"/>
              <w:right w:val="nil"/>
            </w:tcBorders>
          </w:tcPr>
          <w:p w14:paraId="2EBDFBC4" w14:textId="77777777" w:rsidR="006952E8" w:rsidRPr="006737D8" w:rsidRDefault="006952E8"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490" w:type="dxa"/>
            <w:gridSpan w:val="7"/>
            <w:tcBorders>
              <w:top w:val="nil"/>
              <w:left w:val="nil"/>
              <w:bottom w:val="single" w:sz="4" w:space="0" w:color="auto"/>
              <w:right w:val="nil"/>
            </w:tcBorders>
          </w:tcPr>
          <w:p w14:paraId="4970510A" w14:textId="77777777" w:rsidR="006952E8" w:rsidRPr="006737D8" w:rsidRDefault="006952E8" w:rsidP="006952E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6737D8">
              <w:rPr>
                <w:rFonts w:asciiTheme="majorBidi" w:hAnsiTheme="majorBidi"/>
                <w:sz w:val="28"/>
                <w:szCs w:val="28"/>
              </w:rPr>
              <w:t>Thousand Baht</w:t>
            </w:r>
          </w:p>
        </w:tc>
      </w:tr>
      <w:tr w:rsidR="006952E8" w:rsidRPr="006737D8" w14:paraId="3E06B6FC" w14:textId="77777777" w:rsidTr="006952E8">
        <w:tc>
          <w:tcPr>
            <w:tcW w:w="3510" w:type="dxa"/>
            <w:tcBorders>
              <w:top w:val="nil"/>
              <w:left w:val="nil"/>
              <w:bottom w:val="nil"/>
              <w:right w:val="nil"/>
            </w:tcBorders>
          </w:tcPr>
          <w:p w14:paraId="14AA6014" w14:textId="77777777" w:rsidR="006952E8" w:rsidRPr="006737D8" w:rsidRDefault="006952E8"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single" w:sz="4" w:space="0" w:color="auto"/>
              <w:left w:val="nil"/>
              <w:bottom w:val="nil"/>
              <w:right w:val="nil"/>
            </w:tcBorders>
          </w:tcPr>
          <w:p w14:paraId="6734ADB7" w14:textId="77777777" w:rsidR="006952E8" w:rsidRPr="006737D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For the three-month periods</w:t>
            </w:r>
          </w:p>
          <w:p w14:paraId="6AF92623" w14:textId="56C511FE" w:rsidR="006952E8" w:rsidRPr="006737D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ended 30 </w:t>
            </w:r>
            <w:r w:rsidR="0026708B" w:rsidRPr="006737D8">
              <w:rPr>
                <w:rFonts w:asciiTheme="majorBidi" w:eastAsia="Cordia New" w:hAnsiTheme="majorBidi" w:cstheme="majorBidi"/>
                <w:sz w:val="28"/>
                <w:szCs w:val="28"/>
              </w:rPr>
              <w:t>September</w:t>
            </w:r>
          </w:p>
        </w:tc>
        <w:tc>
          <w:tcPr>
            <w:tcW w:w="270" w:type="dxa"/>
            <w:tcBorders>
              <w:top w:val="single" w:sz="4" w:space="0" w:color="auto"/>
              <w:left w:val="nil"/>
              <w:bottom w:val="nil"/>
              <w:right w:val="nil"/>
            </w:tcBorders>
          </w:tcPr>
          <w:p w14:paraId="7338F2B1" w14:textId="77777777" w:rsidR="006952E8" w:rsidRPr="006737D8" w:rsidRDefault="006952E8"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6AC35261" w14:textId="1A3DE4C8" w:rsidR="006952E8" w:rsidRPr="006737D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For the </w:t>
            </w:r>
            <w:r w:rsidR="0026708B" w:rsidRPr="006737D8">
              <w:rPr>
                <w:rFonts w:asciiTheme="majorBidi" w:eastAsia="Cordia New" w:hAnsiTheme="majorBidi" w:cstheme="majorBidi"/>
                <w:sz w:val="28"/>
                <w:szCs w:val="28"/>
              </w:rPr>
              <w:t>nine</w:t>
            </w:r>
            <w:r w:rsidRPr="006737D8">
              <w:rPr>
                <w:rFonts w:asciiTheme="majorBidi" w:eastAsia="Cordia New" w:hAnsiTheme="majorBidi" w:cstheme="majorBidi"/>
                <w:sz w:val="28"/>
                <w:szCs w:val="28"/>
              </w:rPr>
              <w:t>-month periods</w:t>
            </w:r>
          </w:p>
          <w:p w14:paraId="623C4A99" w14:textId="15AC1670" w:rsidR="006952E8" w:rsidRPr="006737D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 xml:space="preserve">ended 30 </w:t>
            </w:r>
            <w:r w:rsidR="0026708B" w:rsidRPr="006737D8">
              <w:rPr>
                <w:rFonts w:asciiTheme="majorBidi" w:eastAsia="Cordia New" w:hAnsiTheme="majorBidi" w:cstheme="majorBidi"/>
                <w:sz w:val="28"/>
                <w:szCs w:val="28"/>
              </w:rPr>
              <w:t>September</w:t>
            </w:r>
          </w:p>
        </w:tc>
      </w:tr>
      <w:tr w:rsidR="006952E8" w:rsidRPr="006737D8" w14:paraId="61AF6D41" w14:textId="77777777" w:rsidTr="006952E8">
        <w:tc>
          <w:tcPr>
            <w:tcW w:w="3510" w:type="dxa"/>
            <w:tcBorders>
              <w:top w:val="nil"/>
              <w:left w:val="nil"/>
              <w:bottom w:val="nil"/>
              <w:right w:val="nil"/>
            </w:tcBorders>
          </w:tcPr>
          <w:p w14:paraId="22A6AE80" w14:textId="77777777" w:rsidR="006952E8" w:rsidRPr="006737D8" w:rsidRDefault="006952E8"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6F812CE1" w14:textId="73E3719A" w:rsidR="006952E8" w:rsidRPr="006737D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49A39F69" w14:textId="77777777" w:rsidR="006952E8" w:rsidRPr="006737D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252759BC" w14:textId="1E7F82D5" w:rsidR="006952E8" w:rsidRPr="006737D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hAnsiTheme="majorBidi" w:cstheme="majorBidi"/>
                <w:sz w:val="28"/>
                <w:szCs w:val="28"/>
              </w:rPr>
              <w:t>2020</w:t>
            </w:r>
          </w:p>
        </w:tc>
        <w:tc>
          <w:tcPr>
            <w:tcW w:w="270" w:type="dxa"/>
            <w:tcBorders>
              <w:top w:val="nil"/>
              <w:left w:val="nil"/>
              <w:bottom w:val="nil"/>
              <w:right w:val="nil"/>
            </w:tcBorders>
          </w:tcPr>
          <w:p w14:paraId="71AA4BEC" w14:textId="77777777" w:rsidR="006952E8" w:rsidRPr="006737D8" w:rsidRDefault="006952E8"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2D2F99A4" w14:textId="06048490" w:rsidR="006952E8" w:rsidRPr="006737D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1625FAA1" w14:textId="77777777" w:rsidR="006952E8" w:rsidRPr="006737D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4A0CA1FE" w14:textId="71141AF6" w:rsidR="006952E8" w:rsidRPr="006737D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6737D8">
              <w:rPr>
                <w:rFonts w:asciiTheme="majorBidi" w:hAnsiTheme="majorBidi" w:cstheme="majorBidi"/>
                <w:sz w:val="28"/>
                <w:szCs w:val="28"/>
              </w:rPr>
              <w:t>2020</w:t>
            </w:r>
          </w:p>
        </w:tc>
      </w:tr>
      <w:tr w:rsidR="00615315" w:rsidRPr="006737D8" w14:paraId="3B6364D2" w14:textId="77777777" w:rsidTr="006952E8">
        <w:tc>
          <w:tcPr>
            <w:tcW w:w="3510" w:type="dxa"/>
            <w:tcBorders>
              <w:top w:val="nil"/>
              <w:left w:val="nil"/>
              <w:bottom w:val="nil"/>
              <w:right w:val="nil"/>
            </w:tcBorders>
          </w:tcPr>
          <w:p w14:paraId="21FF4A9B"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Employee benefit expenses</w:t>
            </w:r>
          </w:p>
        </w:tc>
        <w:tc>
          <w:tcPr>
            <w:tcW w:w="1170" w:type="dxa"/>
            <w:tcBorders>
              <w:top w:val="single" w:sz="4" w:space="0" w:color="auto"/>
              <w:left w:val="nil"/>
              <w:bottom w:val="nil"/>
              <w:right w:val="nil"/>
            </w:tcBorders>
          </w:tcPr>
          <w:p w14:paraId="59DDD6AD" w14:textId="53C8F2F4"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18,316</w:t>
            </w:r>
          </w:p>
        </w:tc>
        <w:tc>
          <w:tcPr>
            <w:tcW w:w="270" w:type="dxa"/>
            <w:tcBorders>
              <w:top w:val="nil"/>
              <w:left w:val="nil"/>
              <w:bottom w:val="nil"/>
              <w:right w:val="nil"/>
            </w:tcBorders>
          </w:tcPr>
          <w:p w14:paraId="2E8197CB"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3CA924A2" w14:textId="69002579"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20,309</w:t>
            </w:r>
          </w:p>
        </w:tc>
        <w:tc>
          <w:tcPr>
            <w:tcW w:w="270" w:type="dxa"/>
            <w:tcBorders>
              <w:top w:val="nil"/>
              <w:left w:val="nil"/>
              <w:bottom w:val="nil"/>
              <w:right w:val="nil"/>
            </w:tcBorders>
          </w:tcPr>
          <w:p w14:paraId="3FEF252E"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47236BE" w14:textId="7349509D"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54,354</w:t>
            </w:r>
          </w:p>
        </w:tc>
        <w:tc>
          <w:tcPr>
            <w:tcW w:w="270" w:type="dxa"/>
            <w:tcBorders>
              <w:top w:val="nil"/>
              <w:left w:val="nil"/>
              <w:bottom w:val="nil"/>
              <w:right w:val="nil"/>
            </w:tcBorders>
          </w:tcPr>
          <w:p w14:paraId="3CAAF97B"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0631B117" w14:textId="38E8FE6F"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62,809</w:t>
            </w:r>
          </w:p>
        </w:tc>
      </w:tr>
      <w:tr w:rsidR="00615315" w:rsidRPr="006737D8" w14:paraId="7A5E0215" w14:textId="77777777" w:rsidTr="006952E8">
        <w:tc>
          <w:tcPr>
            <w:tcW w:w="3510" w:type="dxa"/>
            <w:tcBorders>
              <w:top w:val="nil"/>
              <w:left w:val="nil"/>
              <w:bottom w:val="nil"/>
              <w:right w:val="nil"/>
            </w:tcBorders>
          </w:tcPr>
          <w:p w14:paraId="6F1F9F3B" w14:textId="77777777" w:rsidR="00615315" w:rsidRPr="006737D8" w:rsidRDefault="00615315" w:rsidP="00615315">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Premises and equipment expenses</w:t>
            </w:r>
          </w:p>
        </w:tc>
        <w:tc>
          <w:tcPr>
            <w:tcW w:w="1170" w:type="dxa"/>
            <w:tcBorders>
              <w:top w:val="nil"/>
              <w:left w:val="nil"/>
              <w:bottom w:val="nil"/>
              <w:right w:val="nil"/>
            </w:tcBorders>
          </w:tcPr>
          <w:p w14:paraId="2B2C9D8F" w14:textId="5F1D5E98"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6,492</w:t>
            </w:r>
          </w:p>
        </w:tc>
        <w:tc>
          <w:tcPr>
            <w:tcW w:w="270" w:type="dxa"/>
            <w:tcBorders>
              <w:top w:val="nil"/>
              <w:left w:val="nil"/>
              <w:bottom w:val="nil"/>
              <w:right w:val="nil"/>
            </w:tcBorders>
          </w:tcPr>
          <w:p w14:paraId="69A54BFE"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05612F56" w14:textId="3741D297"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8,688</w:t>
            </w:r>
          </w:p>
        </w:tc>
        <w:tc>
          <w:tcPr>
            <w:tcW w:w="270" w:type="dxa"/>
            <w:tcBorders>
              <w:top w:val="nil"/>
              <w:left w:val="nil"/>
              <w:bottom w:val="nil"/>
              <w:right w:val="nil"/>
            </w:tcBorders>
          </w:tcPr>
          <w:p w14:paraId="7C61A478"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48EF9291" w14:textId="5EA69F68"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22,104</w:t>
            </w:r>
          </w:p>
        </w:tc>
        <w:tc>
          <w:tcPr>
            <w:tcW w:w="270" w:type="dxa"/>
            <w:tcBorders>
              <w:top w:val="nil"/>
              <w:left w:val="nil"/>
              <w:bottom w:val="nil"/>
              <w:right w:val="nil"/>
            </w:tcBorders>
          </w:tcPr>
          <w:p w14:paraId="29D6B1FF"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C775E00" w14:textId="05FD8118"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24,191</w:t>
            </w:r>
          </w:p>
        </w:tc>
      </w:tr>
      <w:tr w:rsidR="00615315" w:rsidRPr="006737D8" w14:paraId="36CBB670" w14:textId="77777777" w:rsidTr="006952E8">
        <w:tc>
          <w:tcPr>
            <w:tcW w:w="3510" w:type="dxa"/>
            <w:tcBorders>
              <w:top w:val="nil"/>
              <w:left w:val="nil"/>
              <w:bottom w:val="nil"/>
              <w:right w:val="nil"/>
            </w:tcBorders>
          </w:tcPr>
          <w:p w14:paraId="0382E8E7" w14:textId="77777777" w:rsidR="00615315" w:rsidRPr="006737D8" w:rsidRDefault="00615315" w:rsidP="00615315">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Taxes and duties</w:t>
            </w:r>
          </w:p>
        </w:tc>
        <w:tc>
          <w:tcPr>
            <w:tcW w:w="1170" w:type="dxa"/>
            <w:tcBorders>
              <w:top w:val="nil"/>
              <w:left w:val="nil"/>
              <w:bottom w:val="nil"/>
              <w:right w:val="nil"/>
            </w:tcBorders>
          </w:tcPr>
          <w:p w14:paraId="502D9067" w14:textId="04C2D2E6"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51</w:t>
            </w:r>
          </w:p>
        </w:tc>
        <w:tc>
          <w:tcPr>
            <w:tcW w:w="270" w:type="dxa"/>
            <w:tcBorders>
              <w:top w:val="nil"/>
              <w:left w:val="nil"/>
              <w:bottom w:val="nil"/>
              <w:right w:val="nil"/>
            </w:tcBorders>
          </w:tcPr>
          <w:p w14:paraId="7F0998E1"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E3AEB4C" w14:textId="640CB044"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61</w:t>
            </w:r>
          </w:p>
        </w:tc>
        <w:tc>
          <w:tcPr>
            <w:tcW w:w="270" w:type="dxa"/>
            <w:tcBorders>
              <w:top w:val="nil"/>
              <w:left w:val="nil"/>
              <w:bottom w:val="nil"/>
              <w:right w:val="nil"/>
            </w:tcBorders>
          </w:tcPr>
          <w:p w14:paraId="25618A51"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2A0418BF" w14:textId="393E30AC"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248</w:t>
            </w:r>
          </w:p>
        </w:tc>
        <w:tc>
          <w:tcPr>
            <w:tcW w:w="270" w:type="dxa"/>
            <w:tcBorders>
              <w:top w:val="nil"/>
              <w:left w:val="nil"/>
              <w:bottom w:val="nil"/>
              <w:right w:val="nil"/>
            </w:tcBorders>
          </w:tcPr>
          <w:p w14:paraId="7A3630A0"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0BF450C8" w14:textId="769AB451"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226</w:t>
            </w:r>
          </w:p>
        </w:tc>
      </w:tr>
      <w:tr w:rsidR="00615315" w:rsidRPr="006737D8" w14:paraId="0302AD3A" w14:textId="77777777" w:rsidTr="006952E8">
        <w:tc>
          <w:tcPr>
            <w:tcW w:w="3510" w:type="dxa"/>
            <w:tcBorders>
              <w:top w:val="nil"/>
              <w:left w:val="nil"/>
              <w:bottom w:val="nil"/>
              <w:right w:val="nil"/>
            </w:tcBorders>
          </w:tcPr>
          <w:p w14:paraId="4022BFDA" w14:textId="43C289A5" w:rsidR="00615315" w:rsidRPr="006737D8" w:rsidRDefault="00615315" w:rsidP="00615315">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Allowance for doubtful accounts</w:t>
            </w:r>
            <w:r w:rsidRPr="006737D8">
              <w:rPr>
                <w:rFonts w:asciiTheme="majorBidi" w:hAnsiTheme="majorBidi" w:cstheme="majorBidi"/>
                <w:sz w:val="28"/>
                <w:szCs w:val="28"/>
                <w:cs/>
              </w:rPr>
              <w:t xml:space="preserve"> </w:t>
            </w:r>
            <w:r w:rsidR="00DE158C">
              <w:rPr>
                <w:rFonts w:asciiTheme="majorBidi" w:hAnsiTheme="majorBidi" w:cstheme="majorBidi"/>
                <w:sz w:val="28"/>
                <w:szCs w:val="28"/>
              </w:rPr>
              <w:t>(reversal)</w:t>
            </w:r>
          </w:p>
        </w:tc>
        <w:tc>
          <w:tcPr>
            <w:tcW w:w="1170" w:type="dxa"/>
            <w:tcBorders>
              <w:top w:val="nil"/>
              <w:left w:val="nil"/>
              <w:bottom w:val="nil"/>
              <w:right w:val="nil"/>
            </w:tcBorders>
          </w:tcPr>
          <w:p w14:paraId="1026EDE2" w14:textId="412187B0"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492</w:t>
            </w:r>
          </w:p>
        </w:tc>
        <w:tc>
          <w:tcPr>
            <w:tcW w:w="270" w:type="dxa"/>
            <w:tcBorders>
              <w:top w:val="nil"/>
              <w:left w:val="nil"/>
              <w:bottom w:val="nil"/>
              <w:right w:val="nil"/>
            </w:tcBorders>
          </w:tcPr>
          <w:p w14:paraId="4080A8DB"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2DAA46A" w14:textId="1B74E611"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(4,413)</w:t>
            </w:r>
          </w:p>
        </w:tc>
        <w:tc>
          <w:tcPr>
            <w:tcW w:w="270" w:type="dxa"/>
            <w:tcBorders>
              <w:top w:val="nil"/>
              <w:left w:val="nil"/>
              <w:bottom w:val="nil"/>
              <w:right w:val="nil"/>
            </w:tcBorders>
          </w:tcPr>
          <w:p w14:paraId="38E23B98"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A14FBD3" w14:textId="21DE12CC"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1,522</w:t>
            </w:r>
          </w:p>
        </w:tc>
        <w:tc>
          <w:tcPr>
            <w:tcW w:w="270" w:type="dxa"/>
            <w:tcBorders>
              <w:top w:val="nil"/>
              <w:left w:val="nil"/>
              <w:bottom w:val="nil"/>
              <w:right w:val="nil"/>
            </w:tcBorders>
          </w:tcPr>
          <w:p w14:paraId="720DC409"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15268D2D" w14:textId="4E4A5A76"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27,177</w:t>
            </w:r>
          </w:p>
        </w:tc>
      </w:tr>
      <w:tr w:rsidR="00615315" w:rsidRPr="006737D8" w14:paraId="08BB8968" w14:textId="77777777" w:rsidTr="006952E8">
        <w:tc>
          <w:tcPr>
            <w:tcW w:w="3510" w:type="dxa"/>
            <w:tcBorders>
              <w:top w:val="nil"/>
              <w:left w:val="nil"/>
              <w:bottom w:val="nil"/>
              <w:right w:val="nil"/>
            </w:tcBorders>
          </w:tcPr>
          <w:p w14:paraId="087EF143" w14:textId="2CE6F98F" w:rsidR="00615315" w:rsidRPr="006737D8" w:rsidRDefault="00615315" w:rsidP="00615315">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Service fee</w:t>
            </w:r>
          </w:p>
        </w:tc>
        <w:tc>
          <w:tcPr>
            <w:tcW w:w="1170" w:type="dxa"/>
            <w:tcBorders>
              <w:top w:val="nil"/>
              <w:left w:val="nil"/>
              <w:bottom w:val="nil"/>
              <w:right w:val="nil"/>
            </w:tcBorders>
          </w:tcPr>
          <w:p w14:paraId="08FA56A8" w14:textId="3E5F4560"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1,740</w:t>
            </w:r>
          </w:p>
        </w:tc>
        <w:tc>
          <w:tcPr>
            <w:tcW w:w="270" w:type="dxa"/>
            <w:tcBorders>
              <w:top w:val="nil"/>
              <w:left w:val="nil"/>
              <w:bottom w:val="nil"/>
              <w:right w:val="nil"/>
            </w:tcBorders>
          </w:tcPr>
          <w:p w14:paraId="06DB312B"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1F9F2B3" w14:textId="295594B4"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12,012</w:t>
            </w:r>
          </w:p>
        </w:tc>
        <w:tc>
          <w:tcPr>
            <w:tcW w:w="270" w:type="dxa"/>
            <w:tcBorders>
              <w:top w:val="nil"/>
              <w:left w:val="nil"/>
              <w:bottom w:val="nil"/>
              <w:right w:val="nil"/>
            </w:tcBorders>
          </w:tcPr>
          <w:p w14:paraId="0CE079B9"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1AAA66A1" w14:textId="5F83ED8E"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7,522</w:t>
            </w:r>
          </w:p>
        </w:tc>
        <w:tc>
          <w:tcPr>
            <w:tcW w:w="270" w:type="dxa"/>
            <w:tcBorders>
              <w:top w:val="nil"/>
              <w:left w:val="nil"/>
              <w:bottom w:val="nil"/>
              <w:right w:val="nil"/>
            </w:tcBorders>
          </w:tcPr>
          <w:p w14:paraId="162FFFB7"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4A71BF0F" w14:textId="02D445D0"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60,151</w:t>
            </w:r>
          </w:p>
        </w:tc>
      </w:tr>
      <w:tr w:rsidR="00615315" w:rsidRPr="006737D8" w14:paraId="4186047C" w14:textId="77777777" w:rsidTr="006952E8">
        <w:tc>
          <w:tcPr>
            <w:tcW w:w="3510" w:type="dxa"/>
            <w:tcBorders>
              <w:top w:val="nil"/>
              <w:left w:val="nil"/>
              <w:bottom w:val="nil"/>
              <w:right w:val="nil"/>
            </w:tcBorders>
          </w:tcPr>
          <w:p w14:paraId="18BC2E30" w14:textId="77777777" w:rsidR="00615315" w:rsidRPr="006737D8" w:rsidRDefault="00615315" w:rsidP="00615315">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Other operating expenses</w:t>
            </w:r>
          </w:p>
        </w:tc>
        <w:tc>
          <w:tcPr>
            <w:tcW w:w="1170" w:type="dxa"/>
            <w:tcBorders>
              <w:top w:val="nil"/>
              <w:left w:val="nil"/>
              <w:bottom w:val="single" w:sz="4" w:space="0" w:color="auto"/>
              <w:right w:val="nil"/>
            </w:tcBorders>
          </w:tcPr>
          <w:p w14:paraId="0644B00D" w14:textId="67F556EE"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2,555</w:t>
            </w:r>
          </w:p>
        </w:tc>
        <w:tc>
          <w:tcPr>
            <w:tcW w:w="270" w:type="dxa"/>
            <w:tcBorders>
              <w:top w:val="nil"/>
              <w:left w:val="nil"/>
              <w:bottom w:val="nil"/>
              <w:right w:val="nil"/>
            </w:tcBorders>
          </w:tcPr>
          <w:p w14:paraId="14228737"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0BAA0E11" w14:textId="6F129296"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6,230</w:t>
            </w:r>
          </w:p>
        </w:tc>
        <w:tc>
          <w:tcPr>
            <w:tcW w:w="270" w:type="dxa"/>
            <w:tcBorders>
              <w:top w:val="nil"/>
              <w:left w:val="nil"/>
              <w:bottom w:val="nil"/>
              <w:right w:val="nil"/>
            </w:tcBorders>
          </w:tcPr>
          <w:p w14:paraId="15EA67C9"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C9C5A0B" w14:textId="633D4B6F"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9,606</w:t>
            </w:r>
          </w:p>
        </w:tc>
        <w:tc>
          <w:tcPr>
            <w:tcW w:w="270" w:type="dxa"/>
            <w:tcBorders>
              <w:top w:val="nil"/>
              <w:left w:val="nil"/>
              <w:bottom w:val="nil"/>
              <w:right w:val="nil"/>
            </w:tcBorders>
          </w:tcPr>
          <w:p w14:paraId="75373188"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17430EE" w14:textId="69EF8792"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Theme="majorBidi" w:hAnsiTheme="majorBidi" w:cstheme="majorBidi"/>
                <w:sz w:val="28"/>
                <w:szCs w:val="28"/>
              </w:rPr>
              <w:t>12,108</w:t>
            </w:r>
          </w:p>
        </w:tc>
      </w:tr>
      <w:tr w:rsidR="00615315" w:rsidRPr="006737D8" w14:paraId="5517DCF6" w14:textId="77777777" w:rsidTr="006952E8">
        <w:tc>
          <w:tcPr>
            <w:tcW w:w="3510" w:type="dxa"/>
            <w:tcBorders>
              <w:top w:val="nil"/>
              <w:left w:val="nil"/>
              <w:bottom w:val="nil"/>
              <w:right w:val="nil"/>
            </w:tcBorders>
          </w:tcPr>
          <w:p w14:paraId="4D66E3B6" w14:textId="77777777" w:rsidR="00615315" w:rsidRPr="006737D8" w:rsidRDefault="00615315" w:rsidP="0061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170" w:type="dxa"/>
            <w:tcBorders>
              <w:top w:val="single" w:sz="4" w:space="0" w:color="auto"/>
              <w:left w:val="nil"/>
              <w:bottom w:val="double" w:sz="4" w:space="0" w:color="auto"/>
              <w:right w:val="nil"/>
            </w:tcBorders>
          </w:tcPr>
          <w:p w14:paraId="7F3A8EB6" w14:textId="4A14C73F"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29,646</w:t>
            </w:r>
          </w:p>
        </w:tc>
        <w:tc>
          <w:tcPr>
            <w:tcW w:w="270" w:type="dxa"/>
            <w:tcBorders>
              <w:top w:val="nil"/>
              <w:left w:val="nil"/>
              <w:bottom w:val="nil"/>
              <w:right w:val="nil"/>
            </w:tcBorders>
          </w:tcPr>
          <w:p w14:paraId="0481D4E8"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3D17445" w14:textId="14A2311F"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42,887</w:t>
            </w:r>
          </w:p>
        </w:tc>
        <w:tc>
          <w:tcPr>
            <w:tcW w:w="270" w:type="dxa"/>
            <w:tcBorders>
              <w:top w:val="nil"/>
              <w:left w:val="nil"/>
              <w:bottom w:val="nil"/>
              <w:right w:val="nil"/>
            </w:tcBorders>
          </w:tcPr>
          <w:p w14:paraId="15662015" w14:textId="77777777" w:rsidR="00615315" w:rsidRPr="006737D8" w:rsidRDefault="00615315" w:rsidP="00615315">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9E99522" w14:textId="4183BBEA"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95,356</w:t>
            </w:r>
          </w:p>
        </w:tc>
        <w:tc>
          <w:tcPr>
            <w:tcW w:w="270" w:type="dxa"/>
            <w:tcBorders>
              <w:top w:val="nil"/>
              <w:left w:val="nil"/>
              <w:bottom w:val="nil"/>
              <w:right w:val="nil"/>
            </w:tcBorders>
          </w:tcPr>
          <w:p w14:paraId="610AE21C" w14:textId="77777777" w:rsidR="00615315" w:rsidRPr="006737D8" w:rsidRDefault="00615315" w:rsidP="00615315">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991452E" w14:textId="5C5A8C71" w:rsidR="00615315" w:rsidRPr="006737D8" w:rsidRDefault="00615315" w:rsidP="006153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Theme="majorBidi" w:hAnsiTheme="majorBidi" w:cstheme="majorBidi"/>
                <w:b/>
                <w:bCs/>
                <w:sz w:val="28"/>
                <w:szCs w:val="28"/>
              </w:rPr>
              <w:t>186,662</w:t>
            </w:r>
          </w:p>
        </w:tc>
      </w:tr>
    </w:tbl>
    <w:p w14:paraId="4ED46F0C" w14:textId="77777777" w:rsidR="00996373" w:rsidRDefault="00996373" w:rsidP="00996373">
      <w:pPr>
        <w:pStyle w:val="BodyTextIndent"/>
        <w:spacing w:before="120" w:line="380" w:lineRule="exact"/>
        <w:ind w:left="547" w:right="29"/>
        <w:jc w:val="thaiDistribute"/>
        <w:rPr>
          <w:rFonts w:asciiTheme="majorBidi" w:eastAsia="Arial Unicode MS" w:hAnsiTheme="majorBidi" w:cstheme="majorBidi"/>
          <w:sz w:val="28"/>
          <w:szCs w:val="28"/>
        </w:rPr>
      </w:pPr>
    </w:p>
    <w:p w14:paraId="76FAE797" w14:textId="77777777" w:rsidR="00996373" w:rsidRDefault="00996373" w:rsidP="00996373">
      <w:pPr>
        <w:pStyle w:val="BodyTextIndent"/>
        <w:spacing w:before="120" w:line="380" w:lineRule="exact"/>
        <w:ind w:left="547" w:right="29"/>
        <w:jc w:val="thaiDistribute"/>
        <w:rPr>
          <w:rFonts w:asciiTheme="majorBidi" w:eastAsia="Arial Unicode MS" w:hAnsiTheme="majorBidi" w:cstheme="majorBidi"/>
          <w:sz w:val="28"/>
          <w:szCs w:val="28"/>
        </w:rPr>
      </w:pPr>
    </w:p>
    <w:p w14:paraId="12937522" w14:textId="77777777" w:rsidR="00996373" w:rsidRDefault="00996373" w:rsidP="00996373">
      <w:pPr>
        <w:pStyle w:val="BodyTextIndent"/>
        <w:spacing w:before="120" w:line="380" w:lineRule="exact"/>
        <w:ind w:left="547" w:right="29"/>
        <w:jc w:val="thaiDistribute"/>
        <w:rPr>
          <w:rFonts w:asciiTheme="majorBidi" w:eastAsia="Arial Unicode MS" w:hAnsiTheme="majorBidi" w:cstheme="majorBidi"/>
          <w:sz w:val="28"/>
          <w:szCs w:val="28"/>
        </w:rPr>
      </w:pPr>
    </w:p>
    <w:p w14:paraId="3E0154C5" w14:textId="77777777" w:rsidR="00996373" w:rsidRDefault="00996373" w:rsidP="00996373">
      <w:pPr>
        <w:pStyle w:val="BodyTextIndent"/>
        <w:spacing w:before="120" w:line="380" w:lineRule="exact"/>
        <w:ind w:left="547" w:right="29"/>
        <w:jc w:val="thaiDistribute"/>
        <w:rPr>
          <w:rFonts w:asciiTheme="majorBidi" w:eastAsia="Arial Unicode MS" w:hAnsiTheme="majorBidi" w:cstheme="majorBidi"/>
          <w:sz w:val="28"/>
          <w:szCs w:val="28"/>
        </w:rPr>
      </w:pPr>
    </w:p>
    <w:p w14:paraId="541DE4FA" w14:textId="77777777" w:rsidR="00996373" w:rsidRPr="00996373" w:rsidRDefault="00996373" w:rsidP="00996373">
      <w:pPr>
        <w:pStyle w:val="BodyTextIndent"/>
        <w:spacing w:before="120" w:line="380" w:lineRule="exact"/>
        <w:ind w:left="547" w:right="29"/>
        <w:jc w:val="thaiDistribute"/>
        <w:rPr>
          <w:rFonts w:asciiTheme="majorBidi" w:eastAsia="Arial Unicode MS" w:hAnsiTheme="majorBidi" w:cstheme="majorBidi"/>
          <w:sz w:val="28"/>
          <w:szCs w:val="28"/>
        </w:rPr>
      </w:pPr>
    </w:p>
    <w:p w14:paraId="0BA22293" w14:textId="77777777" w:rsidR="00BF0FE6" w:rsidRPr="006737D8" w:rsidRDefault="00615315"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F</w:t>
      </w:r>
      <w:r w:rsidR="00BF0FE6" w:rsidRPr="006737D8">
        <w:rPr>
          <w:rFonts w:asciiTheme="majorBidi" w:eastAsia="Arial Unicode MS" w:hAnsiTheme="majorBidi" w:cstheme="majorBidi"/>
          <w:b/>
          <w:bCs/>
          <w:sz w:val="28"/>
          <w:szCs w:val="28"/>
        </w:rPr>
        <w:t>air value</w:t>
      </w:r>
    </w:p>
    <w:p w14:paraId="5570E7F1" w14:textId="77777777" w:rsidR="00BF0FE6" w:rsidRPr="006737D8" w:rsidRDefault="00BF0FE6" w:rsidP="00CF5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1</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2</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other observable inputs for such assets or liabilities, whether directly or indirectly</w:t>
      </w:r>
    </w:p>
    <w:p w14:paraId="3B8947C1" w14:textId="77777777" w:rsidR="00BF0FE6" w:rsidRDefault="00BF0FE6" w:rsidP="00AF6E57">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3</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22F7339D" w14:textId="4912B8DD" w:rsidR="00BF0FE6" w:rsidRPr="006737D8"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at </w:t>
      </w:r>
      <w:r w:rsidR="006952E8" w:rsidRPr="006737D8">
        <w:rPr>
          <w:rFonts w:asciiTheme="majorBidi" w:eastAsia="Arial Unicode MS" w:hAnsiTheme="majorBidi" w:cstheme="majorBidi"/>
          <w:sz w:val="28"/>
          <w:szCs w:val="28"/>
        </w:rPr>
        <w:t xml:space="preserve">30 </w:t>
      </w:r>
      <w:r w:rsidR="0026708B" w:rsidRPr="006737D8">
        <w:rPr>
          <w:rFonts w:asciiTheme="majorBidi" w:eastAsia="Cordia New" w:hAnsiTheme="majorBidi" w:cstheme="majorBidi"/>
          <w:sz w:val="28"/>
          <w:szCs w:val="28"/>
        </w:rPr>
        <w:t>September</w:t>
      </w:r>
      <w:r w:rsidR="006952E8" w:rsidRPr="006737D8">
        <w:rPr>
          <w:rFonts w:asciiTheme="majorBidi" w:eastAsia="Arial Unicode MS" w:hAnsiTheme="majorBidi" w:cstheme="majorBidi"/>
          <w:sz w:val="28"/>
          <w:szCs w:val="28"/>
        </w:rPr>
        <w:t xml:space="preserve"> 2021 </w:t>
      </w:r>
      <w:r w:rsidRPr="006737D8">
        <w:rPr>
          <w:rFonts w:asciiTheme="majorBidi" w:eastAsia="Arial Unicode MS" w:hAnsiTheme="majorBidi" w:cstheme="majorBidi"/>
          <w:sz w:val="28"/>
          <w:szCs w:val="28"/>
        </w:rPr>
        <w:t>and 31 December 2020, the Company had the following assets that were measured at fair value using different levels of inputs as follows:</w:t>
      </w: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97F13C" w14:textId="77777777" w:rsidTr="00E7058E">
        <w:tc>
          <w:tcPr>
            <w:tcW w:w="3324" w:type="dxa"/>
          </w:tcPr>
          <w:p w14:paraId="386EF775"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14181986"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00CD8378" w14:textId="77777777" w:rsidTr="00E7058E">
        <w:tc>
          <w:tcPr>
            <w:tcW w:w="3324" w:type="dxa"/>
          </w:tcPr>
          <w:p w14:paraId="0F0E768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8E69421" w14:textId="4807D362" w:rsidR="00BF0FE6" w:rsidRPr="006737D8" w:rsidRDefault="006952E8"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 xml:space="preserve">30 </w:t>
            </w:r>
            <w:r w:rsidR="0026708B" w:rsidRPr="006737D8">
              <w:rPr>
                <w:rFonts w:asciiTheme="majorBidi" w:eastAsia="Cordia New" w:hAnsiTheme="majorBidi" w:cstheme="majorBidi"/>
                <w:sz w:val="28"/>
                <w:szCs w:val="28"/>
              </w:rPr>
              <w:t>September</w:t>
            </w:r>
            <w:r w:rsidRPr="006737D8">
              <w:rPr>
                <w:rFonts w:asciiTheme="majorBidi" w:hAnsiTheme="majorBidi" w:cstheme="majorBidi"/>
                <w:sz w:val="28"/>
                <w:szCs w:val="28"/>
              </w:rPr>
              <w:t xml:space="preserve"> 2021</w:t>
            </w:r>
          </w:p>
        </w:tc>
      </w:tr>
      <w:tr w:rsidR="00BF0FE6" w:rsidRPr="006737D8" w14:paraId="5A541CC9" w14:textId="77777777" w:rsidTr="00E7058E">
        <w:tc>
          <w:tcPr>
            <w:tcW w:w="3324" w:type="dxa"/>
          </w:tcPr>
          <w:p w14:paraId="67393F06"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A33BE5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4E1B04BF"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D92031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8DF5FA"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2269A4"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D3B68AE"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B2BCC93"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3E1F1019" w14:textId="77777777" w:rsidTr="00E7058E">
        <w:tc>
          <w:tcPr>
            <w:tcW w:w="3324" w:type="dxa"/>
            <w:vAlign w:val="bottom"/>
          </w:tcPr>
          <w:p w14:paraId="67E12EBF"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4CB4C86"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643832D"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270C2EAA"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966F704"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1E1F2454"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2BC1761F"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37DD414E" w14:textId="77777777" w:rsidR="00BF0FE6" w:rsidRPr="006737D8" w:rsidRDefault="00BF0FE6" w:rsidP="001E0D5C">
            <w:pPr>
              <w:tabs>
                <w:tab w:val="left" w:pos="1440"/>
              </w:tabs>
              <w:jc w:val="right"/>
              <w:rPr>
                <w:rFonts w:asciiTheme="majorBidi" w:hAnsiTheme="majorBidi" w:cstheme="majorBidi"/>
                <w:sz w:val="28"/>
                <w:szCs w:val="28"/>
              </w:rPr>
            </w:pPr>
          </w:p>
        </w:tc>
      </w:tr>
      <w:tr w:rsidR="00CF5B56" w:rsidRPr="006737D8" w14:paraId="73D42B38" w14:textId="77777777" w:rsidTr="00CF5B56">
        <w:tc>
          <w:tcPr>
            <w:tcW w:w="3324" w:type="dxa"/>
            <w:vAlign w:val="bottom"/>
          </w:tcPr>
          <w:p w14:paraId="48B962DA" w14:textId="77777777" w:rsidR="00CF5B56" w:rsidRPr="006737D8" w:rsidRDefault="00CF5B56" w:rsidP="00CF5B56">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0B1221E3" w14:textId="279D358C"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55,990</w:t>
            </w:r>
          </w:p>
        </w:tc>
        <w:tc>
          <w:tcPr>
            <w:tcW w:w="270" w:type="dxa"/>
          </w:tcPr>
          <w:p w14:paraId="51AAA907"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Pr>
          <w:p w14:paraId="1B2347CA" w14:textId="551C12A0"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152,105</w:t>
            </w:r>
          </w:p>
        </w:tc>
        <w:tc>
          <w:tcPr>
            <w:tcW w:w="270" w:type="dxa"/>
          </w:tcPr>
          <w:p w14:paraId="3385C67B"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Pr>
          <w:p w14:paraId="2E1C3C12" w14:textId="31036B01"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34,838</w:t>
            </w:r>
          </w:p>
        </w:tc>
        <w:tc>
          <w:tcPr>
            <w:tcW w:w="270" w:type="dxa"/>
          </w:tcPr>
          <w:p w14:paraId="0C393AC9" w14:textId="77777777" w:rsidR="00CF5B56" w:rsidRPr="006737D8" w:rsidRDefault="00CF5B56" w:rsidP="00CF5B56">
            <w:pPr>
              <w:tabs>
                <w:tab w:val="left" w:pos="1440"/>
              </w:tabs>
              <w:jc w:val="right"/>
              <w:rPr>
                <w:rFonts w:asciiTheme="majorBidi" w:hAnsiTheme="majorBidi" w:cstheme="majorBidi"/>
                <w:sz w:val="28"/>
                <w:szCs w:val="28"/>
              </w:rPr>
            </w:pPr>
          </w:p>
        </w:tc>
        <w:tc>
          <w:tcPr>
            <w:tcW w:w="1260" w:type="dxa"/>
          </w:tcPr>
          <w:p w14:paraId="0A90E5FF" w14:textId="6B2CC7E6"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242,933</w:t>
            </w:r>
          </w:p>
        </w:tc>
      </w:tr>
      <w:tr w:rsidR="00CF5B56" w:rsidRPr="006737D8" w14:paraId="32E19977" w14:textId="77777777" w:rsidTr="00CF5B56">
        <w:tc>
          <w:tcPr>
            <w:tcW w:w="3324" w:type="dxa"/>
            <w:vAlign w:val="bottom"/>
          </w:tcPr>
          <w:p w14:paraId="766029F1" w14:textId="32326587" w:rsidR="00CF5B56" w:rsidRPr="006737D8" w:rsidRDefault="00CF5B56" w:rsidP="00CF5B56">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Derivative assets</w:t>
            </w:r>
          </w:p>
        </w:tc>
        <w:tc>
          <w:tcPr>
            <w:tcW w:w="1170" w:type="dxa"/>
          </w:tcPr>
          <w:p w14:paraId="6235FCD5" w14:textId="2FFDA7C9"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4C316200"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Pr>
          <w:p w14:paraId="1D89860D" w14:textId="311A8CC8"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20</w:t>
            </w:r>
          </w:p>
        </w:tc>
        <w:tc>
          <w:tcPr>
            <w:tcW w:w="270" w:type="dxa"/>
          </w:tcPr>
          <w:p w14:paraId="3FE8515A"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Pr>
          <w:p w14:paraId="4E85BF1D" w14:textId="6297A86D"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7C019811" w14:textId="77777777" w:rsidR="00CF5B56" w:rsidRPr="006737D8" w:rsidRDefault="00CF5B56" w:rsidP="00CF5B56">
            <w:pPr>
              <w:tabs>
                <w:tab w:val="left" w:pos="1440"/>
              </w:tabs>
              <w:jc w:val="right"/>
              <w:rPr>
                <w:rFonts w:asciiTheme="majorBidi" w:hAnsiTheme="majorBidi" w:cstheme="majorBidi"/>
                <w:sz w:val="28"/>
                <w:szCs w:val="28"/>
              </w:rPr>
            </w:pPr>
          </w:p>
        </w:tc>
        <w:tc>
          <w:tcPr>
            <w:tcW w:w="1260" w:type="dxa"/>
          </w:tcPr>
          <w:p w14:paraId="6433D0E4" w14:textId="6F253A48"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20</w:t>
            </w:r>
          </w:p>
        </w:tc>
      </w:tr>
      <w:tr w:rsidR="00CF5B56" w:rsidRPr="006737D8" w14:paraId="1C468EB0" w14:textId="77777777" w:rsidTr="00CF5B56">
        <w:tc>
          <w:tcPr>
            <w:tcW w:w="3324" w:type="dxa"/>
            <w:vAlign w:val="bottom"/>
          </w:tcPr>
          <w:p w14:paraId="105FE70E" w14:textId="77777777" w:rsidR="00CF5B56" w:rsidRPr="006737D8" w:rsidRDefault="00CF5B56" w:rsidP="00CF5B56">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Property, plant and equipment</w:t>
            </w:r>
          </w:p>
        </w:tc>
        <w:tc>
          <w:tcPr>
            <w:tcW w:w="1170" w:type="dxa"/>
          </w:tcPr>
          <w:p w14:paraId="4A2FC4C0" w14:textId="77777777" w:rsidR="00CF5B56" w:rsidRPr="006737D8" w:rsidRDefault="00CF5B56" w:rsidP="00CF5B56">
            <w:pPr>
              <w:tabs>
                <w:tab w:val="clear" w:pos="680"/>
                <w:tab w:val="clear" w:pos="907"/>
              </w:tabs>
              <w:ind w:left="-54" w:right="74"/>
              <w:jc w:val="right"/>
              <w:rPr>
                <w:rFonts w:asciiTheme="majorBidi" w:hAnsiTheme="majorBidi" w:cstheme="majorBidi"/>
                <w:sz w:val="28"/>
                <w:szCs w:val="28"/>
              </w:rPr>
            </w:pPr>
          </w:p>
        </w:tc>
        <w:tc>
          <w:tcPr>
            <w:tcW w:w="270" w:type="dxa"/>
          </w:tcPr>
          <w:p w14:paraId="259BCA3A"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Pr>
          <w:p w14:paraId="64A9C9B1" w14:textId="77777777" w:rsidR="00CF5B56" w:rsidRPr="006737D8" w:rsidRDefault="00CF5B56" w:rsidP="00CF5B56">
            <w:pPr>
              <w:tabs>
                <w:tab w:val="clear" w:pos="680"/>
                <w:tab w:val="clear" w:pos="907"/>
              </w:tabs>
              <w:ind w:left="-54" w:right="74"/>
              <w:jc w:val="right"/>
              <w:rPr>
                <w:rFonts w:asciiTheme="majorBidi" w:hAnsiTheme="majorBidi" w:cstheme="majorBidi"/>
                <w:sz w:val="28"/>
                <w:szCs w:val="28"/>
              </w:rPr>
            </w:pPr>
          </w:p>
        </w:tc>
        <w:tc>
          <w:tcPr>
            <w:tcW w:w="270" w:type="dxa"/>
          </w:tcPr>
          <w:p w14:paraId="60AB7519"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Pr>
          <w:p w14:paraId="2CB82C34" w14:textId="77777777" w:rsidR="00CF5B56" w:rsidRPr="006737D8" w:rsidRDefault="00CF5B56" w:rsidP="00CF5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3084A4DA" w14:textId="77777777" w:rsidR="00CF5B56" w:rsidRPr="006737D8" w:rsidRDefault="00CF5B56" w:rsidP="00CF5B56">
            <w:pPr>
              <w:tabs>
                <w:tab w:val="left" w:pos="1440"/>
              </w:tabs>
              <w:jc w:val="right"/>
              <w:rPr>
                <w:rFonts w:asciiTheme="majorBidi" w:hAnsiTheme="majorBidi" w:cstheme="majorBidi"/>
                <w:sz w:val="28"/>
                <w:szCs w:val="28"/>
              </w:rPr>
            </w:pPr>
          </w:p>
        </w:tc>
        <w:tc>
          <w:tcPr>
            <w:tcW w:w="1260" w:type="dxa"/>
          </w:tcPr>
          <w:p w14:paraId="6BB5107D" w14:textId="77777777" w:rsidR="00CF5B56" w:rsidRPr="006737D8" w:rsidRDefault="00CF5B56" w:rsidP="00CF5B56">
            <w:pPr>
              <w:tabs>
                <w:tab w:val="clear" w:pos="680"/>
                <w:tab w:val="clear" w:pos="907"/>
              </w:tabs>
              <w:ind w:left="-54" w:right="74"/>
              <w:jc w:val="right"/>
              <w:rPr>
                <w:rFonts w:asciiTheme="majorBidi" w:hAnsiTheme="majorBidi" w:cstheme="majorBidi"/>
                <w:sz w:val="28"/>
                <w:szCs w:val="28"/>
              </w:rPr>
            </w:pPr>
          </w:p>
        </w:tc>
      </w:tr>
      <w:tr w:rsidR="00CF5B56" w:rsidRPr="006737D8" w14:paraId="41AB957B" w14:textId="77777777" w:rsidTr="00CF5B56">
        <w:tc>
          <w:tcPr>
            <w:tcW w:w="3324" w:type="dxa"/>
            <w:vAlign w:val="bottom"/>
          </w:tcPr>
          <w:p w14:paraId="59DCB267" w14:textId="77777777" w:rsidR="00CF5B56" w:rsidRPr="006737D8" w:rsidRDefault="00CF5B56" w:rsidP="00CF5B5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02B509AA" w14:textId="77777777" w:rsidR="00CF5B56" w:rsidRPr="006737D8" w:rsidRDefault="00CF5B56" w:rsidP="00CF5B56">
            <w:pPr>
              <w:tabs>
                <w:tab w:val="clear" w:pos="680"/>
                <w:tab w:val="clear" w:pos="907"/>
              </w:tabs>
              <w:ind w:left="-54" w:right="74"/>
              <w:jc w:val="right"/>
              <w:rPr>
                <w:rFonts w:asciiTheme="majorBidi" w:hAnsiTheme="majorBidi" w:cstheme="majorBidi"/>
                <w:sz w:val="28"/>
                <w:szCs w:val="28"/>
              </w:rPr>
            </w:pPr>
          </w:p>
        </w:tc>
        <w:tc>
          <w:tcPr>
            <w:tcW w:w="270" w:type="dxa"/>
          </w:tcPr>
          <w:p w14:paraId="764075FA"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Pr>
          <w:p w14:paraId="21FAF302" w14:textId="77777777" w:rsidR="00CF5B56" w:rsidRPr="006737D8" w:rsidRDefault="00CF5B56" w:rsidP="00CF5B56">
            <w:pPr>
              <w:tabs>
                <w:tab w:val="clear" w:pos="680"/>
                <w:tab w:val="clear" w:pos="907"/>
              </w:tabs>
              <w:ind w:left="-54" w:right="74"/>
              <w:jc w:val="right"/>
              <w:rPr>
                <w:rFonts w:asciiTheme="majorBidi" w:hAnsiTheme="majorBidi" w:cstheme="majorBidi"/>
                <w:sz w:val="28"/>
                <w:szCs w:val="28"/>
              </w:rPr>
            </w:pPr>
          </w:p>
        </w:tc>
        <w:tc>
          <w:tcPr>
            <w:tcW w:w="270" w:type="dxa"/>
          </w:tcPr>
          <w:p w14:paraId="33494F98"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Pr>
          <w:p w14:paraId="1E7F5915" w14:textId="77777777" w:rsidR="00CF5B56" w:rsidRPr="006737D8" w:rsidRDefault="00CF5B56" w:rsidP="00CF5B56">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16892C76" w14:textId="77777777" w:rsidR="00CF5B56" w:rsidRPr="006737D8" w:rsidRDefault="00CF5B56" w:rsidP="00CF5B56">
            <w:pPr>
              <w:tabs>
                <w:tab w:val="left" w:pos="1440"/>
              </w:tabs>
              <w:jc w:val="right"/>
              <w:rPr>
                <w:rFonts w:asciiTheme="majorBidi" w:hAnsiTheme="majorBidi" w:cstheme="majorBidi"/>
                <w:sz w:val="28"/>
                <w:szCs w:val="28"/>
              </w:rPr>
            </w:pPr>
          </w:p>
        </w:tc>
        <w:tc>
          <w:tcPr>
            <w:tcW w:w="1260" w:type="dxa"/>
          </w:tcPr>
          <w:p w14:paraId="277B5654" w14:textId="77777777" w:rsidR="00CF5B56" w:rsidRPr="006737D8" w:rsidRDefault="00CF5B56" w:rsidP="00CF5B56">
            <w:pPr>
              <w:tabs>
                <w:tab w:val="clear" w:pos="680"/>
                <w:tab w:val="clear" w:pos="907"/>
              </w:tabs>
              <w:ind w:left="-54" w:right="74"/>
              <w:jc w:val="right"/>
              <w:rPr>
                <w:rFonts w:asciiTheme="majorBidi" w:hAnsiTheme="majorBidi" w:cstheme="majorBidi"/>
                <w:sz w:val="28"/>
                <w:szCs w:val="28"/>
              </w:rPr>
            </w:pPr>
          </w:p>
        </w:tc>
      </w:tr>
      <w:tr w:rsidR="00CF5B56" w:rsidRPr="006737D8" w14:paraId="7CB30B92" w14:textId="77777777" w:rsidTr="00CF5B56">
        <w:tc>
          <w:tcPr>
            <w:tcW w:w="3324" w:type="dxa"/>
            <w:vAlign w:val="bottom"/>
          </w:tcPr>
          <w:p w14:paraId="6E9255AA" w14:textId="77777777" w:rsidR="00CF5B56" w:rsidRPr="006737D8" w:rsidRDefault="00CF5B56" w:rsidP="00CF5B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7EED4D9F" w14:textId="0239D073"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70C7B822"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38EFD56E" w14:textId="7EFE7BA7"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63DBB826"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F3465D0" w14:textId="03DAB880"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81,296</w:t>
            </w:r>
          </w:p>
        </w:tc>
        <w:tc>
          <w:tcPr>
            <w:tcW w:w="270" w:type="dxa"/>
          </w:tcPr>
          <w:p w14:paraId="1832DEDE" w14:textId="77777777" w:rsidR="00CF5B56" w:rsidRPr="006737D8" w:rsidRDefault="00CF5B56" w:rsidP="00CF5B56">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729C9953" w14:textId="78E4B03B"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81,296</w:t>
            </w:r>
          </w:p>
        </w:tc>
      </w:tr>
      <w:tr w:rsidR="00CF5B56" w:rsidRPr="006737D8" w14:paraId="3345CB72" w14:textId="77777777" w:rsidTr="00CF5B56">
        <w:tc>
          <w:tcPr>
            <w:tcW w:w="3324" w:type="dxa"/>
            <w:vAlign w:val="bottom"/>
          </w:tcPr>
          <w:p w14:paraId="7BCFDB25" w14:textId="77777777" w:rsidR="00CF5B56" w:rsidRPr="006737D8" w:rsidRDefault="00CF5B56" w:rsidP="00CF5B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70170510" w14:textId="7849CE4D" w:rsidR="00CF5B56" w:rsidRPr="006737D8" w:rsidRDefault="00CF5B56" w:rsidP="00CF5B56">
            <w:pPr>
              <w:tabs>
                <w:tab w:val="left" w:pos="1440"/>
              </w:tabs>
              <w:jc w:val="right"/>
              <w:rPr>
                <w:rFonts w:asciiTheme="majorBidi" w:hAnsiTheme="majorBidi" w:cstheme="majorBidi"/>
                <w:b/>
                <w:bCs/>
                <w:sz w:val="28"/>
                <w:szCs w:val="28"/>
                <w:cs/>
              </w:rPr>
            </w:pPr>
            <w:r w:rsidRPr="006737D8">
              <w:rPr>
                <w:rFonts w:asciiTheme="majorBidi" w:hAnsiTheme="majorBidi" w:cstheme="majorBidi"/>
                <w:b/>
                <w:bCs/>
                <w:color w:val="000000"/>
                <w:sz w:val="28"/>
                <w:szCs w:val="28"/>
              </w:rPr>
              <w:t>55,990</w:t>
            </w:r>
          </w:p>
        </w:tc>
        <w:tc>
          <w:tcPr>
            <w:tcW w:w="270" w:type="dxa"/>
          </w:tcPr>
          <w:p w14:paraId="3E2A22EF"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18B08DB" w14:textId="427C5E60" w:rsidR="00CF5B56" w:rsidRPr="006737D8" w:rsidRDefault="00CF5B56" w:rsidP="00CF5B56">
            <w:pPr>
              <w:tabs>
                <w:tab w:val="left" w:pos="1440"/>
              </w:tabs>
              <w:jc w:val="right"/>
              <w:rPr>
                <w:rFonts w:asciiTheme="majorBidi" w:hAnsiTheme="majorBidi" w:cstheme="majorBidi"/>
                <w:b/>
                <w:bCs/>
                <w:sz w:val="28"/>
                <w:szCs w:val="28"/>
              </w:rPr>
            </w:pPr>
            <w:r w:rsidRPr="006737D8">
              <w:rPr>
                <w:rFonts w:asciiTheme="majorBidi" w:hAnsiTheme="majorBidi" w:cstheme="majorBidi"/>
                <w:b/>
                <w:bCs/>
                <w:color w:val="000000"/>
                <w:sz w:val="28"/>
                <w:szCs w:val="28"/>
              </w:rPr>
              <w:t>152,125</w:t>
            </w:r>
          </w:p>
        </w:tc>
        <w:tc>
          <w:tcPr>
            <w:tcW w:w="270" w:type="dxa"/>
          </w:tcPr>
          <w:p w14:paraId="7DDFB82F"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AA9E262" w14:textId="383D7333" w:rsidR="00CF5B56" w:rsidRPr="006737D8" w:rsidRDefault="00CF5B56" w:rsidP="00CF5B56">
            <w:pPr>
              <w:tabs>
                <w:tab w:val="left" w:pos="1440"/>
              </w:tabs>
              <w:jc w:val="right"/>
              <w:rPr>
                <w:rFonts w:asciiTheme="majorBidi" w:hAnsiTheme="majorBidi" w:cstheme="majorBidi"/>
                <w:b/>
                <w:bCs/>
                <w:sz w:val="28"/>
                <w:szCs w:val="28"/>
                <w:cs/>
              </w:rPr>
            </w:pPr>
            <w:r w:rsidRPr="006737D8">
              <w:rPr>
                <w:rFonts w:asciiTheme="majorBidi" w:hAnsiTheme="majorBidi" w:cstheme="majorBidi"/>
                <w:b/>
                <w:bCs/>
                <w:color w:val="000000"/>
                <w:sz w:val="28"/>
                <w:szCs w:val="28"/>
              </w:rPr>
              <w:t>116,134</w:t>
            </w:r>
          </w:p>
        </w:tc>
        <w:tc>
          <w:tcPr>
            <w:tcW w:w="270" w:type="dxa"/>
          </w:tcPr>
          <w:p w14:paraId="325E6E18" w14:textId="77777777" w:rsidR="00CF5B56" w:rsidRPr="006737D8" w:rsidRDefault="00CF5B56" w:rsidP="00CF5B56">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6BB253CD" w14:textId="28793BB4" w:rsidR="00CF5B56" w:rsidRPr="006737D8" w:rsidRDefault="00CF5B56" w:rsidP="00CF5B56">
            <w:pPr>
              <w:tabs>
                <w:tab w:val="left" w:pos="1440"/>
              </w:tabs>
              <w:jc w:val="right"/>
              <w:rPr>
                <w:rFonts w:asciiTheme="majorBidi" w:hAnsiTheme="majorBidi" w:cstheme="majorBidi"/>
                <w:b/>
                <w:bCs/>
                <w:sz w:val="28"/>
                <w:szCs w:val="28"/>
              </w:rPr>
            </w:pPr>
            <w:r w:rsidRPr="006737D8">
              <w:rPr>
                <w:rFonts w:asciiTheme="majorBidi" w:hAnsiTheme="majorBidi" w:cstheme="majorBidi"/>
                <w:b/>
                <w:bCs/>
                <w:color w:val="000000"/>
                <w:sz w:val="28"/>
                <w:szCs w:val="28"/>
              </w:rPr>
              <w:t>324,249</w:t>
            </w:r>
          </w:p>
        </w:tc>
      </w:tr>
      <w:tr w:rsidR="00CF5B56" w:rsidRPr="006737D8" w14:paraId="5DC86188" w14:textId="77777777" w:rsidTr="00DE158C">
        <w:trPr>
          <w:trHeight w:val="204"/>
        </w:trPr>
        <w:tc>
          <w:tcPr>
            <w:tcW w:w="3324" w:type="dxa"/>
            <w:vAlign w:val="bottom"/>
          </w:tcPr>
          <w:p w14:paraId="179AA484" w14:textId="77777777" w:rsidR="00CF5B56" w:rsidRPr="006737D8" w:rsidRDefault="00CF5B56" w:rsidP="00CF5B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left w:val="nil"/>
              <w:bottom w:val="nil"/>
              <w:right w:val="nil"/>
            </w:tcBorders>
          </w:tcPr>
          <w:p w14:paraId="22A61619"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58AA951F"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2327B083"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44AB5ACB"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7CC70957" w14:textId="77777777" w:rsidR="00CF5B56" w:rsidRPr="006737D8" w:rsidRDefault="00CF5B56" w:rsidP="00CF5B56">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7ABE4883" w14:textId="77777777" w:rsidR="00CF5B56" w:rsidRPr="006737D8" w:rsidRDefault="00CF5B56" w:rsidP="00CF5B56">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70F0B7CF" w14:textId="77777777" w:rsidR="00CF5B56" w:rsidRPr="006737D8" w:rsidRDefault="00CF5B56" w:rsidP="00CF5B56">
            <w:pPr>
              <w:tabs>
                <w:tab w:val="left" w:pos="1440"/>
              </w:tabs>
              <w:jc w:val="right"/>
              <w:rPr>
                <w:rFonts w:asciiTheme="majorBidi" w:hAnsiTheme="majorBidi" w:cstheme="majorBidi"/>
                <w:b/>
                <w:bCs/>
                <w:sz w:val="28"/>
                <w:szCs w:val="28"/>
              </w:rPr>
            </w:pPr>
          </w:p>
        </w:tc>
      </w:tr>
      <w:tr w:rsidR="00CF5B56" w:rsidRPr="006737D8" w14:paraId="1EB88135" w14:textId="77777777" w:rsidTr="00CF5B56">
        <w:tc>
          <w:tcPr>
            <w:tcW w:w="3324" w:type="dxa"/>
            <w:vAlign w:val="bottom"/>
          </w:tcPr>
          <w:p w14:paraId="6B527672" w14:textId="77777777" w:rsidR="00CF5B56" w:rsidRPr="006737D8" w:rsidRDefault="00CF5B56" w:rsidP="00CF5B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Liabilities measured at fair value</w:t>
            </w:r>
          </w:p>
        </w:tc>
        <w:tc>
          <w:tcPr>
            <w:tcW w:w="1170" w:type="dxa"/>
            <w:tcBorders>
              <w:top w:val="nil"/>
              <w:left w:val="nil"/>
              <w:bottom w:val="nil"/>
              <w:right w:val="nil"/>
            </w:tcBorders>
          </w:tcPr>
          <w:p w14:paraId="5596DDA9"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17C28C1E"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1D8607B5"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9E2760F"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3FD7E5FB" w14:textId="77777777" w:rsidR="00CF5B56" w:rsidRPr="006737D8" w:rsidRDefault="00CF5B56" w:rsidP="00CF5B56">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589EA16E" w14:textId="77777777" w:rsidR="00CF5B56" w:rsidRPr="006737D8" w:rsidRDefault="00CF5B56" w:rsidP="00CF5B56">
            <w:pPr>
              <w:tabs>
                <w:tab w:val="left" w:pos="1440"/>
              </w:tabs>
              <w:jc w:val="right"/>
              <w:rPr>
                <w:rFonts w:asciiTheme="majorBidi" w:hAnsiTheme="majorBidi" w:cstheme="majorBidi"/>
                <w:sz w:val="28"/>
                <w:szCs w:val="28"/>
              </w:rPr>
            </w:pPr>
          </w:p>
        </w:tc>
        <w:tc>
          <w:tcPr>
            <w:tcW w:w="1260" w:type="dxa"/>
            <w:tcBorders>
              <w:top w:val="nil"/>
              <w:left w:val="nil"/>
              <w:bottom w:val="nil"/>
              <w:right w:val="nil"/>
            </w:tcBorders>
          </w:tcPr>
          <w:p w14:paraId="58A3CB3B" w14:textId="77777777" w:rsidR="00CF5B56" w:rsidRPr="006737D8" w:rsidRDefault="00CF5B56" w:rsidP="00CF5B56">
            <w:pPr>
              <w:tabs>
                <w:tab w:val="left" w:pos="1440"/>
              </w:tabs>
              <w:jc w:val="right"/>
              <w:rPr>
                <w:rFonts w:asciiTheme="majorBidi" w:hAnsiTheme="majorBidi" w:cstheme="majorBidi"/>
                <w:b/>
                <w:bCs/>
                <w:sz w:val="28"/>
                <w:szCs w:val="28"/>
              </w:rPr>
            </w:pPr>
          </w:p>
        </w:tc>
      </w:tr>
      <w:tr w:rsidR="00CF5B56" w:rsidRPr="006737D8" w14:paraId="76633A4C" w14:textId="77777777" w:rsidTr="00CF5B56">
        <w:tc>
          <w:tcPr>
            <w:tcW w:w="3324" w:type="dxa"/>
            <w:vAlign w:val="bottom"/>
          </w:tcPr>
          <w:p w14:paraId="2741A1E0" w14:textId="77777777" w:rsidR="00CF5B56" w:rsidRPr="006737D8" w:rsidRDefault="00CF5B56" w:rsidP="00CF5B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kern w:val="28"/>
                <w:sz w:val="28"/>
                <w:szCs w:val="28"/>
              </w:rPr>
              <w:t>Derivative liabilities</w:t>
            </w:r>
          </w:p>
        </w:tc>
        <w:tc>
          <w:tcPr>
            <w:tcW w:w="1170" w:type="dxa"/>
            <w:tcBorders>
              <w:top w:val="nil"/>
              <w:left w:val="nil"/>
              <w:bottom w:val="single" w:sz="4" w:space="0" w:color="auto"/>
              <w:right w:val="nil"/>
            </w:tcBorders>
          </w:tcPr>
          <w:p w14:paraId="1BEBDD21" w14:textId="4DF42981"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sz w:val="28"/>
                <w:szCs w:val="28"/>
              </w:rPr>
              <w:t>-</w:t>
            </w:r>
          </w:p>
        </w:tc>
        <w:tc>
          <w:tcPr>
            <w:tcW w:w="270" w:type="dxa"/>
            <w:tcBorders>
              <w:top w:val="nil"/>
              <w:left w:val="nil"/>
              <w:bottom w:val="nil"/>
              <w:right w:val="nil"/>
            </w:tcBorders>
          </w:tcPr>
          <w:p w14:paraId="428EEACB"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FD2433C" w14:textId="2AE90DC9"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sz w:val="28"/>
                <w:szCs w:val="28"/>
              </w:rPr>
              <w:t>72</w:t>
            </w:r>
          </w:p>
        </w:tc>
        <w:tc>
          <w:tcPr>
            <w:tcW w:w="270" w:type="dxa"/>
            <w:tcBorders>
              <w:top w:val="nil"/>
              <w:left w:val="nil"/>
              <w:bottom w:val="nil"/>
              <w:right w:val="nil"/>
            </w:tcBorders>
          </w:tcPr>
          <w:p w14:paraId="406A5EAA" w14:textId="77777777" w:rsidR="00CF5B56" w:rsidRPr="006737D8" w:rsidRDefault="00CF5B56" w:rsidP="00CF5B56">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4BBE81FD" w14:textId="49C29C47" w:rsidR="00CF5B56" w:rsidRPr="006737D8" w:rsidRDefault="00CF5B56" w:rsidP="00CF5B56">
            <w:pPr>
              <w:tabs>
                <w:tab w:val="left" w:pos="1440"/>
              </w:tabs>
              <w:jc w:val="right"/>
              <w:rPr>
                <w:rFonts w:asciiTheme="majorBidi" w:hAnsiTheme="majorBidi" w:cstheme="majorBidi"/>
                <w:sz w:val="28"/>
                <w:szCs w:val="28"/>
                <w:cs/>
              </w:rPr>
            </w:pPr>
            <w:r w:rsidRPr="006737D8">
              <w:rPr>
                <w:rFonts w:asciiTheme="majorBidi" w:hAnsiTheme="majorBidi" w:cstheme="majorBidi"/>
                <w:sz w:val="28"/>
                <w:szCs w:val="28"/>
              </w:rPr>
              <w:t>-</w:t>
            </w:r>
          </w:p>
        </w:tc>
        <w:tc>
          <w:tcPr>
            <w:tcW w:w="270" w:type="dxa"/>
            <w:tcBorders>
              <w:top w:val="nil"/>
              <w:left w:val="nil"/>
              <w:bottom w:val="nil"/>
              <w:right w:val="nil"/>
            </w:tcBorders>
          </w:tcPr>
          <w:p w14:paraId="668DA5C4" w14:textId="77777777" w:rsidR="00CF5B56" w:rsidRPr="006737D8" w:rsidRDefault="00CF5B56" w:rsidP="00CF5B56">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631D4EC1" w14:textId="49F23BD7" w:rsidR="00CF5B56" w:rsidRPr="006737D8" w:rsidRDefault="00CF5B56" w:rsidP="00CF5B56">
            <w:pPr>
              <w:tabs>
                <w:tab w:val="left" w:pos="1440"/>
              </w:tabs>
              <w:jc w:val="right"/>
              <w:rPr>
                <w:rFonts w:asciiTheme="majorBidi" w:hAnsiTheme="majorBidi" w:cstheme="majorBidi"/>
                <w:sz w:val="28"/>
                <w:szCs w:val="28"/>
              </w:rPr>
            </w:pPr>
            <w:r w:rsidRPr="006737D8">
              <w:rPr>
                <w:rFonts w:asciiTheme="majorBidi" w:hAnsiTheme="majorBidi" w:cstheme="majorBidi"/>
                <w:sz w:val="28"/>
                <w:szCs w:val="28"/>
              </w:rPr>
              <w:t>72</w:t>
            </w:r>
          </w:p>
        </w:tc>
      </w:tr>
      <w:tr w:rsidR="00CF5B56" w:rsidRPr="006737D8" w14:paraId="5967C405" w14:textId="77777777" w:rsidTr="00CF5B56">
        <w:tc>
          <w:tcPr>
            <w:tcW w:w="3324" w:type="dxa"/>
            <w:vAlign w:val="bottom"/>
          </w:tcPr>
          <w:p w14:paraId="57C05CEF" w14:textId="77777777" w:rsidR="00CF5B56" w:rsidRPr="006737D8" w:rsidRDefault="00CF5B56" w:rsidP="00CF5B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09BA2940" w14:textId="6CEE7E18" w:rsidR="00CF5B56" w:rsidRPr="006737D8" w:rsidRDefault="00CF5B56" w:rsidP="00CF5B56">
            <w:pPr>
              <w:tabs>
                <w:tab w:val="left" w:pos="1440"/>
              </w:tabs>
              <w:jc w:val="right"/>
              <w:rPr>
                <w:rFonts w:asciiTheme="majorBidi" w:hAnsiTheme="majorBidi" w:cstheme="majorBidi"/>
                <w:b/>
                <w:bCs/>
                <w:sz w:val="28"/>
                <w:szCs w:val="28"/>
              </w:rPr>
            </w:pPr>
            <w:r w:rsidRPr="006737D8">
              <w:rPr>
                <w:rFonts w:asciiTheme="majorBidi" w:hAnsiTheme="majorBidi" w:cstheme="majorBidi"/>
                <w:b/>
                <w:bCs/>
                <w:sz w:val="28"/>
                <w:szCs w:val="28"/>
              </w:rPr>
              <w:t>-</w:t>
            </w:r>
          </w:p>
        </w:tc>
        <w:tc>
          <w:tcPr>
            <w:tcW w:w="270" w:type="dxa"/>
            <w:tcBorders>
              <w:top w:val="nil"/>
              <w:left w:val="nil"/>
              <w:bottom w:val="nil"/>
              <w:right w:val="nil"/>
            </w:tcBorders>
          </w:tcPr>
          <w:p w14:paraId="45CD295B"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AB86F3C" w14:textId="14685A81" w:rsidR="00CF5B56" w:rsidRPr="006737D8" w:rsidRDefault="00CF5B56" w:rsidP="00CF5B56">
            <w:pPr>
              <w:tabs>
                <w:tab w:val="left" w:pos="1440"/>
              </w:tabs>
              <w:jc w:val="right"/>
              <w:rPr>
                <w:rFonts w:asciiTheme="majorBidi" w:hAnsiTheme="majorBidi" w:cstheme="majorBidi"/>
                <w:b/>
                <w:bCs/>
                <w:sz w:val="28"/>
                <w:szCs w:val="28"/>
              </w:rPr>
            </w:pPr>
            <w:r w:rsidRPr="006737D8">
              <w:rPr>
                <w:rFonts w:asciiTheme="majorBidi" w:hAnsiTheme="majorBidi" w:cstheme="majorBidi"/>
                <w:b/>
                <w:bCs/>
                <w:sz w:val="28"/>
                <w:szCs w:val="28"/>
              </w:rPr>
              <w:t>72</w:t>
            </w:r>
          </w:p>
        </w:tc>
        <w:tc>
          <w:tcPr>
            <w:tcW w:w="270" w:type="dxa"/>
            <w:tcBorders>
              <w:top w:val="nil"/>
              <w:left w:val="nil"/>
              <w:bottom w:val="nil"/>
              <w:right w:val="nil"/>
            </w:tcBorders>
          </w:tcPr>
          <w:p w14:paraId="40902F35" w14:textId="77777777" w:rsidR="00CF5B56" w:rsidRPr="006737D8" w:rsidRDefault="00CF5B56" w:rsidP="00CF5B56">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66FD8FF" w14:textId="0264BD0A" w:rsidR="00CF5B56" w:rsidRPr="006737D8" w:rsidRDefault="00CF5B56" w:rsidP="00CF5B56">
            <w:pPr>
              <w:tabs>
                <w:tab w:val="left" w:pos="1440"/>
              </w:tabs>
              <w:jc w:val="right"/>
              <w:rPr>
                <w:rFonts w:asciiTheme="majorBidi" w:hAnsiTheme="majorBidi" w:cstheme="majorBidi"/>
                <w:b/>
                <w:bCs/>
                <w:sz w:val="28"/>
                <w:szCs w:val="28"/>
                <w:cs/>
              </w:rPr>
            </w:pPr>
            <w:r w:rsidRPr="006737D8">
              <w:rPr>
                <w:rFonts w:asciiTheme="majorBidi" w:hAnsiTheme="majorBidi" w:cstheme="majorBidi"/>
                <w:b/>
                <w:bCs/>
                <w:sz w:val="28"/>
                <w:szCs w:val="28"/>
              </w:rPr>
              <w:t>-</w:t>
            </w:r>
          </w:p>
        </w:tc>
        <w:tc>
          <w:tcPr>
            <w:tcW w:w="270" w:type="dxa"/>
            <w:tcBorders>
              <w:top w:val="nil"/>
              <w:left w:val="nil"/>
              <w:bottom w:val="nil"/>
              <w:right w:val="nil"/>
            </w:tcBorders>
          </w:tcPr>
          <w:p w14:paraId="3BE4992F" w14:textId="77777777" w:rsidR="00CF5B56" w:rsidRPr="006737D8" w:rsidRDefault="00CF5B56" w:rsidP="00CF5B56">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4BD5854D" w14:textId="6DB4E89E" w:rsidR="00CF5B56" w:rsidRPr="006737D8" w:rsidRDefault="00CF5B56" w:rsidP="00CF5B56">
            <w:pPr>
              <w:tabs>
                <w:tab w:val="left" w:pos="1440"/>
              </w:tabs>
              <w:jc w:val="right"/>
              <w:rPr>
                <w:rFonts w:asciiTheme="majorBidi" w:hAnsiTheme="majorBidi" w:cstheme="majorBidi"/>
                <w:b/>
                <w:bCs/>
                <w:sz w:val="28"/>
                <w:szCs w:val="28"/>
              </w:rPr>
            </w:pPr>
            <w:r w:rsidRPr="006737D8">
              <w:rPr>
                <w:rFonts w:asciiTheme="majorBidi" w:hAnsiTheme="majorBidi" w:cstheme="majorBidi"/>
                <w:b/>
                <w:bCs/>
                <w:sz w:val="28"/>
                <w:szCs w:val="28"/>
              </w:rPr>
              <w:t>72</w:t>
            </w:r>
          </w:p>
        </w:tc>
      </w:tr>
    </w:tbl>
    <w:p w14:paraId="70D8C783" w14:textId="77777777" w:rsidR="00DE158C" w:rsidRDefault="00DE158C"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686680E3" w14:textId="77777777" w:rsidR="00996373" w:rsidRDefault="00996373"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3F6B795A" w14:textId="77777777" w:rsidR="00996373" w:rsidRDefault="00996373"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191B5953" w14:textId="77777777" w:rsidR="00996373" w:rsidRDefault="00996373"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493E80A5" w14:textId="77777777" w:rsidR="00996373" w:rsidRDefault="00996373"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7DDA1C52" w14:textId="77777777" w:rsidR="00996373" w:rsidRDefault="00996373"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337D6296" w14:textId="77777777" w:rsidR="00996373" w:rsidRDefault="00996373"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6C3BE470" w14:textId="77777777" w:rsidR="00996373" w:rsidRDefault="00996373" w:rsidP="008E6476">
      <w:pPr>
        <w:pStyle w:val="BodyTextIndent"/>
        <w:spacing w:after="0" w:line="380" w:lineRule="exact"/>
        <w:ind w:left="547" w:right="58"/>
        <w:jc w:val="thaiDistribute"/>
        <w:rPr>
          <w:rFonts w:asciiTheme="majorBidi" w:eastAsia="Arial Unicode MS" w:hAnsiTheme="majorBidi" w:cstheme="majorBidi"/>
          <w:sz w:val="28"/>
          <w:szCs w:val="28"/>
        </w:rPr>
      </w:pPr>
    </w:p>
    <w:p w14:paraId="50B7959F" w14:textId="77777777" w:rsidR="00996373" w:rsidRPr="00DE158C" w:rsidRDefault="00996373" w:rsidP="008E6476">
      <w:pPr>
        <w:pStyle w:val="BodyTextIndent"/>
        <w:spacing w:after="0" w:line="380" w:lineRule="exact"/>
        <w:ind w:left="547" w:right="58"/>
        <w:jc w:val="thai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E8339E" w14:textId="77777777" w:rsidTr="00E7058E">
        <w:tc>
          <w:tcPr>
            <w:tcW w:w="3324" w:type="dxa"/>
          </w:tcPr>
          <w:p w14:paraId="0083E27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5E94575B"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3B577742" w14:textId="77777777" w:rsidTr="00E7058E">
        <w:tc>
          <w:tcPr>
            <w:tcW w:w="3324" w:type="dxa"/>
          </w:tcPr>
          <w:p w14:paraId="16113FD8"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2ECAF64B" w14:textId="2354619F"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31 December 2020</w:t>
            </w:r>
          </w:p>
        </w:tc>
      </w:tr>
      <w:tr w:rsidR="00BF0FE6" w:rsidRPr="006737D8" w14:paraId="63AFBA34" w14:textId="77777777" w:rsidTr="00E7058E">
        <w:tc>
          <w:tcPr>
            <w:tcW w:w="3324" w:type="dxa"/>
          </w:tcPr>
          <w:p w14:paraId="2586FAEA"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654B7F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3B22CAE9"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CF255C"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D916A8"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54471BD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70528FB"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C01FF66"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4EB92AB2" w14:textId="77777777" w:rsidTr="00E7058E">
        <w:tc>
          <w:tcPr>
            <w:tcW w:w="3324" w:type="dxa"/>
            <w:vAlign w:val="bottom"/>
          </w:tcPr>
          <w:p w14:paraId="67874809"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BE377BB"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70752170"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5890C417"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4BF90AE"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041E3363"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5A61E15"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20DCB930" w14:textId="77777777" w:rsidR="00BF0FE6" w:rsidRPr="006737D8" w:rsidRDefault="00BF0FE6" w:rsidP="001E0D5C">
            <w:pPr>
              <w:tabs>
                <w:tab w:val="left" w:pos="1440"/>
              </w:tabs>
              <w:jc w:val="right"/>
              <w:rPr>
                <w:rFonts w:asciiTheme="majorBidi" w:hAnsiTheme="majorBidi" w:cstheme="majorBidi"/>
                <w:sz w:val="28"/>
                <w:szCs w:val="28"/>
              </w:rPr>
            </w:pPr>
          </w:p>
        </w:tc>
      </w:tr>
      <w:tr w:rsidR="00A51C9E" w:rsidRPr="006737D8" w14:paraId="0CC3D66E" w14:textId="77777777" w:rsidTr="00E7058E">
        <w:tc>
          <w:tcPr>
            <w:tcW w:w="3324" w:type="dxa"/>
            <w:vAlign w:val="bottom"/>
          </w:tcPr>
          <w:p w14:paraId="30A7DAB6" w14:textId="77777777" w:rsidR="00A51C9E" w:rsidRPr="006737D8" w:rsidRDefault="00A51C9E" w:rsidP="00A51C9E">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327E4F1C" w14:textId="755ACAC3"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99,515</w:t>
            </w:r>
          </w:p>
        </w:tc>
        <w:tc>
          <w:tcPr>
            <w:tcW w:w="270" w:type="dxa"/>
          </w:tcPr>
          <w:p w14:paraId="32ADBA97"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4DDC0F64" w14:textId="1E2653AE"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130,957</w:t>
            </w:r>
          </w:p>
        </w:tc>
        <w:tc>
          <w:tcPr>
            <w:tcW w:w="270" w:type="dxa"/>
          </w:tcPr>
          <w:p w14:paraId="0E4755AF"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61AED2B2" w14:textId="1D7DF06E"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34,820</w:t>
            </w:r>
          </w:p>
        </w:tc>
        <w:tc>
          <w:tcPr>
            <w:tcW w:w="270" w:type="dxa"/>
          </w:tcPr>
          <w:p w14:paraId="0AD5D261"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Pr>
          <w:p w14:paraId="47F4934D" w14:textId="007D46EB"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265,292</w:t>
            </w:r>
          </w:p>
        </w:tc>
      </w:tr>
      <w:tr w:rsidR="00A51C9E" w:rsidRPr="006737D8" w14:paraId="6CF72C72" w14:textId="77777777" w:rsidTr="00E7058E">
        <w:tc>
          <w:tcPr>
            <w:tcW w:w="3324" w:type="dxa"/>
            <w:vAlign w:val="bottom"/>
          </w:tcPr>
          <w:p w14:paraId="5005EB30" w14:textId="77777777" w:rsidR="00A51C9E" w:rsidRPr="006737D8" w:rsidRDefault="00A51C9E" w:rsidP="00A51C9E">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Derivative assets</w:t>
            </w:r>
          </w:p>
        </w:tc>
        <w:tc>
          <w:tcPr>
            <w:tcW w:w="1170" w:type="dxa"/>
          </w:tcPr>
          <w:p w14:paraId="0E1C773E" w14:textId="2FFF7E28"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75174117"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1828F8B5" w14:textId="0A876385"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230</w:t>
            </w:r>
          </w:p>
        </w:tc>
        <w:tc>
          <w:tcPr>
            <w:tcW w:w="270" w:type="dxa"/>
          </w:tcPr>
          <w:p w14:paraId="76D9FA36"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2360EE3E" w14:textId="650FE13E"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58A0877B"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Pr>
          <w:p w14:paraId="217A540D" w14:textId="2E65AF33"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230</w:t>
            </w:r>
          </w:p>
        </w:tc>
      </w:tr>
      <w:tr w:rsidR="00A51C9E" w:rsidRPr="006737D8" w14:paraId="290F2DD8" w14:textId="77777777" w:rsidTr="00E7058E">
        <w:tc>
          <w:tcPr>
            <w:tcW w:w="3324" w:type="dxa"/>
            <w:vAlign w:val="bottom"/>
          </w:tcPr>
          <w:p w14:paraId="6170F451" w14:textId="77777777" w:rsidR="00A51C9E" w:rsidRPr="006737D8" w:rsidRDefault="00A51C9E" w:rsidP="00A51C9E">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Property, plant and equipment</w:t>
            </w:r>
          </w:p>
        </w:tc>
        <w:tc>
          <w:tcPr>
            <w:tcW w:w="1170" w:type="dxa"/>
          </w:tcPr>
          <w:p w14:paraId="4559BEA3"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1EF34CAE"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76D18467"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5ED15169"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1F2D1BDD" w14:textId="77777777" w:rsidR="00A51C9E" w:rsidRPr="006737D8" w:rsidRDefault="00A51C9E" w:rsidP="00A5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092A449"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Pr>
          <w:p w14:paraId="34B5446F"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r>
      <w:tr w:rsidR="00A51C9E" w:rsidRPr="006737D8" w14:paraId="761E56A5" w14:textId="77777777" w:rsidTr="00E7058E">
        <w:tc>
          <w:tcPr>
            <w:tcW w:w="3324" w:type="dxa"/>
            <w:vAlign w:val="bottom"/>
          </w:tcPr>
          <w:p w14:paraId="465E70F0" w14:textId="77777777" w:rsidR="00A51C9E" w:rsidRPr="006737D8" w:rsidRDefault="00A51C9E" w:rsidP="00A51C9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301F8D3E"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457A4622"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7EE1728B"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29F449CA"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1BBF97A3" w14:textId="77777777" w:rsidR="00A51C9E" w:rsidRPr="006737D8" w:rsidRDefault="00A51C9E" w:rsidP="00A51C9E">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2029061C"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Pr>
          <w:p w14:paraId="60DC14FF"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r>
      <w:tr w:rsidR="00A51C9E" w:rsidRPr="006737D8" w14:paraId="5ECF9AC5" w14:textId="77777777" w:rsidTr="00E7058E">
        <w:tc>
          <w:tcPr>
            <w:tcW w:w="3324" w:type="dxa"/>
            <w:vAlign w:val="bottom"/>
          </w:tcPr>
          <w:p w14:paraId="04EEFA3F"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5F02F191" w14:textId="09564259"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0EFA27BD"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2DD32BE4" w14:textId="1145BB11"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1947A671"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CC90401" w14:textId="428811F6"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81,718</w:t>
            </w:r>
          </w:p>
        </w:tc>
        <w:tc>
          <w:tcPr>
            <w:tcW w:w="270" w:type="dxa"/>
          </w:tcPr>
          <w:p w14:paraId="76AB9B16"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30699D98" w14:textId="3DAAD72F"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81,718</w:t>
            </w:r>
          </w:p>
        </w:tc>
      </w:tr>
      <w:tr w:rsidR="00A51C9E" w:rsidRPr="006737D8" w14:paraId="6AD3F56B" w14:textId="77777777" w:rsidTr="00E7058E">
        <w:tc>
          <w:tcPr>
            <w:tcW w:w="3324" w:type="dxa"/>
            <w:vAlign w:val="bottom"/>
          </w:tcPr>
          <w:p w14:paraId="5D716D81"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382C3F4" w14:textId="5B4A783A" w:rsidR="00A51C9E" w:rsidRPr="006737D8" w:rsidRDefault="00A51C9E" w:rsidP="00A51C9E">
            <w:pPr>
              <w:tabs>
                <w:tab w:val="left" w:pos="1440"/>
              </w:tabs>
              <w:jc w:val="right"/>
              <w:rPr>
                <w:rFonts w:asciiTheme="majorBidi" w:hAnsiTheme="majorBidi" w:cstheme="majorBidi"/>
                <w:b/>
                <w:bCs/>
                <w:sz w:val="28"/>
                <w:szCs w:val="28"/>
                <w:cs/>
              </w:rPr>
            </w:pPr>
            <w:r w:rsidRPr="006737D8">
              <w:rPr>
                <w:rFonts w:asciiTheme="majorBidi" w:hAnsiTheme="majorBidi" w:cstheme="majorBidi"/>
                <w:b/>
                <w:bCs/>
                <w:color w:val="000000"/>
                <w:sz w:val="28"/>
                <w:szCs w:val="28"/>
              </w:rPr>
              <w:t>99,515</w:t>
            </w:r>
          </w:p>
        </w:tc>
        <w:tc>
          <w:tcPr>
            <w:tcW w:w="270" w:type="dxa"/>
          </w:tcPr>
          <w:p w14:paraId="2AA45C88"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E7E8EAA" w14:textId="5940A042" w:rsidR="00A51C9E" w:rsidRPr="006737D8" w:rsidRDefault="00A51C9E" w:rsidP="00A51C9E">
            <w:pPr>
              <w:tabs>
                <w:tab w:val="left" w:pos="1440"/>
              </w:tabs>
              <w:jc w:val="right"/>
              <w:rPr>
                <w:rFonts w:asciiTheme="majorBidi" w:hAnsiTheme="majorBidi" w:cstheme="majorBidi"/>
                <w:b/>
                <w:bCs/>
                <w:sz w:val="28"/>
                <w:szCs w:val="28"/>
              </w:rPr>
            </w:pPr>
            <w:r w:rsidRPr="006737D8">
              <w:rPr>
                <w:rFonts w:asciiTheme="majorBidi" w:hAnsiTheme="majorBidi" w:cstheme="majorBidi"/>
                <w:b/>
                <w:bCs/>
                <w:color w:val="000000"/>
                <w:sz w:val="28"/>
                <w:szCs w:val="28"/>
              </w:rPr>
              <w:t>131,187</w:t>
            </w:r>
          </w:p>
        </w:tc>
        <w:tc>
          <w:tcPr>
            <w:tcW w:w="270" w:type="dxa"/>
          </w:tcPr>
          <w:p w14:paraId="583417FA"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188B459" w14:textId="7CD8E6E7" w:rsidR="00A51C9E" w:rsidRPr="006737D8" w:rsidRDefault="00A51C9E" w:rsidP="00A51C9E">
            <w:pPr>
              <w:tabs>
                <w:tab w:val="left" w:pos="1440"/>
              </w:tabs>
              <w:jc w:val="right"/>
              <w:rPr>
                <w:rFonts w:asciiTheme="majorBidi" w:hAnsiTheme="majorBidi" w:cstheme="majorBidi"/>
                <w:b/>
                <w:bCs/>
                <w:sz w:val="28"/>
                <w:szCs w:val="28"/>
                <w:cs/>
              </w:rPr>
            </w:pPr>
            <w:r w:rsidRPr="006737D8">
              <w:rPr>
                <w:rFonts w:asciiTheme="majorBidi" w:hAnsiTheme="majorBidi" w:cstheme="majorBidi"/>
                <w:b/>
                <w:bCs/>
                <w:color w:val="000000"/>
                <w:sz w:val="28"/>
                <w:szCs w:val="28"/>
              </w:rPr>
              <w:t>116,538</w:t>
            </w:r>
          </w:p>
        </w:tc>
        <w:tc>
          <w:tcPr>
            <w:tcW w:w="270" w:type="dxa"/>
          </w:tcPr>
          <w:p w14:paraId="547BB510"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28DE14E2" w14:textId="506DA1AE" w:rsidR="00A51C9E" w:rsidRPr="006737D8" w:rsidRDefault="00A51C9E" w:rsidP="00A51C9E">
            <w:pPr>
              <w:tabs>
                <w:tab w:val="left" w:pos="1440"/>
              </w:tabs>
              <w:jc w:val="right"/>
              <w:rPr>
                <w:rFonts w:asciiTheme="majorBidi" w:hAnsiTheme="majorBidi" w:cstheme="majorBidi"/>
                <w:b/>
                <w:bCs/>
                <w:sz w:val="28"/>
                <w:szCs w:val="28"/>
              </w:rPr>
            </w:pPr>
            <w:r w:rsidRPr="006737D8">
              <w:rPr>
                <w:rFonts w:asciiTheme="majorBidi" w:hAnsiTheme="majorBidi" w:cstheme="majorBidi"/>
                <w:b/>
                <w:bCs/>
                <w:color w:val="000000"/>
                <w:sz w:val="28"/>
                <w:szCs w:val="28"/>
              </w:rPr>
              <w:t>347,240</w:t>
            </w:r>
          </w:p>
        </w:tc>
      </w:tr>
      <w:tr w:rsidR="00A51C9E" w:rsidRPr="006737D8" w14:paraId="527C26BA" w14:textId="77777777" w:rsidTr="00E7058E">
        <w:tc>
          <w:tcPr>
            <w:tcW w:w="3324" w:type="dxa"/>
            <w:vAlign w:val="bottom"/>
          </w:tcPr>
          <w:p w14:paraId="607B0979"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tcBorders>
          </w:tcPr>
          <w:p w14:paraId="6B274DAE"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270" w:type="dxa"/>
          </w:tcPr>
          <w:p w14:paraId="5DDC0D89"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double" w:sz="4" w:space="0" w:color="auto"/>
            </w:tcBorders>
          </w:tcPr>
          <w:p w14:paraId="5E002E63"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270" w:type="dxa"/>
          </w:tcPr>
          <w:p w14:paraId="48008234"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double" w:sz="4" w:space="0" w:color="auto"/>
            </w:tcBorders>
          </w:tcPr>
          <w:p w14:paraId="568FD07E" w14:textId="77777777" w:rsidR="00A51C9E" w:rsidRPr="006737D8" w:rsidRDefault="00A51C9E" w:rsidP="00A51C9E">
            <w:pPr>
              <w:tabs>
                <w:tab w:val="left" w:pos="1440"/>
              </w:tabs>
              <w:jc w:val="right"/>
              <w:rPr>
                <w:rFonts w:asciiTheme="majorBidi" w:hAnsiTheme="majorBidi" w:cstheme="majorBidi"/>
                <w:b/>
                <w:bCs/>
                <w:sz w:val="28"/>
                <w:szCs w:val="28"/>
                <w:cs/>
              </w:rPr>
            </w:pPr>
          </w:p>
        </w:tc>
        <w:tc>
          <w:tcPr>
            <w:tcW w:w="270" w:type="dxa"/>
          </w:tcPr>
          <w:p w14:paraId="663E562D"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Borders>
              <w:top w:val="double" w:sz="4" w:space="0" w:color="auto"/>
            </w:tcBorders>
          </w:tcPr>
          <w:p w14:paraId="007CE57A" w14:textId="77777777" w:rsidR="00A51C9E" w:rsidRPr="006737D8" w:rsidRDefault="00A51C9E" w:rsidP="00A51C9E">
            <w:pPr>
              <w:tabs>
                <w:tab w:val="left" w:pos="1440"/>
              </w:tabs>
              <w:jc w:val="right"/>
              <w:rPr>
                <w:rFonts w:asciiTheme="majorBidi" w:hAnsiTheme="majorBidi" w:cstheme="majorBidi"/>
                <w:b/>
                <w:bCs/>
                <w:sz w:val="28"/>
                <w:szCs w:val="28"/>
              </w:rPr>
            </w:pPr>
          </w:p>
        </w:tc>
      </w:tr>
      <w:tr w:rsidR="00A51C9E" w:rsidRPr="006737D8" w14:paraId="20079B0A" w14:textId="77777777" w:rsidTr="00E7058E">
        <w:tc>
          <w:tcPr>
            <w:tcW w:w="3324" w:type="dxa"/>
            <w:vAlign w:val="bottom"/>
          </w:tcPr>
          <w:p w14:paraId="7FE68A41"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Liabilities measured at fair value</w:t>
            </w:r>
          </w:p>
        </w:tc>
        <w:tc>
          <w:tcPr>
            <w:tcW w:w="1170" w:type="dxa"/>
          </w:tcPr>
          <w:p w14:paraId="4A52DF5E"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270" w:type="dxa"/>
          </w:tcPr>
          <w:p w14:paraId="684FE772"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Pr>
          <w:p w14:paraId="5C6EF97F"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270" w:type="dxa"/>
          </w:tcPr>
          <w:p w14:paraId="28666B5C"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Pr>
          <w:p w14:paraId="7C316350" w14:textId="77777777" w:rsidR="00A51C9E" w:rsidRPr="006737D8" w:rsidRDefault="00A51C9E" w:rsidP="00A51C9E">
            <w:pPr>
              <w:tabs>
                <w:tab w:val="left" w:pos="1440"/>
              </w:tabs>
              <w:jc w:val="right"/>
              <w:rPr>
                <w:rFonts w:asciiTheme="majorBidi" w:hAnsiTheme="majorBidi" w:cstheme="majorBidi"/>
                <w:b/>
                <w:bCs/>
                <w:sz w:val="28"/>
                <w:szCs w:val="28"/>
                <w:cs/>
              </w:rPr>
            </w:pPr>
          </w:p>
        </w:tc>
        <w:tc>
          <w:tcPr>
            <w:tcW w:w="270" w:type="dxa"/>
          </w:tcPr>
          <w:p w14:paraId="0DBBEB6D"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Pr>
          <w:p w14:paraId="7D4375B5" w14:textId="77777777" w:rsidR="00A51C9E" w:rsidRPr="006737D8" w:rsidRDefault="00A51C9E" w:rsidP="00A51C9E">
            <w:pPr>
              <w:tabs>
                <w:tab w:val="left" w:pos="1440"/>
              </w:tabs>
              <w:jc w:val="right"/>
              <w:rPr>
                <w:rFonts w:asciiTheme="majorBidi" w:hAnsiTheme="majorBidi" w:cstheme="majorBidi"/>
                <w:b/>
                <w:bCs/>
                <w:sz w:val="28"/>
                <w:szCs w:val="28"/>
              </w:rPr>
            </w:pPr>
          </w:p>
        </w:tc>
      </w:tr>
      <w:tr w:rsidR="00A51C9E" w:rsidRPr="006737D8" w14:paraId="40428DA7" w14:textId="77777777" w:rsidTr="00E7058E">
        <w:tc>
          <w:tcPr>
            <w:tcW w:w="3324" w:type="dxa"/>
            <w:vAlign w:val="bottom"/>
          </w:tcPr>
          <w:p w14:paraId="5ED392E4"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kern w:val="28"/>
                <w:sz w:val="28"/>
                <w:szCs w:val="28"/>
              </w:rPr>
              <w:t>Derivative liabilities</w:t>
            </w:r>
          </w:p>
        </w:tc>
        <w:tc>
          <w:tcPr>
            <w:tcW w:w="1170" w:type="dxa"/>
            <w:tcBorders>
              <w:top w:val="nil"/>
              <w:left w:val="nil"/>
              <w:bottom w:val="single" w:sz="4" w:space="0" w:color="auto"/>
              <w:right w:val="nil"/>
            </w:tcBorders>
          </w:tcPr>
          <w:p w14:paraId="75B720DF" w14:textId="77777777"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sz w:val="28"/>
                <w:szCs w:val="28"/>
              </w:rPr>
              <w:t>-</w:t>
            </w:r>
          </w:p>
        </w:tc>
        <w:tc>
          <w:tcPr>
            <w:tcW w:w="270" w:type="dxa"/>
            <w:tcBorders>
              <w:top w:val="nil"/>
              <w:left w:val="nil"/>
              <w:bottom w:val="nil"/>
              <w:right w:val="nil"/>
            </w:tcBorders>
          </w:tcPr>
          <w:p w14:paraId="0D75085F"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DCED3A4" w14:textId="77777777"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sz w:val="28"/>
                <w:szCs w:val="28"/>
              </w:rPr>
              <w:t>1</w:t>
            </w:r>
          </w:p>
        </w:tc>
        <w:tc>
          <w:tcPr>
            <w:tcW w:w="270" w:type="dxa"/>
            <w:tcBorders>
              <w:top w:val="nil"/>
              <w:left w:val="nil"/>
              <w:bottom w:val="nil"/>
              <w:right w:val="nil"/>
            </w:tcBorders>
          </w:tcPr>
          <w:p w14:paraId="629A1E15"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4D80EDDC" w14:textId="77777777" w:rsidR="00A51C9E" w:rsidRPr="006737D8" w:rsidRDefault="00A51C9E" w:rsidP="00A51C9E">
            <w:pPr>
              <w:tabs>
                <w:tab w:val="left" w:pos="1440"/>
              </w:tabs>
              <w:jc w:val="right"/>
              <w:rPr>
                <w:rFonts w:asciiTheme="majorBidi" w:hAnsiTheme="majorBidi" w:cstheme="majorBidi"/>
                <w:sz w:val="28"/>
                <w:szCs w:val="28"/>
                <w:cs/>
              </w:rPr>
            </w:pPr>
            <w:r w:rsidRPr="006737D8">
              <w:rPr>
                <w:rFonts w:asciiTheme="majorBidi" w:hAnsiTheme="majorBidi" w:cstheme="majorBidi"/>
                <w:sz w:val="28"/>
                <w:szCs w:val="28"/>
              </w:rPr>
              <w:t>-</w:t>
            </w:r>
          </w:p>
        </w:tc>
        <w:tc>
          <w:tcPr>
            <w:tcW w:w="270" w:type="dxa"/>
            <w:tcBorders>
              <w:top w:val="nil"/>
              <w:left w:val="nil"/>
              <w:bottom w:val="nil"/>
              <w:right w:val="nil"/>
            </w:tcBorders>
          </w:tcPr>
          <w:p w14:paraId="6631EFC7"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24C8A3D9" w14:textId="77777777"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sz w:val="28"/>
                <w:szCs w:val="28"/>
              </w:rPr>
              <w:t>1</w:t>
            </w:r>
          </w:p>
        </w:tc>
      </w:tr>
      <w:tr w:rsidR="00A51C9E" w:rsidRPr="006737D8" w14:paraId="1607F2AA" w14:textId="77777777" w:rsidTr="00E7058E">
        <w:tc>
          <w:tcPr>
            <w:tcW w:w="3324" w:type="dxa"/>
            <w:vAlign w:val="bottom"/>
          </w:tcPr>
          <w:p w14:paraId="544126FE"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281CA9E" w14:textId="77777777" w:rsidR="00A51C9E" w:rsidRPr="006737D8" w:rsidRDefault="00A51C9E" w:rsidP="00A51C9E">
            <w:pPr>
              <w:tabs>
                <w:tab w:val="left" w:pos="1440"/>
              </w:tabs>
              <w:jc w:val="right"/>
              <w:rPr>
                <w:rFonts w:asciiTheme="majorBidi" w:hAnsiTheme="majorBidi" w:cstheme="majorBidi"/>
                <w:b/>
                <w:bCs/>
                <w:sz w:val="28"/>
                <w:szCs w:val="28"/>
              </w:rPr>
            </w:pPr>
            <w:r w:rsidRPr="006737D8">
              <w:rPr>
                <w:rFonts w:asciiTheme="majorBidi" w:hAnsiTheme="majorBidi" w:cstheme="majorBidi"/>
                <w:b/>
                <w:bCs/>
                <w:sz w:val="28"/>
                <w:szCs w:val="28"/>
              </w:rPr>
              <w:t>-</w:t>
            </w:r>
          </w:p>
        </w:tc>
        <w:tc>
          <w:tcPr>
            <w:tcW w:w="270" w:type="dxa"/>
            <w:tcBorders>
              <w:top w:val="nil"/>
              <w:left w:val="nil"/>
              <w:bottom w:val="nil"/>
              <w:right w:val="nil"/>
            </w:tcBorders>
          </w:tcPr>
          <w:p w14:paraId="28470244"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472EAFA3" w14:textId="77777777" w:rsidR="00A51C9E" w:rsidRPr="006737D8" w:rsidRDefault="00A51C9E" w:rsidP="00A51C9E">
            <w:pPr>
              <w:tabs>
                <w:tab w:val="left" w:pos="1440"/>
              </w:tabs>
              <w:jc w:val="right"/>
              <w:rPr>
                <w:rFonts w:asciiTheme="majorBidi" w:hAnsiTheme="majorBidi" w:cstheme="majorBidi"/>
                <w:b/>
                <w:bCs/>
                <w:sz w:val="28"/>
                <w:szCs w:val="28"/>
              </w:rPr>
            </w:pPr>
            <w:r w:rsidRPr="006737D8">
              <w:rPr>
                <w:rFonts w:asciiTheme="majorBidi" w:hAnsiTheme="majorBidi" w:cstheme="majorBidi"/>
                <w:b/>
                <w:bCs/>
                <w:sz w:val="28"/>
                <w:szCs w:val="28"/>
              </w:rPr>
              <w:t>1</w:t>
            </w:r>
          </w:p>
        </w:tc>
        <w:tc>
          <w:tcPr>
            <w:tcW w:w="270" w:type="dxa"/>
            <w:tcBorders>
              <w:top w:val="nil"/>
              <w:left w:val="nil"/>
              <w:bottom w:val="nil"/>
              <w:right w:val="nil"/>
            </w:tcBorders>
          </w:tcPr>
          <w:p w14:paraId="6514DE3F"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C9F1583" w14:textId="77777777" w:rsidR="00A51C9E" w:rsidRPr="006737D8" w:rsidRDefault="00A51C9E" w:rsidP="00A51C9E">
            <w:pPr>
              <w:tabs>
                <w:tab w:val="left" w:pos="1440"/>
              </w:tabs>
              <w:jc w:val="right"/>
              <w:rPr>
                <w:rFonts w:asciiTheme="majorBidi" w:hAnsiTheme="majorBidi" w:cstheme="majorBidi"/>
                <w:b/>
                <w:bCs/>
                <w:sz w:val="28"/>
                <w:szCs w:val="28"/>
                <w:cs/>
              </w:rPr>
            </w:pPr>
            <w:r w:rsidRPr="006737D8">
              <w:rPr>
                <w:rFonts w:asciiTheme="majorBidi" w:hAnsiTheme="majorBidi" w:cstheme="majorBidi"/>
                <w:b/>
                <w:bCs/>
                <w:sz w:val="28"/>
                <w:szCs w:val="28"/>
              </w:rPr>
              <w:t>-</w:t>
            </w:r>
          </w:p>
        </w:tc>
        <w:tc>
          <w:tcPr>
            <w:tcW w:w="270" w:type="dxa"/>
            <w:tcBorders>
              <w:top w:val="nil"/>
              <w:left w:val="nil"/>
              <w:bottom w:val="nil"/>
              <w:right w:val="nil"/>
            </w:tcBorders>
          </w:tcPr>
          <w:p w14:paraId="2E0941BF"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342BF94E" w14:textId="77777777" w:rsidR="00A51C9E" w:rsidRPr="006737D8" w:rsidRDefault="00A51C9E" w:rsidP="00A51C9E">
            <w:pPr>
              <w:tabs>
                <w:tab w:val="left" w:pos="1440"/>
              </w:tabs>
              <w:jc w:val="right"/>
              <w:rPr>
                <w:rFonts w:asciiTheme="majorBidi" w:hAnsiTheme="majorBidi" w:cstheme="majorBidi"/>
                <w:b/>
                <w:bCs/>
                <w:sz w:val="28"/>
                <w:szCs w:val="28"/>
              </w:rPr>
            </w:pPr>
            <w:r w:rsidRPr="006737D8">
              <w:rPr>
                <w:rFonts w:asciiTheme="majorBidi" w:hAnsiTheme="majorBidi" w:cstheme="majorBidi"/>
                <w:b/>
                <w:bCs/>
                <w:sz w:val="28"/>
                <w:szCs w:val="28"/>
              </w:rPr>
              <w:t>1</w:t>
            </w:r>
          </w:p>
        </w:tc>
      </w:tr>
    </w:tbl>
    <w:p w14:paraId="0CA943C5" w14:textId="77777777" w:rsidR="00BF0FE6" w:rsidRPr="006737D8" w:rsidRDefault="00BF0FE6" w:rsidP="00BF0FE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Financial information by segment</w:t>
      </w:r>
    </w:p>
    <w:p w14:paraId="38C5F0CA" w14:textId="66951856"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Operating segment information is reported in a manner consistent with the internal reports to make decisions about the allocation of resources to the segment and assess its performance. </w:t>
      </w:r>
    </w:p>
    <w:p w14:paraId="1CB33885"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management purposes, the Company is </w:t>
      </w:r>
      <w:proofErr w:type="spellStart"/>
      <w:r w:rsidRPr="006737D8">
        <w:rPr>
          <w:rFonts w:asciiTheme="majorBidi" w:eastAsia="Arial Unicode MS" w:hAnsiTheme="majorBidi" w:cstheme="majorBidi"/>
          <w:sz w:val="28"/>
          <w:szCs w:val="28"/>
        </w:rPr>
        <w:t>organised</w:t>
      </w:r>
      <w:proofErr w:type="spellEnd"/>
      <w:r w:rsidRPr="006737D8">
        <w:rPr>
          <w:rFonts w:asciiTheme="majorBidi" w:eastAsia="Arial Unicode MS" w:hAnsiTheme="majorBidi" w:cstheme="majorBidi"/>
          <w:sz w:val="28"/>
          <w:szCs w:val="28"/>
        </w:rPr>
        <w:t xml:space="preserve"> into business units based on its products, which consisted of Fire, Marine and Transportation, Motor and Miscellaneous (including Personal Accident).</w:t>
      </w:r>
    </w:p>
    <w:p w14:paraId="228C1691" w14:textId="00D38CFD"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Segment performance is measured based on operating profit or loss, total assets and total liabilities and on a basis consistent with that used to measure operating profit or loss, total assets and total liabilities in the financial information.</w:t>
      </w:r>
    </w:p>
    <w:p w14:paraId="0C3A6247"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Company operates in Thailand only. As a result, all of the revenues, profits and assets as reflected in this financial information pertain exclusively to this geographical reportable segment.</w:t>
      </w:r>
    </w:p>
    <w:p w14:paraId="1DB42A8E" w14:textId="657E15B9" w:rsidR="00DF34AE" w:rsidRPr="008B5C71" w:rsidRDefault="00DF34AE" w:rsidP="00DF34AE">
      <w:pPr>
        <w:pStyle w:val="BodyTextIndent"/>
        <w:spacing w:before="120" w:line="380" w:lineRule="exact"/>
        <w:ind w:left="547" w:right="58"/>
        <w:jc w:val="thaiDistribute"/>
        <w:rPr>
          <w:rFonts w:asciiTheme="majorBidi" w:eastAsia="Arial Unicode MS" w:hAnsiTheme="majorBidi" w:cstheme="majorBidi"/>
          <w:spacing w:val="6"/>
          <w:sz w:val="28"/>
          <w:szCs w:val="28"/>
        </w:rPr>
      </w:pPr>
      <w:r w:rsidRPr="008B5C71">
        <w:rPr>
          <w:rFonts w:asciiTheme="majorBidi" w:eastAsia="Arial Unicode MS" w:hAnsiTheme="majorBidi" w:cstheme="majorBidi"/>
          <w:sz w:val="28"/>
          <w:szCs w:val="28"/>
        </w:rPr>
        <w:t xml:space="preserve">For the three-month period ended 30 </w:t>
      </w:r>
      <w:r w:rsidR="0026708B" w:rsidRPr="008B5C71">
        <w:rPr>
          <w:rFonts w:asciiTheme="majorBidi" w:eastAsia="Cordia New" w:hAnsiTheme="majorBidi" w:cstheme="majorBidi"/>
          <w:sz w:val="28"/>
          <w:szCs w:val="28"/>
        </w:rPr>
        <w:t>September</w:t>
      </w:r>
      <w:r w:rsidRPr="008B5C71">
        <w:rPr>
          <w:rFonts w:asciiTheme="majorBidi" w:eastAsia="Arial Unicode MS" w:hAnsiTheme="majorBidi" w:cstheme="majorBidi"/>
          <w:sz w:val="28"/>
          <w:szCs w:val="28"/>
        </w:rPr>
        <w:t xml:space="preserve"> 2021, the Company has premium written, which is attributable to </w:t>
      </w:r>
      <w:r w:rsidRPr="008B5C71">
        <w:rPr>
          <w:rFonts w:asciiTheme="majorBidi" w:eastAsia="Arial Unicode MS" w:hAnsiTheme="majorBidi" w:cstheme="majorBidi"/>
          <w:spacing w:val="-2"/>
          <w:sz w:val="28"/>
          <w:szCs w:val="28"/>
        </w:rPr>
        <w:t>insurance from a major agent and broker totaling Baht</w:t>
      </w:r>
      <w:r w:rsidR="00CF5B56" w:rsidRPr="008B5C71">
        <w:rPr>
          <w:rFonts w:asciiTheme="majorBidi" w:eastAsia="Arial Unicode MS" w:hAnsiTheme="majorBidi" w:cstheme="majorBidi"/>
          <w:spacing w:val="-2"/>
          <w:sz w:val="28"/>
          <w:szCs w:val="28"/>
        </w:rPr>
        <w:t xml:space="preserve"> 37.4</w:t>
      </w:r>
      <w:r w:rsidRPr="008B5C71">
        <w:rPr>
          <w:rFonts w:asciiTheme="majorBidi" w:eastAsia="Arial Unicode MS" w:hAnsiTheme="majorBidi" w:cstheme="majorBidi"/>
          <w:spacing w:val="-2"/>
          <w:sz w:val="28"/>
          <w:szCs w:val="28"/>
        </w:rPr>
        <w:t xml:space="preserve"> million. For the three-month period ended 30</w:t>
      </w:r>
      <w:r w:rsidR="0026708B" w:rsidRPr="008B5C71">
        <w:rPr>
          <w:rFonts w:asciiTheme="majorBidi" w:eastAsia="Arial Unicode MS" w:hAnsiTheme="majorBidi" w:cstheme="majorBidi"/>
          <w:spacing w:val="-2"/>
          <w:sz w:val="28"/>
          <w:szCs w:val="28"/>
        </w:rPr>
        <w:t xml:space="preserve"> </w:t>
      </w:r>
      <w:r w:rsidR="0026708B" w:rsidRPr="008B5C71">
        <w:rPr>
          <w:rFonts w:asciiTheme="majorBidi" w:eastAsia="Cordia New" w:hAnsiTheme="majorBidi" w:cstheme="majorBidi"/>
          <w:spacing w:val="-2"/>
          <w:sz w:val="28"/>
          <w:szCs w:val="28"/>
        </w:rPr>
        <w:t>September</w:t>
      </w:r>
      <w:r w:rsidRPr="008B5C71">
        <w:rPr>
          <w:rFonts w:asciiTheme="majorBidi" w:eastAsia="Arial Unicode MS" w:hAnsiTheme="majorBidi" w:cstheme="majorBidi"/>
          <w:spacing w:val="-2"/>
          <w:sz w:val="28"/>
          <w:szCs w:val="28"/>
        </w:rPr>
        <w:t xml:space="preserve"> 2020,</w:t>
      </w:r>
      <w:r w:rsidRPr="008B5C71">
        <w:rPr>
          <w:rFonts w:asciiTheme="majorBidi" w:eastAsia="Arial Unicode MS" w:hAnsiTheme="majorBidi" w:cstheme="majorBidi"/>
          <w:sz w:val="28"/>
          <w:szCs w:val="28"/>
        </w:rPr>
        <w:t xml:space="preserve"> </w:t>
      </w:r>
      <w:r w:rsidRPr="008B5C71">
        <w:rPr>
          <w:rFonts w:asciiTheme="majorBidi" w:eastAsia="Arial Unicode MS" w:hAnsiTheme="majorBidi" w:cstheme="majorBidi"/>
          <w:spacing w:val="4"/>
          <w:sz w:val="28"/>
          <w:szCs w:val="28"/>
        </w:rPr>
        <w:t>the Company has premium written, which is attr</w:t>
      </w:r>
      <w:r w:rsidR="0055039E" w:rsidRPr="008B5C71">
        <w:rPr>
          <w:rFonts w:asciiTheme="majorBidi" w:eastAsia="Arial Unicode MS" w:hAnsiTheme="majorBidi" w:cstheme="majorBidi"/>
          <w:spacing w:val="4"/>
          <w:sz w:val="28"/>
          <w:szCs w:val="28"/>
        </w:rPr>
        <w:t>ibutable to insurance from two</w:t>
      </w:r>
      <w:r w:rsidRPr="008B5C71">
        <w:rPr>
          <w:rFonts w:asciiTheme="majorBidi" w:eastAsia="Arial Unicode MS" w:hAnsiTheme="majorBidi" w:cstheme="majorBidi"/>
          <w:spacing w:val="4"/>
          <w:sz w:val="28"/>
          <w:szCs w:val="28"/>
        </w:rPr>
        <w:t xml:space="preserve"> major agents and brokers totaling Baht </w:t>
      </w:r>
      <w:r w:rsidR="008F6393" w:rsidRPr="008B5C71">
        <w:rPr>
          <w:rFonts w:asciiTheme="majorBidi" w:eastAsia="Arial Unicode MS" w:hAnsiTheme="majorBidi" w:cstheme="majorBidi"/>
          <w:spacing w:val="4"/>
          <w:sz w:val="28"/>
          <w:szCs w:val="28"/>
        </w:rPr>
        <w:t>49</w:t>
      </w:r>
      <w:r w:rsidRPr="008B5C71">
        <w:rPr>
          <w:rFonts w:asciiTheme="majorBidi" w:eastAsia="Arial Unicode MS" w:hAnsiTheme="majorBidi" w:cstheme="majorBidi"/>
          <w:spacing w:val="4"/>
          <w:sz w:val="28"/>
          <w:szCs w:val="28"/>
        </w:rPr>
        <w:t>.</w:t>
      </w:r>
      <w:r w:rsidR="008F6393" w:rsidRPr="008B5C71">
        <w:rPr>
          <w:rFonts w:asciiTheme="majorBidi" w:eastAsia="Arial Unicode MS" w:hAnsiTheme="majorBidi" w:cstheme="majorBidi"/>
          <w:spacing w:val="4"/>
          <w:sz w:val="28"/>
          <w:szCs w:val="28"/>
        </w:rPr>
        <w:t>7</w:t>
      </w:r>
      <w:r w:rsidRPr="008B5C71">
        <w:rPr>
          <w:rFonts w:asciiTheme="majorBidi" w:eastAsia="Arial Unicode MS" w:hAnsiTheme="majorBidi" w:cstheme="majorBidi"/>
          <w:spacing w:val="4"/>
          <w:sz w:val="28"/>
          <w:szCs w:val="28"/>
        </w:rPr>
        <w:t xml:space="preserve"> million.</w:t>
      </w:r>
      <w:r w:rsidR="00F43C25">
        <w:rPr>
          <w:rFonts w:asciiTheme="majorBidi" w:eastAsia="Arial Unicode MS" w:hAnsiTheme="majorBidi" w:cstheme="majorBidi"/>
          <w:spacing w:val="4"/>
          <w:sz w:val="28"/>
          <w:szCs w:val="28"/>
        </w:rPr>
        <w:t xml:space="preserve"> </w:t>
      </w:r>
    </w:p>
    <w:p w14:paraId="62FF4EEB" w14:textId="73074262" w:rsidR="00DF34AE" w:rsidRPr="006737D8" w:rsidRDefault="00DF34AE" w:rsidP="00DF34AE">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the </w:t>
      </w:r>
      <w:r w:rsidR="0026708B" w:rsidRPr="006737D8">
        <w:rPr>
          <w:rFonts w:asciiTheme="majorBidi" w:eastAsia="Arial Unicode MS" w:hAnsiTheme="majorBidi" w:cstheme="majorBidi"/>
          <w:sz w:val="28"/>
          <w:szCs w:val="28"/>
        </w:rPr>
        <w:t>nine</w:t>
      </w:r>
      <w:r w:rsidRPr="006737D8">
        <w:rPr>
          <w:rFonts w:asciiTheme="majorBidi" w:eastAsia="Arial Unicode MS" w:hAnsiTheme="majorBidi" w:cstheme="majorBidi"/>
          <w:sz w:val="28"/>
          <w:szCs w:val="28"/>
        </w:rPr>
        <w:t xml:space="preserve">-month period ended 30 </w:t>
      </w:r>
      <w:r w:rsidR="0026708B" w:rsidRPr="006737D8">
        <w:rPr>
          <w:rFonts w:asciiTheme="majorBidi" w:eastAsia="Cordia New" w:hAnsiTheme="majorBidi" w:cstheme="majorBidi"/>
          <w:sz w:val="28"/>
          <w:szCs w:val="28"/>
        </w:rPr>
        <w:t>September</w:t>
      </w:r>
      <w:r w:rsidRPr="006737D8">
        <w:rPr>
          <w:rFonts w:asciiTheme="majorBidi" w:eastAsia="Arial Unicode MS" w:hAnsiTheme="majorBidi" w:cstheme="majorBidi"/>
          <w:sz w:val="28"/>
          <w:szCs w:val="28"/>
        </w:rPr>
        <w:t xml:space="preserve"> 2021, the Company has premium written, which is attributable to </w:t>
      </w:r>
      <w:r w:rsidRPr="009D7B06">
        <w:rPr>
          <w:rFonts w:asciiTheme="majorBidi" w:eastAsia="Arial Unicode MS" w:hAnsiTheme="majorBidi" w:cstheme="majorBidi"/>
          <w:spacing w:val="-2"/>
          <w:sz w:val="28"/>
          <w:szCs w:val="28"/>
        </w:rPr>
        <w:t>insurance from a major agent and broker totaling Baht</w:t>
      </w:r>
      <w:r w:rsidR="009A56B6" w:rsidRPr="009D7B06">
        <w:rPr>
          <w:rFonts w:asciiTheme="majorBidi" w:eastAsia="Arial Unicode MS" w:hAnsiTheme="majorBidi" w:cstheme="majorBidi"/>
          <w:spacing w:val="-2"/>
          <w:sz w:val="28"/>
          <w:szCs w:val="28"/>
        </w:rPr>
        <w:t xml:space="preserve"> 172.5</w:t>
      </w:r>
      <w:r w:rsidRPr="009D7B06">
        <w:rPr>
          <w:rFonts w:asciiTheme="majorBidi" w:eastAsia="Arial Unicode MS" w:hAnsiTheme="majorBidi" w:cstheme="majorBidi"/>
          <w:spacing w:val="-2"/>
          <w:sz w:val="28"/>
          <w:szCs w:val="28"/>
        </w:rPr>
        <w:t xml:space="preserve"> million. For the </w:t>
      </w:r>
      <w:r w:rsidR="0026708B" w:rsidRPr="009D7B06">
        <w:rPr>
          <w:rFonts w:asciiTheme="majorBidi" w:eastAsia="Arial Unicode MS" w:hAnsiTheme="majorBidi" w:cstheme="majorBidi"/>
          <w:spacing w:val="-2"/>
          <w:sz w:val="28"/>
          <w:szCs w:val="28"/>
        </w:rPr>
        <w:t>nine</w:t>
      </w:r>
      <w:r w:rsidRPr="009D7B06">
        <w:rPr>
          <w:rFonts w:asciiTheme="majorBidi" w:eastAsia="Arial Unicode MS" w:hAnsiTheme="majorBidi" w:cstheme="majorBidi"/>
          <w:spacing w:val="-2"/>
          <w:sz w:val="28"/>
          <w:szCs w:val="28"/>
        </w:rPr>
        <w:t xml:space="preserve">-month period ended 30 </w:t>
      </w:r>
      <w:r w:rsidR="0026708B" w:rsidRPr="009D7B06">
        <w:rPr>
          <w:rFonts w:asciiTheme="majorBidi" w:eastAsia="Arial Unicode MS" w:hAnsiTheme="majorBidi" w:cstheme="majorBidi"/>
          <w:spacing w:val="-2"/>
          <w:sz w:val="28"/>
          <w:szCs w:val="28"/>
        </w:rPr>
        <w:t>September</w:t>
      </w:r>
      <w:r w:rsidRPr="009D7B06">
        <w:rPr>
          <w:rFonts w:asciiTheme="majorBidi" w:eastAsia="Arial Unicode MS" w:hAnsiTheme="majorBidi" w:cstheme="majorBidi"/>
          <w:spacing w:val="-2"/>
          <w:sz w:val="28"/>
          <w:szCs w:val="28"/>
        </w:rPr>
        <w:t xml:space="preserve"> 2020,</w:t>
      </w:r>
      <w:r w:rsidRPr="006737D8">
        <w:rPr>
          <w:rFonts w:asciiTheme="majorBidi" w:eastAsia="Arial Unicode MS" w:hAnsiTheme="majorBidi" w:cstheme="majorBidi"/>
          <w:sz w:val="28"/>
          <w:szCs w:val="28"/>
        </w:rPr>
        <w:t xml:space="preserve"> </w:t>
      </w:r>
      <w:r w:rsidRPr="00220501">
        <w:rPr>
          <w:rFonts w:asciiTheme="majorBidi" w:eastAsia="Arial Unicode MS" w:hAnsiTheme="majorBidi" w:cstheme="majorBidi"/>
          <w:spacing w:val="2"/>
          <w:sz w:val="28"/>
          <w:szCs w:val="28"/>
        </w:rPr>
        <w:t>the Company has premium written, which is attributable to insurance from three major agents and brokers totaling</w:t>
      </w:r>
      <w:r w:rsidRPr="00485716">
        <w:rPr>
          <w:rFonts w:asciiTheme="majorBidi" w:eastAsia="Arial Unicode MS" w:hAnsiTheme="majorBidi" w:cstheme="majorBidi"/>
          <w:spacing w:val="-2"/>
          <w:sz w:val="28"/>
          <w:szCs w:val="28"/>
        </w:rPr>
        <w:t xml:space="preserve"> Baht 2</w:t>
      </w:r>
      <w:r w:rsidR="0031402F" w:rsidRPr="00485716">
        <w:rPr>
          <w:rFonts w:asciiTheme="majorBidi" w:eastAsia="Arial Unicode MS" w:hAnsiTheme="majorBidi" w:cstheme="majorBidi"/>
          <w:spacing w:val="-2"/>
          <w:sz w:val="28"/>
          <w:szCs w:val="28"/>
        </w:rPr>
        <w:t>97</w:t>
      </w:r>
      <w:r w:rsidRPr="00485716">
        <w:rPr>
          <w:rFonts w:asciiTheme="majorBidi" w:eastAsia="Arial Unicode MS" w:hAnsiTheme="majorBidi" w:cstheme="majorBidi"/>
          <w:spacing w:val="-2"/>
          <w:sz w:val="28"/>
          <w:szCs w:val="28"/>
        </w:rPr>
        <w:t>.</w:t>
      </w:r>
      <w:r w:rsidR="0031402F" w:rsidRPr="00485716">
        <w:rPr>
          <w:rFonts w:asciiTheme="majorBidi" w:eastAsia="Arial Unicode MS" w:hAnsiTheme="majorBidi" w:cstheme="majorBidi"/>
          <w:spacing w:val="-2"/>
          <w:sz w:val="28"/>
          <w:szCs w:val="28"/>
        </w:rPr>
        <w:t>3</w:t>
      </w:r>
      <w:r w:rsidRPr="00485716">
        <w:rPr>
          <w:rFonts w:asciiTheme="majorBidi" w:eastAsia="Arial Unicode MS" w:hAnsiTheme="majorBidi" w:cstheme="majorBidi"/>
          <w:spacing w:val="-2"/>
          <w:sz w:val="28"/>
          <w:szCs w:val="28"/>
        </w:rPr>
        <w:t xml:space="preserve"> million.</w:t>
      </w:r>
    </w:p>
    <w:p w14:paraId="0BE9B815" w14:textId="77777777" w:rsidR="00A22CC7" w:rsidRPr="006737D8" w:rsidRDefault="00A22CC7"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48B9C17" w14:textId="396017A4" w:rsidR="00BF0FE6" w:rsidRPr="006737D8"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Segment income and profit (loss) </w:t>
      </w:r>
      <w:r w:rsidR="00B213AB" w:rsidRPr="006737D8">
        <w:rPr>
          <w:rFonts w:asciiTheme="majorBidi" w:eastAsia="Arial Unicode MS" w:hAnsiTheme="majorBidi" w:cstheme="majorBidi"/>
          <w:sz w:val="28"/>
          <w:szCs w:val="28"/>
        </w:rPr>
        <w:t xml:space="preserve">for the three-month period ended </w:t>
      </w:r>
      <w:r w:rsidR="006952E8" w:rsidRPr="006737D8">
        <w:rPr>
          <w:rFonts w:asciiTheme="majorBidi" w:eastAsia="Arial Unicode MS" w:hAnsiTheme="majorBidi" w:cstheme="majorBidi"/>
          <w:sz w:val="28"/>
          <w:szCs w:val="28"/>
        </w:rPr>
        <w:t xml:space="preserve">30 </w:t>
      </w:r>
      <w:r w:rsidR="0026708B" w:rsidRPr="006737D8">
        <w:rPr>
          <w:rFonts w:asciiTheme="majorBidi" w:eastAsia="Arial Unicode MS" w:hAnsiTheme="majorBidi" w:cstheme="majorBidi"/>
          <w:sz w:val="28"/>
          <w:szCs w:val="28"/>
        </w:rPr>
        <w:t>September</w:t>
      </w:r>
      <w:r w:rsidR="006952E8" w:rsidRPr="006737D8">
        <w:rPr>
          <w:rFonts w:asciiTheme="majorBidi" w:eastAsia="Arial Unicode MS" w:hAnsiTheme="majorBidi" w:cstheme="majorBidi"/>
          <w:sz w:val="28"/>
          <w:szCs w:val="28"/>
        </w:rPr>
        <w:t xml:space="preserve"> </w:t>
      </w:r>
      <w:r w:rsidR="00B213AB" w:rsidRPr="006737D8">
        <w:rPr>
          <w:rFonts w:asciiTheme="majorBidi" w:eastAsia="Arial Unicode MS" w:hAnsiTheme="majorBidi" w:cstheme="majorBidi"/>
          <w:sz w:val="28"/>
          <w:szCs w:val="28"/>
        </w:rPr>
        <w:t xml:space="preserve">2021 </w:t>
      </w:r>
      <w:r w:rsidRPr="006737D8">
        <w:rPr>
          <w:rFonts w:asciiTheme="majorBidi" w:eastAsia="Arial Unicode MS" w:hAnsiTheme="majorBidi" w:cstheme="majorBidi"/>
          <w:sz w:val="28"/>
          <w:szCs w:val="28"/>
        </w:rPr>
        <w:t>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BF0FE6" w:rsidRPr="006737D8" w14:paraId="00491079" w14:textId="77777777" w:rsidTr="001E0D5C">
        <w:trPr>
          <w:tblHeader/>
        </w:trPr>
        <w:tc>
          <w:tcPr>
            <w:tcW w:w="2790" w:type="dxa"/>
          </w:tcPr>
          <w:p w14:paraId="6AEFF6B2"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6660" w:type="dxa"/>
            <w:gridSpan w:val="11"/>
            <w:hideMark/>
          </w:tcPr>
          <w:p w14:paraId="12D7EA6D"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5EF7CEE2" w14:textId="77777777" w:rsidTr="001E0D5C">
        <w:trPr>
          <w:tblHeader/>
        </w:trPr>
        <w:tc>
          <w:tcPr>
            <w:tcW w:w="2790" w:type="dxa"/>
          </w:tcPr>
          <w:p w14:paraId="0E09A044"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2560DE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2A4459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r>
      <w:tr w:rsidR="00BF0FE6" w:rsidRPr="006737D8" w14:paraId="5E14FA97" w14:textId="77777777" w:rsidTr="001E0D5C">
        <w:trPr>
          <w:tblHeader/>
        </w:trPr>
        <w:tc>
          <w:tcPr>
            <w:tcW w:w="2790" w:type="dxa"/>
          </w:tcPr>
          <w:p w14:paraId="63C8A65E"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3A33E10" w14:textId="77777777" w:rsidR="00BF0FE6" w:rsidRPr="006737D8"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4890C47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079E69C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34B8CB1"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614701"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6737D8"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51534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6A82F79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BF0FE6" w:rsidRPr="006737D8" w14:paraId="242437B9" w14:textId="77777777" w:rsidTr="001E0D5C">
        <w:tc>
          <w:tcPr>
            <w:tcW w:w="2790" w:type="dxa"/>
            <w:hideMark/>
          </w:tcPr>
          <w:p w14:paraId="65DE5875" w14:textId="77777777" w:rsidR="00BF0FE6" w:rsidRPr="006737D8" w:rsidRDefault="00BF0FE6" w:rsidP="001E0D5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1DF46609"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62EB61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9A56B6" w:rsidRPr="006737D8" w14:paraId="42A0318B" w14:textId="77777777" w:rsidTr="0056473D">
        <w:tc>
          <w:tcPr>
            <w:tcW w:w="2790" w:type="dxa"/>
            <w:hideMark/>
          </w:tcPr>
          <w:p w14:paraId="1C7A6955"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bottom"/>
          </w:tcPr>
          <w:p w14:paraId="1F27B367" w14:textId="1E62703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2,909 </w:t>
            </w:r>
          </w:p>
        </w:tc>
        <w:tc>
          <w:tcPr>
            <w:tcW w:w="180" w:type="dxa"/>
            <w:tcBorders>
              <w:top w:val="nil"/>
              <w:left w:val="nil"/>
              <w:bottom w:val="nil"/>
              <w:right w:val="nil"/>
            </w:tcBorders>
            <w:shd w:val="clear" w:color="000000" w:fill="FFFFFF"/>
            <w:vAlign w:val="bottom"/>
          </w:tcPr>
          <w:p w14:paraId="511A41DF" w14:textId="41784D4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775DDE7A" w14:textId="3F390EA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4,273 </w:t>
            </w:r>
          </w:p>
        </w:tc>
        <w:tc>
          <w:tcPr>
            <w:tcW w:w="180" w:type="dxa"/>
            <w:tcBorders>
              <w:top w:val="nil"/>
              <w:left w:val="nil"/>
              <w:bottom w:val="nil"/>
              <w:right w:val="nil"/>
            </w:tcBorders>
            <w:shd w:val="clear" w:color="000000" w:fill="FFFFFF"/>
            <w:vAlign w:val="bottom"/>
          </w:tcPr>
          <w:p w14:paraId="672CDFAF" w14:textId="0AF32A0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3F8E3609" w14:textId="2DA02BD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112,241 </w:t>
            </w:r>
          </w:p>
        </w:tc>
        <w:tc>
          <w:tcPr>
            <w:tcW w:w="180" w:type="dxa"/>
            <w:tcBorders>
              <w:top w:val="nil"/>
              <w:left w:val="nil"/>
              <w:bottom w:val="nil"/>
              <w:right w:val="nil"/>
            </w:tcBorders>
            <w:shd w:val="clear" w:color="000000" w:fill="FFFFFF"/>
            <w:vAlign w:val="bottom"/>
          </w:tcPr>
          <w:p w14:paraId="4DBBBB9B" w14:textId="74BE435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3618F5F6" w14:textId="4229A2C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31,848 </w:t>
            </w:r>
          </w:p>
        </w:tc>
        <w:tc>
          <w:tcPr>
            <w:tcW w:w="180" w:type="dxa"/>
            <w:tcBorders>
              <w:top w:val="nil"/>
              <w:left w:val="nil"/>
              <w:bottom w:val="nil"/>
              <w:right w:val="nil"/>
            </w:tcBorders>
            <w:shd w:val="clear" w:color="000000" w:fill="FFFFFF"/>
            <w:vAlign w:val="bottom"/>
          </w:tcPr>
          <w:p w14:paraId="76A0B13C" w14:textId="5256FEE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0DBC46F5" w14:textId="6E7E478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0AFAD7BC" w14:textId="7D8BBF5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5432F9A6" w14:textId="7537713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151,271 </w:t>
            </w:r>
          </w:p>
        </w:tc>
      </w:tr>
      <w:tr w:rsidR="009A56B6" w:rsidRPr="006737D8" w14:paraId="34D88CB2" w14:textId="77777777" w:rsidTr="0056473D">
        <w:tc>
          <w:tcPr>
            <w:tcW w:w="2790" w:type="dxa"/>
            <w:hideMark/>
          </w:tcPr>
          <w:p w14:paraId="16996BFA" w14:textId="77777777" w:rsidR="009A56B6" w:rsidRPr="006737D8" w:rsidRDefault="009A56B6" w:rsidP="009A56B6">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16D01E6E" w14:textId="0189058F"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(1,548)</w:t>
            </w:r>
          </w:p>
        </w:tc>
        <w:tc>
          <w:tcPr>
            <w:tcW w:w="180" w:type="dxa"/>
            <w:tcBorders>
              <w:top w:val="nil"/>
              <w:left w:val="nil"/>
              <w:bottom w:val="nil"/>
              <w:right w:val="nil"/>
            </w:tcBorders>
            <w:shd w:val="clear" w:color="000000" w:fill="FFFFFF"/>
            <w:vAlign w:val="bottom"/>
          </w:tcPr>
          <w:p w14:paraId="492C15D0" w14:textId="00A6E3D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3B4D9AB7" w14:textId="1D7E8A7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(2,160)</w:t>
            </w:r>
          </w:p>
        </w:tc>
        <w:tc>
          <w:tcPr>
            <w:tcW w:w="180" w:type="dxa"/>
            <w:tcBorders>
              <w:top w:val="nil"/>
              <w:left w:val="nil"/>
              <w:bottom w:val="nil"/>
              <w:right w:val="nil"/>
            </w:tcBorders>
            <w:shd w:val="clear" w:color="000000" w:fill="FFFFFF"/>
            <w:vAlign w:val="bottom"/>
          </w:tcPr>
          <w:p w14:paraId="2B352344" w14:textId="1A93C04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3096B7CE" w14:textId="31442D56"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(44,458)</w:t>
            </w:r>
          </w:p>
        </w:tc>
        <w:tc>
          <w:tcPr>
            <w:tcW w:w="180" w:type="dxa"/>
            <w:tcBorders>
              <w:top w:val="nil"/>
              <w:left w:val="nil"/>
              <w:bottom w:val="nil"/>
              <w:right w:val="nil"/>
            </w:tcBorders>
            <w:shd w:val="clear" w:color="000000" w:fill="FFFFFF"/>
            <w:vAlign w:val="bottom"/>
          </w:tcPr>
          <w:p w14:paraId="211613FC" w14:textId="1F8C0DA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67095C39" w14:textId="5AF493D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(22,248)</w:t>
            </w:r>
          </w:p>
        </w:tc>
        <w:tc>
          <w:tcPr>
            <w:tcW w:w="180" w:type="dxa"/>
            <w:tcBorders>
              <w:top w:val="nil"/>
              <w:left w:val="nil"/>
              <w:bottom w:val="nil"/>
              <w:right w:val="nil"/>
            </w:tcBorders>
            <w:shd w:val="clear" w:color="000000" w:fill="FFFFFF"/>
            <w:vAlign w:val="bottom"/>
          </w:tcPr>
          <w:p w14:paraId="6D23E0F4" w14:textId="73D8DBA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1479E036" w14:textId="616FD33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229B3CEE" w14:textId="1A0793E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387D2A9D" w14:textId="2FC2602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(70,414)</w:t>
            </w:r>
          </w:p>
        </w:tc>
      </w:tr>
      <w:tr w:rsidR="009A56B6" w:rsidRPr="006737D8" w14:paraId="468C9C7B" w14:textId="77777777" w:rsidTr="0056473D">
        <w:tc>
          <w:tcPr>
            <w:tcW w:w="2790" w:type="dxa"/>
            <w:hideMark/>
          </w:tcPr>
          <w:p w14:paraId="729A6353"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000000" w:fill="FFFFFF"/>
            <w:vAlign w:val="bottom"/>
          </w:tcPr>
          <w:p w14:paraId="27E15F1D" w14:textId="437E854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1,361 </w:t>
            </w:r>
          </w:p>
        </w:tc>
        <w:tc>
          <w:tcPr>
            <w:tcW w:w="180" w:type="dxa"/>
            <w:tcBorders>
              <w:top w:val="nil"/>
              <w:left w:val="nil"/>
              <w:bottom w:val="nil"/>
              <w:right w:val="nil"/>
            </w:tcBorders>
            <w:shd w:val="clear" w:color="000000" w:fill="FFFFFF"/>
            <w:vAlign w:val="bottom"/>
          </w:tcPr>
          <w:p w14:paraId="0C0AAE09" w14:textId="67CB018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single" w:sz="4" w:space="0" w:color="auto"/>
              <w:left w:val="nil"/>
              <w:bottom w:val="nil"/>
              <w:right w:val="nil"/>
            </w:tcBorders>
            <w:shd w:val="clear" w:color="000000" w:fill="FFFFFF"/>
            <w:vAlign w:val="bottom"/>
          </w:tcPr>
          <w:p w14:paraId="10C34239" w14:textId="7207707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2,113 </w:t>
            </w:r>
          </w:p>
        </w:tc>
        <w:tc>
          <w:tcPr>
            <w:tcW w:w="180" w:type="dxa"/>
            <w:tcBorders>
              <w:top w:val="nil"/>
              <w:left w:val="nil"/>
              <w:bottom w:val="nil"/>
              <w:right w:val="nil"/>
            </w:tcBorders>
            <w:shd w:val="clear" w:color="000000" w:fill="FFFFFF"/>
            <w:vAlign w:val="bottom"/>
          </w:tcPr>
          <w:p w14:paraId="2DD04BF7" w14:textId="2273455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2AFF129B" w14:textId="3B3759C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67,783 </w:t>
            </w:r>
          </w:p>
        </w:tc>
        <w:tc>
          <w:tcPr>
            <w:tcW w:w="180" w:type="dxa"/>
            <w:tcBorders>
              <w:top w:val="nil"/>
              <w:left w:val="nil"/>
              <w:bottom w:val="nil"/>
              <w:right w:val="nil"/>
            </w:tcBorders>
            <w:shd w:val="clear" w:color="000000" w:fill="FFFFFF"/>
            <w:vAlign w:val="bottom"/>
          </w:tcPr>
          <w:p w14:paraId="16798FEA" w14:textId="557C960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single" w:sz="4" w:space="0" w:color="auto"/>
              <w:left w:val="nil"/>
              <w:bottom w:val="nil"/>
              <w:right w:val="nil"/>
            </w:tcBorders>
            <w:shd w:val="clear" w:color="000000" w:fill="FFFFFF"/>
            <w:vAlign w:val="bottom"/>
          </w:tcPr>
          <w:p w14:paraId="5092C20C" w14:textId="2793E60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9,600 </w:t>
            </w:r>
          </w:p>
        </w:tc>
        <w:tc>
          <w:tcPr>
            <w:tcW w:w="180" w:type="dxa"/>
            <w:tcBorders>
              <w:top w:val="nil"/>
              <w:left w:val="nil"/>
              <w:bottom w:val="nil"/>
              <w:right w:val="nil"/>
            </w:tcBorders>
            <w:shd w:val="clear" w:color="000000" w:fill="FFFFFF"/>
            <w:vAlign w:val="bottom"/>
          </w:tcPr>
          <w:p w14:paraId="292B2F7C" w14:textId="6FED6F5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78C97BD0" w14:textId="02D4542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649FDD9C" w14:textId="26AD8BB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64059E09" w14:textId="34DAB85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6737D8">
              <w:rPr>
                <w:rFonts w:ascii="Angsana New" w:hAnsi="Angsana New"/>
                <w:sz w:val="28"/>
                <w:szCs w:val="28"/>
              </w:rPr>
              <w:t xml:space="preserve">80,857 </w:t>
            </w:r>
          </w:p>
        </w:tc>
      </w:tr>
      <w:tr w:rsidR="009A56B6" w:rsidRPr="006737D8" w14:paraId="6FA42692" w14:textId="77777777" w:rsidTr="0056473D">
        <w:tc>
          <w:tcPr>
            <w:tcW w:w="2790" w:type="dxa"/>
          </w:tcPr>
          <w:p w14:paraId="1B5BF307" w14:textId="297854E3" w:rsidR="009A56B6" w:rsidRPr="006737D8" w:rsidRDefault="00485716" w:rsidP="009A56B6">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w:t>
            </w:r>
            <w:r w:rsidR="00F43C25">
              <w:rPr>
                <w:rFonts w:asciiTheme="majorBidi" w:hAnsiTheme="majorBidi" w:cstheme="majorBidi"/>
                <w:i/>
                <w:iCs/>
                <w:sz w:val="28"/>
                <w:szCs w:val="28"/>
              </w:rPr>
              <w:t xml:space="preserve"> </w:t>
            </w:r>
            <w:r>
              <w:rPr>
                <w:rFonts w:asciiTheme="majorBidi" w:hAnsiTheme="majorBidi" w:cstheme="majorBidi"/>
                <w:i/>
                <w:iCs/>
                <w:sz w:val="28"/>
                <w:szCs w:val="28"/>
              </w:rPr>
              <w:t>(l</w:t>
            </w:r>
            <w:r w:rsidR="009A56B6" w:rsidRPr="006737D8">
              <w:rPr>
                <w:rFonts w:asciiTheme="majorBidi" w:hAnsiTheme="majorBidi" w:cstheme="majorBidi"/>
                <w:i/>
                <w:iCs/>
                <w:sz w:val="28"/>
                <w:szCs w:val="28"/>
              </w:rPr>
              <w:t>ess</w:t>
            </w:r>
            <w:r>
              <w:rPr>
                <w:rFonts w:asciiTheme="majorBidi" w:hAnsiTheme="majorBidi" w:cstheme="majorBidi"/>
                <w:i/>
                <w:iCs/>
                <w:sz w:val="28"/>
                <w:szCs w:val="28"/>
              </w:rPr>
              <w:t>)</w:t>
            </w:r>
            <w:r w:rsidR="009A56B6" w:rsidRPr="006737D8">
              <w:rPr>
                <w:rFonts w:asciiTheme="majorBidi" w:hAnsiTheme="majorBidi" w:cstheme="majorBidi"/>
                <w:i/>
                <w:iCs/>
                <w:sz w:val="28"/>
                <w:szCs w:val="28"/>
              </w:rPr>
              <w:t xml:space="preserve"> </w:t>
            </w:r>
            <w:r w:rsidR="009A56B6" w:rsidRPr="006737D8">
              <w:rPr>
                <w:rFonts w:asciiTheme="majorBidi" w:hAnsiTheme="majorBidi" w:cstheme="majorBidi"/>
                <w:sz w:val="28"/>
                <w:szCs w:val="28"/>
              </w:rPr>
              <w:t xml:space="preserve">unearned premium   </w:t>
            </w:r>
          </w:p>
          <w:p w14:paraId="3FBB8F51" w14:textId="132910DB"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sidR="00485716">
              <w:rPr>
                <w:rFonts w:asciiTheme="majorBidi" w:hAnsiTheme="majorBidi" w:cstheme="majorBidi"/>
                <w:sz w:val="28"/>
                <w:szCs w:val="28"/>
              </w:rPr>
              <w:t>(</w:t>
            </w:r>
            <w:r w:rsidR="00F43C25">
              <w:rPr>
                <w:rFonts w:asciiTheme="majorBidi" w:hAnsiTheme="majorBidi" w:cstheme="majorBidi"/>
                <w:sz w:val="28"/>
                <w:szCs w:val="28"/>
              </w:rPr>
              <w:t xml:space="preserve">increase) </w:t>
            </w:r>
            <w:r w:rsidR="00485716">
              <w:rPr>
                <w:rFonts w:asciiTheme="majorBidi" w:hAnsiTheme="majorBidi" w:cstheme="majorBidi"/>
                <w:sz w:val="28"/>
                <w:szCs w:val="28"/>
              </w:rPr>
              <w:t>de</w:t>
            </w:r>
            <w:r w:rsidRPr="006737D8">
              <w:rPr>
                <w:rFonts w:asciiTheme="majorBidi" w:hAnsiTheme="majorBidi" w:cstheme="majorBidi"/>
                <w:sz w:val="28"/>
                <w:szCs w:val="28"/>
              </w:rPr>
              <w:t xml:space="preserve">crease </w:t>
            </w:r>
          </w:p>
          <w:p w14:paraId="31870CF0" w14:textId="01D53FC3" w:rsidR="009A56B6" w:rsidRPr="006737D8" w:rsidRDefault="009A56B6" w:rsidP="009A56B6">
            <w:pPr>
              <w:spacing w:line="240" w:lineRule="auto"/>
              <w:ind w:right="-43" w:firstLine="375"/>
              <w:rPr>
                <w:rFonts w:asciiTheme="majorBidi" w:hAnsiTheme="majorBidi" w:cstheme="majorBidi"/>
                <w:sz w:val="28"/>
                <w:szCs w:val="28"/>
              </w:rPr>
            </w:pPr>
            <w:r w:rsidRPr="006737D8">
              <w:rPr>
                <w:rFonts w:asciiTheme="majorBidi" w:hAnsiTheme="majorBidi" w:cstheme="majorBidi"/>
                <w:sz w:val="28"/>
                <w:szCs w:val="28"/>
              </w:rPr>
              <w:t>from previous period</w:t>
            </w:r>
          </w:p>
        </w:tc>
        <w:tc>
          <w:tcPr>
            <w:tcW w:w="900" w:type="dxa"/>
            <w:tcBorders>
              <w:top w:val="nil"/>
              <w:left w:val="nil"/>
              <w:bottom w:val="single" w:sz="4" w:space="0" w:color="auto"/>
              <w:right w:val="nil"/>
            </w:tcBorders>
            <w:shd w:val="clear" w:color="000000" w:fill="FFFFFF"/>
            <w:vAlign w:val="bottom"/>
          </w:tcPr>
          <w:p w14:paraId="25083246" w14:textId="2E61022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506 </w:t>
            </w:r>
          </w:p>
        </w:tc>
        <w:tc>
          <w:tcPr>
            <w:tcW w:w="180" w:type="dxa"/>
            <w:tcBorders>
              <w:top w:val="nil"/>
              <w:left w:val="nil"/>
              <w:bottom w:val="nil"/>
              <w:right w:val="nil"/>
            </w:tcBorders>
            <w:shd w:val="clear" w:color="000000" w:fill="FFFFFF"/>
            <w:vAlign w:val="bottom"/>
          </w:tcPr>
          <w:p w14:paraId="467D6E29" w14:textId="5A9CB2B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54F806B7" w14:textId="4881E05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(884)</w:t>
            </w:r>
          </w:p>
        </w:tc>
        <w:tc>
          <w:tcPr>
            <w:tcW w:w="180" w:type="dxa"/>
            <w:tcBorders>
              <w:top w:val="nil"/>
              <w:left w:val="nil"/>
              <w:bottom w:val="nil"/>
              <w:right w:val="nil"/>
            </w:tcBorders>
            <w:shd w:val="clear" w:color="000000" w:fill="FFFFFF"/>
            <w:vAlign w:val="bottom"/>
          </w:tcPr>
          <w:p w14:paraId="4A2682EE" w14:textId="39874D3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4279C63E" w14:textId="16AAA70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5,595 </w:t>
            </w:r>
          </w:p>
        </w:tc>
        <w:tc>
          <w:tcPr>
            <w:tcW w:w="180" w:type="dxa"/>
            <w:tcBorders>
              <w:top w:val="nil"/>
              <w:left w:val="nil"/>
              <w:bottom w:val="nil"/>
              <w:right w:val="nil"/>
            </w:tcBorders>
            <w:shd w:val="clear" w:color="000000" w:fill="FFFFFF"/>
            <w:vAlign w:val="bottom"/>
          </w:tcPr>
          <w:p w14:paraId="54B713EF" w14:textId="2BD776A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0E84A8BF" w14:textId="03F0228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(1,865)</w:t>
            </w:r>
          </w:p>
        </w:tc>
        <w:tc>
          <w:tcPr>
            <w:tcW w:w="180" w:type="dxa"/>
            <w:tcBorders>
              <w:top w:val="nil"/>
              <w:left w:val="nil"/>
              <w:bottom w:val="nil"/>
              <w:right w:val="nil"/>
            </w:tcBorders>
            <w:shd w:val="clear" w:color="000000" w:fill="FFFFFF"/>
            <w:vAlign w:val="bottom"/>
          </w:tcPr>
          <w:p w14:paraId="124A509A" w14:textId="2E69C64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4802D3AD" w14:textId="2AE74EF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2F7F6260" w14:textId="06CDC2D6"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44EDBE23" w14:textId="1EB8427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6737D8">
              <w:rPr>
                <w:rFonts w:ascii="Angsana New" w:hAnsi="Angsana New"/>
                <w:sz w:val="28"/>
                <w:szCs w:val="28"/>
              </w:rPr>
              <w:t xml:space="preserve">3,352 </w:t>
            </w:r>
          </w:p>
        </w:tc>
      </w:tr>
      <w:tr w:rsidR="009A56B6" w:rsidRPr="006737D8" w14:paraId="2B524F2B" w14:textId="77777777" w:rsidTr="009A56B6">
        <w:tc>
          <w:tcPr>
            <w:tcW w:w="2790" w:type="dxa"/>
            <w:hideMark/>
          </w:tcPr>
          <w:p w14:paraId="1D404F8D" w14:textId="77777777" w:rsidR="009A56B6" w:rsidRPr="006737D8" w:rsidRDefault="009A56B6" w:rsidP="009A56B6">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nil"/>
              <w:left w:val="nil"/>
              <w:bottom w:val="nil"/>
              <w:right w:val="nil"/>
            </w:tcBorders>
            <w:shd w:val="clear" w:color="000000" w:fill="FFFFFF"/>
            <w:vAlign w:val="bottom"/>
          </w:tcPr>
          <w:p w14:paraId="47389782" w14:textId="38A30AA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1,867 </w:t>
            </w:r>
          </w:p>
        </w:tc>
        <w:tc>
          <w:tcPr>
            <w:tcW w:w="180" w:type="dxa"/>
            <w:tcBorders>
              <w:top w:val="nil"/>
              <w:left w:val="nil"/>
              <w:bottom w:val="nil"/>
              <w:right w:val="nil"/>
            </w:tcBorders>
            <w:shd w:val="clear" w:color="000000" w:fill="FFFFFF"/>
            <w:vAlign w:val="bottom"/>
          </w:tcPr>
          <w:p w14:paraId="61193469" w14:textId="61DD049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1EFC8659" w14:textId="7705A66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1,229 </w:t>
            </w:r>
          </w:p>
        </w:tc>
        <w:tc>
          <w:tcPr>
            <w:tcW w:w="180" w:type="dxa"/>
            <w:tcBorders>
              <w:top w:val="nil"/>
              <w:left w:val="nil"/>
              <w:bottom w:val="nil"/>
              <w:right w:val="nil"/>
            </w:tcBorders>
            <w:shd w:val="clear" w:color="000000" w:fill="FFFFFF"/>
            <w:vAlign w:val="bottom"/>
          </w:tcPr>
          <w:p w14:paraId="58BAD4E1" w14:textId="2ECD112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12859FB2" w14:textId="0C17383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73,378 </w:t>
            </w:r>
          </w:p>
        </w:tc>
        <w:tc>
          <w:tcPr>
            <w:tcW w:w="180" w:type="dxa"/>
            <w:tcBorders>
              <w:top w:val="nil"/>
              <w:left w:val="nil"/>
              <w:bottom w:val="nil"/>
              <w:right w:val="nil"/>
            </w:tcBorders>
            <w:shd w:val="clear" w:color="000000" w:fill="FFFFFF"/>
            <w:vAlign w:val="bottom"/>
          </w:tcPr>
          <w:p w14:paraId="2B4C2EFB" w14:textId="71D48146"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24B31952" w14:textId="00705ED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7,735 </w:t>
            </w:r>
          </w:p>
        </w:tc>
        <w:tc>
          <w:tcPr>
            <w:tcW w:w="180" w:type="dxa"/>
            <w:tcBorders>
              <w:top w:val="nil"/>
              <w:left w:val="nil"/>
              <w:bottom w:val="nil"/>
              <w:right w:val="nil"/>
            </w:tcBorders>
            <w:shd w:val="clear" w:color="000000" w:fill="FFFFFF"/>
            <w:vAlign w:val="bottom"/>
          </w:tcPr>
          <w:p w14:paraId="05DF12DE" w14:textId="71F2C35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59E38B57" w14:textId="093D59D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09656765" w14:textId="11AB918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123C388E" w14:textId="0E56EEEF"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84,209 </w:t>
            </w:r>
          </w:p>
        </w:tc>
      </w:tr>
      <w:tr w:rsidR="009A56B6" w:rsidRPr="006737D8" w14:paraId="2C69B75F" w14:textId="77777777" w:rsidTr="009A56B6">
        <w:tc>
          <w:tcPr>
            <w:tcW w:w="2790" w:type="dxa"/>
            <w:hideMark/>
          </w:tcPr>
          <w:p w14:paraId="0FB3E536" w14:textId="77777777" w:rsidR="009A56B6" w:rsidRPr="006737D8" w:rsidRDefault="009A56B6" w:rsidP="009A56B6">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bottom"/>
          </w:tcPr>
          <w:p w14:paraId="036D1220" w14:textId="37660246"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488 </w:t>
            </w:r>
          </w:p>
        </w:tc>
        <w:tc>
          <w:tcPr>
            <w:tcW w:w="180" w:type="dxa"/>
            <w:tcBorders>
              <w:top w:val="nil"/>
              <w:left w:val="nil"/>
              <w:bottom w:val="nil"/>
              <w:right w:val="nil"/>
            </w:tcBorders>
            <w:shd w:val="clear" w:color="000000" w:fill="FFFFFF"/>
            <w:vAlign w:val="bottom"/>
          </w:tcPr>
          <w:p w14:paraId="0A5D105F" w14:textId="5F720CE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2F49CF93" w14:textId="35669D3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6737D8">
              <w:rPr>
                <w:rFonts w:ascii="Angsana New" w:hAnsi="Angsana New"/>
                <w:sz w:val="28"/>
                <w:szCs w:val="28"/>
              </w:rPr>
              <w:t xml:space="preserve">810 </w:t>
            </w:r>
          </w:p>
        </w:tc>
        <w:tc>
          <w:tcPr>
            <w:tcW w:w="180" w:type="dxa"/>
            <w:tcBorders>
              <w:top w:val="nil"/>
              <w:left w:val="nil"/>
              <w:bottom w:val="nil"/>
              <w:right w:val="nil"/>
            </w:tcBorders>
            <w:shd w:val="clear" w:color="000000" w:fill="FFFFFF"/>
            <w:vAlign w:val="bottom"/>
          </w:tcPr>
          <w:p w14:paraId="3DAD03AF" w14:textId="3CAB0F6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31731CC7" w14:textId="097A4E3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17,783 </w:t>
            </w:r>
          </w:p>
        </w:tc>
        <w:tc>
          <w:tcPr>
            <w:tcW w:w="180" w:type="dxa"/>
            <w:tcBorders>
              <w:top w:val="nil"/>
              <w:left w:val="nil"/>
              <w:bottom w:val="nil"/>
              <w:right w:val="nil"/>
            </w:tcBorders>
            <w:shd w:val="clear" w:color="000000" w:fill="FFFFFF"/>
            <w:vAlign w:val="bottom"/>
          </w:tcPr>
          <w:p w14:paraId="2823CDB8" w14:textId="34165FA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0097D401" w14:textId="595F754F"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8,209 </w:t>
            </w:r>
          </w:p>
        </w:tc>
        <w:tc>
          <w:tcPr>
            <w:tcW w:w="180" w:type="dxa"/>
            <w:tcBorders>
              <w:top w:val="nil"/>
              <w:left w:val="nil"/>
              <w:bottom w:val="nil"/>
              <w:right w:val="nil"/>
            </w:tcBorders>
            <w:shd w:val="clear" w:color="000000" w:fill="FFFFFF"/>
            <w:vAlign w:val="bottom"/>
          </w:tcPr>
          <w:p w14:paraId="5BACDAC4" w14:textId="3E243F0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11517816" w14:textId="0F92B58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7D788BA0" w14:textId="0A4AC88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14917CB4" w14:textId="3818F1C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27,290 </w:t>
            </w:r>
          </w:p>
        </w:tc>
      </w:tr>
      <w:tr w:rsidR="009A56B6" w:rsidRPr="006737D8" w14:paraId="2C8B900C" w14:textId="77777777" w:rsidTr="009A56B6">
        <w:tc>
          <w:tcPr>
            <w:tcW w:w="2790" w:type="dxa"/>
            <w:hideMark/>
          </w:tcPr>
          <w:p w14:paraId="6EAC70E7"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investments incomes</w:t>
            </w:r>
          </w:p>
        </w:tc>
        <w:tc>
          <w:tcPr>
            <w:tcW w:w="900" w:type="dxa"/>
            <w:tcBorders>
              <w:top w:val="nil"/>
              <w:left w:val="nil"/>
              <w:bottom w:val="nil"/>
              <w:right w:val="nil"/>
            </w:tcBorders>
            <w:shd w:val="clear" w:color="000000" w:fill="FFFFFF"/>
            <w:vAlign w:val="bottom"/>
          </w:tcPr>
          <w:p w14:paraId="6874535D" w14:textId="7B26B4C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51AF03F4" w14:textId="16F2350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42379A6E" w14:textId="64E7FA7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6A2C524A" w14:textId="3280B3A6"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415DC30A" w14:textId="0E78A9E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45102E86" w14:textId="461B623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18D5A6FE" w14:textId="239349D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57742FB8" w14:textId="6483CA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1F5790B2" w14:textId="2EFB148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1,351 </w:t>
            </w:r>
          </w:p>
        </w:tc>
        <w:tc>
          <w:tcPr>
            <w:tcW w:w="180" w:type="dxa"/>
            <w:tcBorders>
              <w:top w:val="nil"/>
              <w:left w:val="nil"/>
              <w:bottom w:val="nil"/>
              <w:right w:val="nil"/>
            </w:tcBorders>
            <w:shd w:val="clear" w:color="000000" w:fill="FFFFFF"/>
            <w:vAlign w:val="bottom"/>
          </w:tcPr>
          <w:p w14:paraId="7D56B0E3" w14:textId="714EEB4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01CCE576" w14:textId="7BA444F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1,351 </w:t>
            </w:r>
          </w:p>
        </w:tc>
      </w:tr>
      <w:tr w:rsidR="009A56B6" w:rsidRPr="006737D8" w14:paraId="713347FD" w14:textId="77777777" w:rsidTr="009A56B6">
        <w:trPr>
          <w:trHeight w:val="389"/>
        </w:trPr>
        <w:tc>
          <w:tcPr>
            <w:tcW w:w="2790" w:type="dxa"/>
          </w:tcPr>
          <w:p w14:paraId="0121EE56" w14:textId="74903A89" w:rsidR="009A56B6" w:rsidRPr="006737D8" w:rsidRDefault="009A56B6" w:rsidP="009A56B6">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00" w:type="dxa"/>
            <w:tcBorders>
              <w:top w:val="nil"/>
              <w:left w:val="nil"/>
              <w:bottom w:val="nil"/>
              <w:right w:val="nil"/>
            </w:tcBorders>
            <w:shd w:val="clear" w:color="000000" w:fill="FFFFFF"/>
            <w:vAlign w:val="bottom"/>
          </w:tcPr>
          <w:p w14:paraId="0DC118C9" w14:textId="67F70A5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43E08BB2" w14:textId="0B550F5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185C053E" w14:textId="59394A2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1D41E7F4" w14:textId="05DD943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046C399C" w14:textId="208B5BE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46EAD177" w14:textId="1D5215B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39729A1F" w14:textId="71181B6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7C8F7392" w14:textId="44DFCC9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26519FDA" w14:textId="58B8305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537 </w:t>
            </w:r>
          </w:p>
        </w:tc>
        <w:tc>
          <w:tcPr>
            <w:tcW w:w="180" w:type="dxa"/>
            <w:tcBorders>
              <w:top w:val="nil"/>
              <w:left w:val="nil"/>
              <w:bottom w:val="nil"/>
              <w:right w:val="nil"/>
            </w:tcBorders>
            <w:shd w:val="clear" w:color="000000" w:fill="FFFFFF"/>
            <w:vAlign w:val="bottom"/>
          </w:tcPr>
          <w:p w14:paraId="246E32C2" w14:textId="2D236CFF"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auto" w:fill="auto"/>
            <w:vAlign w:val="bottom"/>
          </w:tcPr>
          <w:p w14:paraId="329DF7AC" w14:textId="431941F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537 </w:t>
            </w:r>
          </w:p>
        </w:tc>
      </w:tr>
      <w:tr w:rsidR="009A56B6" w:rsidRPr="006737D8" w14:paraId="5D4B106A" w14:textId="77777777" w:rsidTr="0056473D">
        <w:tc>
          <w:tcPr>
            <w:tcW w:w="2790" w:type="dxa"/>
            <w:hideMark/>
          </w:tcPr>
          <w:p w14:paraId="575DB230" w14:textId="0A97078E"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4089D040" w14:textId="77777777" w:rsidR="009A56B6" w:rsidRPr="006737D8" w:rsidRDefault="009A56B6" w:rsidP="009A56B6">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020707E9" w14:textId="3B05481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62C73542" w14:textId="54ABC1F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0F5306FD" w14:textId="5C3D2D9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7F3FD280" w14:textId="320B0CA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4E7B7A5A" w14:textId="6CF0C30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7211A04A" w14:textId="6B778A8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293F2FAB" w14:textId="640A884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78148577" w14:textId="031A016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465117F9" w14:textId="17B4937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(474)</w:t>
            </w:r>
          </w:p>
        </w:tc>
        <w:tc>
          <w:tcPr>
            <w:tcW w:w="180" w:type="dxa"/>
            <w:tcBorders>
              <w:top w:val="nil"/>
              <w:left w:val="nil"/>
              <w:bottom w:val="nil"/>
              <w:right w:val="nil"/>
            </w:tcBorders>
            <w:shd w:val="clear" w:color="000000" w:fill="FFFFFF"/>
            <w:vAlign w:val="bottom"/>
          </w:tcPr>
          <w:p w14:paraId="30117B1B" w14:textId="0589841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29AC97DF" w14:textId="079E152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(474)</w:t>
            </w:r>
          </w:p>
        </w:tc>
      </w:tr>
      <w:tr w:rsidR="009A56B6" w:rsidRPr="006737D8" w14:paraId="3BCF5AD8" w14:textId="77777777" w:rsidTr="009A56B6">
        <w:tc>
          <w:tcPr>
            <w:tcW w:w="2790" w:type="dxa"/>
          </w:tcPr>
          <w:p w14:paraId="23C19A83"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000000" w:fill="FFFFFF"/>
            <w:vAlign w:val="bottom"/>
          </w:tcPr>
          <w:p w14:paraId="55514B8F" w14:textId="569DE04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(1)</w:t>
            </w:r>
          </w:p>
        </w:tc>
        <w:tc>
          <w:tcPr>
            <w:tcW w:w="180" w:type="dxa"/>
            <w:tcBorders>
              <w:top w:val="nil"/>
              <w:left w:val="nil"/>
              <w:bottom w:val="nil"/>
              <w:right w:val="nil"/>
            </w:tcBorders>
            <w:shd w:val="clear" w:color="000000" w:fill="FFFFFF"/>
            <w:vAlign w:val="bottom"/>
          </w:tcPr>
          <w:p w14:paraId="2ACCA117" w14:textId="01B26B6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074CB7AA" w14:textId="34CEECD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252EB31A" w14:textId="0160C436"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0B99A4B8" w14:textId="7853F666"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1,553 </w:t>
            </w:r>
          </w:p>
        </w:tc>
        <w:tc>
          <w:tcPr>
            <w:tcW w:w="180" w:type="dxa"/>
            <w:tcBorders>
              <w:top w:val="nil"/>
              <w:left w:val="nil"/>
              <w:bottom w:val="nil"/>
              <w:right w:val="nil"/>
            </w:tcBorders>
            <w:shd w:val="clear" w:color="000000" w:fill="FFFFFF"/>
            <w:vAlign w:val="bottom"/>
          </w:tcPr>
          <w:p w14:paraId="2050EA22" w14:textId="48209C6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5B32D22C" w14:textId="261C9EF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(202)</w:t>
            </w:r>
          </w:p>
        </w:tc>
        <w:tc>
          <w:tcPr>
            <w:tcW w:w="180" w:type="dxa"/>
            <w:tcBorders>
              <w:top w:val="nil"/>
              <w:left w:val="nil"/>
              <w:bottom w:val="nil"/>
              <w:right w:val="nil"/>
            </w:tcBorders>
            <w:shd w:val="clear" w:color="000000" w:fill="FFFFFF"/>
            <w:vAlign w:val="bottom"/>
          </w:tcPr>
          <w:p w14:paraId="47B5C830" w14:textId="330A4BA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23CDA9FD" w14:textId="2D0455A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610 </w:t>
            </w:r>
          </w:p>
        </w:tc>
        <w:tc>
          <w:tcPr>
            <w:tcW w:w="180" w:type="dxa"/>
            <w:tcBorders>
              <w:top w:val="nil"/>
              <w:left w:val="nil"/>
              <w:bottom w:val="nil"/>
              <w:right w:val="nil"/>
            </w:tcBorders>
            <w:shd w:val="clear" w:color="000000" w:fill="FFFFFF"/>
            <w:vAlign w:val="bottom"/>
          </w:tcPr>
          <w:p w14:paraId="23FF0C81" w14:textId="1A56AC4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0A8F702E" w14:textId="0A1CEE8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1,960 </w:t>
            </w:r>
          </w:p>
        </w:tc>
      </w:tr>
      <w:tr w:rsidR="009A56B6" w:rsidRPr="006737D8" w14:paraId="4EE69398" w14:textId="77777777" w:rsidTr="009A56B6">
        <w:tc>
          <w:tcPr>
            <w:tcW w:w="2790" w:type="dxa"/>
          </w:tcPr>
          <w:p w14:paraId="1CDCEAE9"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bottom"/>
          </w:tcPr>
          <w:p w14:paraId="622CA956" w14:textId="12F666E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       2,354 </w:t>
            </w:r>
          </w:p>
        </w:tc>
        <w:tc>
          <w:tcPr>
            <w:tcW w:w="180" w:type="dxa"/>
            <w:tcBorders>
              <w:top w:val="nil"/>
              <w:left w:val="nil"/>
              <w:bottom w:val="nil"/>
              <w:right w:val="nil"/>
            </w:tcBorders>
            <w:shd w:val="clear" w:color="000000" w:fill="FFFFFF"/>
            <w:vAlign w:val="bottom"/>
          </w:tcPr>
          <w:p w14:paraId="66692706" w14:textId="11D5E9C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1080" w:type="dxa"/>
            <w:tcBorders>
              <w:top w:val="single" w:sz="4" w:space="0" w:color="auto"/>
              <w:left w:val="nil"/>
              <w:bottom w:val="single" w:sz="4" w:space="0" w:color="auto"/>
              <w:right w:val="nil"/>
            </w:tcBorders>
            <w:shd w:val="clear" w:color="000000" w:fill="FFFFFF"/>
            <w:vAlign w:val="bottom"/>
          </w:tcPr>
          <w:p w14:paraId="6B0B08C3" w14:textId="5675826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2,039 </w:t>
            </w:r>
          </w:p>
        </w:tc>
        <w:tc>
          <w:tcPr>
            <w:tcW w:w="180" w:type="dxa"/>
            <w:tcBorders>
              <w:top w:val="nil"/>
              <w:left w:val="nil"/>
              <w:bottom w:val="nil"/>
              <w:right w:val="nil"/>
            </w:tcBorders>
            <w:shd w:val="clear" w:color="000000" w:fill="FFFFFF"/>
            <w:vAlign w:val="bottom"/>
          </w:tcPr>
          <w:p w14:paraId="215C1D26" w14:textId="75189BD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900" w:type="dxa"/>
            <w:tcBorders>
              <w:top w:val="single" w:sz="4" w:space="0" w:color="auto"/>
              <w:left w:val="nil"/>
              <w:bottom w:val="single" w:sz="4" w:space="0" w:color="auto"/>
              <w:right w:val="nil"/>
            </w:tcBorders>
            <w:shd w:val="clear" w:color="000000" w:fill="FFFFFF"/>
            <w:vAlign w:val="bottom"/>
          </w:tcPr>
          <w:p w14:paraId="65D6FB77" w14:textId="4C1F223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     92,714 </w:t>
            </w:r>
          </w:p>
        </w:tc>
        <w:tc>
          <w:tcPr>
            <w:tcW w:w="180" w:type="dxa"/>
            <w:tcBorders>
              <w:top w:val="nil"/>
              <w:left w:val="nil"/>
              <w:bottom w:val="nil"/>
              <w:right w:val="nil"/>
            </w:tcBorders>
            <w:shd w:val="clear" w:color="000000" w:fill="FFFFFF"/>
            <w:vAlign w:val="bottom"/>
          </w:tcPr>
          <w:p w14:paraId="0379FB12" w14:textId="617101F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1080" w:type="dxa"/>
            <w:tcBorders>
              <w:top w:val="single" w:sz="4" w:space="0" w:color="auto"/>
              <w:left w:val="nil"/>
              <w:bottom w:val="single" w:sz="4" w:space="0" w:color="auto"/>
              <w:right w:val="nil"/>
            </w:tcBorders>
            <w:shd w:val="clear" w:color="000000" w:fill="FFFFFF"/>
            <w:vAlign w:val="bottom"/>
          </w:tcPr>
          <w:p w14:paraId="79A19829" w14:textId="4765DE2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15,742 </w:t>
            </w:r>
          </w:p>
        </w:tc>
        <w:tc>
          <w:tcPr>
            <w:tcW w:w="180" w:type="dxa"/>
            <w:tcBorders>
              <w:top w:val="nil"/>
              <w:left w:val="nil"/>
              <w:bottom w:val="nil"/>
              <w:right w:val="nil"/>
            </w:tcBorders>
            <w:shd w:val="clear" w:color="000000" w:fill="FFFFFF"/>
            <w:vAlign w:val="bottom"/>
          </w:tcPr>
          <w:p w14:paraId="475746B1" w14:textId="2A07CA6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900" w:type="dxa"/>
            <w:tcBorders>
              <w:top w:val="single" w:sz="4" w:space="0" w:color="auto"/>
              <w:left w:val="nil"/>
              <w:bottom w:val="single" w:sz="4" w:space="0" w:color="auto"/>
              <w:right w:val="nil"/>
            </w:tcBorders>
            <w:shd w:val="clear" w:color="000000" w:fill="FFFFFF"/>
            <w:vAlign w:val="bottom"/>
          </w:tcPr>
          <w:p w14:paraId="7A3FE06B" w14:textId="2FFF7C6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2,024 </w:t>
            </w:r>
          </w:p>
        </w:tc>
        <w:tc>
          <w:tcPr>
            <w:tcW w:w="180" w:type="dxa"/>
            <w:tcBorders>
              <w:top w:val="nil"/>
              <w:left w:val="nil"/>
              <w:bottom w:val="nil"/>
              <w:right w:val="nil"/>
            </w:tcBorders>
            <w:shd w:val="clear" w:color="000000" w:fill="FFFFFF"/>
            <w:vAlign w:val="bottom"/>
          </w:tcPr>
          <w:p w14:paraId="7F916D31" w14:textId="0EFF5B1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900" w:type="dxa"/>
            <w:tcBorders>
              <w:top w:val="single" w:sz="4" w:space="0" w:color="auto"/>
              <w:left w:val="nil"/>
              <w:bottom w:val="single" w:sz="4" w:space="0" w:color="auto"/>
              <w:right w:val="nil"/>
            </w:tcBorders>
            <w:shd w:val="clear" w:color="000000" w:fill="FFFFFF"/>
            <w:vAlign w:val="bottom"/>
          </w:tcPr>
          <w:p w14:paraId="0916E89D" w14:textId="7556646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   114,873 </w:t>
            </w:r>
          </w:p>
        </w:tc>
      </w:tr>
      <w:tr w:rsidR="009A56B6" w:rsidRPr="006737D8" w14:paraId="09C8E153" w14:textId="77777777" w:rsidTr="003D0AFD">
        <w:tc>
          <w:tcPr>
            <w:tcW w:w="2790" w:type="dxa"/>
          </w:tcPr>
          <w:p w14:paraId="7EB90FC6" w14:textId="77777777" w:rsidR="009A56B6" w:rsidRPr="006737D8" w:rsidRDefault="009A56B6" w:rsidP="009A56B6">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bottom w:val="nil"/>
              <w:right w:val="nil"/>
            </w:tcBorders>
            <w:shd w:val="clear" w:color="auto" w:fill="auto"/>
            <w:vAlign w:val="bottom"/>
          </w:tcPr>
          <w:p w14:paraId="1C9F0BCE"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C948E78"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0A2A40A7"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1FEFCD8"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7E36AA74"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23628FE"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42CF4DB3"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5E49310"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4CEA87C8"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5C67DB9F"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1761460B"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9A56B6" w:rsidRPr="006737D8" w14:paraId="0DF2EDC4" w14:textId="77777777" w:rsidTr="003D0AFD">
        <w:tc>
          <w:tcPr>
            <w:tcW w:w="2790" w:type="dxa"/>
            <w:hideMark/>
          </w:tcPr>
          <w:p w14:paraId="7A78F202" w14:textId="77777777" w:rsidR="009A56B6" w:rsidRPr="006737D8" w:rsidRDefault="009A56B6" w:rsidP="009A56B6">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0CE93429"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5ED68C2"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9A56B6" w:rsidRPr="006737D8" w14:paraId="7CBF8D5A" w14:textId="77777777" w:rsidTr="009A56B6">
        <w:tc>
          <w:tcPr>
            <w:tcW w:w="2790" w:type="dxa"/>
            <w:hideMark/>
          </w:tcPr>
          <w:p w14:paraId="3B981F51"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bottom"/>
          </w:tcPr>
          <w:p w14:paraId="55F63938" w14:textId="048534A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1,050 </w:t>
            </w:r>
          </w:p>
        </w:tc>
        <w:tc>
          <w:tcPr>
            <w:tcW w:w="180" w:type="dxa"/>
            <w:tcBorders>
              <w:top w:val="nil"/>
              <w:left w:val="nil"/>
              <w:bottom w:val="nil"/>
              <w:right w:val="nil"/>
            </w:tcBorders>
            <w:shd w:val="clear" w:color="000000" w:fill="FFFFFF"/>
            <w:vAlign w:val="bottom"/>
          </w:tcPr>
          <w:p w14:paraId="61FE0E88" w14:textId="0540E26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6A80548A" w14:textId="2539473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839 </w:t>
            </w:r>
          </w:p>
        </w:tc>
        <w:tc>
          <w:tcPr>
            <w:tcW w:w="180" w:type="dxa"/>
            <w:tcBorders>
              <w:top w:val="nil"/>
              <w:left w:val="nil"/>
              <w:bottom w:val="nil"/>
              <w:right w:val="nil"/>
            </w:tcBorders>
            <w:shd w:val="clear" w:color="000000" w:fill="FFFFFF"/>
            <w:vAlign w:val="bottom"/>
          </w:tcPr>
          <w:p w14:paraId="583829DE" w14:textId="216D76E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7DAB0D86" w14:textId="7F781E3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85,385 </w:t>
            </w:r>
          </w:p>
        </w:tc>
        <w:tc>
          <w:tcPr>
            <w:tcW w:w="180" w:type="dxa"/>
            <w:tcBorders>
              <w:top w:val="nil"/>
              <w:left w:val="nil"/>
              <w:bottom w:val="nil"/>
              <w:right w:val="nil"/>
            </w:tcBorders>
            <w:shd w:val="clear" w:color="000000" w:fill="FFFFFF"/>
            <w:vAlign w:val="bottom"/>
          </w:tcPr>
          <w:p w14:paraId="2632D2C1" w14:textId="3E2B0B3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06CC005F" w14:textId="145995C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19,080 </w:t>
            </w:r>
          </w:p>
        </w:tc>
        <w:tc>
          <w:tcPr>
            <w:tcW w:w="180" w:type="dxa"/>
            <w:tcBorders>
              <w:top w:val="nil"/>
              <w:left w:val="nil"/>
              <w:bottom w:val="nil"/>
              <w:right w:val="nil"/>
            </w:tcBorders>
            <w:shd w:val="clear" w:color="000000" w:fill="FFFFFF"/>
            <w:vAlign w:val="bottom"/>
          </w:tcPr>
          <w:p w14:paraId="5B36F036" w14:textId="4BD466A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65AA2E31" w14:textId="2E733A0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4CBB0131" w14:textId="1586408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3D298426" w14:textId="5A66BCB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106,354 </w:t>
            </w:r>
          </w:p>
        </w:tc>
      </w:tr>
      <w:tr w:rsidR="009A56B6" w:rsidRPr="006737D8" w14:paraId="649B9306" w14:textId="77777777" w:rsidTr="0056473D">
        <w:tc>
          <w:tcPr>
            <w:tcW w:w="2790" w:type="dxa"/>
            <w:hideMark/>
          </w:tcPr>
          <w:p w14:paraId="5B9EB6F2" w14:textId="474D7650" w:rsidR="009A56B6" w:rsidRPr="006737D8" w:rsidRDefault="009A56B6" w:rsidP="009A56B6">
            <w:pPr>
              <w:spacing w:line="240" w:lineRule="auto"/>
              <w:ind w:right="-43" w:firstLine="18"/>
              <w:rPr>
                <w:rFonts w:asciiTheme="majorBidi" w:hAnsiTheme="majorBidi" w:cstheme="majorBidi"/>
                <w:b/>
                <w:bCs/>
                <w:sz w:val="28"/>
                <w:szCs w:val="28"/>
                <w:cs/>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 </w:t>
            </w:r>
          </w:p>
        </w:tc>
        <w:tc>
          <w:tcPr>
            <w:tcW w:w="900" w:type="dxa"/>
            <w:tcBorders>
              <w:top w:val="nil"/>
              <w:left w:val="nil"/>
              <w:bottom w:val="nil"/>
              <w:right w:val="nil"/>
            </w:tcBorders>
            <w:shd w:val="clear" w:color="auto" w:fill="auto"/>
            <w:vAlign w:val="center"/>
          </w:tcPr>
          <w:p w14:paraId="72DD487D"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2E32D6CD"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6F6745D2"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67EE70D6"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16BC325"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5E2A3084"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13941C23"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34081892"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5A3792C"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5B6C688C"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8F39B59" w14:textId="7777777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9A56B6" w:rsidRPr="006737D8" w14:paraId="74D33D64" w14:textId="77777777" w:rsidTr="009A56B6">
        <w:tc>
          <w:tcPr>
            <w:tcW w:w="2790" w:type="dxa"/>
            <w:hideMark/>
          </w:tcPr>
          <w:p w14:paraId="3F644A63" w14:textId="77777777" w:rsidR="009A56B6" w:rsidRPr="006737D8" w:rsidRDefault="009A56B6" w:rsidP="009A56B6">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000000" w:fill="FFFFFF"/>
            <w:vAlign w:val="bottom"/>
          </w:tcPr>
          <w:p w14:paraId="05867F73" w14:textId="3263408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(596)</w:t>
            </w:r>
          </w:p>
        </w:tc>
        <w:tc>
          <w:tcPr>
            <w:tcW w:w="180" w:type="dxa"/>
            <w:tcBorders>
              <w:top w:val="nil"/>
              <w:left w:val="nil"/>
              <w:bottom w:val="nil"/>
              <w:right w:val="nil"/>
            </w:tcBorders>
            <w:shd w:val="clear" w:color="000000" w:fill="FFFFFF"/>
            <w:vAlign w:val="bottom"/>
          </w:tcPr>
          <w:p w14:paraId="13D41D32" w14:textId="24AF58C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4B70C667" w14:textId="75EDAD0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(477)</w:t>
            </w:r>
          </w:p>
        </w:tc>
        <w:tc>
          <w:tcPr>
            <w:tcW w:w="180" w:type="dxa"/>
            <w:tcBorders>
              <w:top w:val="nil"/>
              <w:left w:val="nil"/>
              <w:bottom w:val="nil"/>
              <w:right w:val="nil"/>
            </w:tcBorders>
            <w:shd w:val="clear" w:color="000000" w:fill="FFFFFF"/>
            <w:vAlign w:val="bottom"/>
          </w:tcPr>
          <w:p w14:paraId="407842F2" w14:textId="3A148EA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60AD1C79" w14:textId="41B0BEA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(37,720)</w:t>
            </w:r>
          </w:p>
        </w:tc>
        <w:tc>
          <w:tcPr>
            <w:tcW w:w="180" w:type="dxa"/>
            <w:tcBorders>
              <w:top w:val="nil"/>
              <w:left w:val="nil"/>
              <w:bottom w:val="nil"/>
              <w:right w:val="nil"/>
            </w:tcBorders>
            <w:shd w:val="clear" w:color="000000" w:fill="FFFFFF"/>
            <w:vAlign w:val="bottom"/>
          </w:tcPr>
          <w:p w14:paraId="6C2A30A3" w14:textId="348E284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2998BF86" w14:textId="4CAB834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(15,371)</w:t>
            </w:r>
          </w:p>
        </w:tc>
        <w:tc>
          <w:tcPr>
            <w:tcW w:w="180" w:type="dxa"/>
            <w:tcBorders>
              <w:top w:val="nil"/>
              <w:left w:val="nil"/>
              <w:bottom w:val="nil"/>
              <w:right w:val="nil"/>
            </w:tcBorders>
            <w:shd w:val="clear" w:color="000000" w:fill="FFFFFF"/>
            <w:vAlign w:val="bottom"/>
          </w:tcPr>
          <w:p w14:paraId="63F83724" w14:textId="6AD74A8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44685A83" w14:textId="6053D95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726525C9" w14:textId="0BC4C70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2D6773D3" w14:textId="17141FC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(54,164)</w:t>
            </w:r>
          </w:p>
        </w:tc>
      </w:tr>
      <w:tr w:rsidR="009A56B6" w:rsidRPr="006737D8" w14:paraId="3C2AD7AC" w14:textId="77777777" w:rsidTr="009A56B6">
        <w:tc>
          <w:tcPr>
            <w:tcW w:w="2790" w:type="dxa"/>
            <w:hideMark/>
          </w:tcPr>
          <w:p w14:paraId="66E71A10"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000000" w:fill="FFFFFF"/>
            <w:vAlign w:val="bottom"/>
          </w:tcPr>
          <w:p w14:paraId="4ADFD804" w14:textId="7A13CCA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454 </w:t>
            </w:r>
          </w:p>
        </w:tc>
        <w:tc>
          <w:tcPr>
            <w:tcW w:w="180" w:type="dxa"/>
            <w:tcBorders>
              <w:top w:val="nil"/>
              <w:left w:val="nil"/>
              <w:bottom w:val="nil"/>
              <w:right w:val="nil"/>
            </w:tcBorders>
            <w:shd w:val="clear" w:color="000000" w:fill="FFFFFF"/>
            <w:vAlign w:val="bottom"/>
          </w:tcPr>
          <w:p w14:paraId="086EE321" w14:textId="649F788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single" w:sz="4" w:space="0" w:color="auto"/>
              <w:left w:val="nil"/>
              <w:bottom w:val="nil"/>
              <w:right w:val="nil"/>
            </w:tcBorders>
            <w:shd w:val="clear" w:color="000000" w:fill="FFFFFF"/>
            <w:vAlign w:val="bottom"/>
          </w:tcPr>
          <w:p w14:paraId="210C1C04" w14:textId="54DF230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362 </w:t>
            </w:r>
          </w:p>
        </w:tc>
        <w:tc>
          <w:tcPr>
            <w:tcW w:w="180" w:type="dxa"/>
            <w:tcBorders>
              <w:top w:val="nil"/>
              <w:left w:val="nil"/>
              <w:bottom w:val="nil"/>
              <w:right w:val="nil"/>
            </w:tcBorders>
            <w:shd w:val="clear" w:color="000000" w:fill="FFFFFF"/>
            <w:vAlign w:val="bottom"/>
          </w:tcPr>
          <w:p w14:paraId="689B93AD" w14:textId="0F4F19B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337D45F7" w14:textId="689B0D7F"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47,665 </w:t>
            </w:r>
          </w:p>
        </w:tc>
        <w:tc>
          <w:tcPr>
            <w:tcW w:w="180" w:type="dxa"/>
            <w:tcBorders>
              <w:top w:val="nil"/>
              <w:left w:val="nil"/>
              <w:bottom w:val="nil"/>
              <w:right w:val="nil"/>
            </w:tcBorders>
            <w:shd w:val="clear" w:color="000000" w:fill="FFFFFF"/>
            <w:vAlign w:val="bottom"/>
          </w:tcPr>
          <w:p w14:paraId="67F1E0B5" w14:textId="1F61B6E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single" w:sz="4" w:space="0" w:color="auto"/>
              <w:left w:val="nil"/>
              <w:bottom w:val="nil"/>
              <w:right w:val="nil"/>
            </w:tcBorders>
            <w:shd w:val="clear" w:color="000000" w:fill="FFFFFF"/>
            <w:vAlign w:val="bottom"/>
          </w:tcPr>
          <w:p w14:paraId="454660A3" w14:textId="02B36A4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3,709 </w:t>
            </w:r>
          </w:p>
        </w:tc>
        <w:tc>
          <w:tcPr>
            <w:tcW w:w="180" w:type="dxa"/>
            <w:tcBorders>
              <w:top w:val="nil"/>
              <w:left w:val="nil"/>
              <w:bottom w:val="nil"/>
              <w:right w:val="nil"/>
            </w:tcBorders>
            <w:shd w:val="clear" w:color="000000" w:fill="FFFFFF"/>
            <w:vAlign w:val="bottom"/>
          </w:tcPr>
          <w:p w14:paraId="37F621BC" w14:textId="3800166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7878FEF0" w14:textId="76676E1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54D92EA1" w14:textId="78F84E6F"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2ADEB0A1" w14:textId="59D820A6"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52,190 </w:t>
            </w:r>
          </w:p>
        </w:tc>
      </w:tr>
      <w:tr w:rsidR="009A56B6" w:rsidRPr="006737D8" w14:paraId="469A4D42" w14:textId="77777777" w:rsidTr="009832A4">
        <w:tc>
          <w:tcPr>
            <w:tcW w:w="2790" w:type="dxa"/>
          </w:tcPr>
          <w:p w14:paraId="52A0AA64"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78B58E0C" w14:textId="77777777" w:rsidR="009A56B6" w:rsidRPr="006737D8" w:rsidRDefault="009A56B6" w:rsidP="009A56B6">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68176CC0" w14:textId="4154D4C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732 </w:t>
            </w:r>
          </w:p>
        </w:tc>
        <w:tc>
          <w:tcPr>
            <w:tcW w:w="180" w:type="dxa"/>
            <w:tcBorders>
              <w:top w:val="nil"/>
              <w:left w:val="nil"/>
              <w:bottom w:val="nil"/>
              <w:right w:val="nil"/>
            </w:tcBorders>
            <w:shd w:val="clear" w:color="000000" w:fill="FFFFFF"/>
            <w:vAlign w:val="bottom"/>
          </w:tcPr>
          <w:p w14:paraId="65B3EE78" w14:textId="6E72D5F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42D060F0" w14:textId="4686529F"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545 </w:t>
            </w:r>
          </w:p>
        </w:tc>
        <w:tc>
          <w:tcPr>
            <w:tcW w:w="180" w:type="dxa"/>
            <w:tcBorders>
              <w:top w:val="nil"/>
              <w:left w:val="nil"/>
              <w:bottom w:val="nil"/>
              <w:right w:val="nil"/>
            </w:tcBorders>
            <w:shd w:val="clear" w:color="000000" w:fill="FFFFFF"/>
            <w:vAlign w:val="bottom"/>
          </w:tcPr>
          <w:p w14:paraId="4F23ADE1" w14:textId="2A1C701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26D270A6" w14:textId="2005AD8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16,512 </w:t>
            </w:r>
          </w:p>
        </w:tc>
        <w:tc>
          <w:tcPr>
            <w:tcW w:w="180" w:type="dxa"/>
            <w:tcBorders>
              <w:top w:val="nil"/>
              <w:left w:val="nil"/>
              <w:bottom w:val="nil"/>
              <w:right w:val="nil"/>
            </w:tcBorders>
            <w:shd w:val="clear" w:color="000000" w:fill="FFFFFF"/>
            <w:vAlign w:val="bottom"/>
          </w:tcPr>
          <w:p w14:paraId="723856F6" w14:textId="14DFC9B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766D0038" w14:textId="684A8D5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5,522 </w:t>
            </w:r>
          </w:p>
        </w:tc>
        <w:tc>
          <w:tcPr>
            <w:tcW w:w="180" w:type="dxa"/>
            <w:tcBorders>
              <w:top w:val="nil"/>
              <w:left w:val="nil"/>
              <w:bottom w:val="nil"/>
              <w:right w:val="nil"/>
            </w:tcBorders>
            <w:shd w:val="clear" w:color="000000" w:fill="FFFFFF"/>
            <w:vAlign w:val="bottom"/>
          </w:tcPr>
          <w:p w14:paraId="4EAE5110" w14:textId="0F1CC88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1068C23C" w14:textId="5E45A3E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1DF02F19" w14:textId="30AEC6D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224B8782" w14:textId="795C428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23,311 </w:t>
            </w:r>
          </w:p>
        </w:tc>
      </w:tr>
      <w:tr w:rsidR="009A56B6" w:rsidRPr="006737D8" w14:paraId="5F70A25D" w14:textId="77777777" w:rsidTr="009A56B6">
        <w:tc>
          <w:tcPr>
            <w:tcW w:w="2790" w:type="dxa"/>
            <w:hideMark/>
          </w:tcPr>
          <w:p w14:paraId="2892BE4F"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bottom"/>
          </w:tcPr>
          <w:p w14:paraId="209BB4AB" w14:textId="251C287F"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541 </w:t>
            </w:r>
          </w:p>
        </w:tc>
        <w:tc>
          <w:tcPr>
            <w:tcW w:w="180" w:type="dxa"/>
            <w:tcBorders>
              <w:top w:val="nil"/>
              <w:left w:val="nil"/>
              <w:bottom w:val="nil"/>
              <w:right w:val="nil"/>
            </w:tcBorders>
            <w:shd w:val="clear" w:color="000000" w:fill="FFFFFF"/>
            <w:vAlign w:val="bottom"/>
          </w:tcPr>
          <w:p w14:paraId="106EC10B" w14:textId="444A4B5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03F069F6" w14:textId="7138C26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780 </w:t>
            </w:r>
          </w:p>
        </w:tc>
        <w:tc>
          <w:tcPr>
            <w:tcW w:w="180" w:type="dxa"/>
            <w:tcBorders>
              <w:top w:val="nil"/>
              <w:left w:val="nil"/>
              <w:bottom w:val="nil"/>
              <w:right w:val="nil"/>
            </w:tcBorders>
            <w:shd w:val="clear" w:color="000000" w:fill="FFFFFF"/>
            <w:vAlign w:val="bottom"/>
          </w:tcPr>
          <w:p w14:paraId="391DC73A" w14:textId="298626E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4670D323" w14:textId="1A8E7A8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23,367 </w:t>
            </w:r>
          </w:p>
        </w:tc>
        <w:tc>
          <w:tcPr>
            <w:tcW w:w="180" w:type="dxa"/>
            <w:tcBorders>
              <w:top w:val="nil"/>
              <w:left w:val="nil"/>
              <w:bottom w:val="nil"/>
              <w:right w:val="nil"/>
            </w:tcBorders>
            <w:shd w:val="clear" w:color="000000" w:fill="FFFFFF"/>
            <w:vAlign w:val="bottom"/>
          </w:tcPr>
          <w:p w14:paraId="7160C219" w14:textId="670053E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280337DD" w14:textId="129EC4B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1,189 </w:t>
            </w:r>
          </w:p>
        </w:tc>
        <w:tc>
          <w:tcPr>
            <w:tcW w:w="180" w:type="dxa"/>
            <w:tcBorders>
              <w:top w:val="nil"/>
              <w:left w:val="nil"/>
              <w:bottom w:val="nil"/>
              <w:right w:val="nil"/>
            </w:tcBorders>
            <w:shd w:val="clear" w:color="000000" w:fill="FFFFFF"/>
            <w:vAlign w:val="bottom"/>
          </w:tcPr>
          <w:p w14:paraId="1E82D9A7" w14:textId="6FED827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1CE49045" w14:textId="05B3BF5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077F6E2D" w14:textId="5BC1376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3EB27649" w14:textId="7240C24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25,877 </w:t>
            </w:r>
          </w:p>
        </w:tc>
      </w:tr>
      <w:tr w:rsidR="009A56B6" w:rsidRPr="006737D8" w14:paraId="6D7B9832" w14:textId="77777777" w:rsidTr="009A56B6">
        <w:tc>
          <w:tcPr>
            <w:tcW w:w="2790" w:type="dxa"/>
            <w:hideMark/>
          </w:tcPr>
          <w:p w14:paraId="7F11AD70"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000000" w:fill="FFFFFF"/>
            <w:vAlign w:val="bottom"/>
          </w:tcPr>
          <w:p w14:paraId="643791DA" w14:textId="716E46C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5 </w:t>
            </w:r>
          </w:p>
        </w:tc>
        <w:tc>
          <w:tcPr>
            <w:tcW w:w="180" w:type="dxa"/>
            <w:tcBorders>
              <w:top w:val="nil"/>
              <w:left w:val="nil"/>
              <w:bottom w:val="nil"/>
              <w:right w:val="nil"/>
            </w:tcBorders>
            <w:shd w:val="clear" w:color="000000" w:fill="FFFFFF"/>
            <w:vAlign w:val="bottom"/>
          </w:tcPr>
          <w:p w14:paraId="42E35540" w14:textId="2E9D37E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264A5829" w14:textId="6077427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1 </w:t>
            </w:r>
          </w:p>
        </w:tc>
        <w:tc>
          <w:tcPr>
            <w:tcW w:w="180" w:type="dxa"/>
            <w:tcBorders>
              <w:top w:val="nil"/>
              <w:left w:val="nil"/>
              <w:bottom w:val="nil"/>
              <w:right w:val="nil"/>
            </w:tcBorders>
            <w:shd w:val="clear" w:color="000000" w:fill="FFFFFF"/>
            <w:vAlign w:val="bottom"/>
          </w:tcPr>
          <w:p w14:paraId="0D24E38E" w14:textId="5A3D67A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5B3A7D13" w14:textId="00BE7A1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715 </w:t>
            </w:r>
          </w:p>
        </w:tc>
        <w:tc>
          <w:tcPr>
            <w:tcW w:w="180" w:type="dxa"/>
            <w:tcBorders>
              <w:top w:val="nil"/>
              <w:left w:val="nil"/>
              <w:bottom w:val="nil"/>
              <w:right w:val="nil"/>
            </w:tcBorders>
            <w:shd w:val="clear" w:color="000000" w:fill="FFFFFF"/>
            <w:vAlign w:val="bottom"/>
          </w:tcPr>
          <w:p w14:paraId="6DDD2E79" w14:textId="265F7B76"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594CB95D" w14:textId="381017F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(219)</w:t>
            </w:r>
          </w:p>
        </w:tc>
        <w:tc>
          <w:tcPr>
            <w:tcW w:w="180" w:type="dxa"/>
            <w:tcBorders>
              <w:top w:val="nil"/>
              <w:left w:val="nil"/>
              <w:bottom w:val="nil"/>
              <w:right w:val="nil"/>
            </w:tcBorders>
            <w:shd w:val="clear" w:color="000000" w:fill="FFFFFF"/>
            <w:vAlign w:val="bottom"/>
          </w:tcPr>
          <w:p w14:paraId="6F7003B7" w14:textId="5C732EC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374B8901" w14:textId="49D5C57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29,144 </w:t>
            </w:r>
          </w:p>
        </w:tc>
        <w:tc>
          <w:tcPr>
            <w:tcW w:w="180" w:type="dxa"/>
            <w:tcBorders>
              <w:top w:val="nil"/>
              <w:left w:val="nil"/>
              <w:bottom w:val="nil"/>
              <w:right w:val="nil"/>
            </w:tcBorders>
            <w:shd w:val="clear" w:color="000000" w:fill="FFFFFF"/>
            <w:vAlign w:val="bottom"/>
          </w:tcPr>
          <w:p w14:paraId="67D3B936" w14:textId="2904F27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40754241" w14:textId="3969860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29,646 </w:t>
            </w:r>
          </w:p>
        </w:tc>
      </w:tr>
      <w:tr w:rsidR="009A56B6" w:rsidRPr="006737D8" w14:paraId="531982AD" w14:textId="77777777" w:rsidTr="009A56B6">
        <w:tc>
          <w:tcPr>
            <w:tcW w:w="2790" w:type="dxa"/>
            <w:hideMark/>
          </w:tcPr>
          <w:p w14:paraId="398A952D"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bottom"/>
          </w:tcPr>
          <w:p w14:paraId="14899F1D" w14:textId="4DBA9E4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1,732 </w:t>
            </w:r>
          </w:p>
        </w:tc>
        <w:tc>
          <w:tcPr>
            <w:tcW w:w="180" w:type="dxa"/>
            <w:tcBorders>
              <w:top w:val="nil"/>
              <w:left w:val="nil"/>
              <w:bottom w:val="nil"/>
              <w:right w:val="nil"/>
            </w:tcBorders>
            <w:shd w:val="clear" w:color="000000" w:fill="FFFFFF"/>
            <w:vAlign w:val="bottom"/>
          </w:tcPr>
          <w:p w14:paraId="7EA9E51C" w14:textId="0B56F9E4"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1080" w:type="dxa"/>
            <w:tcBorders>
              <w:top w:val="single" w:sz="4" w:space="0" w:color="auto"/>
              <w:left w:val="nil"/>
              <w:bottom w:val="single" w:sz="4" w:space="0" w:color="auto"/>
              <w:right w:val="nil"/>
            </w:tcBorders>
            <w:shd w:val="clear" w:color="000000" w:fill="FFFFFF"/>
            <w:vAlign w:val="bottom"/>
          </w:tcPr>
          <w:p w14:paraId="56C7719C" w14:textId="22BD491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1,688 </w:t>
            </w:r>
          </w:p>
        </w:tc>
        <w:tc>
          <w:tcPr>
            <w:tcW w:w="180" w:type="dxa"/>
            <w:tcBorders>
              <w:top w:val="nil"/>
              <w:left w:val="nil"/>
              <w:bottom w:val="nil"/>
              <w:right w:val="nil"/>
            </w:tcBorders>
            <w:shd w:val="clear" w:color="000000" w:fill="FFFFFF"/>
            <w:vAlign w:val="bottom"/>
          </w:tcPr>
          <w:p w14:paraId="3C5E530D" w14:textId="52AABA9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900" w:type="dxa"/>
            <w:tcBorders>
              <w:top w:val="single" w:sz="4" w:space="0" w:color="auto"/>
              <w:left w:val="nil"/>
              <w:bottom w:val="single" w:sz="4" w:space="0" w:color="auto"/>
              <w:right w:val="nil"/>
            </w:tcBorders>
            <w:shd w:val="clear" w:color="000000" w:fill="FFFFFF"/>
            <w:vAlign w:val="bottom"/>
          </w:tcPr>
          <w:p w14:paraId="09A4EA59" w14:textId="7AC549F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88,259 </w:t>
            </w:r>
          </w:p>
        </w:tc>
        <w:tc>
          <w:tcPr>
            <w:tcW w:w="180" w:type="dxa"/>
            <w:tcBorders>
              <w:top w:val="nil"/>
              <w:left w:val="nil"/>
              <w:bottom w:val="nil"/>
              <w:right w:val="nil"/>
            </w:tcBorders>
            <w:shd w:val="clear" w:color="000000" w:fill="FFFFFF"/>
            <w:vAlign w:val="bottom"/>
          </w:tcPr>
          <w:p w14:paraId="16BF1CE5" w14:textId="7DB4308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1080" w:type="dxa"/>
            <w:tcBorders>
              <w:top w:val="single" w:sz="4" w:space="0" w:color="auto"/>
              <w:left w:val="nil"/>
              <w:bottom w:val="single" w:sz="4" w:space="0" w:color="auto"/>
              <w:right w:val="nil"/>
            </w:tcBorders>
            <w:shd w:val="clear" w:color="000000" w:fill="FFFFFF"/>
            <w:vAlign w:val="bottom"/>
          </w:tcPr>
          <w:p w14:paraId="3CC43863" w14:textId="04B7493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10,201 </w:t>
            </w:r>
          </w:p>
        </w:tc>
        <w:tc>
          <w:tcPr>
            <w:tcW w:w="180" w:type="dxa"/>
            <w:tcBorders>
              <w:top w:val="nil"/>
              <w:left w:val="nil"/>
              <w:bottom w:val="nil"/>
              <w:right w:val="nil"/>
            </w:tcBorders>
            <w:shd w:val="clear" w:color="000000" w:fill="FFFFFF"/>
            <w:vAlign w:val="bottom"/>
          </w:tcPr>
          <w:p w14:paraId="4EB3F479" w14:textId="067FD10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900" w:type="dxa"/>
            <w:tcBorders>
              <w:top w:val="single" w:sz="4" w:space="0" w:color="auto"/>
              <w:left w:val="nil"/>
              <w:bottom w:val="single" w:sz="4" w:space="0" w:color="auto"/>
              <w:right w:val="nil"/>
            </w:tcBorders>
            <w:shd w:val="clear" w:color="000000" w:fill="FFFFFF"/>
            <w:vAlign w:val="bottom"/>
          </w:tcPr>
          <w:p w14:paraId="68B69CDF" w14:textId="708255B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29,144 </w:t>
            </w:r>
          </w:p>
        </w:tc>
        <w:tc>
          <w:tcPr>
            <w:tcW w:w="180" w:type="dxa"/>
            <w:tcBorders>
              <w:top w:val="nil"/>
              <w:left w:val="nil"/>
              <w:bottom w:val="nil"/>
              <w:right w:val="nil"/>
            </w:tcBorders>
            <w:shd w:val="clear" w:color="000000" w:fill="FFFFFF"/>
            <w:vAlign w:val="bottom"/>
          </w:tcPr>
          <w:p w14:paraId="40AD0BD3" w14:textId="531FA12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900" w:type="dxa"/>
            <w:tcBorders>
              <w:top w:val="single" w:sz="4" w:space="0" w:color="auto"/>
              <w:left w:val="nil"/>
              <w:bottom w:val="single" w:sz="4" w:space="0" w:color="auto"/>
              <w:right w:val="nil"/>
            </w:tcBorders>
            <w:shd w:val="clear" w:color="000000" w:fill="FFFFFF"/>
            <w:vAlign w:val="bottom"/>
          </w:tcPr>
          <w:p w14:paraId="49AB7E4F" w14:textId="7F763440"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131,024 </w:t>
            </w:r>
          </w:p>
        </w:tc>
      </w:tr>
      <w:tr w:rsidR="009A56B6" w:rsidRPr="006737D8" w14:paraId="62789BDB" w14:textId="77777777" w:rsidTr="009A56B6">
        <w:tc>
          <w:tcPr>
            <w:tcW w:w="2790" w:type="dxa"/>
            <w:hideMark/>
          </w:tcPr>
          <w:p w14:paraId="14B708DB" w14:textId="203274EA" w:rsidR="009A56B6" w:rsidRPr="006737D8" w:rsidRDefault="009A56B6" w:rsidP="009A56B6">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double" w:sz="4" w:space="0" w:color="auto"/>
              <w:right w:val="nil"/>
            </w:tcBorders>
            <w:shd w:val="clear" w:color="000000" w:fill="FFFFFF"/>
            <w:vAlign w:val="bottom"/>
          </w:tcPr>
          <w:p w14:paraId="4CDB8383" w14:textId="74BF685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622 </w:t>
            </w:r>
          </w:p>
        </w:tc>
        <w:tc>
          <w:tcPr>
            <w:tcW w:w="180" w:type="dxa"/>
            <w:tcBorders>
              <w:top w:val="nil"/>
              <w:left w:val="nil"/>
              <w:bottom w:val="nil"/>
              <w:right w:val="nil"/>
            </w:tcBorders>
            <w:shd w:val="clear" w:color="000000" w:fill="FFFFFF"/>
            <w:vAlign w:val="bottom"/>
          </w:tcPr>
          <w:p w14:paraId="1C511D25" w14:textId="6E12E3C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1080" w:type="dxa"/>
            <w:tcBorders>
              <w:top w:val="single" w:sz="4" w:space="0" w:color="auto"/>
              <w:left w:val="nil"/>
              <w:bottom w:val="double" w:sz="4" w:space="0" w:color="auto"/>
              <w:right w:val="nil"/>
            </w:tcBorders>
            <w:shd w:val="clear" w:color="000000" w:fill="FFFFFF"/>
            <w:vAlign w:val="bottom"/>
          </w:tcPr>
          <w:p w14:paraId="6ED7E523" w14:textId="65B9A4E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351 </w:t>
            </w:r>
          </w:p>
        </w:tc>
        <w:tc>
          <w:tcPr>
            <w:tcW w:w="180" w:type="dxa"/>
            <w:tcBorders>
              <w:top w:val="nil"/>
              <w:left w:val="nil"/>
              <w:bottom w:val="nil"/>
              <w:right w:val="nil"/>
            </w:tcBorders>
            <w:shd w:val="clear" w:color="000000" w:fill="FFFFFF"/>
            <w:vAlign w:val="bottom"/>
          </w:tcPr>
          <w:p w14:paraId="6B7E619B" w14:textId="1DF8411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900" w:type="dxa"/>
            <w:tcBorders>
              <w:top w:val="single" w:sz="4" w:space="0" w:color="auto"/>
              <w:left w:val="nil"/>
              <w:bottom w:val="double" w:sz="4" w:space="0" w:color="auto"/>
              <w:right w:val="nil"/>
            </w:tcBorders>
            <w:shd w:val="clear" w:color="000000" w:fill="FFFFFF"/>
            <w:vAlign w:val="bottom"/>
          </w:tcPr>
          <w:p w14:paraId="6A7354BE" w14:textId="57E6871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4,455 </w:t>
            </w:r>
          </w:p>
        </w:tc>
        <w:tc>
          <w:tcPr>
            <w:tcW w:w="180" w:type="dxa"/>
            <w:tcBorders>
              <w:top w:val="nil"/>
              <w:left w:val="nil"/>
              <w:bottom w:val="nil"/>
              <w:right w:val="nil"/>
            </w:tcBorders>
            <w:shd w:val="clear" w:color="000000" w:fill="FFFFFF"/>
            <w:vAlign w:val="bottom"/>
          </w:tcPr>
          <w:p w14:paraId="6586EA58" w14:textId="41D8845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1080" w:type="dxa"/>
            <w:tcBorders>
              <w:top w:val="single" w:sz="4" w:space="0" w:color="auto"/>
              <w:left w:val="nil"/>
              <w:bottom w:val="double" w:sz="4" w:space="0" w:color="auto"/>
              <w:right w:val="nil"/>
            </w:tcBorders>
            <w:shd w:val="clear" w:color="000000" w:fill="FFFFFF"/>
            <w:vAlign w:val="bottom"/>
          </w:tcPr>
          <w:p w14:paraId="03D90C56" w14:textId="2A5A16C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5,541 </w:t>
            </w:r>
          </w:p>
        </w:tc>
        <w:tc>
          <w:tcPr>
            <w:tcW w:w="180" w:type="dxa"/>
            <w:tcBorders>
              <w:top w:val="nil"/>
              <w:left w:val="nil"/>
              <w:bottom w:val="nil"/>
              <w:right w:val="nil"/>
            </w:tcBorders>
            <w:shd w:val="clear" w:color="000000" w:fill="FFFFFF"/>
            <w:vAlign w:val="bottom"/>
          </w:tcPr>
          <w:p w14:paraId="38BAF4F7" w14:textId="5D27F4C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900" w:type="dxa"/>
            <w:tcBorders>
              <w:top w:val="single" w:sz="4" w:space="0" w:color="auto"/>
              <w:left w:val="nil"/>
              <w:bottom w:val="double" w:sz="4" w:space="0" w:color="auto"/>
              <w:right w:val="nil"/>
            </w:tcBorders>
            <w:shd w:val="clear" w:color="000000" w:fill="FFFFFF"/>
            <w:vAlign w:val="bottom"/>
          </w:tcPr>
          <w:p w14:paraId="77548AA2" w14:textId="60E764F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 (27,120)</w:t>
            </w:r>
          </w:p>
        </w:tc>
        <w:tc>
          <w:tcPr>
            <w:tcW w:w="180" w:type="dxa"/>
            <w:tcBorders>
              <w:top w:val="nil"/>
              <w:left w:val="nil"/>
              <w:bottom w:val="nil"/>
              <w:right w:val="nil"/>
            </w:tcBorders>
            <w:shd w:val="clear" w:color="000000" w:fill="FFFFFF"/>
            <w:vAlign w:val="bottom"/>
          </w:tcPr>
          <w:p w14:paraId="01576011" w14:textId="281A3C2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w:t>
            </w:r>
          </w:p>
        </w:tc>
        <w:tc>
          <w:tcPr>
            <w:tcW w:w="900" w:type="dxa"/>
            <w:tcBorders>
              <w:top w:val="single" w:sz="4" w:space="0" w:color="auto"/>
              <w:left w:val="nil"/>
              <w:bottom w:val="nil"/>
              <w:right w:val="nil"/>
            </w:tcBorders>
            <w:shd w:val="clear" w:color="000000" w:fill="FFFFFF"/>
            <w:vAlign w:val="bottom"/>
          </w:tcPr>
          <w:p w14:paraId="100D1F5B" w14:textId="1182F39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 (16,151)</w:t>
            </w:r>
          </w:p>
        </w:tc>
      </w:tr>
      <w:tr w:rsidR="009A56B6" w:rsidRPr="006737D8" w14:paraId="53F4580D" w14:textId="77777777" w:rsidTr="009A56B6">
        <w:tc>
          <w:tcPr>
            <w:tcW w:w="2790" w:type="dxa"/>
            <w:hideMark/>
          </w:tcPr>
          <w:p w14:paraId="480015EF" w14:textId="4112241F" w:rsidR="009A56B6" w:rsidRPr="006737D8" w:rsidRDefault="009A56B6" w:rsidP="009A56B6">
            <w:pPr>
              <w:tabs>
                <w:tab w:val="clear" w:pos="2580"/>
                <w:tab w:val="left" w:pos="2880"/>
              </w:tabs>
              <w:spacing w:line="240" w:lineRule="auto"/>
              <w:ind w:firstLine="18"/>
              <w:rPr>
                <w:rFonts w:asciiTheme="majorBidi" w:hAnsiTheme="majorBidi" w:cstheme="majorBidi"/>
                <w:b/>
                <w:bCs/>
                <w:sz w:val="28"/>
                <w:szCs w:val="28"/>
              </w:rPr>
            </w:pPr>
            <w:r w:rsidRPr="006737D8">
              <w:rPr>
                <w:rFonts w:asciiTheme="majorBidi" w:hAnsiTheme="majorBidi" w:cstheme="majorBidi"/>
                <w:sz w:val="28"/>
                <w:szCs w:val="28"/>
              </w:rPr>
              <w:t>Income tax expenses</w:t>
            </w:r>
          </w:p>
        </w:tc>
        <w:tc>
          <w:tcPr>
            <w:tcW w:w="900" w:type="dxa"/>
            <w:tcBorders>
              <w:top w:val="double" w:sz="4" w:space="0" w:color="auto"/>
              <w:left w:val="nil"/>
              <w:bottom w:val="nil"/>
              <w:right w:val="nil"/>
            </w:tcBorders>
            <w:shd w:val="clear" w:color="000000" w:fill="FFFFFF"/>
            <w:vAlign w:val="bottom"/>
          </w:tcPr>
          <w:p w14:paraId="46564D3D" w14:textId="67C6F97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80" w:type="dxa"/>
            <w:tcBorders>
              <w:top w:val="nil"/>
              <w:left w:val="nil"/>
              <w:bottom w:val="nil"/>
              <w:right w:val="nil"/>
            </w:tcBorders>
            <w:shd w:val="clear" w:color="000000" w:fill="FFFFFF"/>
            <w:vAlign w:val="bottom"/>
          </w:tcPr>
          <w:p w14:paraId="77DDE7B6" w14:textId="575DF4E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080" w:type="dxa"/>
            <w:tcBorders>
              <w:top w:val="double" w:sz="4" w:space="0" w:color="auto"/>
              <w:left w:val="nil"/>
              <w:bottom w:val="nil"/>
              <w:right w:val="nil"/>
            </w:tcBorders>
            <w:shd w:val="clear" w:color="000000" w:fill="FFFFFF"/>
            <w:vAlign w:val="bottom"/>
          </w:tcPr>
          <w:p w14:paraId="170F270F" w14:textId="4A88CFC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80" w:type="dxa"/>
            <w:tcBorders>
              <w:top w:val="nil"/>
              <w:left w:val="nil"/>
              <w:bottom w:val="nil"/>
              <w:right w:val="nil"/>
            </w:tcBorders>
            <w:shd w:val="clear" w:color="000000" w:fill="FFFFFF"/>
            <w:vAlign w:val="bottom"/>
          </w:tcPr>
          <w:p w14:paraId="3B5A1A54" w14:textId="7D97F64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900" w:type="dxa"/>
            <w:tcBorders>
              <w:top w:val="double" w:sz="4" w:space="0" w:color="auto"/>
              <w:left w:val="nil"/>
              <w:bottom w:val="nil"/>
              <w:right w:val="nil"/>
            </w:tcBorders>
            <w:shd w:val="clear" w:color="000000" w:fill="FFFFFF"/>
            <w:vAlign w:val="bottom"/>
          </w:tcPr>
          <w:p w14:paraId="0AB0E4FB" w14:textId="49D02510" w:rsidR="009A56B6" w:rsidRPr="006737D8" w:rsidRDefault="009A56B6" w:rsidP="009A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737D8">
              <w:rPr>
                <w:rFonts w:ascii="Angsana New" w:hAnsi="Angsana New"/>
                <w:b/>
                <w:bCs/>
                <w:sz w:val="28"/>
                <w:szCs w:val="28"/>
              </w:rPr>
              <w:t> </w:t>
            </w:r>
          </w:p>
        </w:tc>
        <w:tc>
          <w:tcPr>
            <w:tcW w:w="180" w:type="dxa"/>
            <w:tcBorders>
              <w:top w:val="nil"/>
              <w:left w:val="nil"/>
              <w:bottom w:val="nil"/>
              <w:right w:val="nil"/>
            </w:tcBorders>
            <w:shd w:val="clear" w:color="000000" w:fill="FFFFFF"/>
            <w:vAlign w:val="bottom"/>
          </w:tcPr>
          <w:p w14:paraId="3F4D2A34" w14:textId="512AA8D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080" w:type="dxa"/>
            <w:tcBorders>
              <w:top w:val="double" w:sz="4" w:space="0" w:color="auto"/>
              <w:left w:val="nil"/>
              <w:bottom w:val="nil"/>
              <w:right w:val="nil"/>
            </w:tcBorders>
            <w:shd w:val="clear" w:color="000000" w:fill="FFFFFF"/>
            <w:vAlign w:val="bottom"/>
          </w:tcPr>
          <w:p w14:paraId="0E58EF80" w14:textId="6C9CD5CA" w:rsidR="009A56B6" w:rsidRPr="006737D8" w:rsidRDefault="009A56B6" w:rsidP="009A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737D8">
              <w:rPr>
                <w:rFonts w:ascii="Angsana New" w:hAnsi="Angsana New"/>
                <w:b/>
                <w:bCs/>
                <w:sz w:val="28"/>
                <w:szCs w:val="28"/>
              </w:rPr>
              <w:t> </w:t>
            </w:r>
          </w:p>
        </w:tc>
        <w:tc>
          <w:tcPr>
            <w:tcW w:w="180" w:type="dxa"/>
            <w:tcBorders>
              <w:top w:val="nil"/>
              <w:left w:val="nil"/>
              <w:bottom w:val="nil"/>
              <w:right w:val="nil"/>
            </w:tcBorders>
            <w:shd w:val="clear" w:color="000000" w:fill="FFFFFF"/>
            <w:vAlign w:val="bottom"/>
          </w:tcPr>
          <w:p w14:paraId="04E8B67A" w14:textId="57C2865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900" w:type="dxa"/>
            <w:tcBorders>
              <w:top w:val="double" w:sz="4" w:space="0" w:color="auto"/>
              <w:left w:val="nil"/>
              <w:bottom w:val="nil"/>
              <w:right w:val="nil"/>
            </w:tcBorders>
            <w:shd w:val="clear" w:color="000000" w:fill="FFFFFF"/>
            <w:vAlign w:val="bottom"/>
          </w:tcPr>
          <w:p w14:paraId="6EAD29E7" w14:textId="5CA991D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80" w:type="dxa"/>
            <w:tcBorders>
              <w:top w:val="nil"/>
              <w:left w:val="nil"/>
              <w:bottom w:val="nil"/>
              <w:right w:val="nil"/>
            </w:tcBorders>
            <w:shd w:val="clear" w:color="000000" w:fill="FFFFFF"/>
            <w:vAlign w:val="bottom"/>
          </w:tcPr>
          <w:p w14:paraId="042D7CFB" w14:textId="704D198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900" w:type="dxa"/>
            <w:tcBorders>
              <w:top w:val="nil"/>
              <w:left w:val="nil"/>
              <w:bottom w:val="single" w:sz="4" w:space="0" w:color="auto"/>
              <w:right w:val="nil"/>
            </w:tcBorders>
            <w:shd w:val="clear" w:color="000000" w:fill="FFFFFF"/>
            <w:vAlign w:val="bottom"/>
          </w:tcPr>
          <w:p w14:paraId="6020589D" w14:textId="204817A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sz w:val="28"/>
                <w:szCs w:val="28"/>
              </w:rPr>
              <w:t xml:space="preserve"> (5,013)</w:t>
            </w:r>
          </w:p>
        </w:tc>
      </w:tr>
      <w:tr w:rsidR="009A56B6" w:rsidRPr="006737D8" w14:paraId="3DFA37DE" w14:textId="77777777" w:rsidTr="009A56B6">
        <w:tc>
          <w:tcPr>
            <w:tcW w:w="2790" w:type="dxa"/>
            <w:hideMark/>
          </w:tcPr>
          <w:p w14:paraId="5FE2BC78" w14:textId="20AC25C5" w:rsidR="009A56B6" w:rsidRPr="006737D8" w:rsidRDefault="009A56B6" w:rsidP="009A56B6">
            <w:pPr>
              <w:tabs>
                <w:tab w:val="left" w:pos="2880"/>
              </w:tabs>
              <w:spacing w:line="240" w:lineRule="auto"/>
              <w:ind w:firstLine="18"/>
              <w:rPr>
                <w:rFonts w:asciiTheme="majorBidi" w:hAnsiTheme="majorBidi" w:cstheme="majorBidi"/>
                <w:b/>
                <w:bCs/>
                <w:sz w:val="28"/>
                <w:szCs w:val="28"/>
              </w:rPr>
            </w:pPr>
            <w:r w:rsidRPr="006737D8">
              <w:rPr>
                <w:rFonts w:asciiTheme="majorBidi" w:hAnsiTheme="majorBidi" w:cstheme="majorBidi"/>
                <w:b/>
                <w:bCs/>
                <w:sz w:val="28"/>
                <w:szCs w:val="28"/>
              </w:rPr>
              <w:t>Loss for the</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period</w:t>
            </w:r>
          </w:p>
        </w:tc>
        <w:tc>
          <w:tcPr>
            <w:tcW w:w="900" w:type="dxa"/>
            <w:tcBorders>
              <w:top w:val="nil"/>
              <w:left w:val="nil"/>
              <w:bottom w:val="nil"/>
              <w:right w:val="nil"/>
            </w:tcBorders>
            <w:shd w:val="clear" w:color="000000" w:fill="FFFFFF"/>
            <w:vAlign w:val="bottom"/>
          </w:tcPr>
          <w:p w14:paraId="186527F4" w14:textId="262738C5"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80" w:type="dxa"/>
            <w:tcBorders>
              <w:top w:val="nil"/>
              <w:left w:val="nil"/>
              <w:bottom w:val="nil"/>
              <w:right w:val="nil"/>
            </w:tcBorders>
            <w:shd w:val="clear" w:color="000000" w:fill="FFFFFF"/>
            <w:vAlign w:val="bottom"/>
          </w:tcPr>
          <w:p w14:paraId="7BBA85BE" w14:textId="49B9AB5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080" w:type="dxa"/>
            <w:tcBorders>
              <w:top w:val="nil"/>
              <w:left w:val="nil"/>
              <w:bottom w:val="nil"/>
              <w:right w:val="nil"/>
            </w:tcBorders>
            <w:shd w:val="clear" w:color="000000" w:fill="FFFFFF"/>
            <w:vAlign w:val="bottom"/>
          </w:tcPr>
          <w:p w14:paraId="3DA9BC84" w14:textId="72EF1746"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80" w:type="dxa"/>
            <w:tcBorders>
              <w:top w:val="nil"/>
              <w:left w:val="nil"/>
              <w:bottom w:val="nil"/>
              <w:right w:val="nil"/>
            </w:tcBorders>
            <w:shd w:val="clear" w:color="000000" w:fill="FFFFFF"/>
            <w:vAlign w:val="bottom"/>
          </w:tcPr>
          <w:p w14:paraId="33B1DC69" w14:textId="595CBD2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900" w:type="dxa"/>
            <w:tcBorders>
              <w:top w:val="nil"/>
              <w:left w:val="nil"/>
              <w:bottom w:val="nil"/>
              <w:right w:val="nil"/>
            </w:tcBorders>
            <w:shd w:val="clear" w:color="000000" w:fill="FFFFFF"/>
            <w:vAlign w:val="bottom"/>
          </w:tcPr>
          <w:p w14:paraId="4961746C" w14:textId="55D09FFC"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80" w:type="dxa"/>
            <w:tcBorders>
              <w:top w:val="nil"/>
              <w:left w:val="nil"/>
              <w:bottom w:val="nil"/>
              <w:right w:val="nil"/>
            </w:tcBorders>
            <w:shd w:val="clear" w:color="000000" w:fill="FFFFFF"/>
            <w:vAlign w:val="bottom"/>
          </w:tcPr>
          <w:p w14:paraId="3ABC29A1" w14:textId="3F96703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080" w:type="dxa"/>
            <w:tcBorders>
              <w:top w:val="nil"/>
              <w:left w:val="nil"/>
              <w:bottom w:val="nil"/>
              <w:right w:val="nil"/>
            </w:tcBorders>
            <w:shd w:val="clear" w:color="000000" w:fill="FFFFFF"/>
            <w:vAlign w:val="bottom"/>
          </w:tcPr>
          <w:p w14:paraId="5F95C986" w14:textId="095B0C5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80" w:type="dxa"/>
            <w:tcBorders>
              <w:top w:val="nil"/>
              <w:left w:val="nil"/>
              <w:bottom w:val="nil"/>
              <w:right w:val="nil"/>
            </w:tcBorders>
            <w:shd w:val="clear" w:color="000000" w:fill="FFFFFF"/>
            <w:vAlign w:val="bottom"/>
          </w:tcPr>
          <w:p w14:paraId="1060F0D3" w14:textId="04F5988A"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900" w:type="dxa"/>
            <w:tcBorders>
              <w:top w:val="nil"/>
              <w:left w:val="nil"/>
              <w:bottom w:val="nil"/>
              <w:right w:val="nil"/>
            </w:tcBorders>
            <w:shd w:val="clear" w:color="000000" w:fill="FFFFFF"/>
            <w:vAlign w:val="bottom"/>
          </w:tcPr>
          <w:p w14:paraId="72038BA4" w14:textId="5CE9905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180" w:type="dxa"/>
            <w:tcBorders>
              <w:top w:val="nil"/>
              <w:left w:val="nil"/>
              <w:bottom w:val="nil"/>
              <w:right w:val="nil"/>
            </w:tcBorders>
            <w:shd w:val="clear" w:color="000000" w:fill="FFFFFF"/>
            <w:vAlign w:val="bottom"/>
          </w:tcPr>
          <w:p w14:paraId="0D110D3D" w14:textId="0752576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737D8">
              <w:rPr>
                <w:rFonts w:ascii="Angsana New" w:hAnsi="Angsana New"/>
                <w:b/>
                <w:bCs/>
                <w:sz w:val="28"/>
                <w:szCs w:val="28"/>
              </w:rPr>
              <w:t> </w:t>
            </w:r>
          </w:p>
        </w:tc>
        <w:tc>
          <w:tcPr>
            <w:tcW w:w="900" w:type="dxa"/>
            <w:tcBorders>
              <w:top w:val="single" w:sz="4" w:space="0" w:color="auto"/>
              <w:left w:val="nil"/>
              <w:bottom w:val="double" w:sz="4" w:space="0" w:color="auto"/>
              <w:right w:val="nil"/>
            </w:tcBorders>
            <w:shd w:val="clear" w:color="000000" w:fill="FFFFFF"/>
            <w:vAlign w:val="bottom"/>
          </w:tcPr>
          <w:p w14:paraId="62359DF9" w14:textId="08C062B3"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737D8">
              <w:rPr>
                <w:rFonts w:ascii="Angsana New" w:hAnsi="Angsana New"/>
                <w:b/>
                <w:bCs/>
                <w:sz w:val="28"/>
                <w:szCs w:val="28"/>
              </w:rPr>
              <w:t xml:space="preserve"> (21,164)</w:t>
            </w:r>
          </w:p>
        </w:tc>
      </w:tr>
    </w:tbl>
    <w:p w14:paraId="6C0832AC" w14:textId="77777777" w:rsidR="00A22CC7" w:rsidRPr="006737D8" w:rsidRDefault="00A22CC7" w:rsidP="006952E8">
      <w:pPr>
        <w:pStyle w:val="BodyTextIndent"/>
        <w:spacing w:before="120" w:line="380" w:lineRule="exact"/>
        <w:ind w:left="547" w:right="58"/>
        <w:jc w:val="thaiDistribute"/>
        <w:rPr>
          <w:rFonts w:asciiTheme="majorBidi" w:eastAsia="Arial Unicode MS" w:hAnsiTheme="majorBidi" w:cstheme="majorBidi"/>
          <w:sz w:val="28"/>
          <w:szCs w:val="28"/>
        </w:rPr>
      </w:pPr>
    </w:p>
    <w:p w14:paraId="63921056" w14:textId="068F5ABA" w:rsidR="006952E8" w:rsidRPr="006737D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Segment income and profit (loss) for the three-month period ended 30 </w:t>
      </w:r>
      <w:r w:rsidR="0026708B" w:rsidRPr="006737D8">
        <w:rPr>
          <w:rFonts w:asciiTheme="majorBidi" w:eastAsia="Arial Unicode MS" w:hAnsiTheme="majorBidi" w:cstheme="majorBidi"/>
          <w:sz w:val="28"/>
          <w:szCs w:val="28"/>
        </w:rPr>
        <w:t>September</w:t>
      </w:r>
      <w:r w:rsidRPr="006737D8">
        <w:rPr>
          <w:rFonts w:asciiTheme="majorBidi" w:eastAsia="Arial Unicode MS" w:hAnsiTheme="majorBidi" w:cstheme="majorBidi"/>
          <w:sz w:val="28"/>
          <w:szCs w:val="28"/>
        </w:rPr>
        <w:t xml:space="preserve"> 2020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6952E8" w:rsidRPr="006737D8" w14:paraId="78988A0E" w14:textId="77777777" w:rsidTr="006952E8">
        <w:trPr>
          <w:tblHeader/>
        </w:trPr>
        <w:tc>
          <w:tcPr>
            <w:tcW w:w="2790" w:type="dxa"/>
          </w:tcPr>
          <w:p w14:paraId="7589A295"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6660" w:type="dxa"/>
            <w:gridSpan w:val="11"/>
            <w:hideMark/>
          </w:tcPr>
          <w:p w14:paraId="3C2F2B2F" w14:textId="77777777" w:rsidR="006952E8" w:rsidRPr="006737D8"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6952E8" w:rsidRPr="006737D8" w14:paraId="5162CDCC" w14:textId="77777777" w:rsidTr="006952E8">
        <w:trPr>
          <w:tblHeader/>
        </w:trPr>
        <w:tc>
          <w:tcPr>
            <w:tcW w:w="2790" w:type="dxa"/>
          </w:tcPr>
          <w:p w14:paraId="0EF52F14"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1BCCA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8864FCD"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3B02324" w14:textId="77777777" w:rsidR="006952E8" w:rsidRPr="006737D8"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47411AB5"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7AA6AB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FCBF971"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F2D4887" w14:textId="77777777" w:rsidR="006952E8" w:rsidRPr="006737D8"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6744532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36355D"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1AA0DD9"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E2083C"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r>
      <w:tr w:rsidR="006952E8" w:rsidRPr="006737D8" w14:paraId="6B7B9FAA" w14:textId="77777777" w:rsidTr="006952E8">
        <w:trPr>
          <w:tblHeader/>
        </w:trPr>
        <w:tc>
          <w:tcPr>
            <w:tcW w:w="2790" w:type="dxa"/>
          </w:tcPr>
          <w:p w14:paraId="567DE971"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7718831" w14:textId="77777777" w:rsidR="006952E8" w:rsidRPr="006737D8" w:rsidRDefault="006952E8" w:rsidP="006952E8">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1982881C"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FAC5883" w14:textId="2A495FAC" w:rsidR="006952E8" w:rsidRPr="006737D8" w:rsidRDefault="00CF4B34"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6952E8" w:rsidRPr="006737D8">
              <w:rPr>
                <w:rFonts w:asciiTheme="majorBidi" w:hAnsiTheme="majorBidi" w:cstheme="majorBidi"/>
                <w:sz w:val="28"/>
                <w:szCs w:val="28"/>
              </w:rPr>
              <w:t>ransportation</w:t>
            </w:r>
          </w:p>
        </w:tc>
        <w:tc>
          <w:tcPr>
            <w:tcW w:w="180" w:type="dxa"/>
          </w:tcPr>
          <w:p w14:paraId="51CC7839"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C2D0C5C" w14:textId="77777777" w:rsidR="006952E8" w:rsidRPr="006737D8"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573FDD3E"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481779BA" w14:textId="77777777" w:rsidR="006952E8" w:rsidRPr="006737D8" w:rsidRDefault="006952E8" w:rsidP="006952E8">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47A5A51E"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8BC53DB" w14:textId="77777777" w:rsidR="006952E8" w:rsidRPr="006737D8"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2BE9B7E0"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03FD282" w14:textId="77777777" w:rsidR="006952E8" w:rsidRPr="006737D8"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6952E8" w:rsidRPr="006737D8" w14:paraId="6E7EF164" w14:textId="77777777" w:rsidTr="006952E8">
        <w:tc>
          <w:tcPr>
            <w:tcW w:w="2790" w:type="dxa"/>
            <w:hideMark/>
          </w:tcPr>
          <w:p w14:paraId="00A91FD1" w14:textId="77777777" w:rsidR="006952E8" w:rsidRPr="006737D8" w:rsidRDefault="006952E8" w:rsidP="006952E8">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73364D7E"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547E04D"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1749CDA"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1B2177B"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83BC40C"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7DCA539"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6BB63A1"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DEA154B"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83FB71C"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1F609759"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79AF391"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26708B" w:rsidRPr="006737D8" w14:paraId="4A873ABA" w14:textId="77777777" w:rsidTr="00BA1562">
        <w:tc>
          <w:tcPr>
            <w:tcW w:w="2790" w:type="dxa"/>
            <w:hideMark/>
          </w:tcPr>
          <w:p w14:paraId="16FF82DD" w14:textId="77777777" w:rsidR="0026708B" w:rsidRPr="006737D8" w:rsidRDefault="0026708B" w:rsidP="002670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right w:val="nil"/>
            </w:tcBorders>
            <w:shd w:val="clear" w:color="auto" w:fill="auto"/>
            <w:vAlign w:val="bottom"/>
          </w:tcPr>
          <w:p w14:paraId="634C23BC" w14:textId="338DFCDE"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3,042 </w:t>
            </w:r>
          </w:p>
        </w:tc>
        <w:tc>
          <w:tcPr>
            <w:tcW w:w="180" w:type="dxa"/>
            <w:tcBorders>
              <w:top w:val="nil"/>
              <w:left w:val="nil"/>
              <w:right w:val="nil"/>
            </w:tcBorders>
            <w:shd w:val="clear" w:color="auto" w:fill="auto"/>
            <w:vAlign w:val="bottom"/>
          </w:tcPr>
          <w:p w14:paraId="7B03E020"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5EBA1CFD" w14:textId="242ED6D8"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2,523 </w:t>
            </w:r>
          </w:p>
        </w:tc>
        <w:tc>
          <w:tcPr>
            <w:tcW w:w="180" w:type="dxa"/>
            <w:tcBorders>
              <w:top w:val="nil"/>
              <w:left w:val="nil"/>
              <w:right w:val="nil"/>
            </w:tcBorders>
            <w:shd w:val="clear" w:color="auto" w:fill="auto"/>
            <w:vAlign w:val="bottom"/>
          </w:tcPr>
          <w:p w14:paraId="24F70F5F"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351573D9" w14:textId="54586BE0"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105,615 </w:t>
            </w:r>
          </w:p>
        </w:tc>
        <w:tc>
          <w:tcPr>
            <w:tcW w:w="180" w:type="dxa"/>
            <w:tcBorders>
              <w:top w:val="nil"/>
              <w:left w:val="nil"/>
              <w:right w:val="nil"/>
            </w:tcBorders>
            <w:shd w:val="clear" w:color="auto" w:fill="auto"/>
            <w:vAlign w:val="bottom"/>
          </w:tcPr>
          <w:p w14:paraId="130A187D"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055A1FEC" w14:textId="350DE858"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23,001 </w:t>
            </w:r>
          </w:p>
        </w:tc>
        <w:tc>
          <w:tcPr>
            <w:tcW w:w="180" w:type="dxa"/>
            <w:tcBorders>
              <w:top w:val="nil"/>
              <w:left w:val="nil"/>
              <w:right w:val="nil"/>
            </w:tcBorders>
            <w:shd w:val="clear" w:color="auto" w:fill="auto"/>
            <w:vAlign w:val="bottom"/>
          </w:tcPr>
          <w:p w14:paraId="6D875029"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7B1B3445" w14:textId="50E03546"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right w:val="nil"/>
            </w:tcBorders>
            <w:shd w:val="clear" w:color="auto" w:fill="auto"/>
            <w:vAlign w:val="bottom"/>
          </w:tcPr>
          <w:p w14:paraId="5DB1332D"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720525C7" w14:textId="7BC8DF2F"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134,181 </w:t>
            </w:r>
          </w:p>
        </w:tc>
      </w:tr>
      <w:tr w:rsidR="006952E8" w:rsidRPr="006737D8" w14:paraId="1AD5C467" w14:textId="77777777" w:rsidTr="006952E8">
        <w:tc>
          <w:tcPr>
            <w:tcW w:w="2790" w:type="dxa"/>
            <w:hideMark/>
          </w:tcPr>
          <w:p w14:paraId="40E4E017" w14:textId="77777777" w:rsidR="006952E8" w:rsidRPr="006737D8" w:rsidRDefault="006952E8" w:rsidP="006952E8">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2775A920" w14:textId="08E6A5F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color w:val="000000"/>
                <w:sz w:val="28"/>
                <w:szCs w:val="28"/>
              </w:rPr>
              <w:t>(1</w:t>
            </w:r>
            <w:r w:rsidR="0026708B" w:rsidRPr="006737D8">
              <w:rPr>
                <w:rFonts w:ascii="Angsana New" w:hAnsi="Angsana New"/>
                <w:color w:val="000000"/>
                <w:sz w:val="28"/>
                <w:szCs w:val="28"/>
              </w:rPr>
              <w:t>,634</w:t>
            </w:r>
            <w:r w:rsidRPr="006737D8">
              <w:rPr>
                <w:rFonts w:ascii="Angsana New" w:hAnsi="Angsana New"/>
                <w:color w:val="000000"/>
                <w:sz w:val="28"/>
                <w:szCs w:val="28"/>
              </w:rPr>
              <w:t>)</w:t>
            </w:r>
          </w:p>
        </w:tc>
        <w:tc>
          <w:tcPr>
            <w:tcW w:w="180" w:type="dxa"/>
            <w:tcBorders>
              <w:top w:val="nil"/>
              <w:left w:val="nil"/>
              <w:right w:val="nil"/>
            </w:tcBorders>
            <w:shd w:val="clear" w:color="auto" w:fill="auto"/>
            <w:vAlign w:val="center"/>
          </w:tcPr>
          <w:p w14:paraId="67E5F123"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7B60B49C" w14:textId="3B1F9AFD"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color w:val="000000"/>
                <w:sz w:val="28"/>
                <w:szCs w:val="28"/>
              </w:rPr>
              <w:t>(</w:t>
            </w:r>
            <w:r w:rsidR="0026708B" w:rsidRPr="006737D8">
              <w:rPr>
                <w:rFonts w:ascii="Angsana New" w:hAnsi="Angsana New"/>
                <w:color w:val="000000"/>
                <w:sz w:val="28"/>
                <w:szCs w:val="28"/>
              </w:rPr>
              <w:t>1,523</w:t>
            </w:r>
            <w:r w:rsidRPr="006737D8">
              <w:rPr>
                <w:rFonts w:ascii="Angsana New" w:hAnsi="Angsana New"/>
                <w:color w:val="000000"/>
                <w:sz w:val="28"/>
                <w:szCs w:val="28"/>
              </w:rPr>
              <w:t>)</w:t>
            </w:r>
          </w:p>
        </w:tc>
        <w:tc>
          <w:tcPr>
            <w:tcW w:w="180" w:type="dxa"/>
            <w:tcBorders>
              <w:top w:val="nil"/>
              <w:left w:val="nil"/>
              <w:right w:val="nil"/>
            </w:tcBorders>
            <w:shd w:val="clear" w:color="auto" w:fill="auto"/>
            <w:vAlign w:val="center"/>
          </w:tcPr>
          <w:p w14:paraId="47FDD043"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6F2B8376" w14:textId="01525018"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color w:val="000000"/>
                <w:sz w:val="28"/>
                <w:szCs w:val="28"/>
              </w:rPr>
              <w:t>(</w:t>
            </w:r>
            <w:r w:rsidR="0026708B" w:rsidRPr="006737D8">
              <w:rPr>
                <w:rFonts w:ascii="Angsana New" w:hAnsi="Angsana New"/>
                <w:color w:val="000000"/>
                <w:sz w:val="28"/>
                <w:szCs w:val="28"/>
              </w:rPr>
              <w:t>52,850</w:t>
            </w:r>
            <w:r w:rsidRPr="006737D8">
              <w:rPr>
                <w:rFonts w:ascii="Angsana New" w:hAnsi="Angsana New"/>
                <w:color w:val="000000"/>
                <w:sz w:val="28"/>
                <w:szCs w:val="28"/>
              </w:rPr>
              <w:t>)</w:t>
            </w:r>
          </w:p>
        </w:tc>
        <w:tc>
          <w:tcPr>
            <w:tcW w:w="180" w:type="dxa"/>
            <w:tcBorders>
              <w:top w:val="nil"/>
              <w:left w:val="nil"/>
              <w:right w:val="nil"/>
            </w:tcBorders>
            <w:shd w:val="clear" w:color="auto" w:fill="auto"/>
            <w:vAlign w:val="center"/>
          </w:tcPr>
          <w:p w14:paraId="735F3FFF"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28271CD7" w14:textId="651AEC10"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color w:val="000000"/>
                <w:sz w:val="28"/>
                <w:szCs w:val="28"/>
              </w:rPr>
              <w:t>(</w:t>
            </w:r>
            <w:r w:rsidR="0026708B" w:rsidRPr="006737D8">
              <w:rPr>
                <w:rFonts w:ascii="Angsana New" w:hAnsi="Angsana New"/>
                <w:color w:val="000000"/>
                <w:sz w:val="28"/>
                <w:szCs w:val="28"/>
              </w:rPr>
              <w:t>17,307</w:t>
            </w:r>
            <w:r w:rsidRPr="006737D8">
              <w:rPr>
                <w:rFonts w:ascii="Angsana New" w:hAnsi="Angsana New"/>
                <w:color w:val="000000"/>
                <w:sz w:val="28"/>
                <w:szCs w:val="28"/>
              </w:rPr>
              <w:t>)</w:t>
            </w:r>
          </w:p>
        </w:tc>
        <w:tc>
          <w:tcPr>
            <w:tcW w:w="180" w:type="dxa"/>
            <w:tcBorders>
              <w:top w:val="nil"/>
              <w:left w:val="nil"/>
              <w:right w:val="nil"/>
            </w:tcBorders>
            <w:shd w:val="clear" w:color="auto" w:fill="auto"/>
            <w:vAlign w:val="center"/>
          </w:tcPr>
          <w:p w14:paraId="7F8A19AD"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7007FD2D"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color w:val="000000"/>
                <w:sz w:val="28"/>
                <w:szCs w:val="28"/>
              </w:rPr>
              <w:t>-</w:t>
            </w:r>
          </w:p>
        </w:tc>
        <w:tc>
          <w:tcPr>
            <w:tcW w:w="180" w:type="dxa"/>
            <w:tcBorders>
              <w:top w:val="nil"/>
              <w:left w:val="nil"/>
              <w:right w:val="nil"/>
            </w:tcBorders>
            <w:shd w:val="clear" w:color="auto" w:fill="auto"/>
            <w:vAlign w:val="center"/>
          </w:tcPr>
          <w:p w14:paraId="7D88A6F2"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7E799F00" w14:textId="2C75860F" w:rsidR="006952E8" w:rsidRPr="006737D8" w:rsidRDefault="0026708B"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(73,314)</w:t>
            </w:r>
          </w:p>
        </w:tc>
      </w:tr>
      <w:tr w:rsidR="0026708B" w:rsidRPr="006737D8" w14:paraId="22C0B797" w14:textId="77777777" w:rsidTr="006952E8">
        <w:tc>
          <w:tcPr>
            <w:tcW w:w="2790" w:type="dxa"/>
            <w:hideMark/>
          </w:tcPr>
          <w:p w14:paraId="15DC7192" w14:textId="77777777" w:rsidR="0026708B" w:rsidRPr="006737D8" w:rsidRDefault="0026708B" w:rsidP="002670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44FDB2D3" w14:textId="1E6CC8E2"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1,408 </w:t>
            </w:r>
          </w:p>
        </w:tc>
        <w:tc>
          <w:tcPr>
            <w:tcW w:w="180" w:type="dxa"/>
            <w:tcBorders>
              <w:left w:val="nil"/>
              <w:bottom w:val="nil"/>
              <w:right w:val="nil"/>
            </w:tcBorders>
            <w:shd w:val="clear" w:color="auto" w:fill="auto"/>
            <w:vAlign w:val="center"/>
          </w:tcPr>
          <w:p w14:paraId="53C218C0"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583C5E42" w14:textId="4F515830"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1,000 </w:t>
            </w:r>
          </w:p>
        </w:tc>
        <w:tc>
          <w:tcPr>
            <w:tcW w:w="180" w:type="dxa"/>
            <w:tcBorders>
              <w:left w:val="nil"/>
              <w:bottom w:val="nil"/>
              <w:right w:val="nil"/>
            </w:tcBorders>
            <w:shd w:val="clear" w:color="auto" w:fill="auto"/>
            <w:vAlign w:val="center"/>
          </w:tcPr>
          <w:p w14:paraId="1EF8E20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4D039DB3" w14:textId="686FE59C"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52,765 </w:t>
            </w:r>
          </w:p>
        </w:tc>
        <w:tc>
          <w:tcPr>
            <w:tcW w:w="180" w:type="dxa"/>
            <w:tcBorders>
              <w:left w:val="nil"/>
              <w:bottom w:val="nil"/>
              <w:right w:val="nil"/>
            </w:tcBorders>
            <w:shd w:val="clear" w:color="auto" w:fill="auto"/>
            <w:vAlign w:val="center"/>
          </w:tcPr>
          <w:p w14:paraId="1EC5CB99"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252071D1" w14:textId="50863E9A"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5,694 </w:t>
            </w:r>
          </w:p>
        </w:tc>
        <w:tc>
          <w:tcPr>
            <w:tcW w:w="180" w:type="dxa"/>
            <w:tcBorders>
              <w:left w:val="nil"/>
              <w:bottom w:val="nil"/>
              <w:right w:val="nil"/>
            </w:tcBorders>
            <w:shd w:val="clear" w:color="auto" w:fill="auto"/>
            <w:vAlign w:val="center"/>
          </w:tcPr>
          <w:p w14:paraId="68BB3278"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708C13BC" w14:textId="675E4BFA"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left w:val="nil"/>
              <w:bottom w:val="nil"/>
              <w:right w:val="nil"/>
            </w:tcBorders>
            <w:shd w:val="clear" w:color="auto" w:fill="auto"/>
            <w:vAlign w:val="center"/>
          </w:tcPr>
          <w:p w14:paraId="48DE13F3"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AB02679" w14:textId="339D6B10"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r w:rsidRPr="006737D8">
              <w:rPr>
                <w:rFonts w:ascii="Angsana New" w:hAnsi="Angsana New"/>
                <w:sz w:val="28"/>
                <w:szCs w:val="28"/>
              </w:rPr>
              <w:t xml:space="preserve">60,867 </w:t>
            </w:r>
          </w:p>
        </w:tc>
      </w:tr>
      <w:tr w:rsidR="006952E8" w:rsidRPr="006737D8" w14:paraId="2E0D6465" w14:textId="77777777" w:rsidTr="006952E8">
        <w:tc>
          <w:tcPr>
            <w:tcW w:w="2790" w:type="dxa"/>
          </w:tcPr>
          <w:p w14:paraId="564FE835" w14:textId="5BE8196E" w:rsidR="006952E8" w:rsidRPr="006737D8" w:rsidRDefault="006952E8" w:rsidP="006952E8">
            <w:pPr>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Add</w:t>
            </w:r>
            <w:r w:rsidR="00CF4B34">
              <w:rPr>
                <w:rFonts w:asciiTheme="majorBidi" w:hAnsiTheme="majorBidi" w:cstheme="majorBidi"/>
                <w:i/>
                <w:iCs/>
                <w:sz w:val="28"/>
                <w:szCs w:val="28"/>
              </w:rPr>
              <w:t xml:space="preserve"> (less)</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528C169D" w14:textId="00035DB4" w:rsidR="006952E8" w:rsidRPr="006737D8" w:rsidRDefault="006952E8" w:rsidP="006952E8">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sidR="00CF4B34" w:rsidRPr="006737D8">
              <w:rPr>
                <w:rFonts w:asciiTheme="majorBidi" w:hAnsiTheme="majorBidi" w:cstheme="majorBidi"/>
                <w:sz w:val="28"/>
                <w:szCs w:val="28"/>
              </w:rPr>
              <w:t>R</w:t>
            </w:r>
            <w:r w:rsidRPr="006737D8">
              <w:rPr>
                <w:rFonts w:asciiTheme="majorBidi" w:hAnsiTheme="majorBidi" w:cstheme="majorBidi"/>
                <w:sz w:val="28"/>
                <w:szCs w:val="28"/>
              </w:rPr>
              <w:t>eserves</w:t>
            </w:r>
            <w:r w:rsidR="00CF4B34">
              <w:rPr>
                <w:rFonts w:asciiTheme="majorBidi" w:hAnsiTheme="majorBidi" w:cstheme="majorBidi"/>
                <w:sz w:val="28"/>
                <w:szCs w:val="28"/>
              </w:rPr>
              <w:t xml:space="preserve"> (increase)</w:t>
            </w:r>
            <w:r w:rsidRPr="006737D8">
              <w:rPr>
                <w:rFonts w:asciiTheme="majorBidi" w:hAnsiTheme="majorBidi" w:cstheme="majorBidi"/>
                <w:sz w:val="28"/>
                <w:szCs w:val="28"/>
              </w:rPr>
              <w:t xml:space="preserve"> decrease</w:t>
            </w:r>
          </w:p>
        </w:tc>
        <w:tc>
          <w:tcPr>
            <w:tcW w:w="900" w:type="dxa"/>
            <w:tcBorders>
              <w:top w:val="nil"/>
              <w:left w:val="nil"/>
              <w:right w:val="nil"/>
            </w:tcBorders>
            <w:shd w:val="clear" w:color="auto" w:fill="auto"/>
            <w:vAlign w:val="bottom"/>
          </w:tcPr>
          <w:p w14:paraId="634C6B4F"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05BDB395"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599F1499"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46E617A2"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04258AD4"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2F4BACDA"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0532E5C4"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0CA53705"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393C71BD"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5EE43EF8"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75508BBA"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p>
        </w:tc>
      </w:tr>
      <w:tr w:rsidR="0026708B" w:rsidRPr="006737D8" w14:paraId="20E36513" w14:textId="77777777" w:rsidTr="00BA1562">
        <w:tc>
          <w:tcPr>
            <w:tcW w:w="2790" w:type="dxa"/>
            <w:hideMark/>
          </w:tcPr>
          <w:p w14:paraId="52D13A0D" w14:textId="5139BBC3" w:rsidR="0026708B" w:rsidRPr="006737D8" w:rsidRDefault="00CF4B34" w:rsidP="0026708B">
            <w:pPr>
              <w:spacing w:line="240" w:lineRule="auto"/>
              <w:ind w:left="198" w:right="-43" w:firstLine="18"/>
              <w:rPr>
                <w:rFonts w:asciiTheme="majorBidi" w:hAnsiTheme="majorBidi" w:cstheme="majorBidi"/>
                <w:sz w:val="28"/>
                <w:szCs w:val="28"/>
              </w:rPr>
            </w:pPr>
            <w:r>
              <w:rPr>
                <w:rFonts w:asciiTheme="majorBidi" w:hAnsiTheme="majorBidi" w:cstheme="majorBidi"/>
                <w:sz w:val="28"/>
                <w:szCs w:val="28"/>
              </w:rPr>
              <w:t xml:space="preserve">    from previous period</w:t>
            </w:r>
          </w:p>
        </w:tc>
        <w:tc>
          <w:tcPr>
            <w:tcW w:w="900" w:type="dxa"/>
            <w:tcBorders>
              <w:left w:val="nil"/>
              <w:bottom w:val="single" w:sz="4" w:space="0" w:color="auto"/>
              <w:right w:val="nil"/>
            </w:tcBorders>
            <w:shd w:val="clear" w:color="auto" w:fill="auto"/>
            <w:vAlign w:val="bottom"/>
          </w:tcPr>
          <w:p w14:paraId="3FACE9E0" w14:textId="5C4338AB"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(70)</w:t>
            </w:r>
          </w:p>
        </w:tc>
        <w:tc>
          <w:tcPr>
            <w:tcW w:w="180" w:type="dxa"/>
            <w:tcBorders>
              <w:left w:val="nil"/>
              <w:bottom w:val="nil"/>
              <w:right w:val="nil"/>
            </w:tcBorders>
            <w:shd w:val="clear" w:color="auto" w:fill="auto"/>
            <w:vAlign w:val="bottom"/>
          </w:tcPr>
          <w:p w14:paraId="67951874"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5DD8116D" w14:textId="08600F1C"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(569)</w:t>
            </w:r>
          </w:p>
        </w:tc>
        <w:tc>
          <w:tcPr>
            <w:tcW w:w="180" w:type="dxa"/>
            <w:tcBorders>
              <w:left w:val="nil"/>
              <w:bottom w:val="nil"/>
              <w:right w:val="nil"/>
            </w:tcBorders>
            <w:shd w:val="clear" w:color="auto" w:fill="auto"/>
            <w:vAlign w:val="bottom"/>
          </w:tcPr>
          <w:p w14:paraId="45216308"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2CE0FAFB" w14:textId="232FD9AF"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53,400 </w:t>
            </w:r>
          </w:p>
        </w:tc>
        <w:tc>
          <w:tcPr>
            <w:tcW w:w="180" w:type="dxa"/>
            <w:tcBorders>
              <w:left w:val="nil"/>
              <w:bottom w:val="nil"/>
              <w:right w:val="nil"/>
            </w:tcBorders>
            <w:shd w:val="clear" w:color="auto" w:fill="auto"/>
            <w:vAlign w:val="bottom"/>
          </w:tcPr>
          <w:p w14:paraId="4E093730"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52971BA1" w14:textId="1CC22065"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(2,575)</w:t>
            </w:r>
          </w:p>
        </w:tc>
        <w:tc>
          <w:tcPr>
            <w:tcW w:w="180" w:type="dxa"/>
            <w:tcBorders>
              <w:left w:val="nil"/>
              <w:bottom w:val="nil"/>
              <w:right w:val="nil"/>
            </w:tcBorders>
            <w:shd w:val="clear" w:color="auto" w:fill="auto"/>
            <w:vAlign w:val="bottom"/>
          </w:tcPr>
          <w:p w14:paraId="0A0BDE9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0467C876" w14:textId="5C669CA3"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left w:val="nil"/>
              <w:bottom w:val="nil"/>
              <w:right w:val="nil"/>
            </w:tcBorders>
            <w:shd w:val="clear" w:color="auto" w:fill="auto"/>
            <w:vAlign w:val="bottom"/>
          </w:tcPr>
          <w:p w14:paraId="1C821CC7"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4696C3D4" w14:textId="329269BE"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50,186 </w:t>
            </w:r>
          </w:p>
        </w:tc>
      </w:tr>
      <w:tr w:rsidR="0026708B" w:rsidRPr="006737D8" w14:paraId="5CA0A42F" w14:textId="77777777" w:rsidTr="006952E8">
        <w:tc>
          <w:tcPr>
            <w:tcW w:w="2790" w:type="dxa"/>
            <w:hideMark/>
          </w:tcPr>
          <w:p w14:paraId="4EA94133" w14:textId="77777777" w:rsidR="0026708B" w:rsidRPr="006737D8" w:rsidRDefault="0026708B" w:rsidP="0026708B">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4E371D50" w14:textId="26DA50E8"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1,338 </w:t>
            </w:r>
          </w:p>
        </w:tc>
        <w:tc>
          <w:tcPr>
            <w:tcW w:w="180" w:type="dxa"/>
            <w:tcBorders>
              <w:top w:val="nil"/>
              <w:left w:val="nil"/>
              <w:bottom w:val="nil"/>
              <w:right w:val="nil"/>
            </w:tcBorders>
            <w:shd w:val="clear" w:color="auto" w:fill="auto"/>
            <w:vAlign w:val="center"/>
          </w:tcPr>
          <w:p w14:paraId="336C737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629630D5" w14:textId="680352B2"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431 </w:t>
            </w:r>
          </w:p>
        </w:tc>
        <w:tc>
          <w:tcPr>
            <w:tcW w:w="180" w:type="dxa"/>
            <w:tcBorders>
              <w:top w:val="nil"/>
              <w:left w:val="nil"/>
              <w:bottom w:val="nil"/>
              <w:right w:val="nil"/>
            </w:tcBorders>
            <w:shd w:val="clear" w:color="auto" w:fill="auto"/>
            <w:vAlign w:val="center"/>
          </w:tcPr>
          <w:p w14:paraId="36DC59B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3E6A5809" w14:textId="24905F00"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106,165 </w:t>
            </w:r>
          </w:p>
        </w:tc>
        <w:tc>
          <w:tcPr>
            <w:tcW w:w="180" w:type="dxa"/>
            <w:tcBorders>
              <w:top w:val="nil"/>
              <w:left w:val="nil"/>
              <w:bottom w:val="nil"/>
              <w:right w:val="nil"/>
            </w:tcBorders>
            <w:shd w:val="clear" w:color="auto" w:fill="auto"/>
            <w:vAlign w:val="center"/>
          </w:tcPr>
          <w:p w14:paraId="10C01E99"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35629871" w14:textId="004F9B0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3,119 </w:t>
            </w:r>
          </w:p>
        </w:tc>
        <w:tc>
          <w:tcPr>
            <w:tcW w:w="180" w:type="dxa"/>
            <w:tcBorders>
              <w:top w:val="nil"/>
              <w:left w:val="nil"/>
              <w:bottom w:val="nil"/>
              <w:right w:val="nil"/>
            </w:tcBorders>
            <w:shd w:val="clear" w:color="auto" w:fill="auto"/>
            <w:vAlign w:val="center"/>
          </w:tcPr>
          <w:p w14:paraId="227EFE1F"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7CE7A148" w14:textId="220EC968"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5D2345EF"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2D3EC88D" w14:textId="48C31230"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111,053 </w:t>
            </w:r>
          </w:p>
        </w:tc>
      </w:tr>
      <w:tr w:rsidR="0026708B" w:rsidRPr="006737D8" w14:paraId="3FA40D8E" w14:textId="77777777" w:rsidTr="006952E8">
        <w:tc>
          <w:tcPr>
            <w:tcW w:w="2790" w:type="dxa"/>
            <w:hideMark/>
          </w:tcPr>
          <w:p w14:paraId="19C78C8C" w14:textId="77777777" w:rsidR="0026708B" w:rsidRPr="006737D8" w:rsidRDefault="0026708B" w:rsidP="0026708B">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auto" w:fill="auto"/>
            <w:vAlign w:val="center"/>
          </w:tcPr>
          <w:p w14:paraId="176798CD" w14:textId="7EA4044A"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537 </w:t>
            </w:r>
          </w:p>
        </w:tc>
        <w:tc>
          <w:tcPr>
            <w:tcW w:w="180" w:type="dxa"/>
            <w:tcBorders>
              <w:top w:val="nil"/>
              <w:left w:val="nil"/>
              <w:bottom w:val="nil"/>
              <w:right w:val="nil"/>
            </w:tcBorders>
            <w:shd w:val="clear" w:color="auto" w:fill="auto"/>
            <w:vAlign w:val="center"/>
          </w:tcPr>
          <w:p w14:paraId="7C5D9DF3"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2E817D4C" w14:textId="08AD94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572 </w:t>
            </w:r>
          </w:p>
        </w:tc>
        <w:tc>
          <w:tcPr>
            <w:tcW w:w="180" w:type="dxa"/>
            <w:tcBorders>
              <w:top w:val="nil"/>
              <w:left w:val="nil"/>
              <w:bottom w:val="nil"/>
              <w:right w:val="nil"/>
            </w:tcBorders>
            <w:shd w:val="clear" w:color="auto" w:fill="auto"/>
            <w:vAlign w:val="center"/>
          </w:tcPr>
          <w:p w14:paraId="38B09690"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98CF6DD" w14:textId="61B179C4"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19,787 </w:t>
            </w:r>
          </w:p>
        </w:tc>
        <w:tc>
          <w:tcPr>
            <w:tcW w:w="180" w:type="dxa"/>
            <w:tcBorders>
              <w:top w:val="nil"/>
              <w:left w:val="nil"/>
              <w:bottom w:val="nil"/>
              <w:right w:val="nil"/>
            </w:tcBorders>
            <w:shd w:val="clear" w:color="auto" w:fill="auto"/>
            <w:vAlign w:val="center"/>
          </w:tcPr>
          <w:p w14:paraId="5FE77358"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D40E8DC" w14:textId="4353C1F5"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6,661 </w:t>
            </w:r>
          </w:p>
        </w:tc>
        <w:tc>
          <w:tcPr>
            <w:tcW w:w="180" w:type="dxa"/>
            <w:tcBorders>
              <w:top w:val="nil"/>
              <w:left w:val="nil"/>
              <w:bottom w:val="nil"/>
              <w:right w:val="nil"/>
            </w:tcBorders>
            <w:shd w:val="clear" w:color="auto" w:fill="auto"/>
            <w:vAlign w:val="center"/>
          </w:tcPr>
          <w:p w14:paraId="4E321D5B"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739D194D" w14:textId="06F69E5B"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6CE098BB"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7F501E37" w14:textId="467FBF4E"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27,557 </w:t>
            </w:r>
          </w:p>
        </w:tc>
      </w:tr>
      <w:tr w:rsidR="0026708B" w:rsidRPr="006737D8" w14:paraId="0D2B8A9C" w14:textId="77777777" w:rsidTr="006952E8">
        <w:tc>
          <w:tcPr>
            <w:tcW w:w="2790" w:type="dxa"/>
            <w:hideMark/>
          </w:tcPr>
          <w:p w14:paraId="13A8D7E1" w14:textId="77777777" w:rsidR="0026708B" w:rsidRPr="006737D8" w:rsidRDefault="0026708B" w:rsidP="002670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investments incomes</w:t>
            </w:r>
          </w:p>
        </w:tc>
        <w:tc>
          <w:tcPr>
            <w:tcW w:w="900" w:type="dxa"/>
            <w:tcBorders>
              <w:top w:val="nil"/>
              <w:left w:val="nil"/>
              <w:bottom w:val="nil"/>
              <w:right w:val="nil"/>
            </w:tcBorders>
            <w:shd w:val="clear" w:color="auto" w:fill="auto"/>
            <w:vAlign w:val="center"/>
          </w:tcPr>
          <w:p w14:paraId="4F6E9DAA" w14:textId="488AD1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61A3752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56D300D5" w14:textId="6215C03F"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7D3E223"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16975519" w14:textId="14D77ED0"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46A867A3"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59CC3F6" w14:textId="74674144"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2A1695DA"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3F7F8BBC" w14:textId="0388C67F"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1,681 </w:t>
            </w:r>
          </w:p>
        </w:tc>
        <w:tc>
          <w:tcPr>
            <w:tcW w:w="180" w:type="dxa"/>
            <w:tcBorders>
              <w:top w:val="nil"/>
              <w:left w:val="nil"/>
              <w:bottom w:val="nil"/>
              <w:right w:val="nil"/>
            </w:tcBorders>
            <w:shd w:val="clear" w:color="auto" w:fill="auto"/>
            <w:vAlign w:val="center"/>
          </w:tcPr>
          <w:p w14:paraId="1B208656"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9CE5F51" w14:textId="26749868"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1,681 </w:t>
            </w:r>
          </w:p>
        </w:tc>
      </w:tr>
      <w:tr w:rsidR="0026708B" w:rsidRPr="006737D8" w14:paraId="082A5FBB" w14:textId="77777777" w:rsidTr="006952E8">
        <w:trPr>
          <w:trHeight w:val="389"/>
        </w:trPr>
        <w:tc>
          <w:tcPr>
            <w:tcW w:w="2790" w:type="dxa"/>
          </w:tcPr>
          <w:p w14:paraId="5A713087" w14:textId="21283146" w:rsidR="0026708B" w:rsidRPr="006737D8" w:rsidRDefault="00CF4B34" w:rsidP="0026708B">
            <w:pPr>
              <w:ind w:firstLine="18"/>
              <w:rPr>
                <w:rFonts w:asciiTheme="majorBidi" w:hAnsiTheme="majorBidi" w:cstheme="majorBidi"/>
                <w:sz w:val="28"/>
                <w:szCs w:val="28"/>
              </w:rPr>
            </w:pPr>
            <w:r>
              <w:rPr>
                <w:rFonts w:asciiTheme="majorBidi" w:hAnsiTheme="majorBidi" w:cstheme="majorBidi"/>
                <w:sz w:val="28"/>
                <w:szCs w:val="28"/>
              </w:rPr>
              <w:t>Gain</w:t>
            </w:r>
            <w:r w:rsidR="0026708B" w:rsidRPr="006737D8">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auto" w:fill="auto"/>
            <w:vAlign w:val="center"/>
          </w:tcPr>
          <w:p w14:paraId="435F8B2D" w14:textId="58520BFB"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436B18E9"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7EA77B22" w14:textId="18D5FE85"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A2BB50B"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79CD6433" w14:textId="4D873C22"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5789E672"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05A8F3C" w14:textId="13C01DD5"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D35D940"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5DC27AB" w14:textId="1395740E"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3,818 </w:t>
            </w:r>
          </w:p>
        </w:tc>
        <w:tc>
          <w:tcPr>
            <w:tcW w:w="180" w:type="dxa"/>
            <w:tcBorders>
              <w:top w:val="nil"/>
              <w:left w:val="nil"/>
              <w:bottom w:val="nil"/>
              <w:right w:val="nil"/>
            </w:tcBorders>
            <w:shd w:val="clear" w:color="auto" w:fill="auto"/>
            <w:vAlign w:val="center"/>
          </w:tcPr>
          <w:p w14:paraId="49EAA689"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A03A053" w14:textId="63C101C0"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3,818 </w:t>
            </w:r>
          </w:p>
        </w:tc>
      </w:tr>
      <w:tr w:rsidR="0026708B" w:rsidRPr="006737D8" w14:paraId="522C3C72" w14:textId="77777777" w:rsidTr="00BA1562">
        <w:tc>
          <w:tcPr>
            <w:tcW w:w="2790" w:type="dxa"/>
            <w:hideMark/>
          </w:tcPr>
          <w:p w14:paraId="5CA738A9" w14:textId="2BE6EBDF" w:rsidR="0026708B" w:rsidRPr="006737D8" w:rsidRDefault="00CF4B34" w:rsidP="0026708B">
            <w:pPr>
              <w:spacing w:line="240" w:lineRule="auto"/>
              <w:ind w:right="-43" w:firstLine="18"/>
              <w:rPr>
                <w:rFonts w:asciiTheme="majorBidi" w:hAnsiTheme="majorBidi" w:cstheme="majorBidi"/>
                <w:sz w:val="28"/>
                <w:szCs w:val="28"/>
              </w:rPr>
            </w:pPr>
            <w:r>
              <w:rPr>
                <w:rFonts w:asciiTheme="majorBidi" w:hAnsiTheme="majorBidi" w:cstheme="majorBidi"/>
                <w:sz w:val="28"/>
                <w:szCs w:val="28"/>
              </w:rPr>
              <w:t>Loss</w:t>
            </w:r>
            <w:r w:rsidR="0026708B" w:rsidRPr="006737D8">
              <w:rPr>
                <w:rFonts w:asciiTheme="majorBidi" w:hAnsiTheme="majorBidi" w:cstheme="majorBidi"/>
                <w:sz w:val="28"/>
                <w:szCs w:val="28"/>
              </w:rPr>
              <w:t xml:space="preserve"> on revaluation of </w:t>
            </w:r>
          </w:p>
          <w:p w14:paraId="1635A049" w14:textId="77777777" w:rsidR="0026708B" w:rsidRPr="006737D8" w:rsidRDefault="0026708B" w:rsidP="0026708B">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bottom"/>
          </w:tcPr>
          <w:p w14:paraId="5E46C783" w14:textId="3A86EBF6"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5C60CEF8"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bottom"/>
          </w:tcPr>
          <w:p w14:paraId="1DBCB6C7" w14:textId="41AA81B4"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6BBCC2DD"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7EFA3C3F" w14:textId="0EDF316C"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60E63A77"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bottom"/>
          </w:tcPr>
          <w:p w14:paraId="593D04C2" w14:textId="42AADEA2"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14EC6E1B"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7A93155A" w14:textId="19D14D38"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(5,707)</w:t>
            </w:r>
          </w:p>
        </w:tc>
        <w:tc>
          <w:tcPr>
            <w:tcW w:w="180" w:type="dxa"/>
            <w:tcBorders>
              <w:top w:val="nil"/>
              <w:left w:val="nil"/>
              <w:bottom w:val="nil"/>
              <w:right w:val="nil"/>
            </w:tcBorders>
            <w:shd w:val="clear" w:color="auto" w:fill="auto"/>
            <w:vAlign w:val="bottom"/>
          </w:tcPr>
          <w:p w14:paraId="77A70A7D"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647AB2DA" w14:textId="5173D9B4"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(5,707)</w:t>
            </w:r>
          </w:p>
        </w:tc>
      </w:tr>
      <w:tr w:rsidR="0026708B" w:rsidRPr="006737D8" w14:paraId="0B74D763" w14:textId="77777777" w:rsidTr="006952E8">
        <w:tc>
          <w:tcPr>
            <w:tcW w:w="2790" w:type="dxa"/>
          </w:tcPr>
          <w:p w14:paraId="0617C6CC" w14:textId="77777777" w:rsidR="0026708B" w:rsidRPr="006737D8" w:rsidRDefault="0026708B" w:rsidP="002670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59322A5E" w14:textId="4341A0D5"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41 </w:t>
            </w:r>
          </w:p>
        </w:tc>
        <w:tc>
          <w:tcPr>
            <w:tcW w:w="180" w:type="dxa"/>
            <w:tcBorders>
              <w:top w:val="nil"/>
              <w:left w:val="nil"/>
              <w:bottom w:val="nil"/>
              <w:right w:val="nil"/>
            </w:tcBorders>
            <w:shd w:val="clear" w:color="auto" w:fill="auto"/>
            <w:vAlign w:val="center"/>
          </w:tcPr>
          <w:p w14:paraId="74904311"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5D69EB18" w14:textId="3EB0E45F"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72 </w:t>
            </w:r>
          </w:p>
        </w:tc>
        <w:tc>
          <w:tcPr>
            <w:tcW w:w="180" w:type="dxa"/>
            <w:tcBorders>
              <w:top w:val="nil"/>
              <w:left w:val="nil"/>
              <w:bottom w:val="nil"/>
              <w:right w:val="nil"/>
            </w:tcBorders>
            <w:shd w:val="clear" w:color="auto" w:fill="auto"/>
            <w:vAlign w:val="center"/>
          </w:tcPr>
          <w:p w14:paraId="436CE4BD"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43900B84" w14:textId="689157AA"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2,374</w:t>
            </w:r>
          </w:p>
        </w:tc>
        <w:tc>
          <w:tcPr>
            <w:tcW w:w="180" w:type="dxa"/>
            <w:tcBorders>
              <w:top w:val="nil"/>
              <w:left w:val="nil"/>
              <w:bottom w:val="nil"/>
              <w:right w:val="nil"/>
            </w:tcBorders>
            <w:shd w:val="clear" w:color="auto" w:fill="auto"/>
            <w:vAlign w:val="center"/>
          </w:tcPr>
          <w:p w14:paraId="08168D2A"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64323F4D" w14:textId="7B6EF615"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22,546 </w:t>
            </w:r>
          </w:p>
        </w:tc>
        <w:tc>
          <w:tcPr>
            <w:tcW w:w="180" w:type="dxa"/>
            <w:tcBorders>
              <w:top w:val="nil"/>
              <w:left w:val="nil"/>
              <w:bottom w:val="nil"/>
              <w:right w:val="nil"/>
            </w:tcBorders>
            <w:shd w:val="clear" w:color="auto" w:fill="auto"/>
            <w:vAlign w:val="center"/>
          </w:tcPr>
          <w:p w14:paraId="76B34BE7"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5773E270" w14:textId="35D7ED9B"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8,110 </w:t>
            </w:r>
          </w:p>
        </w:tc>
        <w:tc>
          <w:tcPr>
            <w:tcW w:w="180" w:type="dxa"/>
            <w:tcBorders>
              <w:top w:val="nil"/>
              <w:left w:val="nil"/>
              <w:bottom w:val="nil"/>
              <w:right w:val="nil"/>
            </w:tcBorders>
            <w:shd w:val="clear" w:color="auto" w:fill="auto"/>
            <w:vAlign w:val="center"/>
          </w:tcPr>
          <w:p w14:paraId="13C2D6E8"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34BB2B31" w14:textId="54EFE4C1"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33,143 </w:t>
            </w:r>
          </w:p>
        </w:tc>
      </w:tr>
      <w:tr w:rsidR="0026708B" w:rsidRPr="006737D8" w14:paraId="73318250" w14:textId="77777777" w:rsidTr="006952E8">
        <w:tc>
          <w:tcPr>
            <w:tcW w:w="2790" w:type="dxa"/>
          </w:tcPr>
          <w:p w14:paraId="1C77A99D" w14:textId="77777777" w:rsidR="0026708B" w:rsidRPr="006737D8" w:rsidRDefault="0026708B" w:rsidP="0026708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35B2ABCD" w14:textId="1380C05E"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1,916 </w:t>
            </w:r>
          </w:p>
        </w:tc>
        <w:tc>
          <w:tcPr>
            <w:tcW w:w="180" w:type="dxa"/>
            <w:tcBorders>
              <w:top w:val="nil"/>
              <w:left w:val="nil"/>
              <w:bottom w:val="nil"/>
              <w:right w:val="nil"/>
            </w:tcBorders>
            <w:shd w:val="clear" w:color="auto" w:fill="auto"/>
            <w:vAlign w:val="center"/>
          </w:tcPr>
          <w:p w14:paraId="2275A10E"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15B057CD" w14:textId="0E77EF2D"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1,075 </w:t>
            </w:r>
          </w:p>
        </w:tc>
        <w:tc>
          <w:tcPr>
            <w:tcW w:w="180" w:type="dxa"/>
            <w:tcBorders>
              <w:top w:val="nil"/>
              <w:left w:val="nil"/>
              <w:bottom w:val="nil"/>
              <w:right w:val="nil"/>
            </w:tcBorders>
            <w:shd w:val="clear" w:color="auto" w:fill="auto"/>
            <w:vAlign w:val="center"/>
          </w:tcPr>
          <w:p w14:paraId="2925126A"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0E40362A" w14:textId="0CF66073"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128,326 </w:t>
            </w:r>
          </w:p>
        </w:tc>
        <w:tc>
          <w:tcPr>
            <w:tcW w:w="180" w:type="dxa"/>
            <w:tcBorders>
              <w:top w:val="nil"/>
              <w:left w:val="nil"/>
              <w:bottom w:val="nil"/>
              <w:right w:val="nil"/>
            </w:tcBorders>
            <w:shd w:val="clear" w:color="auto" w:fill="auto"/>
            <w:vAlign w:val="center"/>
          </w:tcPr>
          <w:p w14:paraId="506AB1F0"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839255F" w14:textId="1768D1CF"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         32,326 </w:t>
            </w:r>
          </w:p>
        </w:tc>
        <w:tc>
          <w:tcPr>
            <w:tcW w:w="180" w:type="dxa"/>
            <w:tcBorders>
              <w:top w:val="nil"/>
              <w:left w:val="nil"/>
              <w:bottom w:val="nil"/>
              <w:right w:val="nil"/>
            </w:tcBorders>
            <w:shd w:val="clear" w:color="auto" w:fill="auto"/>
            <w:vAlign w:val="center"/>
          </w:tcPr>
          <w:p w14:paraId="335B778B"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5705D4A7" w14:textId="293F778A"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7,902 </w:t>
            </w:r>
          </w:p>
        </w:tc>
        <w:tc>
          <w:tcPr>
            <w:tcW w:w="180" w:type="dxa"/>
            <w:tcBorders>
              <w:top w:val="nil"/>
              <w:left w:val="nil"/>
              <w:bottom w:val="nil"/>
              <w:right w:val="nil"/>
            </w:tcBorders>
            <w:shd w:val="clear" w:color="auto" w:fill="auto"/>
            <w:vAlign w:val="center"/>
          </w:tcPr>
          <w:p w14:paraId="15BBFD9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7FD1592" w14:textId="75143368"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171,545 </w:t>
            </w:r>
          </w:p>
        </w:tc>
      </w:tr>
      <w:tr w:rsidR="006952E8" w:rsidRPr="006737D8" w14:paraId="6B5B217A" w14:textId="77777777" w:rsidTr="006952E8">
        <w:tc>
          <w:tcPr>
            <w:tcW w:w="2790" w:type="dxa"/>
          </w:tcPr>
          <w:p w14:paraId="4D613611" w14:textId="77777777" w:rsidR="006952E8" w:rsidRPr="006737D8" w:rsidRDefault="006952E8" w:rsidP="006952E8">
            <w:pPr>
              <w:spacing w:line="240" w:lineRule="auto"/>
              <w:ind w:right="-43" w:firstLine="18"/>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2563FF85"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084E66E3"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42CDD693"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6DADA383"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3966B7D3"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34A6EE66"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0314833E"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44FBA03D"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43F1F47"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049FAC7B"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7CA89B4F"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6952E8" w:rsidRPr="006737D8" w14:paraId="3789683E" w14:textId="77777777" w:rsidTr="006952E8">
        <w:tc>
          <w:tcPr>
            <w:tcW w:w="2790" w:type="dxa"/>
            <w:hideMark/>
          </w:tcPr>
          <w:p w14:paraId="22204839" w14:textId="77777777" w:rsidR="006952E8" w:rsidRPr="006737D8" w:rsidRDefault="006952E8" w:rsidP="006952E8">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4B7F72C5"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7362D504"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192F869"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6E5094A8"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463D9EF"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5AC64B1"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19F9CFC"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35662B6"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415C0EC"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19711A6"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B8CE713" w14:textId="77777777" w:rsidR="006952E8" w:rsidRPr="006737D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6708B" w:rsidRPr="006737D8" w14:paraId="31A52D73" w14:textId="77777777" w:rsidTr="006952E8">
        <w:tc>
          <w:tcPr>
            <w:tcW w:w="2790" w:type="dxa"/>
            <w:hideMark/>
          </w:tcPr>
          <w:p w14:paraId="2D70F009" w14:textId="77777777" w:rsidR="0026708B" w:rsidRPr="006737D8" w:rsidRDefault="0026708B" w:rsidP="002670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60B5571E" w14:textId="69E1DC94"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1,219 </w:t>
            </w:r>
          </w:p>
        </w:tc>
        <w:tc>
          <w:tcPr>
            <w:tcW w:w="180" w:type="dxa"/>
            <w:tcBorders>
              <w:top w:val="nil"/>
              <w:left w:val="nil"/>
              <w:bottom w:val="nil"/>
              <w:right w:val="nil"/>
            </w:tcBorders>
            <w:shd w:val="clear" w:color="auto" w:fill="auto"/>
            <w:vAlign w:val="center"/>
          </w:tcPr>
          <w:p w14:paraId="27DC0F8A"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404CDB5A" w14:textId="350D14E8"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644 </w:t>
            </w:r>
          </w:p>
        </w:tc>
        <w:tc>
          <w:tcPr>
            <w:tcW w:w="180" w:type="dxa"/>
            <w:tcBorders>
              <w:top w:val="nil"/>
              <w:left w:val="nil"/>
              <w:bottom w:val="nil"/>
              <w:right w:val="nil"/>
            </w:tcBorders>
            <w:shd w:val="clear" w:color="auto" w:fill="auto"/>
            <w:vAlign w:val="center"/>
          </w:tcPr>
          <w:p w14:paraId="5F87EAB4"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C43E184" w14:textId="448D76F5"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90,211 </w:t>
            </w:r>
          </w:p>
        </w:tc>
        <w:tc>
          <w:tcPr>
            <w:tcW w:w="180" w:type="dxa"/>
            <w:tcBorders>
              <w:top w:val="nil"/>
              <w:left w:val="nil"/>
              <w:bottom w:val="nil"/>
              <w:right w:val="nil"/>
            </w:tcBorders>
            <w:shd w:val="clear" w:color="auto" w:fill="auto"/>
            <w:vAlign w:val="center"/>
          </w:tcPr>
          <w:p w14:paraId="532F74E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EA45D6A" w14:textId="2245C298"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 (6,142)</w:t>
            </w:r>
          </w:p>
        </w:tc>
        <w:tc>
          <w:tcPr>
            <w:tcW w:w="180" w:type="dxa"/>
            <w:tcBorders>
              <w:top w:val="nil"/>
              <w:left w:val="nil"/>
              <w:bottom w:val="nil"/>
              <w:right w:val="nil"/>
            </w:tcBorders>
            <w:shd w:val="clear" w:color="auto" w:fill="auto"/>
            <w:vAlign w:val="center"/>
          </w:tcPr>
          <w:p w14:paraId="62A09EBF"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6F6ED2A" w14:textId="65B85036"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9F52DB1"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DE69314" w14:textId="31ADAFFE"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85,932 </w:t>
            </w:r>
          </w:p>
        </w:tc>
      </w:tr>
      <w:tr w:rsidR="0026708B" w:rsidRPr="006737D8" w14:paraId="7ABB6741" w14:textId="77777777" w:rsidTr="006952E8">
        <w:tc>
          <w:tcPr>
            <w:tcW w:w="2790" w:type="dxa"/>
            <w:hideMark/>
          </w:tcPr>
          <w:p w14:paraId="28CD5DAF" w14:textId="77777777" w:rsidR="0026708B" w:rsidRPr="006737D8" w:rsidRDefault="0026708B" w:rsidP="0026708B">
            <w:pPr>
              <w:spacing w:line="240" w:lineRule="auto"/>
              <w:ind w:right="-43" w:firstLine="18"/>
              <w:rPr>
                <w:rFonts w:asciiTheme="majorBidi" w:hAnsiTheme="majorBidi" w:cstheme="majorBidi"/>
                <w:b/>
                <w:bCs/>
                <w:sz w:val="28"/>
                <w:szCs w:val="28"/>
                <w:cs/>
              </w:rPr>
            </w:pPr>
            <w:r w:rsidRPr="006737D8">
              <w:rPr>
                <w:rFonts w:asciiTheme="majorBidi" w:hAnsiTheme="majorBidi" w:cstheme="majorBidi"/>
                <w:i/>
                <w:iCs/>
                <w:sz w:val="28"/>
                <w:szCs w:val="28"/>
              </w:rPr>
              <w:t>Add (Less)</w:t>
            </w:r>
            <w:r w:rsidRPr="006737D8">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698FD24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4D8391A3"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4B7706D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304F0E4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63E4546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498792C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711659BE"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017DC77D"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515AA47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center"/>
          </w:tcPr>
          <w:p w14:paraId="1D63F021"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DFFD5D7"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6708B" w:rsidRPr="006737D8" w14:paraId="5BD154C5" w14:textId="77777777" w:rsidTr="006952E8">
        <w:tc>
          <w:tcPr>
            <w:tcW w:w="2790" w:type="dxa"/>
            <w:hideMark/>
          </w:tcPr>
          <w:p w14:paraId="027513C4" w14:textId="77777777" w:rsidR="0026708B" w:rsidRPr="006737D8" w:rsidRDefault="0026708B" w:rsidP="0026708B">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6083F016" w14:textId="54A77831"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 (1,041)</w:t>
            </w:r>
          </w:p>
        </w:tc>
        <w:tc>
          <w:tcPr>
            <w:tcW w:w="180" w:type="dxa"/>
            <w:tcBorders>
              <w:top w:val="nil"/>
              <w:left w:val="nil"/>
              <w:right w:val="nil"/>
            </w:tcBorders>
            <w:shd w:val="clear" w:color="auto" w:fill="auto"/>
            <w:vAlign w:val="center"/>
          </w:tcPr>
          <w:p w14:paraId="409E6A70"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1866317E" w14:textId="17ECBB2E"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 (358)</w:t>
            </w:r>
          </w:p>
        </w:tc>
        <w:tc>
          <w:tcPr>
            <w:tcW w:w="180" w:type="dxa"/>
            <w:tcBorders>
              <w:top w:val="nil"/>
              <w:left w:val="nil"/>
              <w:right w:val="nil"/>
            </w:tcBorders>
            <w:shd w:val="clear" w:color="auto" w:fill="auto"/>
            <w:vAlign w:val="center"/>
          </w:tcPr>
          <w:p w14:paraId="23856A58"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04D74F4" w14:textId="6D09559C"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 (39,587)</w:t>
            </w:r>
          </w:p>
        </w:tc>
        <w:tc>
          <w:tcPr>
            <w:tcW w:w="180" w:type="dxa"/>
            <w:tcBorders>
              <w:top w:val="nil"/>
              <w:left w:val="nil"/>
              <w:right w:val="nil"/>
            </w:tcBorders>
            <w:shd w:val="clear" w:color="auto" w:fill="auto"/>
            <w:vAlign w:val="center"/>
          </w:tcPr>
          <w:p w14:paraId="468C9D51"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1B7BFCC0" w14:textId="443C33DA"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5,972 </w:t>
            </w:r>
          </w:p>
        </w:tc>
        <w:tc>
          <w:tcPr>
            <w:tcW w:w="180" w:type="dxa"/>
            <w:tcBorders>
              <w:top w:val="nil"/>
              <w:left w:val="nil"/>
              <w:right w:val="nil"/>
            </w:tcBorders>
            <w:shd w:val="clear" w:color="auto" w:fill="auto"/>
            <w:vAlign w:val="center"/>
          </w:tcPr>
          <w:p w14:paraId="7E9C20C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6A32426" w14:textId="4F0C9DC2"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right w:val="nil"/>
            </w:tcBorders>
            <w:shd w:val="clear" w:color="auto" w:fill="auto"/>
            <w:vAlign w:val="center"/>
          </w:tcPr>
          <w:p w14:paraId="7BAEB153"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7D5B017" w14:textId="383FBE2C"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 (35,014)</w:t>
            </w:r>
          </w:p>
        </w:tc>
      </w:tr>
      <w:tr w:rsidR="0026708B" w:rsidRPr="006737D8" w14:paraId="35C32CAC" w14:textId="77777777" w:rsidTr="006952E8">
        <w:tc>
          <w:tcPr>
            <w:tcW w:w="2790" w:type="dxa"/>
            <w:hideMark/>
          </w:tcPr>
          <w:p w14:paraId="08ADF17F" w14:textId="77777777" w:rsidR="0026708B" w:rsidRPr="006737D8" w:rsidRDefault="0026708B" w:rsidP="002670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14164625" w14:textId="22CD2B09"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178 </w:t>
            </w:r>
          </w:p>
        </w:tc>
        <w:tc>
          <w:tcPr>
            <w:tcW w:w="180" w:type="dxa"/>
            <w:tcBorders>
              <w:top w:val="nil"/>
              <w:left w:val="nil"/>
              <w:bottom w:val="nil"/>
              <w:right w:val="nil"/>
            </w:tcBorders>
            <w:shd w:val="clear" w:color="auto" w:fill="auto"/>
            <w:vAlign w:val="center"/>
          </w:tcPr>
          <w:p w14:paraId="358DA4FA"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15FED2C1" w14:textId="68F52C9F"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286 </w:t>
            </w:r>
          </w:p>
        </w:tc>
        <w:tc>
          <w:tcPr>
            <w:tcW w:w="180" w:type="dxa"/>
            <w:tcBorders>
              <w:top w:val="nil"/>
              <w:left w:val="nil"/>
              <w:bottom w:val="nil"/>
              <w:right w:val="nil"/>
            </w:tcBorders>
            <w:shd w:val="clear" w:color="auto" w:fill="auto"/>
            <w:vAlign w:val="center"/>
          </w:tcPr>
          <w:p w14:paraId="6BE7F7F9"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3D20FEB2" w14:textId="2A50A5E4"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50,624 </w:t>
            </w:r>
          </w:p>
        </w:tc>
        <w:tc>
          <w:tcPr>
            <w:tcW w:w="180" w:type="dxa"/>
            <w:tcBorders>
              <w:top w:val="nil"/>
              <w:left w:val="nil"/>
              <w:bottom w:val="nil"/>
              <w:right w:val="nil"/>
            </w:tcBorders>
            <w:shd w:val="clear" w:color="auto" w:fill="auto"/>
            <w:vAlign w:val="center"/>
          </w:tcPr>
          <w:p w14:paraId="35D7DA97"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34E9AA39" w14:textId="50F8D531"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 (170)</w:t>
            </w:r>
          </w:p>
        </w:tc>
        <w:tc>
          <w:tcPr>
            <w:tcW w:w="180" w:type="dxa"/>
            <w:tcBorders>
              <w:top w:val="nil"/>
              <w:left w:val="nil"/>
              <w:bottom w:val="nil"/>
              <w:right w:val="nil"/>
            </w:tcBorders>
            <w:shd w:val="clear" w:color="auto" w:fill="auto"/>
            <w:vAlign w:val="center"/>
          </w:tcPr>
          <w:p w14:paraId="03341E9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0186E83E" w14:textId="279D4A02"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2F885464"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1C1A3DD7" w14:textId="4D3F32F1"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50,918 </w:t>
            </w:r>
          </w:p>
        </w:tc>
      </w:tr>
      <w:tr w:rsidR="0026708B" w:rsidRPr="006737D8" w14:paraId="66944487" w14:textId="77777777" w:rsidTr="006952E8">
        <w:tc>
          <w:tcPr>
            <w:tcW w:w="2790" w:type="dxa"/>
          </w:tcPr>
          <w:p w14:paraId="1B95903A" w14:textId="77777777" w:rsidR="0026708B" w:rsidRPr="006737D8" w:rsidRDefault="0026708B" w:rsidP="002670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53CAB2AC" w14:textId="77777777" w:rsidR="0026708B" w:rsidRPr="006737D8" w:rsidRDefault="0026708B" w:rsidP="0026708B">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bottom"/>
          </w:tcPr>
          <w:p w14:paraId="223553C4" w14:textId="18ABCC0F"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700 </w:t>
            </w:r>
          </w:p>
        </w:tc>
        <w:tc>
          <w:tcPr>
            <w:tcW w:w="180" w:type="dxa"/>
            <w:tcBorders>
              <w:top w:val="nil"/>
              <w:left w:val="nil"/>
              <w:bottom w:val="nil"/>
              <w:right w:val="nil"/>
            </w:tcBorders>
            <w:shd w:val="clear" w:color="auto" w:fill="auto"/>
            <w:vAlign w:val="bottom"/>
          </w:tcPr>
          <w:p w14:paraId="72DB5387"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204D43" w14:textId="146A7956"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327 </w:t>
            </w:r>
          </w:p>
        </w:tc>
        <w:tc>
          <w:tcPr>
            <w:tcW w:w="180" w:type="dxa"/>
            <w:tcBorders>
              <w:top w:val="nil"/>
              <w:left w:val="nil"/>
              <w:bottom w:val="nil"/>
              <w:right w:val="nil"/>
            </w:tcBorders>
            <w:shd w:val="clear" w:color="auto" w:fill="auto"/>
            <w:vAlign w:val="bottom"/>
          </w:tcPr>
          <w:p w14:paraId="694100D8"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7DCA41D2" w14:textId="2A2FDD4F"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16,263 </w:t>
            </w:r>
          </w:p>
        </w:tc>
        <w:tc>
          <w:tcPr>
            <w:tcW w:w="180" w:type="dxa"/>
            <w:tcBorders>
              <w:top w:val="nil"/>
              <w:left w:val="nil"/>
              <w:bottom w:val="nil"/>
              <w:right w:val="nil"/>
            </w:tcBorders>
            <w:shd w:val="clear" w:color="auto" w:fill="auto"/>
            <w:vAlign w:val="bottom"/>
          </w:tcPr>
          <w:p w14:paraId="534C0FF2"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280C9E18" w14:textId="74FFBFEC"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3,695 </w:t>
            </w:r>
          </w:p>
        </w:tc>
        <w:tc>
          <w:tcPr>
            <w:tcW w:w="180" w:type="dxa"/>
            <w:tcBorders>
              <w:top w:val="nil"/>
              <w:left w:val="nil"/>
              <w:bottom w:val="nil"/>
              <w:right w:val="nil"/>
            </w:tcBorders>
            <w:shd w:val="clear" w:color="auto" w:fill="auto"/>
            <w:vAlign w:val="bottom"/>
          </w:tcPr>
          <w:p w14:paraId="0719B6C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08551F4" w14:textId="58ADF9EE"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15A59B77"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D49E2F3" w14:textId="0BD141B4"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20,985 </w:t>
            </w:r>
          </w:p>
        </w:tc>
      </w:tr>
      <w:tr w:rsidR="0026708B" w:rsidRPr="006737D8" w14:paraId="745E56A5" w14:textId="77777777" w:rsidTr="006952E8">
        <w:tc>
          <w:tcPr>
            <w:tcW w:w="2790" w:type="dxa"/>
            <w:hideMark/>
          </w:tcPr>
          <w:p w14:paraId="6115D2BC" w14:textId="77777777" w:rsidR="0026708B" w:rsidRPr="006737D8" w:rsidRDefault="0026708B" w:rsidP="002670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right w:val="nil"/>
            </w:tcBorders>
            <w:shd w:val="clear" w:color="auto" w:fill="auto"/>
            <w:vAlign w:val="center"/>
          </w:tcPr>
          <w:p w14:paraId="1D4256CF" w14:textId="1F5FFBB6"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79 </w:t>
            </w:r>
          </w:p>
        </w:tc>
        <w:tc>
          <w:tcPr>
            <w:tcW w:w="180" w:type="dxa"/>
            <w:tcBorders>
              <w:top w:val="nil"/>
              <w:left w:val="nil"/>
              <w:bottom w:val="nil"/>
              <w:right w:val="nil"/>
            </w:tcBorders>
            <w:shd w:val="clear" w:color="auto" w:fill="auto"/>
            <w:vAlign w:val="center"/>
          </w:tcPr>
          <w:p w14:paraId="1508F4E1"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13A71FA0" w14:textId="2D160C33"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106 </w:t>
            </w:r>
          </w:p>
        </w:tc>
        <w:tc>
          <w:tcPr>
            <w:tcW w:w="180" w:type="dxa"/>
            <w:tcBorders>
              <w:top w:val="nil"/>
              <w:left w:val="nil"/>
              <w:bottom w:val="nil"/>
              <w:right w:val="nil"/>
            </w:tcBorders>
            <w:shd w:val="clear" w:color="auto" w:fill="auto"/>
            <w:vAlign w:val="center"/>
          </w:tcPr>
          <w:p w14:paraId="0D75065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5D80B01C" w14:textId="1C46E704"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18,019 </w:t>
            </w:r>
          </w:p>
        </w:tc>
        <w:tc>
          <w:tcPr>
            <w:tcW w:w="180" w:type="dxa"/>
            <w:tcBorders>
              <w:top w:val="nil"/>
              <w:left w:val="nil"/>
              <w:bottom w:val="nil"/>
              <w:right w:val="nil"/>
            </w:tcBorders>
            <w:shd w:val="clear" w:color="auto" w:fill="auto"/>
            <w:vAlign w:val="center"/>
          </w:tcPr>
          <w:p w14:paraId="2CF11C1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38CF1969" w14:textId="4D32FAC1"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510 </w:t>
            </w:r>
          </w:p>
        </w:tc>
        <w:tc>
          <w:tcPr>
            <w:tcW w:w="180" w:type="dxa"/>
            <w:tcBorders>
              <w:top w:val="nil"/>
              <w:left w:val="nil"/>
              <w:bottom w:val="nil"/>
              <w:right w:val="nil"/>
            </w:tcBorders>
            <w:shd w:val="clear" w:color="auto" w:fill="auto"/>
            <w:vAlign w:val="center"/>
          </w:tcPr>
          <w:p w14:paraId="7C0EAB6E"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59D39671" w14:textId="722E7D92"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253F5414"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098953BE" w14:textId="5B5C3309"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18,714 </w:t>
            </w:r>
          </w:p>
        </w:tc>
      </w:tr>
      <w:tr w:rsidR="0026708B" w:rsidRPr="006737D8" w14:paraId="3A4A546B" w14:textId="77777777" w:rsidTr="006952E8">
        <w:tc>
          <w:tcPr>
            <w:tcW w:w="2790" w:type="dxa"/>
            <w:hideMark/>
          </w:tcPr>
          <w:p w14:paraId="622EE1BD" w14:textId="77777777" w:rsidR="0026708B" w:rsidRPr="006737D8" w:rsidRDefault="0026708B" w:rsidP="002670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3B96FBC8" w14:textId="64D695D8"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 (963)</w:t>
            </w:r>
          </w:p>
        </w:tc>
        <w:tc>
          <w:tcPr>
            <w:tcW w:w="180" w:type="dxa"/>
            <w:tcBorders>
              <w:top w:val="nil"/>
              <w:left w:val="nil"/>
              <w:bottom w:val="nil"/>
              <w:right w:val="nil"/>
            </w:tcBorders>
            <w:shd w:val="clear" w:color="auto" w:fill="auto"/>
            <w:vAlign w:val="center"/>
          </w:tcPr>
          <w:p w14:paraId="2A46059E"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5B524FB2" w14:textId="74467DE3"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 (40)</w:t>
            </w:r>
          </w:p>
        </w:tc>
        <w:tc>
          <w:tcPr>
            <w:tcW w:w="180" w:type="dxa"/>
            <w:tcBorders>
              <w:top w:val="nil"/>
              <w:left w:val="nil"/>
              <w:bottom w:val="nil"/>
              <w:right w:val="nil"/>
            </w:tcBorders>
            <w:shd w:val="clear" w:color="auto" w:fill="auto"/>
            <w:vAlign w:val="center"/>
          </w:tcPr>
          <w:p w14:paraId="7FC83C92"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FC8B63C" w14:textId="0B1B7169"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 (3,606)</w:t>
            </w:r>
          </w:p>
        </w:tc>
        <w:tc>
          <w:tcPr>
            <w:tcW w:w="180" w:type="dxa"/>
            <w:tcBorders>
              <w:top w:val="nil"/>
              <w:left w:val="nil"/>
              <w:bottom w:val="nil"/>
              <w:right w:val="nil"/>
            </w:tcBorders>
            <w:shd w:val="clear" w:color="auto" w:fill="auto"/>
            <w:vAlign w:val="center"/>
          </w:tcPr>
          <w:p w14:paraId="1203E5C1"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3A91DB4E" w14:textId="77F7056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846 </w:t>
            </w:r>
          </w:p>
        </w:tc>
        <w:tc>
          <w:tcPr>
            <w:tcW w:w="180" w:type="dxa"/>
            <w:tcBorders>
              <w:top w:val="nil"/>
              <w:left w:val="nil"/>
              <w:bottom w:val="nil"/>
              <w:right w:val="nil"/>
            </w:tcBorders>
            <w:shd w:val="clear" w:color="auto" w:fill="auto"/>
            <w:vAlign w:val="center"/>
          </w:tcPr>
          <w:p w14:paraId="0897100A"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264EF4CD" w14:textId="779405B6"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46,650 </w:t>
            </w:r>
          </w:p>
        </w:tc>
        <w:tc>
          <w:tcPr>
            <w:tcW w:w="180" w:type="dxa"/>
            <w:tcBorders>
              <w:top w:val="nil"/>
              <w:left w:val="nil"/>
              <w:bottom w:val="nil"/>
              <w:right w:val="nil"/>
            </w:tcBorders>
            <w:shd w:val="clear" w:color="auto" w:fill="auto"/>
            <w:vAlign w:val="center"/>
          </w:tcPr>
          <w:p w14:paraId="3E12138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684A8BE" w14:textId="55EB3A6F"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42,887 </w:t>
            </w:r>
          </w:p>
        </w:tc>
      </w:tr>
      <w:tr w:rsidR="0026708B" w:rsidRPr="006737D8" w14:paraId="6B12F54D" w14:textId="77777777" w:rsidTr="006952E8">
        <w:tc>
          <w:tcPr>
            <w:tcW w:w="2790" w:type="dxa"/>
            <w:hideMark/>
          </w:tcPr>
          <w:p w14:paraId="50956D14" w14:textId="77777777" w:rsidR="0026708B" w:rsidRPr="006737D8" w:rsidRDefault="0026708B" w:rsidP="0026708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0F867ACD" w14:textId="060A8874"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 (6)</w:t>
            </w:r>
          </w:p>
        </w:tc>
        <w:tc>
          <w:tcPr>
            <w:tcW w:w="180" w:type="dxa"/>
            <w:tcBorders>
              <w:left w:val="nil"/>
              <w:right w:val="nil"/>
            </w:tcBorders>
            <w:shd w:val="clear" w:color="auto" w:fill="auto"/>
            <w:vAlign w:val="center"/>
          </w:tcPr>
          <w:p w14:paraId="3521B87B"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9AF0E63" w14:textId="69EB1BE9"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679 </w:t>
            </w:r>
          </w:p>
        </w:tc>
        <w:tc>
          <w:tcPr>
            <w:tcW w:w="180" w:type="dxa"/>
            <w:tcBorders>
              <w:left w:val="nil"/>
              <w:right w:val="nil"/>
            </w:tcBorders>
            <w:shd w:val="clear" w:color="auto" w:fill="auto"/>
            <w:vAlign w:val="center"/>
          </w:tcPr>
          <w:p w14:paraId="7BC7E5A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EC1EA8B" w14:textId="793792BE"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81,300 </w:t>
            </w:r>
          </w:p>
        </w:tc>
        <w:tc>
          <w:tcPr>
            <w:tcW w:w="180" w:type="dxa"/>
            <w:tcBorders>
              <w:left w:val="nil"/>
              <w:right w:val="nil"/>
            </w:tcBorders>
            <w:shd w:val="clear" w:color="auto" w:fill="auto"/>
            <w:vAlign w:val="center"/>
          </w:tcPr>
          <w:p w14:paraId="304FBD39"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7E1B0EAB" w14:textId="4293994D"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4,881 </w:t>
            </w:r>
          </w:p>
        </w:tc>
        <w:tc>
          <w:tcPr>
            <w:tcW w:w="180" w:type="dxa"/>
            <w:tcBorders>
              <w:left w:val="nil"/>
              <w:right w:val="nil"/>
            </w:tcBorders>
            <w:shd w:val="clear" w:color="auto" w:fill="auto"/>
            <w:vAlign w:val="center"/>
          </w:tcPr>
          <w:p w14:paraId="6F0EA397"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FA6C03C" w14:textId="7513C66F"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46,650 </w:t>
            </w:r>
          </w:p>
        </w:tc>
        <w:tc>
          <w:tcPr>
            <w:tcW w:w="180" w:type="dxa"/>
            <w:tcBorders>
              <w:left w:val="nil"/>
              <w:right w:val="nil"/>
            </w:tcBorders>
            <w:shd w:val="clear" w:color="auto" w:fill="auto"/>
            <w:vAlign w:val="center"/>
          </w:tcPr>
          <w:p w14:paraId="5B297252"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0139A4A" w14:textId="167AECB3"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133,504 </w:t>
            </w:r>
          </w:p>
        </w:tc>
      </w:tr>
      <w:tr w:rsidR="0026708B" w:rsidRPr="006737D8" w14:paraId="533A33A3" w14:textId="77777777" w:rsidTr="006952E8">
        <w:tc>
          <w:tcPr>
            <w:tcW w:w="2790" w:type="dxa"/>
            <w:hideMark/>
          </w:tcPr>
          <w:p w14:paraId="515984CE" w14:textId="77777777" w:rsidR="0026708B" w:rsidRPr="006737D8" w:rsidRDefault="0026708B" w:rsidP="0026708B">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7248BA29" w14:textId="50364B03"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1,922 </w:t>
            </w:r>
          </w:p>
        </w:tc>
        <w:tc>
          <w:tcPr>
            <w:tcW w:w="180" w:type="dxa"/>
            <w:tcBorders>
              <w:left w:val="nil"/>
              <w:bottom w:val="nil"/>
              <w:right w:val="nil"/>
            </w:tcBorders>
            <w:shd w:val="clear" w:color="auto" w:fill="auto"/>
            <w:vAlign w:val="center"/>
          </w:tcPr>
          <w:p w14:paraId="6B1AA33D"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77F54E2C" w14:textId="6B83EFB1"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396 </w:t>
            </w:r>
          </w:p>
        </w:tc>
        <w:tc>
          <w:tcPr>
            <w:tcW w:w="180" w:type="dxa"/>
            <w:tcBorders>
              <w:left w:val="nil"/>
              <w:bottom w:val="nil"/>
              <w:right w:val="nil"/>
            </w:tcBorders>
            <w:shd w:val="clear" w:color="auto" w:fill="auto"/>
            <w:vAlign w:val="center"/>
          </w:tcPr>
          <w:p w14:paraId="18C4E74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54EA0515" w14:textId="79CE1728"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47,026 </w:t>
            </w:r>
          </w:p>
        </w:tc>
        <w:tc>
          <w:tcPr>
            <w:tcW w:w="180" w:type="dxa"/>
            <w:tcBorders>
              <w:left w:val="nil"/>
              <w:bottom w:val="nil"/>
              <w:right w:val="nil"/>
            </w:tcBorders>
            <w:shd w:val="clear" w:color="auto" w:fill="auto"/>
            <w:vAlign w:val="center"/>
          </w:tcPr>
          <w:p w14:paraId="30D1D27E"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7C84F9C5" w14:textId="33358E26"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         27,445 </w:t>
            </w:r>
          </w:p>
        </w:tc>
        <w:tc>
          <w:tcPr>
            <w:tcW w:w="180" w:type="dxa"/>
            <w:tcBorders>
              <w:left w:val="nil"/>
              <w:bottom w:val="nil"/>
              <w:right w:val="nil"/>
            </w:tcBorders>
            <w:shd w:val="clear" w:color="auto" w:fill="auto"/>
            <w:vAlign w:val="center"/>
          </w:tcPr>
          <w:p w14:paraId="146EFE2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118836C" w14:textId="6147158B"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 (38,748)</w:t>
            </w:r>
          </w:p>
        </w:tc>
        <w:tc>
          <w:tcPr>
            <w:tcW w:w="180" w:type="dxa"/>
            <w:tcBorders>
              <w:left w:val="nil"/>
              <w:bottom w:val="nil"/>
              <w:right w:val="nil"/>
            </w:tcBorders>
            <w:shd w:val="clear" w:color="auto" w:fill="auto"/>
            <w:vAlign w:val="center"/>
          </w:tcPr>
          <w:p w14:paraId="24767FA2"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right w:val="nil"/>
            </w:tcBorders>
            <w:shd w:val="clear" w:color="auto" w:fill="auto"/>
            <w:vAlign w:val="center"/>
          </w:tcPr>
          <w:p w14:paraId="710B2292" w14:textId="00AD778D"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 xml:space="preserve">38,041 </w:t>
            </w:r>
          </w:p>
        </w:tc>
      </w:tr>
      <w:tr w:rsidR="0026708B" w:rsidRPr="006737D8" w14:paraId="2CB4977C" w14:textId="77777777" w:rsidTr="006952E8">
        <w:tc>
          <w:tcPr>
            <w:tcW w:w="2790" w:type="dxa"/>
            <w:hideMark/>
          </w:tcPr>
          <w:p w14:paraId="7ADBC85B" w14:textId="7000950C" w:rsidR="0026708B" w:rsidRPr="006737D8" w:rsidRDefault="0026708B" w:rsidP="0026708B">
            <w:pPr>
              <w:tabs>
                <w:tab w:val="clear" w:pos="2580"/>
                <w:tab w:val="left" w:pos="2880"/>
              </w:tabs>
              <w:spacing w:line="240" w:lineRule="auto"/>
              <w:ind w:firstLine="18"/>
              <w:rPr>
                <w:rFonts w:asciiTheme="majorBidi" w:hAnsiTheme="majorBidi" w:cstheme="majorBidi"/>
                <w:b/>
                <w:bCs/>
                <w:sz w:val="28"/>
                <w:szCs w:val="28"/>
              </w:rPr>
            </w:pPr>
            <w:r w:rsidRPr="006737D8">
              <w:rPr>
                <w:rFonts w:asciiTheme="majorBidi" w:hAnsiTheme="majorBidi" w:cstheme="majorBidi"/>
                <w:sz w:val="28"/>
                <w:szCs w:val="28"/>
              </w:rPr>
              <w:t>Income tax expenses</w:t>
            </w:r>
          </w:p>
        </w:tc>
        <w:tc>
          <w:tcPr>
            <w:tcW w:w="900" w:type="dxa"/>
            <w:tcBorders>
              <w:top w:val="double" w:sz="4" w:space="0" w:color="auto"/>
              <w:left w:val="nil"/>
              <w:bottom w:val="nil"/>
              <w:right w:val="nil"/>
            </w:tcBorders>
            <w:shd w:val="clear" w:color="auto" w:fill="auto"/>
            <w:vAlign w:val="center"/>
          </w:tcPr>
          <w:p w14:paraId="5CA24A96"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9143C53"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785B2234"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B3C0DDD"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29ECC38F" w14:textId="77777777" w:rsidR="0026708B" w:rsidRPr="006737D8" w:rsidRDefault="0026708B" w:rsidP="0026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7B170A7B"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3DFA001A" w14:textId="77777777" w:rsidR="0026708B" w:rsidRPr="006737D8" w:rsidRDefault="0026708B" w:rsidP="0026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3AE2C32E"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28669E78"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3DA2482"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62B74A91" w14:textId="5CE3241D"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737D8">
              <w:rPr>
                <w:rFonts w:ascii="Angsana New" w:hAnsi="Angsana New"/>
                <w:sz w:val="28"/>
                <w:szCs w:val="28"/>
              </w:rPr>
              <w:t xml:space="preserve"> (14,624)</w:t>
            </w:r>
          </w:p>
        </w:tc>
      </w:tr>
      <w:tr w:rsidR="0026708B" w:rsidRPr="00080EF8" w14:paraId="5BBDFB08" w14:textId="77777777" w:rsidTr="006952E8">
        <w:tc>
          <w:tcPr>
            <w:tcW w:w="2790" w:type="dxa"/>
            <w:hideMark/>
          </w:tcPr>
          <w:p w14:paraId="27243EB9" w14:textId="1F55313A" w:rsidR="0026708B" w:rsidRPr="006737D8" w:rsidRDefault="00CF4B34" w:rsidP="0026708B">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Profit</w:t>
            </w:r>
            <w:r w:rsidR="0026708B" w:rsidRPr="006737D8">
              <w:rPr>
                <w:rFonts w:asciiTheme="majorBidi" w:hAnsiTheme="majorBidi" w:cstheme="majorBidi"/>
                <w:b/>
                <w:bCs/>
                <w:sz w:val="28"/>
                <w:szCs w:val="28"/>
              </w:rPr>
              <w:t xml:space="preserve"> for the</w:t>
            </w:r>
            <w:r w:rsidR="0026708B" w:rsidRPr="006737D8">
              <w:rPr>
                <w:rFonts w:asciiTheme="majorBidi" w:hAnsiTheme="majorBidi" w:cstheme="majorBidi"/>
                <w:b/>
                <w:bCs/>
                <w:sz w:val="28"/>
                <w:szCs w:val="28"/>
                <w:cs/>
              </w:rPr>
              <w:t xml:space="preserve"> </w:t>
            </w:r>
            <w:r w:rsidR="0026708B" w:rsidRPr="006737D8">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34870E68"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C408565"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24A56D3"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48F19C0B"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77FC1F18"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1E41D867"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5F17A47C"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90E0450"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19C82DAF"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F8D4407" w14:textId="77777777" w:rsidR="0026708B" w:rsidRPr="006737D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597795E3" w14:textId="7D258AD0" w:rsidR="0026708B" w:rsidRPr="00080EF8" w:rsidRDefault="0026708B" w:rsidP="002670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737D8">
              <w:rPr>
                <w:rFonts w:ascii="Angsana New" w:hAnsi="Angsana New"/>
                <w:b/>
                <w:bCs/>
                <w:sz w:val="28"/>
                <w:szCs w:val="28"/>
              </w:rPr>
              <w:t>23,417</w:t>
            </w:r>
            <w:r>
              <w:rPr>
                <w:rFonts w:ascii="Angsana New" w:hAnsi="Angsana New"/>
                <w:b/>
                <w:bCs/>
                <w:sz w:val="28"/>
                <w:szCs w:val="28"/>
              </w:rPr>
              <w:t xml:space="preserve"> </w:t>
            </w:r>
          </w:p>
        </w:tc>
      </w:tr>
    </w:tbl>
    <w:p w14:paraId="26ED861A" w14:textId="77777777" w:rsidR="006952E8" w:rsidRDefault="006952E8" w:rsidP="00B213AB">
      <w:pPr>
        <w:pStyle w:val="BodyTextIndent"/>
        <w:spacing w:before="120" w:line="380" w:lineRule="exact"/>
        <w:ind w:left="547" w:right="58"/>
        <w:jc w:val="thaiDistribute"/>
        <w:rPr>
          <w:rFonts w:asciiTheme="majorBidi" w:eastAsia="Arial Unicode MS" w:hAnsiTheme="majorBidi" w:cstheme="majorBidi"/>
          <w:sz w:val="28"/>
          <w:szCs w:val="28"/>
        </w:rPr>
      </w:pPr>
    </w:p>
    <w:p w14:paraId="51BDB9F6" w14:textId="562F890E" w:rsidR="006952E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 for the </w:t>
      </w:r>
      <w:r w:rsidR="0026708B">
        <w:rPr>
          <w:rFonts w:asciiTheme="majorBidi" w:eastAsia="Arial Unicode MS" w:hAnsiTheme="majorBidi" w:cstheme="majorBidi"/>
          <w:sz w:val="28"/>
          <w:szCs w:val="28"/>
        </w:rPr>
        <w:t>nine</w:t>
      </w:r>
      <w:r>
        <w:rPr>
          <w:rFonts w:asciiTheme="majorBidi" w:eastAsia="Arial Unicode MS" w:hAnsiTheme="majorBidi" w:cstheme="majorBidi"/>
          <w:sz w:val="28"/>
          <w:szCs w:val="28"/>
        </w:rPr>
        <w:t>-month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 xml:space="preserve">30 </w:t>
      </w:r>
      <w:r w:rsidR="0026708B">
        <w:rPr>
          <w:rFonts w:asciiTheme="majorBidi" w:eastAsia="Arial Unicode MS" w:hAnsiTheme="majorBidi" w:cstheme="majorBidi"/>
          <w:sz w:val="28"/>
          <w:szCs w:val="28"/>
        </w:rPr>
        <w:t>September</w:t>
      </w:r>
      <w:r>
        <w:rPr>
          <w:rFonts w:asciiTheme="majorBidi" w:eastAsia="Arial Unicode MS" w:hAnsiTheme="majorBidi" w:cstheme="majorBidi"/>
          <w:sz w:val="28"/>
          <w:szCs w:val="28"/>
        </w:rPr>
        <w:t xml:space="preserve"> 2021</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6952E8" w:rsidRPr="00071A71" w14:paraId="414E3CC3" w14:textId="77777777" w:rsidTr="006952E8">
        <w:trPr>
          <w:tblHeader/>
        </w:trPr>
        <w:tc>
          <w:tcPr>
            <w:tcW w:w="2790" w:type="dxa"/>
          </w:tcPr>
          <w:p w14:paraId="7B1AD038" w14:textId="77777777" w:rsidR="006952E8" w:rsidRPr="00080EF8" w:rsidRDefault="006952E8" w:rsidP="006952E8">
            <w:pPr>
              <w:spacing w:line="240" w:lineRule="auto"/>
              <w:ind w:right="-43"/>
              <w:jc w:val="right"/>
              <w:rPr>
                <w:rFonts w:asciiTheme="majorBidi" w:hAnsiTheme="majorBidi" w:cstheme="majorBidi"/>
                <w:sz w:val="28"/>
                <w:szCs w:val="28"/>
              </w:rPr>
            </w:pPr>
          </w:p>
        </w:tc>
        <w:tc>
          <w:tcPr>
            <w:tcW w:w="6660" w:type="dxa"/>
            <w:gridSpan w:val="11"/>
            <w:hideMark/>
          </w:tcPr>
          <w:p w14:paraId="4EB2ED81" w14:textId="77777777" w:rsidR="006952E8" w:rsidRPr="00071A71"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6952E8" w:rsidRPr="00071A71" w14:paraId="1308928D" w14:textId="77777777" w:rsidTr="006952E8">
        <w:trPr>
          <w:tblHeader/>
        </w:trPr>
        <w:tc>
          <w:tcPr>
            <w:tcW w:w="2790" w:type="dxa"/>
          </w:tcPr>
          <w:p w14:paraId="717DE8F1" w14:textId="77777777" w:rsidR="006952E8" w:rsidRPr="00071A71" w:rsidRDefault="006952E8" w:rsidP="006952E8">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65E592B"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C8F8496"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8DE50A6" w14:textId="77777777" w:rsidR="006952E8" w:rsidRPr="00071A71"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63C8C858"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8BAC238"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FB9A78D"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05D9175" w14:textId="77777777" w:rsidR="006952E8" w:rsidRPr="00071A71"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10A2090D"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341FF81"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5F3D228"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5D1F749"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r>
      <w:tr w:rsidR="006952E8" w:rsidRPr="00071A71" w14:paraId="6E23BC11" w14:textId="77777777" w:rsidTr="006952E8">
        <w:trPr>
          <w:tblHeader/>
        </w:trPr>
        <w:tc>
          <w:tcPr>
            <w:tcW w:w="2790" w:type="dxa"/>
          </w:tcPr>
          <w:p w14:paraId="4AEAD568" w14:textId="77777777" w:rsidR="006952E8" w:rsidRPr="00071A71" w:rsidRDefault="006952E8" w:rsidP="006952E8">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E09DABD" w14:textId="77777777" w:rsidR="006952E8" w:rsidRPr="00071A71" w:rsidRDefault="006952E8" w:rsidP="006952E8">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4B1943F9"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235193F5"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Pr="00071A71">
              <w:rPr>
                <w:rFonts w:asciiTheme="majorBidi" w:hAnsiTheme="majorBidi" w:cstheme="majorBidi"/>
                <w:sz w:val="28"/>
                <w:szCs w:val="28"/>
              </w:rPr>
              <w:t>ransportation</w:t>
            </w:r>
          </w:p>
        </w:tc>
        <w:tc>
          <w:tcPr>
            <w:tcW w:w="180" w:type="dxa"/>
          </w:tcPr>
          <w:p w14:paraId="0BA5D215"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3792C51" w14:textId="77777777" w:rsidR="006952E8" w:rsidRPr="00071A71"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0AA62494"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22D5ECB4" w14:textId="77777777" w:rsidR="006952E8" w:rsidRPr="00071A71" w:rsidRDefault="006952E8" w:rsidP="006952E8">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03E66BF1"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9C7B905"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3E11BEB2"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9CD9040"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6952E8" w:rsidRPr="00071A71" w14:paraId="540A6204" w14:textId="77777777" w:rsidTr="006952E8">
        <w:tc>
          <w:tcPr>
            <w:tcW w:w="2790" w:type="dxa"/>
            <w:hideMark/>
          </w:tcPr>
          <w:p w14:paraId="6BF2C9B1"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5C306C55"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8B8DB69"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6C61F83"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9B3D2A9"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2A570C9"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FE4D597"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8E2E464"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3607E55"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37DB70F3"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7888ED98"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380FDFD3"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9A56B6" w:rsidRPr="00071A71" w14:paraId="2210271F" w14:textId="77777777" w:rsidTr="0056473D">
        <w:tc>
          <w:tcPr>
            <w:tcW w:w="2790" w:type="dxa"/>
            <w:hideMark/>
          </w:tcPr>
          <w:p w14:paraId="2D5F0E6B" w14:textId="77777777" w:rsidR="009A56B6" w:rsidRPr="00071A71" w:rsidRDefault="009A56B6" w:rsidP="009A56B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bottom"/>
          </w:tcPr>
          <w:p w14:paraId="32B8E5FB" w14:textId="4E9071B3"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14,859 </w:t>
            </w:r>
          </w:p>
        </w:tc>
        <w:tc>
          <w:tcPr>
            <w:tcW w:w="180" w:type="dxa"/>
            <w:tcBorders>
              <w:top w:val="nil"/>
              <w:left w:val="nil"/>
              <w:bottom w:val="nil"/>
              <w:right w:val="nil"/>
            </w:tcBorders>
            <w:shd w:val="clear" w:color="000000" w:fill="FFFFFF"/>
            <w:vAlign w:val="bottom"/>
          </w:tcPr>
          <w:p w14:paraId="7A5B901E" w14:textId="1666B719"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25B4C91C" w14:textId="7D8AF01A"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10,508 </w:t>
            </w:r>
          </w:p>
        </w:tc>
        <w:tc>
          <w:tcPr>
            <w:tcW w:w="180" w:type="dxa"/>
            <w:tcBorders>
              <w:top w:val="nil"/>
              <w:left w:val="nil"/>
              <w:bottom w:val="nil"/>
              <w:right w:val="nil"/>
            </w:tcBorders>
            <w:shd w:val="clear" w:color="000000" w:fill="FFFFFF"/>
            <w:vAlign w:val="bottom"/>
          </w:tcPr>
          <w:p w14:paraId="2393F48A" w14:textId="562A1439"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7E1922E7" w14:textId="2756B570"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379,151 </w:t>
            </w:r>
          </w:p>
        </w:tc>
        <w:tc>
          <w:tcPr>
            <w:tcW w:w="180" w:type="dxa"/>
            <w:tcBorders>
              <w:top w:val="nil"/>
              <w:left w:val="nil"/>
              <w:bottom w:val="nil"/>
              <w:right w:val="nil"/>
            </w:tcBorders>
            <w:shd w:val="clear" w:color="000000" w:fill="FFFFFF"/>
            <w:vAlign w:val="bottom"/>
          </w:tcPr>
          <w:p w14:paraId="255CF0C7" w14:textId="447B3E4A"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798DDBAE" w14:textId="471163FD"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83,557 </w:t>
            </w:r>
          </w:p>
        </w:tc>
        <w:tc>
          <w:tcPr>
            <w:tcW w:w="180" w:type="dxa"/>
            <w:tcBorders>
              <w:top w:val="nil"/>
              <w:left w:val="nil"/>
              <w:bottom w:val="nil"/>
              <w:right w:val="nil"/>
            </w:tcBorders>
            <w:shd w:val="clear" w:color="000000" w:fill="FFFFFF"/>
            <w:vAlign w:val="bottom"/>
          </w:tcPr>
          <w:p w14:paraId="523196CC" w14:textId="0135C937"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53730239" w14:textId="74509FCF"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7E29370B" w14:textId="2C39C286"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0E31A83F" w14:textId="3EE863FC"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488,075 </w:t>
            </w:r>
          </w:p>
        </w:tc>
      </w:tr>
      <w:tr w:rsidR="009A56B6" w:rsidRPr="00071A71" w14:paraId="5BF67830" w14:textId="77777777" w:rsidTr="009832A4">
        <w:tc>
          <w:tcPr>
            <w:tcW w:w="2790" w:type="dxa"/>
            <w:hideMark/>
          </w:tcPr>
          <w:p w14:paraId="60B98682" w14:textId="77777777" w:rsidR="009A56B6" w:rsidRPr="00071A71" w:rsidRDefault="009A56B6" w:rsidP="009A56B6">
            <w:pPr>
              <w:tabs>
                <w:tab w:val="clear" w:pos="454"/>
              </w:tabs>
              <w:spacing w:line="240" w:lineRule="auto"/>
              <w:ind w:right="-43" w:firstLine="18"/>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486A168C" w14:textId="3781F64C"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(8,258)</w:t>
            </w:r>
          </w:p>
        </w:tc>
        <w:tc>
          <w:tcPr>
            <w:tcW w:w="180" w:type="dxa"/>
            <w:tcBorders>
              <w:top w:val="nil"/>
              <w:left w:val="nil"/>
              <w:bottom w:val="nil"/>
              <w:right w:val="nil"/>
            </w:tcBorders>
            <w:shd w:val="clear" w:color="000000" w:fill="FFFFFF"/>
            <w:vAlign w:val="bottom"/>
          </w:tcPr>
          <w:p w14:paraId="28EFD33A" w14:textId="0FD294EF"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13870DCC" w14:textId="1CA847B4"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(5,214)</w:t>
            </w:r>
          </w:p>
        </w:tc>
        <w:tc>
          <w:tcPr>
            <w:tcW w:w="180" w:type="dxa"/>
            <w:tcBorders>
              <w:top w:val="nil"/>
              <w:left w:val="nil"/>
              <w:bottom w:val="nil"/>
              <w:right w:val="nil"/>
            </w:tcBorders>
            <w:shd w:val="clear" w:color="000000" w:fill="FFFFFF"/>
            <w:vAlign w:val="bottom"/>
          </w:tcPr>
          <w:p w14:paraId="3F2907A7" w14:textId="7ED384AD"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24176285" w14:textId="222EDA78" w:rsidR="009A56B6"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r w:rsidR="009A56B6" w:rsidRPr="005D1A7D">
              <w:rPr>
                <w:rFonts w:ascii="Angsana New" w:hAnsi="Angsana New"/>
                <w:sz w:val="28"/>
                <w:szCs w:val="28"/>
              </w:rPr>
              <w:t>146,978)</w:t>
            </w:r>
          </w:p>
        </w:tc>
        <w:tc>
          <w:tcPr>
            <w:tcW w:w="180" w:type="dxa"/>
            <w:tcBorders>
              <w:top w:val="nil"/>
              <w:left w:val="nil"/>
              <w:bottom w:val="nil"/>
              <w:right w:val="nil"/>
            </w:tcBorders>
            <w:shd w:val="clear" w:color="000000" w:fill="FFFFFF"/>
            <w:vAlign w:val="bottom"/>
          </w:tcPr>
          <w:p w14:paraId="302B3B6B" w14:textId="77074B8E"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05934D12" w14:textId="6DEA757A"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(60,134)</w:t>
            </w:r>
          </w:p>
        </w:tc>
        <w:tc>
          <w:tcPr>
            <w:tcW w:w="180" w:type="dxa"/>
            <w:tcBorders>
              <w:top w:val="nil"/>
              <w:left w:val="nil"/>
              <w:bottom w:val="nil"/>
              <w:right w:val="nil"/>
            </w:tcBorders>
            <w:shd w:val="clear" w:color="000000" w:fill="FFFFFF"/>
            <w:vAlign w:val="bottom"/>
          </w:tcPr>
          <w:p w14:paraId="7F004CCE" w14:textId="56A9C2EE"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498F6D8D" w14:textId="18D98359"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1E6A97A9" w14:textId="4BB42E94"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7A48F546" w14:textId="5A6BB343"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r w:rsidRPr="005D1A7D">
              <w:rPr>
                <w:rFonts w:ascii="Angsana New" w:hAnsi="Angsana New"/>
                <w:sz w:val="28"/>
                <w:szCs w:val="28"/>
              </w:rPr>
              <w:t>220,584)</w:t>
            </w:r>
          </w:p>
        </w:tc>
      </w:tr>
      <w:tr w:rsidR="009A56B6" w:rsidRPr="00071A71" w14:paraId="3A2A99EA" w14:textId="77777777" w:rsidTr="009A56B6">
        <w:tc>
          <w:tcPr>
            <w:tcW w:w="2790" w:type="dxa"/>
            <w:hideMark/>
          </w:tcPr>
          <w:p w14:paraId="196DA9B9" w14:textId="77777777" w:rsidR="009A56B6" w:rsidRPr="00071A71" w:rsidRDefault="009A56B6" w:rsidP="009A56B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000000" w:fill="FFFFFF"/>
            <w:vAlign w:val="bottom"/>
          </w:tcPr>
          <w:p w14:paraId="1F14E158" w14:textId="70C906D3"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6,601 </w:t>
            </w:r>
          </w:p>
        </w:tc>
        <w:tc>
          <w:tcPr>
            <w:tcW w:w="180" w:type="dxa"/>
            <w:tcBorders>
              <w:top w:val="nil"/>
              <w:left w:val="nil"/>
              <w:bottom w:val="nil"/>
              <w:right w:val="nil"/>
            </w:tcBorders>
            <w:shd w:val="clear" w:color="000000" w:fill="FFFFFF"/>
            <w:vAlign w:val="bottom"/>
          </w:tcPr>
          <w:p w14:paraId="7F15BD37" w14:textId="6B17C5A9"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single" w:sz="4" w:space="0" w:color="auto"/>
              <w:left w:val="nil"/>
              <w:bottom w:val="nil"/>
              <w:right w:val="nil"/>
            </w:tcBorders>
            <w:shd w:val="clear" w:color="000000" w:fill="FFFFFF"/>
            <w:vAlign w:val="bottom"/>
          </w:tcPr>
          <w:p w14:paraId="0008D56E" w14:textId="0A06CBB9"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5,294 </w:t>
            </w:r>
          </w:p>
        </w:tc>
        <w:tc>
          <w:tcPr>
            <w:tcW w:w="180" w:type="dxa"/>
            <w:tcBorders>
              <w:top w:val="nil"/>
              <w:left w:val="nil"/>
              <w:bottom w:val="nil"/>
              <w:right w:val="nil"/>
            </w:tcBorders>
            <w:shd w:val="clear" w:color="000000" w:fill="FFFFFF"/>
            <w:vAlign w:val="bottom"/>
          </w:tcPr>
          <w:p w14:paraId="6DF0868B" w14:textId="41C23E44"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3F667B6F" w14:textId="53DB8A2C"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232,173 </w:t>
            </w:r>
          </w:p>
        </w:tc>
        <w:tc>
          <w:tcPr>
            <w:tcW w:w="180" w:type="dxa"/>
            <w:tcBorders>
              <w:top w:val="nil"/>
              <w:left w:val="nil"/>
              <w:bottom w:val="nil"/>
              <w:right w:val="nil"/>
            </w:tcBorders>
            <w:shd w:val="clear" w:color="000000" w:fill="FFFFFF"/>
            <w:vAlign w:val="bottom"/>
          </w:tcPr>
          <w:p w14:paraId="599A1908" w14:textId="2850A12A"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single" w:sz="4" w:space="0" w:color="auto"/>
              <w:left w:val="nil"/>
              <w:bottom w:val="nil"/>
              <w:right w:val="nil"/>
            </w:tcBorders>
            <w:shd w:val="clear" w:color="000000" w:fill="FFFFFF"/>
            <w:vAlign w:val="bottom"/>
          </w:tcPr>
          <w:p w14:paraId="07BF1B3B" w14:textId="3843804E"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23,423 </w:t>
            </w:r>
          </w:p>
        </w:tc>
        <w:tc>
          <w:tcPr>
            <w:tcW w:w="180" w:type="dxa"/>
            <w:tcBorders>
              <w:top w:val="nil"/>
              <w:left w:val="nil"/>
              <w:bottom w:val="nil"/>
              <w:right w:val="nil"/>
            </w:tcBorders>
            <w:shd w:val="clear" w:color="000000" w:fill="FFFFFF"/>
            <w:vAlign w:val="bottom"/>
          </w:tcPr>
          <w:p w14:paraId="4984594F" w14:textId="109E0515"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75631259" w14:textId="7B6892E8"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74C3DAB0" w14:textId="3D4CA2A4"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18A9839B" w14:textId="400848B1" w:rsidR="009A56B6" w:rsidRPr="00086159" w:rsidRDefault="009A56B6"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5D1A7D">
              <w:rPr>
                <w:rFonts w:ascii="Angsana New" w:hAnsi="Angsana New"/>
                <w:sz w:val="28"/>
                <w:szCs w:val="28"/>
              </w:rPr>
              <w:t xml:space="preserve">267,491 </w:t>
            </w:r>
          </w:p>
        </w:tc>
      </w:tr>
      <w:tr w:rsidR="007E1D80" w:rsidRPr="00071A71" w14:paraId="6532F939" w14:textId="77777777" w:rsidTr="0056473D">
        <w:tc>
          <w:tcPr>
            <w:tcW w:w="2790" w:type="dxa"/>
          </w:tcPr>
          <w:p w14:paraId="0F5F803A" w14:textId="77777777" w:rsidR="007E1D80" w:rsidRDefault="007E1D80" w:rsidP="007E1D80">
            <w:pPr>
              <w:spacing w:line="240" w:lineRule="auto"/>
              <w:ind w:right="-43" w:firstLine="18"/>
              <w:rPr>
                <w:rFonts w:asciiTheme="majorBidi" w:hAnsiTheme="majorBidi" w:cstheme="majorBidi"/>
                <w:sz w:val="28"/>
                <w:szCs w:val="28"/>
              </w:rPr>
            </w:pPr>
            <w:r w:rsidRPr="00D311D7">
              <w:rPr>
                <w:rFonts w:asciiTheme="majorBidi" w:hAnsiTheme="majorBidi" w:cstheme="majorBidi"/>
                <w:i/>
                <w:iCs/>
                <w:sz w:val="28"/>
                <w:szCs w:val="28"/>
              </w:rPr>
              <w:t>Less</w:t>
            </w:r>
            <w:r>
              <w:rPr>
                <w:rFonts w:asciiTheme="majorBidi" w:hAnsiTheme="majorBidi" w:cstheme="majorBidi"/>
                <w:i/>
                <w:iCs/>
                <w:sz w:val="28"/>
                <w:szCs w:val="28"/>
              </w:rPr>
              <w:t xml:space="preserve"> </w:t>
            </w:r>
            <w:r w:rsidRPr="00071A71">
              <w:rPr>
                <w:rFonts w:asciiTheme="majorBidi" w:hAnsiTheme="majorBidi" w:cstheme="majorBidi"/>
                <w:sz w:val="28"/>
                <w:szCs w:val="28"/>
              </w:rPr>
              <w:t xml:space="preserve">unearned premium </w:t>
            </w:r>
            <w:r>
              <w:rPr>
                <w:rFonts w:asciiTheme="majorBidi" w:hAnsiTheme="majorBidi" w:cstheme="majorBidi"/>
                <w:sz w:val="28"/>
                <w:szCs w:val="28"/>
              </w:rPr>
              <w:t xml:space="preserve">  </w:t>
            </w:r>
          </w:p>
          <w:p w14:paraId="5DC6D8DB" w14:textId="77777777" w:rsidR="007E1D80" w:rsidRDefault="007E1D80" w:rsidP="007E1D80">
            <w:pPr>
              <w:spacing w:line="240" w:lineRule="auto"/>
              <w:ind w:right="-43" w:firstLine="18"/>
              <w:rPr>
                <w:rFonts w:asciiTheme="majorBidi" w:hAnsiTheme="majorBidi" w:cstheme="majorBidi"/>
                <w:sz w:val="28"/>
                <w:szCs w:val="28"/>
              </w:rPr>
            </w:pPr>
            <w:r>
              <w:rPr>
                <w:rFonts w:asciiTheme="majorBidi" w:hAnsiTheme="majorBidi" w:cstheme="majorBidi"/>
                <w:sz w:val="28"/>
                <w:szCs w:val="28"/>
              </w:rPr>
              <w:t xml:space="preserve">        r</w:t>
            </w:r>
            <w:r w:rsidRPr="00071A71">
              <w:rPr>
                <w:rFonts w:asciiTheme="majorBidi" w:hAnsiTheme="majorBidi" w:cstheme="majorBidi"/>
                <w:sz w:val="28"/>
                <w:szCs w:val="28"/>
              </w:rPr>
              <w:t>eserves</w:t>
            </w:r>
            <w:r>
              <w:rPr>
                <w:rFonts w:asciiTheme="majorBidi" w:hAnsiTheme="majorBidi" w:cstheme="majorBidi"/>
                <w:sz w:val="28"/>
                <w:szCs w:val="28"/>
              </w:rPr>
              <w:t xml:space="preserve"> </w:t>
            </w:r>
            <w:r w:rsidRPr="00294A0A">
              <w:rPr>
                <w:rFonts w:asciiTheme="majorBidi" w:hAnsiTheme="majorBidi" w:cstheme="majorBidi"/>
                <w:sz w:val="28"/>
                <w:szCs w:val="28"/>
              </w:rPr>
              <w:t>increase</w:t>
            </w:r>
            <w:r>
              <w:rPr>
                <w:rFonts w:asciiTheme="majorBidi" w:hAnsiTheme="majorBidi" w:cstheme="majorBidi"/>
                <w:sz w:val="28"/>
                <w:szCs w:val="28"/>
              </w:rPr>
              <w:t xml:space="preserve"> </w:t>
            </w:r>
          </w:p>
          <w:p w14:paraId="307A34B5" w14:textId="77777777" w:rsidR="007E1D80" w:rsidRPr="00071A71" w:rsidRDefault="007E1D80" w:rsidP="007E1D80">
            <w:pPr>
              <w:spacing w:line="240" w:lineRule="auto"/>
              <w:ind w:right="-43" w:firstLine="375"/>
              <w:rPr>
                <w:rFonts w:asciiTheme="majorBidi" w:hAnsiTheme="majorBidi" w:cstheme="majorBidi"/>
                <w:sz w:val="28"/>
                <w:szCs w:val="28"/>
              </w:rPr>
            </w:pPr>
            <w:r w:rsidRPr="00071A71">
              <w:rPr>
                <w:rFonts w:asciiTheme="majorBidi" w:hAnsiTheme="majorBidi" w:cstheme="majorBidi"/>
                <w:sz w:val="28"/>
                <w:szCs w:val="28"/>
              </w:rPr>
              <w:t xml:space="preserve">from previous </w:t>
            </w:r>
            <w:r>
              <w:rPr>
                <w:rFonts w:asciiTheme="majorBidi" w:hAnsiTheme="majorBidi" w:cstheme="majorBidi"/>
                <w:sz w:val="28"/>
                <w:szCs w:val="28"/>
              </w:rPr>
              <w:t>period</w:t>
            </w:r>
          </w:p>
        </w:tc>
        <w:tc>
          <w:tcPr>
            <w:tcW w:w="900" w:type="dxa"/>
            <w:tcBorders>
              <w:top w:val="nil"/>
              <w:left w:val="nil"/>
              <w:bottom w:val="single" w:sz="4" w:space="0" w:color="auto"/>
              <w:right w:val="nil"/>
            </w:tcBorders>
            <w:shd w:val="clear" w:color="000000" w:fill="FFFFFF"/>
            <w:vAlign w:val="bottom"/>
          </w:tcPr>
          <w:p w14:paraId="5B44D3DA" w14:textId="374509EC"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(1,641)</w:t>
            </w:r>
          </w:p>
        </w:tc>
        <w:tc>
          <w:tcPr>
            <w:tcW w:w="180" w:type="dxa"/>
            <w:tcBorders>
              <w:top w:val="nil"/>
              <w:left w:val="nil"/>
              <w:bottom w:val="nil"/>
              <w:right w:val="nil"/>
            </w:tcBorders>
            <w:shd w:val="clear" w:color="000000" w:fill="FFFFFF"/>
            <w:vAlign w:val="bottom"/>
          </w:tcPr>
          <w:p w14:paraId="7A8032B3" w14:textId="6E9A7DC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2325FB6F" w14:textId="37D7E301"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(2,515)</w:t>
            </w:r>
          </w:p>
        </w:tc>
        <w:tc>
          <w:tcPr>
            <w:tcW w:w="180" w:type="dxa"/>
            <w:tcBorders>
              <w:top w:val="nil"/>
              <w:left w:val="nil"/>
              <w:bottom w:val="nil"/>
              <w:right w:val="nil"/>
            </w:tcBorders>
            <w:shd w:val="clear" w:color="000000" w:fill="FFFFFF"/>
            <w:vAlign w:val="bottom"/>
          </w:tcPr>
          <w:p w14:paraId="032B954A" w14:textId="702C81B1"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3A0AE1B2" w14:textId="76784574"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(14,606)</w:t>
            </w:r>
          </w:p>
        </w:tc>
        <w:tc>
          <w:tcPr>
            <w:tcW w:w="180" w:type="dxa"/>
            <w:tcBorders>
              <w:top w:val="nil"/>
              <w:left w:val="nil"/>
              <w:bottom w:val="nil"/>
              <w:right w:val="nil"/>
            </w:tcBorders>
            <w:shd w:val="clear" w:color="000000" w:fill="FFFFFF"/>
            <w:vAlign w:val="bottom"/>
          </w:tcPr>
          <w:p w14:paraId="4E812AC7" w14:textId="7F0D718B"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4C52FF37" w14:textId="41C9CBD2"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(5,338)</w:t>
            </w:r>
          </w:p>
        </w:tc>
        <w:tc>
          <w:tcPr>
            <w:tcW w:w="180" w:type="dxa"/>
            <w:tcBorders>
              <w:top w:val="nil"/>
              <w:left w:val="nil"/>
              <w:bottom w:val="nil"/>
              <w:right w:val="nil"/>
            </w:tcBorders>
            <w:shd w:val="clear" w:color="000000" w:fill="FFFFFF"/>
            <w:vAlign w:val="bottom"/>
          </w:tcPr>
          <w:p w14:paraId="2715C28A" w14:textId="759D0789"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08D4EEA5" w14:textId="2437013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   </w:t>
            </w:r>
          </w:p>
        </w:tc>
        <w:tc>
          <w:tcPr>
            <w:tcW w:w="180" w:type="dxa"/>
            <w:tcBorders>
              <w:top w:val="nil"/>
              <w:left w:val="nil"/>
              <w:bottom w:val="nil"/>
              <w:right w:val="nil"/>
            </w:tcBorders>
            <w:shd w:val="clear" w:color="000000" w:fill="FFFFFF"/>
            <w:vAlign w:val="bottom"/>
          </w:tcPr>
          <w:p w14:paraId="6BD3E07E" w14:textId="6D366AED"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3A583696" w14:textId="5BB0FF08"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5D1A7D">
              <w:rPr>
                <w:rFonts w:ascii="Angsana New" w:hAnsi="Angsana New"/>
                <w:sz w:val="28"/>
                <w:szCs w:val="28"/>
              </w:rPr>
              <w:t xml:space="preserve"> (24,100)</w:t>
            </w:r>
          </w:p>
        </w:tc>
      </w:tr>
      <w:tr w:rsidR="007E1D80" w:rsidRPr="00071A71" w14:paraId="4FA4C4C1" w14:textId="77777777" w:rsidTr="00D7282C">
        <w:tc>
          <w:tcPr>
            <w:tcW w:w="2790" w:type="dxa"/>
            <w:hideMark/>
          </w:tcPr>
          <w:p w14:paraId="6F8FECA6" w14:textId="77777777" w:rsidR="007E1D80" w:rsidRPr="00071A71" w:rsidRDefault="007E1D80" w:rsidP="007E1D80">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nil"/>
              <w:left w:val="nil"/>
              <w:bottom w:val="nil"/>
              <w:right w:val="nil"/>
            </w:tcBorders>
            <w:shd w:val="clear" w:color="000000" w:fill="FFFFFF"/>
            <w:vAlign w:val="bottom"/>
          </w:tcPr>
          <w:p w14:paraId="7F76A08D" w14:textId="4AD3155E"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4,960 </w:t>
            </w:r>
          </w:p>
        </w:tc>
        <w:tc>
          <w:tcPr>
            <w:tcW w:w="180" w:type="dxa"/>
            <w:tcBorders>
              <w:top w:val="nil"/>
              <w:left w:val="nil"/>
              <w:bottom w:val="nil"/>
              <w:right w:val="nil"/>
            </w:tcBorders>
            <w:shd w:val="clear" w:color="000000" w:fill="FFFFFF"/>
            <w:vAlign w:val="bottom"/>
          </w:tcPr>
          <w:p w14:paraId="04FA31FE" w14:textId="1EE79CD4"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0D5C9EFD" w14:textId="36783726"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2,779 </w:t>
            </w:r>
          </w:p>
        </w:tc>
        <w:tc>
          <w:tcPr>
            <w:tcW w:w="180" w:type="dxa"/>
            <w:tcBorders>
              <w:top w:val="nil"/>
              <w:left w:val="nil"/>
              <w:bottom w:val="nil"/>
              <w:right w:val="nil"/>
            </w:tcBorders>
            <w:shd w:val="clear" w:color="000000" w:fill="FFFFFF"/>
            <w:vAlign w:val="bottom"/>
          </w:tcPr>
          <w:p w14:paraId="354C0EDA" w14:textId="3CE8873E"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41E28ADA" w14:textId="3F993894"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217,567 </w:t>
            </w:r>
          </w:p>
        </w:tc>
        <w:tc>
          <w:tcPr>
            <w:tcW w:w="180" w:type="dxa"/>
            <w:tcBorders>
              <w:top w:val="nil"/>
              <w:left w:val="nil"/>
              <w:bottom w:val="nil"/>
              <w:right w:val="nil"/>
            </w:tcBorders>
            <w:shd w:val="clear" w:color="000000" w:fill="FFFFFF"/>
            <w:vAlign w:val="bottom"/>
          </w:tcPr>
          <w:p w14:paraId="2AF595E1" w14:textId="741C648C"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2A83938F" w14:textId="004A4673"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18,085 </w:t>
            </w:r>
          </w:p>
        </w:tc>
        <w:tc>
          <w:tcPr>
            <w:tcW w:w="180" w:type="dxa"/>
            <w:tcBorders>
              <w:top w:val="nil"/>
              <w:left w:val="nil"/>
              <w:bottom w:val="nil"/>
              <w:right w:val="nil"/>
            </w:tcBorders>
            <w:shd w:val="clear" w:color="000000" w:fill="FFFFFF"/>
            <w:vAlign w:val="bottom"/>
          </w:tcPr>
          <w:p w14:paraId="14C09EFB" w14:textId="3C7D595B"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3C9FC858" w14:textId="61C7A52E"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58D5A48B" w14:textId="544D4DFB"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17165AC4" w14:textId="34B5727F"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243,391 </w:t>
            </w:r>
          </w:p>
        </w:tc>
      </w:tr>
      <w:tr w:rsidR="007E1D80" w:rsidRPr="00071A71" w14:paraId="53D2D546" w14:textId="77777777" w:rsidTr="00D7282C">
        <w:tc>
          <w:tcPr>
            <w:tcW w:w="2790" w:type="dxa"/>
            <w:hideMark/>
          </w:tcPr>
          <w:p w14:paraId="7F1CF8C0" w14:textId="77777777" w:rsidR="007E1D80" w:rsidRPr="00071A71" w:rsidRDefault="007E1D80" w:rsidP="007E1D80">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Fee and brokerage income</w:t>
            </w:r>
            <w:r>
              <w:rPr>
                <w:rFonts w:asciiTheme="majorBidi" w:hAnsiTheme="majorBidi" w:cstheme="majorBidi"/>
                <w:sz w:val="28"/>
                <w:szCs w:val="28"/>
              </w:rPr>
              <w:t>s</w:t>
            </w:r>
          </w:p>
        </w:tc>
        <w:tc>
          <w:tcPr>
            <w:tcW w:w="900" w:type="dxa"/>
            <w:tcBorders>
              <w:top w:val="nil"/>
              <w:left w:val="nil"/>
              <w:bottom w:val="nil"/>
              <w:right w:val="nil"/>
            </w:tcBorders>
            <w:shd w:val="clear" w:color="000000" w:fill="FFFFFF"/>
            <w:vAlign w:val="bottom"/>
          </w:tcPr>
          <w:p w14:paraId="157FD962" w14:textId="2FF64396"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2,883 </w:t>
            </w:r>
          </w:p>
        </w:tc>
        <w:tc>
          <w:tcPr>
            <w:tcW w:w="180" w:type="dxa"/>
            <w:tcBorders>
              <w:top w:val="nil"/>
              <w:left w:val="nil"/>
              <w:bottom w:val="nil"/>
              <w:right w:val="nil"/>
            </w:tcBorders>
            <w:shd w:val="clear" w:color="000000" w:fill="FFFFFF"/>
            <w:vAlign w:val="bottom"/>
          </w:tcPr>
          <w:p w14:paraId="64C35359" w14:textId="158B95FB"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346179DD" w14:textId="27057269"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5D1A7D">
              <w:rPr>
                <w:rFonts w:ascii="Angsana New" w:hAnsi="Angsana New"/>
                <w:sz w:val="28"/>
                <w:szCs w:val="28"/>
              </w:rPr>
              <w:t xml:space="preserve">1,979 </w:t>
            </w:r>
          </w:p>
        </w:tc>
        <w:tc>
          <w:tcPr>
            <w:tcW w:w="180" w:type="dxa"/>
            <w:tcBorders>
              <w:top w:val="nil"/>
              <w:left w:val="nil"/>
              <w:bottom w:val="nil"/>
              <w:right w:val="nil"/>
            </w:tcBorders>
            <w:shd w:val="clear" w:color="000000" w:fill="FFFFFF"/>
            <w:vAlign w:val="bottom"/>
          </w:tcPr>
          <w:p w14:paraId="1A8CE8C8" w14:textId="1702F0C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2ACAFDCD" w14:textId="66DBB278"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59,672 </w:t>
            </w:r>
          </w:p>
        </w:tc>
        <w:tc>
          <w:tcPr>
            <w:tcW w:w="180" w:type="dxa"/>
            <w:tcBorders>
              <w:top w:val="nil"/>
              <w:left w:val="nil"/>
              <w:bottom w:val="nil"/>
              <w:right w:val="nil"/>
            </w:tcBorders>
            <w:shd w:val="clear" w:color="000000" w:fill="FFFFFF"/>
            <w:vAlign w:val="bottom"/>
          </w:tcPr>
          <w:p w14:paraId="48775D57" w14:textId="155A9DEE"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2644B177" w14:textId="5069825C"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21,646 </w:t>
            </w:r>
          </w:p>
        </w:tc>
        <w:tc>
          <w:tcPr>
            <w:tcW w:w="180" w:type="dxa"/>
            <w:tcBorders>
              <w:top w:val="nil"/>
              <w:left w:val="nil"/>
              <w:bottom w:val="nil"/>
              <w:right w:val="nil"/>
            </w:tcBorders>
            <w:shd w:val="clear" w:color="000000" w:fill="FFFFFF"/>
            <w:vAlign w:val="bottom"/>
          </w:tcPr>
          <w:p w14:paraId="3458FA6C" w14:textId="7ABAE786"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548BD30E" w14:textId="4318BAB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132CA76A" w14:textId="0F926894"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331F537E" w14:textId="7B33940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86,180 </w:t>
            </w:r>
          </w:p>
        </w:tc>
      </w:tr>
      <w:tr w:rsidR="007E1D80" w:rsidRPr="00071A71" w14:paraId="347F8383" w14:textId="77777777" w:rsidTr="00D7282C">
        <w:tc>
          <w:tcPr>
            <w:tcW w:w="2790" w:type="dxa"/>
            <w:hideMark/>
          </w:tcPr>
          <w:p w14:paraId="5A4CC9BA" w14:textId="77777777" w:rsidR="007E1D80" w:rsidRPr="00071A71" w:rsidRDefault="007E1D80" w:rsidP="007E1D8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investment</w:t>
            </w:r>
            <w:r>
              <w:rPr>
                <w:rFonts w:asciiTheme="majorBidi" w:hAnsiTheme="majorBidi" w:cstheme="majorBidi"/>
                <w:sz w:val="28"/>
                <w:szCs w:val="28"/>
              </w:rPr>
              <w:t>s</w:t>
            </w:r>
            <w:r w:rsidRPr="00071A71">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tcBorders>
              <w:top w:val="nil"/>
              <w:left w:val="nil"/>
              <w:bottom w:val="nil"/>
              <w:right w:val="nil"/>
            </w:tcBorders>
            <w:shd w:val="clear" w:color="000000" w:fill="FFFFFF"/>
            <w:vAlign w:val="bottom"/>
          </w:tcPr>
          <w:p w14:paraId="4EE3C29B" w14:textId="04C2BC8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12AD8C94" w14:textId="4DAE887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26F6BC32" w14:textId="3BB5D043"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629E8701" w14:textId="4903796C"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76AE1E15" w14:textId="2556115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10C4FAFA" w14:textId="71E3AF56"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6FDCF94C" w14:textId="46CA5EB1"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0B54C675" w14:textId="5C9F8E3B"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4E4E3512" w14:textId="702056C8"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4,511 </w:t>
            </w:r>
          </w:p>
        </w:tc>
        <w:tc>
          <w:tcPr>
            <w:tcW w:w="180" w:type="dxa"/>
            <w:tcBorders>
              <w:top w:val="nil"/>
              <w:left w:val="nil"/>
              <w:bottom w:val="nil"/>
              <w:right w:val="nil"/>
            </w:tcBorders>
            <w:shd w:val="clear" w:color="000000" w:fill="FFFFFF"/>
            <w:vAlign w:val="bottom"/>
          </w:tcPr>
          <w:p w14:paraId="2956C0B8" w14:textId="23AE1F5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002C09C5" w14:textId="69F4D046"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4,511 </w:t>
            </w:r>
          </w:p>
        </w:tc>
      </w:tr>
      <w:tr w:rsidR="007E1D80" w:rsidRPr="00071A71" w14:paraId="60A9BFFB" w14:textId="77777777" w:rsidTr="00D7282C">
        <w:trPr>
          <w:trHeight w:val="389"/>
        </w:trPr>
        <w:tc>
          <w:tcPr>
            <w:tcW w:w="2790" w:type="dxa"/>
          </w:tcPr>
          <w:p w14:paraId="1AE5143B" w14:textId="02E8F328" w:rsidR="007E1D80" w:rsidRPr="00071A71" w:rsidRDefault="007E1D80" w:rsidP="007E1D80">
            <w:pPr>
              <w:ind w:firstLine="18"/>
              <w:rPr>
                <w:rFonts w:asciiTheme="majorBidi" w:hAnsiTheme="majorBidi" w:cstheme="majorBidi"/>
                <w:sz w:val="28"/>
                <w:szCs w:val="28"/>
              </w:rPr>
            </w:pPr>
            <w:r>
              <w:rPr>
                <w:rFonts w:asciiTheme="majorBidi" w:hAnsiTheme="majorBidi" w:cstheme="majorBidi"/>
                <w:sz w:val="28"/>
                <w:szCs w:val="28"/>
              </w:rPr>
              <w:t>Gain</w:t>
            </w:r>
            <w:r w:rsidRPr="00071A71">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000000" w:fill="FFFFFF"/>
            <w:vAlign w:val="bottom"/>
          </w:tcPr>
          <w:p w14:paraId="6145E2EA" w14:textId="3DC6E40D"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511F0FC9" w14:textId="0D70381F"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2FAD77A0" w14:textId="2525C2B9"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2CD2F44B" w14:textId="34ABF54B"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33F29972" w14:textId="43EE200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7CF566BA" w14:textId="214F87F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6D72F63D" w14:textId="031F8C90"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6E5D67FC" w14:textId="6C60198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106B290F" w14:textId="3DBFFFC6"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7,444 </w:t>
            </w:r>
          </w:p>
        </w:tc>
        <w:tc>
          <w:tcPr>
            <w:tcW w:w="180" w:type="dxa"/>
            <w:tcBorders>
              <w:top w:val="nil"/>
              <w:left w:val="nil"/>
              <w:bottom w:val="nil"/>
              <w:right w:val="nil"/>
            </w:tcBorders>
            <w:shd w:val="clear" w:color="000000" w:fill="FFFFFF"/>
            <w:vAlign w:val="bottom"/>
          </w:tcPr>
          <w:p w14:paraId="7A12D753" w14:textId="09C43476"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3FDB71CE" w14:textId="471D4B10"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7,444 </w:t>
            </w:r>
          </w:p>
        </w:tc>
      </w:tr>
      <w:tr w:rsidR="007E1D80" w:rsidRPr="00071A71" w14:paraId="65C9BC49" w14:textId="77777777" w:rsidTr="0056473D">
        <w:tc>
          <w:tcPr>
            <w:tcW w:w="2790" w:type="dxa"/>
            <w:hideMark/>
          </w:tcPr>
          <w:p w14:paraId="6B36D959" w14:textId="08599E7B" w:rsidR="007E1D80" w:rsidRPr="00071A71" w:rsidRDefault="00485716" w:rsidP="007E1D80">
            <w:pPr>
              <w:spacing w:line="240" w:lineRule="auto"/>
              <w:ind w:right="-43" w:firstLine="18"/>
              <w:rPr>
                <w:rFonts w:asciiTheme="majorBidi" w:hAnsiTheme="majorBidi" w:cstheme="majorBidi"/>
                <w:sz w:val="28"/>
                <w:szCs w:val="28"/>
              </w:rPr>
            </w:pPr>
            <w:r>
              <w:rPr>
                <w:rFonts w:asciiTheme="majorBidi" w:hAnsiTheme="majorBidi" w:cstheme="majorBidi"/>
                <w:sz w:val="28"/>
                <w:szCs w:val="28"/>
              </w:rPr>
              <w:t>Loss</w:t>
            </w:r>
            <w:r w:rsidR="007E1D80" w:rsidRPr="00071A71">
              <w:rPr>
                <w:rFonts w:asciiTheme="majorBidi" w:hAnsiTheme="majorBidi" w:cstheme="majorBidi"/>
                <w:sz w:val="28"/>
                <w:szCs w:val="28"/>
              </w:rPr>
              <w:t xml:space="preserve"> on revaluation of </w:t>
            </w:r>
          </w:p>
          <w:p w14:paraId="323D0B04" w14:textId="77777777" w:rsidR="007E1D80" w:rsidRPr="00071A71" w:rsidRDefault="007E1D80" w:rsidP="007E1D80">
            <w:pPr>
              <w:spacing w:line="240" w:lineRule="auto"/>
              <w:ind w:right="-43" w:firstLine="18"/>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6ADC70A4" w14:textId="49D5877E"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25DA3BC4" w14:textId="1FBBCF1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40338F2B" w14:textId="03041819"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15082A9B" w14:textId="4F1D24CA"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755748CF" w14:textId="2C192B9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3091187F" w14:textId="5CA9C792"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49659E2C" w14:textId="785A2113"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5A71D640" w14:textId="34B3CB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5C352E0A" w14:textId="70916DEB"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(229)</w:t>
            </w:r>
          </w:p>
        </w:tc>
        <w:tc>
          <w:tcPr>
            <w:tcW w:w="180" w:type="dxa"/>
            <w:tcBorders>
              <w:top w:val="nil"/>
              <w:left w:val="nil"/>
              <w:bottom w:val="nil"/>
              <w:right w:val="nil"/>
            </w:tcBorders>
            <w:shd w:val="clear" w:color="000000" w:fill="FFFFFF"/>
            <w:vAlign w:val="bottom"/>
          </w:tcPr>
          <w:p w14:paraId="7F3418D6" w14:textId="1632BA79"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0CA9B677" w14:textId="33286F3A"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(229)</w:t>
            </w:r>
          </w:p>
        </w:tc>
      </w:tr>
      <w:tr w:rsidR="007E1D80" w:rsidRPr="00071A71" w14:paraId="7E873D96" w14:textId="77777777" w:rsidTr="00D7282C">
        <w:tc>
          <w:tcPr>
            <w:tcW w:w="2790" w:type="dxa"/>
          </w:tcPr>
          <w:p w14:paraId="07491A2F" w14:textId="77777777" w:rsidR="007E1D80" w:rsidRPr="00071A71" w:rsidRDefault="007E1D80" w:rsidP="007E1D8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000000" w:fill="FFFFFF"/>
            <w:vAlign w:val="bottom"/>
          </w:tcPr>
          <w:p w14:paraId="1A7E3280" w14:textId="313FD18C"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 (1)</w:t>
            </w:r>
          </w:p>
        </w:tc>
        <w:tc>
          <w:tcPr>
            <w:tcW w:w="180" w:type="dxa"/>
            <w:tcBorders>
              <w:top w:val="nil"/>
              <w:left w:val="nil"/>
              <w:bottom w:val="nil"/>
              <w:right w:val="nil"/>
            </w:tcBorders>
            <w:shd w:val="clear" w:color="000000" w:fill="FFFFFF"/>
            <w:vAlign w:val="bottom"/>
          </w:tcPr>
          <w:p w14:paraId="76641F87" w14:textId="7856BAA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7A1A85BC" w14:textId="32438DDB"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1 </w:t>
            </w:r>
          </w:p>
        </w:tc>
        <w:tc>
          <w:tcPr>
            <w:tcW w:w="180" w:type="dxa"/>
            <w:tcBorders>
              <w:top w:val="nil"/>
              <w:left w:val="nil"/>
              <w:bottom w:val="nil"/>
              <w:right w:val="nil"/>
            </w:tcBorders>
            <w:shd w:val="clear" w:color="000000" w:fill="FFFFFF"/>
            <w:vAlign w:val="bottom"/>
          </w:tcPr>
          <w:p w14:paraId="66897BB3" w14:textId="64A5E7B1"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435B6C5A" w14:textId="4BB66909"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7,482 </w:t>
            </w:r>
          </w:p>
        </w:tc>
        <w:tc>
          <w:tcPr>
            <w:tcW w:w="180" w:type="dxa"/>
            <w:tcBorders>
              <w:top w:val="nil"/>
              <w:left w:val="nil"/>
              <w:bottom w:val="nil"/>
              <w:right w:val="nil"/>
            </w:tcBorders>
            <w:shd w:val="clear" w:color="000000" w:fill="FFFFFF"/>
            <w:vAlign w:val="bottom"/>
          </w:tcPr>
          <w:p w14:paraId="255888DF" w14:textId="2FE86226"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50879420" w14:textId="010A2A8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77 </w:t>
            </w:r>
          </w:p>
        </w:tc>
        <w:tc>
          <w:tcPr>
            <w:tcW w:w="180" w:type="dxa"/>
            <w:tcBorders>
              <w:top w:val="nil"/>
              <w:left w:val="nil"/>
              <w:bottom w:val="nil"/>
              <w:right w:val="nil"/>
            </w:tcBorders>
            <w:shd w:val="clear" w:color="000000" w:fill="FFFFFF"/>
            <w:vAlign w:val="bottom"/>
          </w:tcPr>
          <w:p w14:paraId="7C4A638B" w14:textId="7E0DD434"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4CD9B61E" w14:textId="7392CF51"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3,865 </w:t>
            </w:r>
          </w:p>
        </w:tc>
        <w:tc>
          <w:tcPr>
            <w:tcW w:w="180" w:type="dxa"/>
            <w:tcBorders>
              <w:top w:val="nil"/>
              <w:left w:val="nil"/>
              <w:bottom w:val="nil"/>
              <w:right w:val="nil"/>
            </w:tcBorders>
            <w:shd w:val="clear" w:color="000000" w:fill="FFFFFF"/>
            <w:vAlign w:val="bottom"/>
          </w:tcPr>
          <w:p w14:paraId="572C8905" w14:textId="6228488A"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629162C6" w14:textId="1227A73C"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D1A7D">
              <w:rPr>
                <w:rFonts w:ascii="Angsana New" w:hAnsi="Angsana New"/>
                <w:sz w:val="28"/>
                <w:szCs w:val="28"/>
              </w:rPr>
              <w:t xml:space="preserve">11,424 </w:t>
            </w:r>
          </w:p>
        </w:tc>
      </w:tr>
      <w:tr w:rsidR="007E1D80" w:rsidRPr="00071A71" w14:paraId="7C73826C" w14:textId="77777777" w:rsidTr="00D7282C">
        <w:tc>
          <w:tcPr>
            <w:tcW w:w="2790" w:type="dxa"/>
          </w:tcPr>
          <w:p w14:paraId="2552A6C5" w14:textId="77777777" w:rsidR="007E1D80" w:rsidRPr="00071A71" w:rsidRDefault="007E1D80" w:rsidP="007E1D80">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center"/>
          </w:tcPr>
          <w:p w14:paraId="6ED49008" w14:textId="7AE18AB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5D1A7D">
              <w:rPr>
                <w:rFonts w:ascii="Angsana New" w:hAnsi="Angsana New"/>
                <w:b/>
                <w:bCs/>
                <w:sz w:val="28"/>
                <w:szCs w:val="28"/>
              </w:rPr>
              <w:t xml:space="preserve">       7,842 </w:t>
            </w:r>
          </w:p>
        </w:tc>
        <w:tc>
          <w:tcPr>
            <w:tcW w:w="180" w:type="dxa"/>
            <w:tcBorders>
              <w:top w:val="nil"/>
              <w:left w:val="nil"/>
              <w:bottom w:val="nil"/>
              <w:right w:val="nil"/>
            </w:tcBorders>
            <w:shd w:val="clear" w:color="000000" w:fill="FFFFFF"/>
            <w:vAlign w:val="center"/>
          </w:tcPr>
          <w:p w14:paraId="6BA67326" w14:textId="39933884"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5D1A7D">
              <w:rPr>
                <w:rFonts w:ascii="Angsana New" w:hAnsi="Angsana New"/>
                <w:b/>
                <w:bCs/>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6B9C568A" w14:textId="5FEBF60B"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5D1A7D">
              <w:rPr>
                <w:rFonts w:ascii="Angsana New" w:hAnsi="Angsana New"/>
                <w:b/>
                <w:bCs/>
                <w:sz w:val="28"/>
                <w:szCs w:val="28"/>
              </w:rPr>
              <w:t xml:space="preserve">        4,759 </w:t>
            </w:r>
          </w:p>
        </w:tc>
        <w:tc>
          <w:tcPr>
            <w:tcW w:w="180" w:type="dxa"/>
            <w:tcBorders>
              <w:top w:val="nil"/>
              <w:left w:val="nil"/>
              <w:bottom w:val="nil"/>
              <w:right w:val="nil"/>
            </w:tcBorders>
            <w:shd w:val="clear" w:color="000000" w:fill="FFFFFF"/>
            <w:vAlign w:val="center"/>
          </w:tcPr>
          <w:p w14:paraId="67B0CEF6" w14:textId="7A4AF8E2"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5D1A7D">
              <w:rPr>
                <w:rFonts w:ascii="Angsana New" w:hAnsi="Angsana New"/>
                <w:b/>
                <w:bCs/>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0500A3B0" w14:textId="293ADDBB"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5D1A7D">
              <w:rPr>
                <w:rFonts w:ascii="Angsana New" w:hAnsi="Angsana New"/>
                <w:b/>
                <w:bCs/>
                <w:sz w:val="28"/>
                <w:szCs w:val="28"/>
              </w:rPr>
              <w:t xml:space="preserve">   284,721 </w:t>
            </w:r>
          </w:p>
        </w:tc>
        <w:tc>
          <w:tcPr>
            <w:tcW w:w="180" w:type="dxa"/>
            <w:tcBorders>
              <w:top w:val="nil"/>
              <w:left w:val="nil"/>
              <w:bottom w:val="nil"/>
              <w:right w:val="nil"/>
            </w:tcBorders>
            <w:shd w:val="clear" w:color="000000" w:fill="FFFFFF"/>
            <w:vAlign w:val="center"/>
          </w:tcPr>
          <w:p w14:paraId="04945522" w14:textId="52590A80"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5D1A7D">
              <w:rPr>
                <w:rFonts w:ascii="Angsana New" w:hAnsi="Angsana New"/>
                <w:b/>
                <w:bCs/>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4992A3B0" w14:textId="3CF4B9DA"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5D1A7D">
              <w:rPr>
                <w:rFonts w:ascii="Angsana New" w:hAnsi="Angsana New"/>
                <w:b/>
                <w:bCs/>
                <w:sz w:val="28"/>
                <w:szCs w:val="28"/>
              </w:rPr>
              <w:t xml:space="preserve">      39,808 </w:t>
            </w:r>
          </w:p>
        </w:tc>
        <w:tc>
          <w:tcPr>
            <w:tcW w:w="180" w:type="dxa"/>
            <w:tcBorders>
              <w:top w:val="nil"/>
              <w:left w:val="nil"/>
              <w:bottom w:val="nil"/>
              <w:right w:val="nil"/>
            </w:tcBorders>
            <w:shd w:val="clear" w:color="000000" w:fill="FFFFFF"/>
            <w:vAlign w:val="center"/>
          </w:tcPr>
          <w:p w14:paraId="199E6278" w14:textId="138AA283"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5D1A7D">
              <w:rPr>
                <w:rFonts w:ascii="Angsana New" w:hAnsi="Angsana New"/>
                <w:b/>
                <w:bCs/>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6C344CAA" w14:textId="4889258D"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5D1A7D">
              <w:rPr>
                <w:rFonts w:ascii="Angsana New" w:hAnsi="Angsana New"/>
                <w:b/>
                <w:bCs/>
                <w:sz w:val="28"/>
                <w:szCs w:val="28"/>
              </w:rPr>
              <w:t xml:space="preserve">     15,591 </w:t>
            </w:r>
          </w:p>
        </w:tc>
        <w:tc>
          <w:tcPr>
            <w:tcW w:w="180" w:type="dxa"/>
            <w:tcBorders>
              <w:top w:val="nil"/>
              <w:left w:val="nil"/>
              <w:bottom w:val="nil"/>
              <w:right w:val="nil"/>
            </w:tcBorders>
            <w:shd w:val="clear" w:color="000000" w:fill="FFFFFF"/>
            <w:vAlign w:val="center"/>
          </w:tcPr>
          <w:p w14:paraId="2D6E0301" w14:textId="5072614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5D1A7D">
              <w:rPr>
                <w:rFonts w:ascii="Angsana New" w:hAnsi="Angsana New"/>
                <w:b/>
                <w:bCs/>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707610E8" w14:textId="4F0A861B"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5D1A7D">
              <w:rPr>
                <w:rFonts w:ascii="Angsana New" w:hAnsi="Angsana New"/>
                <w:b/>
                <w:bCs/>
                <w:sz w:val="28"/>
                <w:szCs w:val="28"/>
              </w:rPr>
              <w:t xml:space="preserve">   352,721 </w:t>
            </w:r>
          </w:p>
        </w:tc>
      </w:tr>
      <w:tr w:rsidR="007E1D80" w:rsidRPr="00071A71" w14:paraId="6B582B05" w14:textId="77777777" w:rsidTr="007E1D80">
        <w:tc>
          <w:tcPr>
            <w:tcW w:w="2790" w:type="dxa"/>
          </w:tcPr>
          <w:p w14:paraId="765F6A08" w14:textId="77777777" w:rsidR="007E1D80" w:rsidRPr="00071A71" w:rsidRDefault="007E1D80" w:rsidP="007E1D80">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right w:val="nil"/>
            </w:tcBorders>
            <w:shd w:val="clear" w:color="000000" w:fill="FFFFFF"/>
            <w:vAlign w:val="center"/>
          </w:tcPr>
          <w:p w14:paraId="4573BE66" w14:textId="7D91D31A"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shd w:val="clear" w:color="000000" w:fill="FFFFFF"/>
            <w:vAlign w:val="center"/>
          </w:tcPr>
          <w:p w14:paraId="045C34E3" w14:textId="45D7A99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right w:val="nil"/>
            </w:tcBorders>
            <w:shd w:val="clear" w:color="000000" w:fill="FFFFFF"/>
            <w:vAlign w:val="center"/>
          </w:tcPr>
          <w:p w14:paraId="6065962B" w14:textId="46870BAC"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shd w:val="clear" w:color="000000" w:fill="FFFFFF"/>
            <w:vAlign w:val="center"/>
          </w:tcPr>
          <w:p w14:paraId="343EE82F" w14:textId="3E79177E"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right w:val="nil"/>
            </w:tcBorders>
            <w:shd w:val="clear" w:color="000000" w:fill="FFFFFF"/>
            <w:vAlign w:val="center"/>
          </w:tcPr>
          <w:p w14:paraId="6C5E1083" w14:textId="1787594A"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shd w:val="clear" w:color="000000" w:fill="FFFFFF"/>
            <w:vAlign w:val="center"/>
          </w:tcPr>
          <w:p w14:paraId="6FAC6FB1" w14:textId="671B25D5"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right w:val="nil"/>
            </w:tcBorders>
            <w:shd w:val="clear" w:color="000000" w:fill="FFFFFF"/>
            <w:vAlign w:val="center"/>
          </w:tcPr>
          <w:p w14:paraId="4545CE1D" w14:textId="070F0ABA"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shd w:val="clear" w:color="000000" w:fill="FFFFFF"/>
            <w:vAlign w:val="center"/>
          </w:tcPr>
          <w:p w14:paraId="22010F45" w14:textId="15876A8B"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right w:val="nil"/>
            </w:tcBorders>
            <w:shd w:val="clear" w:color="000000" w:fill="FFFFFF"/>
            <w:vAlign w:val="center"/>
          </w:tcPr>
          <w:p w14:paraId="1DB390A7" w14:textId="71DF1076"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shd w:val="clear" w:color="000000" w:fill="FFFFFF"/>
            <w:vAlign w:val="center"/>
          </w:tcPr>
          <w:p w14:paraId="0CC10E31" w14:textId="48EE1D18"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right w:val="nil"/>
            </w:tcBorders>
            <w:shd w:val="clear" w:color="000000" w:fill="FFFFFF"/>
            <w:vAlign w:val="center"/>
          </w:tcPr>
          <w:p w14:paraId="654A3821" w14:textId="5A56A468"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7E1D80" w:rsidRPr="00071A71" w14:paraId="740BBE17" w14:textId="77777777" w:rsidTr="006952E8">
        <w:tc>
          <w:tcPr>
            <w:tcW w:w="2790" w:type="dxa"/>
            <w:hideMark/>
          </w:tcPr>
          <w:p w14:paraId="30774146" w14:textId="77777777" w:rsidR="007E1D80" w:rsidRPr="00071A71" w:rsidRDefault="007E1D80" w:rsidP="007E1D80">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6A0FE7FA" w14:textId="7777777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7F4361F2" w14:textId="7777777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1171FB" w14:textId="7777777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34E87C5" w14:textId="7777777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6BB6564" w14:textId="7777777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E2D521E" w14:textId="7777777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0BB429DC" w14:textId="7777777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9B6920C" w14:textId="7777777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C0DA7E3" w14:textId="7777777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02EE548F" w14:textId="7777777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C2EA20F" w14:textId="77777777" w:rsidR="007E1D80" w:rsidRPr="00071A71"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7E1D80" w:rsidRPr="00071A71" w14:paraId="1A5D61C7" w14:textId="77777777" w:rsidTr="00D7282C">
        <w:tc>
          <w:tcPr>
            <w:tcW w:w="2790" w:type="dxa"/>
            <w:hideMark/>
          </w:tcPr>
          <w:p w14:paraId="01886260" w14:textId="77777777" w:rsidR="007E1D80" w:rsidRPr="00071A71" w:rsidRDefault="007E1D80" w:rsidP="007E1D8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bottom"/>
          </w:tcPr>
          <w:p w14:paraId="6832A1F6" w14:textId="1A6D0A75"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2,460 </w:t>
            </w:r>
          </w:p>
        </w:tc>
        <w:tc>
          <w:tcPr>
            <w:tcW w:w="180" w:type="dxa"/>
            <w:tcBorders>
              <w:top w:val="nil"/>
              <w:left w:val="nil"/>
              <w:bottom w:val="nil"/>
              <w:right w:val="nil"/>
            </w:tcBorders>
            <w:shd w:val="clear" w:color="000000" w:fill="FFFFFF"/>
            <w:vAlign w:val="bottom"/>
          </w:tcPr>
          <w:p w14:paraId="797C5732" w14:textId="6436E060"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322A15FF" w14:textId="284AB3B8"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1,643 </w:t>
            </w:r>
          </w:p>
        </w:tc>
        <w:tc>
          <w:tcPr>
            <w:tcW w:w="180" w:type="dxa"/>
            <w:tcBorders>
              <w:top w:val="nil"/>
              <w:left w:val="nil"/>
              <w:bottom w:val="nil"/>
              <w:right w:val="nil"/>
            </w:tcBorders>
            <w:shd w:val="clear" w:color="000000" w:fill="FFFFFF"/>
            <w:vAlign w:val="bottom"/>
          </w:tcPr>
          <w:p w14:paraId="139AA2CB" w14:textId="54DD6273"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2E640057" w14:textId="4C16AFFE"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237,322 </w:t>
            </w:r>
          </w:p>
        </w:tc>
        <w:tc>
          <w:tcPr>
            <w:tcW w:w="180" w:type="dxa"/>
            <w:tcBorders>
              <w:top w:val="nil"/>
              <w:left w:val="nil"/>
              <w:bottom w:val="nil"/>
              <w:right w:val="nil"/>
            </w:tcBorders>
            <w:shd w:val="clear" w:color="000000" w:fill="FFFFFF"/>
            <w:vAlign w:val="bottom"/>
          </w:tcPr>
          <w:p w14:paraId="4D6DE518" w14:textId="1D6A716D"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0BFA9B3F" w14:textId="178E2762"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37,388 </w:t>
            </w:r>
          </w:p>
        </w:tc>
        <w:tc>
          <w:tcPr>
            <w:tcW w:w="180" w:type="dxa"/>
            <w:tcBorders>
              <w:top w:val="nil"/>
              <w:left w:val="nil"/>
              <w:bottom w:val="nil"/>
              <w:right w:val="nil"/>
            </w:tcBorders>
            <w:shd w:val="clear" w:color="000000" w:fill="FFFFFF"/>
            <w:vAlign w:val="bottom"/>
          </w:tcPr>
          <w:p w14:paraId="282264FA" w14:textId="4389AAB3"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4A88A14A" w14:textId="5D839666"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76A05EE2" w14:textId="5CB7E0CF"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0164FD7D" w14:textId="15384F73"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278,813 </w:t>
            </w:r>
          </w:p>
        </w:tc>
      </w:tr>
      <w:tr w:rsidR="007E1D80" w:rsidRPr="00071A71" w14:paraId="57591D17" w14:textId="77777777" w:rsidTr="00D7282C">
        <w:tc>
          <w:tcPr>
            <w:tcW w:w="2790" w:type="dxa"/>
            <w:hideMark/>
          </w:tcPr>
          <w:p w14:paraId="0B7CE012" w14:textId="615E0A30" w:rsidR="007E1D80" w:rsidRPr="00071A71" w:rsidRDefault="007E1D80" w:rsidP="007E1D80">
            <w:pPr>
              <w:spacing w:line="240" w:lineRule="auto"/>
              <w:ind w:right="-43" w:firstLine="18"/>
              <w:rPr>
                <w:rFonts w:asciiTheme="majorBidi" w:hAnsiTheme="majorBidi" w:cstheme="majorBidi"/>
                <w:b/>
                <w:bCs/>
                <w:sz w:val="28"/>
                <w:szCs w:val="28"/>
                <w:cs/>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insurance claims </w:t>
            </w:r>
          </w:p>
        </w:tc>
        <w:tc>
          <w:tcPr>
            <w:tcW w:w="900" w:type="dxa"/>
            <w:tcBorders>
              <w:top w:val="nil"/>
              <w:left w:val="nil"/>
              <w:bottom w:val="nil"/>
              <w:right w:val="nil"/>
            </w:tcBorders>
            <w:shd w:val="clear" w:color="auto" w:fill="auto"/>
            <w:vAlign w:val="center"/>
          </w:tcPr>
          <w:p w14:paraId="50ACCA2C" w14:textId="777777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0FD4E1F3" w14:textId="777777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74ECEEE8" w14:textId="777777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40962CFF" w14:textId="777777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5C491012" w14:textId="777777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79FA6FC8" w14:textId="777777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179F456B" w14:textId="777777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5436D3CA" w14:textId="777777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5667D5E1" w14:textId="777777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68850F59" w14:textId="777777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53AAB7C7" w14:textId="777777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7E1D80" w:rsidRPr="00071A71" w14:paraId="2F90B856" w14:textId="77777777" w:rsidTr="00D7282C">
        <w:tc>
          <w:tcPr>
            <w:tcW w:w="2790" w:type="dxa"/>
            <w:hideMark/>
          </w:tcPr>
          <w:p w14:paraId="10BDE65B" w14:textId="77777777" w:rsidR="007E1D80" w:rsidRPr="007D5997" w:rsidRDefault="007E1D80" w:rsidP="007E1D80">
            <w:pPr>
              <w:spacing w:line="240" w:lineRule="auto"/>
              <w:ind w:right="-43" w:firstLine="18"/>
              <w:rPr>
                <w:rFonts w:asciiTheme="majorBidi" w:hAnsiTheme="majorBidi" w:cstheme="majorBidi"/>
                <w:b/>
                <w:bCs/>
                <w:sz w:val="28"/>
                <w:szCs w:val="28"/>
              </w:rPr>
            </w:pPr>
            <w:r w:rsidRPr="007D5997">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000000" w:fill="FFFFFF"/>
            <w:vAlign w:val="bottom"/>
          </w:tcPr>
          <w:p w14:paraId="603AF338" w14:textId="2C4CB7FC" w:rsidR="007E1D80" w:rsidRPr="007D5997"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D5997">
              <w:rPr>
                <w:rFonts w:ascii="Angsana New" w:hAnsi="Angsana New"/>
                <w:sz w:val="28"/>
                <w:szCs w:val="28"/>
              </w:rPr>
              <w:t xml:space="preserve"> (1,009)</w:t>
            </w:r>
          </w:p>
        </w:tc>
        <w:tc>
          <w:tcPr>
            <w:tcW w:w="180" w:type="dxa"/>
            <w:tcBorders>
              <w:top w:val="nil"/>
              <w:left w:val="nil"/>
              <w:bottom w:val="nil"/>
              <w:right w:val="nil"/>
            </w:tcBorders>
            <w:shd w:val="clear" w:color="000000" w:fill="FFFFFF"/>
            <w:vAlign w:val="bottom"/>
          </w:tcPr>
          <w:p w14:paraId="50919418" w14:textId="163B03C9" w:rsidR="007E1D80" w:rsidRPr="007D5997"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D5997">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7BEB3402" w14:textId="710CE333" w:rsidR="007E1D80" w:rsidRPr="007D5997"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D5997">
              <w:rPr>
                <w:rFonts w:ascii="Angsana New" w:hAnsi="Angsana New"/>
                <w:sz w:val="28"/>
                <w:szCs w:val="28"/>
              </w:rPr>
              <w:t xml:space="preserve"> (713)</w:t>
            </w:r>
          </w:p>
        </w:tc>
        <w:tc>
          <w:tcPr>
            <w:tcW w:w="180" w:type="dxa"/>
            <w:tcBorders>
              <w:top w:val="nil"/>
              <w:left w:val="nil"/>
              <w:bottom w:val="nil"/>
              <w:right w:val="nil"/>
            </w:tcBorders>
            <w:shd w:val="clear" w:color="000000" w:fill="FFFFFF"/>
            <w:vAlign w:val="bottom"/>
          </w:tcPr>
          <w:p w14:paraId="09372206" w14:textId="167509AD" w:rsidR="007E1D80" w:rsidRPr="007D5997"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D5997">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2320E5DF" w14:textId="60DC8360" w:rsidR="007E1D80" w:rsidRPr="007D5997"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D5997">
              <w:rPr>
                <w:rFonts w:ascii="Angsana New" w:hAnsi="Angsana New"/>
                <w:sz w:val="28"/>
                <w:szCs w:val="28"/>
              </w:rPr>
              <w:t>(112,409)</w:t>
            </w:r>
          </w:p>
        </w:tc>
        <w:tc>
          <w:tcPr>
            <w:tcW w:w="180" w:type="dxa"/>
            <w:tcBorders>
              <w:top w:val="nil"/>
              <w:left w:val="nil"/>
              <w:bottom w:val="nil"/>
              <w:right w:val="nil"/>
            </w:tcBorders>
            <w:shd w:val="clear" w:color="000000" w:fill="FFFFFF"/>
            <w:vAlign w:val="bottom"/>
          </w:tcPr>
          <w:p w14:paraId="401F5D80" w14:textId="748171C9" w:rsidR="007E1D80" w:rsidRPr="007D5997"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D5997">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0E52C7E7" w14:textId="24F7312B" w:rsidR="007E1D80" w:rsidRPr="007D5997"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D5997">
              <w:rPr>
                <w:rFonts w:ascii="Angsana New" w:hAnsi="Angsana New"/>
                <w:sz w:val="28"/>
                <w:szCs w:val="28"/>
              </w:rPr>
              <w:t xml:space="preserve"> (29,779)</w:t>
            </w:r>
          </w:p>
        </w:tc>
        <w:tc>
          <w:tcPr>
            <w:tcW w:w="180" w:type="dxa"/>
            <w:tcBorders>
              <w:top w:val="nil"/>
              <w:left w:val="nil"/>
              <w:bottom w:val="nil"/>
              <w:right w:val="nil"/>
            </w:tcBorders>
            <w:shd w:val="clear" w:color="000000" w:fill="FFFFFF"/>
            <w:vAlign w:val="bottom"/>
          </w:tcPr>
          <w:p w14:paraId="18CB9893" w14:textId="3A260FEB" w:rsidR="007E1D80" w:rsidRPr="007D5997"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D5997">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55A906F5" w14:textId="1C2DC1B7" w:rsidR="007E1D80" w:rsidRPr="007D5997"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D5997">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507CD0C0" w14:textId="107BB7FD" w:rsidR="007E1D80" w:rsidRPr="007D5997"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D5997">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5F61373B" w14:textId="06A8E1F4" w:rsidR="007E1D80" w:rsidRPr="007D5997"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D5997">
              <w:rPr>
                <w:rFonts w:ascii="Angsana New" w:hAnsi="Angsana New"/>
                <w:sz w:val="28"/>
                <w:szCs w:val="28"/>
              </w:rPr>
              <w:t>(143,910)</w:t>
            </w:r>
          </w:p>
        </w:tc>
      </w:tr>
      <w:tr w:rsidR="007E1D80" w:rsidRPr="00071A71" w14:paraId="1DA79B66" w14:textId="77777777" w:rsidTr="00D7282C">
        <w:tc>
          <w:tcPr>
            <w:tcW w:w="2790" w:type="dxa"/>
            <w:hideMark/>
          </w:tcPr>
          <w:p w14:paraId="5DFC9647" w14:textId="77777777" w:rsidR="007E1D80" w:rsidRPr="00071A71" w:rsidRDefault="007E1D80" w:rsidP="007E1D80">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000000" w:fill="FFFFFF"/>
            <w:vAlign w:val="bottom"/>
          </w:tcPr>
          <w:p w14:paraId="3E1E163B" w14:textId="5365D8F8"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1,451 </w:t>
            </w:r>
          </w:p>
        </w:tc>
        <w:tc>
          <w:tcPr>
            <w:tcW w:w="180" w:type="dxa"/>
            <w:tcBorders>
              <w:top w:val="nil"/>
              <w:left w:val="nil"/>
              <w:bottom w:val="nil"/>
              <w:right w:val="nil"/>
            </w:tcBorders>
            <w:shd w:val="clear" w:color="000000" w:fill="FFFFFF"/>
            <w:vAlign w:val="bottom"/>
          </w:tcPr>
          <w:p w14:paraId="2347B99D" w14:textId="054176FE"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single" w:sz="4" w:space="0" w:color="auto"/>
              <w:left w:val="nil"/>
              <w:bottom w:val="nil"/>
              <w:right w:val="nil"/>
            </w:tcBorders>
            <w:shd w:val="clear" w:color="000000" w:fill="FFFFFF"/>
            <w:vAlign w:val="bottom"/>
          </w:tcPr>
          <w:p w14:paraId="11A89042" w14:textId="3B7E9A08"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930 </w:t>
            </w:r>
          </w:p>
        </w:tc>
        <w:tc>
          <w:tcPr>
            <w:tcW w:w="180" w:type="dxa"/>
            <w:tcBorders>
              <w:top w:val="nil"/>
              <w:left w:val="nil"/>
              <w:bottom w:val="nil"/>
              <w:right w:val="nil"/>
            </w:tcBorders>
            <w:shd w:val="clear" w:color="000000" w:fill="FFFFFF"/>
            <w:vAlign w:val="bottom"/>
          </w:tcPr>
          <w:p w14:paraId="0AB2EDC0" w14:textId="02E801BF"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0D5793F4" w14:textId="1997B1E3"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124,913 </w:t>
            </w:r>
          </w:p>
        </w:tc>
        <w:tc>
          <w:tcPr>
            <w:tcW w:w="180" w:type="dxa"/>
            <w:tcBorders>
              <w:top w:val="nil"/>
              <w:left w:val="nil"/>
              <w:bottom w:val="nil"/>
              <w:right w:val="nil"/>
            </w:tcBorders>
            <w:shd w:val="clear" w:color="000000" w:fill="FFFFFF"/>
            <w:vAlign w:val="bottom"/>
          </w:tcPr>
          <w:p w14:paraId="73D3A9C4" w14:textId="6B901F77"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single" w:sz="4" w:space="0" w:color="auto"/>
              <w:left w:val="nil"/>
              <w:bottom w:val="nil"/>
              <w:right w:val="nil"/>
            </w:tcBorders>
            <w:shd w:val="clear" w:color="000000" w:fill="FFFFFF"/>
            <w:vAlign w:val="bottom"/>
          </w:tcPr>
          <w:p w14:paraId="1A24B1E7" w14:textId="13140C73"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7,609 </w:t>
            </w:r>
          </w:p>
        </w:tc>
        <w:tc>
          <w:tcPr>
            <w:tcW w:w="180" w:type="dxa"/>
            <w:tcBorders>
              <w:top w:val="nil"/>
              <w:left w:val="nil"/>
              <w:bottom w:val="nil"/>
              <w:right w:val="nil"/>
            </w:tcBorders>
            <w:shd w:val="clear" w:color="000000" w:fill="FFFFFF"/>
            <w:vAlign w:val="bottom"/>
          </w:tcPr>
          <w:p w14:paraId="0CC99B66" w14:textId="032E40C4"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2D5B5F8A" w14:textId="226D4A38"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256CEF8D" w14:textId="1EB9B739"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single" w:sz="4" w:space="0" w:color="auto"/>
              <w:left w:val="nil"/>
              <w:bottom w:val="nil"/>
              <w:right w:val="nil"/>
            </w:tcBorders>
            <w:shd w:val="clear" w:color="000000" w:fill="FFFFFF"/>
            <w:vAlign w:val="bottom"/>
          </w:tcPr>
          <w:p w14:paraId="5F2EB376" w14:textId="55B6B67C" w:rsidR="007E1D80" w:rsidRPr="00086159" w:rsidRDefault="007E1D80" w:rsidP="007E1D8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134,903 </w:t>
            </w:r>
          </w:p>
        </w:tc>
      </w:tr>
      <w:tr w:rsidR="006737D8" w:rsidRPr="00071A71" w14:paraId="19C07755" w14:textId="77777777" w:rsidTr="00D7282C">
        <w:tc>
          <w:tcPr>
            <w:tcW w:w="2790" w:type="dxa"/>
          </w:tcPr>
          <w:p w14:paraId="42015040" w14:textId="77777777" w:rsidR="006737D8" w:rsidRPr="00071A71" w:rsidRDefault="006737D8" w:rsidP="006737D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477089EE" w14:textId="77777777" w:rsidR="006737D8" w:rsidRPr="00071A71" w:rsidRDefault="006737D8" w:rsidP="006737D8">
            <w:pPr>
              <w:tabs>
                <w:tab w:val="clear" w:pos="227"/>
                <w:tab w:val="left" w:pos="384"/>
              </w:tabs>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436851C4" w14:textId="55CAA19E"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3,179 </w:t>
            </w:r>
          </w:p>
        </w:tc>
        <w:tc>
          <w:tcPr>
            <w:tcW w:w="180" w:type="dxa"/>
            <w:tcBorders>
              <w:top w:val="nil"/>
              <w:left w:val="nil"/>
              <w:bottom w:val="nil"/>
              <w:right w:val="nil"/>
            </w:tcBorders>
            <w:shd w:val="clear" w:color="000000" w:fill="FFFFFF"/>
            <w:vAlign w:val="bottom"/>
          </w:tcPr>
          <w:p w14:paraId="1415B209" w14:textId="59A71445"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1F5BB0FA" w14:textId="79C18E27"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1,348 </w:t>
            </w:r>
          </w:p>
        </w:tc>
        <w:tc>
          <w:tcPr>
            <w:tcW w:w="180" w:type="dxa"/>
            <w:tcBorders>
              <w:top w:val="nil"/>
              <w:left w:val="nil"/>
              <w:bottom w:val="nil"/>
              <w:right w:val="nil"/>
            </w:tcBorders>
            <w:shd w:val="clear" w:color="000000" w:fill="FFFFFF"/>
            <w:vAlign w:val="bottom"/>
          </w:tcPr>
          <w:p w14:paraId="1BA13905" w14:textId="11776E60"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13153243" w14:textId="2DD20443"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54,728 </w:t>
            </w:r>
          </w:p>
        </w:tc>
        <w:tc>
          <w:tcPr>
            <w:tcW w:w="180" w:type="dxa"/>
            <w:tcBorders>
              <w:top w:val="nil"/>
              <w:left w:val="nil"/>
              <w:bottom w:val="nil"/>
              <w:right w:val="nil"/>
            </w:tcBorders>
            <w:shd w:val="clear" w:color="000000" w:fill="FFFFFF"/>
            <w:vAlign w:val="bottom"/>
          </w:tcPr>
          <w:p w14:paraId="2F35E5B8" w14:textId="6CFA3855"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41BA9238" w14:textId="56500558"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13,727 </w:t>
            </w:r>
          </w:p>
        </w:tc>
        <w:tc>
          <w:tcPr>
            <w:tcW w:w="180" w:type="dxa"/>
            <w:tcBorders>
              <w:top w:val="nil"/>
              <w:left w:val="nil"/>
              <w:bottom w:val="nil"/>
              <w:right w:val="nil"/>
            </w:tcBorders>
            <w:shd w:val="clear" w:color="000000" w:fill="FFFFFF"/>
            <w:vAlign w:val="bottom"/>
          </w:tcPr>
          <w:p w14:paraId="2D884809" w14:textId="56E9F388"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60404501" w14:textId="68309E31"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                   -   </w:t>
            </w:r>
          </w:p>
        </w:tc>
        <w:tc>
          <w:tcPr>
            <w:tcW w:w="180" w:type="dxa"/>
            <w:tcBorders>
              <w:top w:val="nil"/>
              <w:left w:val="nil"/>
              <w:bottom w:val="nil"/>
              <w:right w:val="nil"/>
            </w:tcBorders>
            <w:shd w:val="clear" w:color="000000" w:fill="FFFFFF"/>
            <w:vAlign w:val="bottom"/>
          </w:tcPr>
          <w:p w14:paraId="1CA418FF" w14:textId="2C31AC52"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nil"/>
              <w:right w:val="nil"/>
            </w:tcBorders>
            <w:shd w:val="clear" w:color="auto" w:fill="auto"/>
            <w:vAlign w:val="bottom"/>
          </w:tcPr>
          <w:p w14:paraId="5E5FBC1C" w14:textId="08AC9C8F"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         72,982 </w:t>
            </w:r>
          </w:p>
        </w:tc>
      </w:tr>
      <w:tr w:rsidR="006737D8" w:rsidRPr="00071A71" w14:paraId="7288D5E0" w14:textId="77777777" w:rsidTr="00D7282C">
        <w:tc>
          <w:tcPr>
            <w:tcW w:w="2790" w:type="dxa"/>
            <w:hideMark/>
          </w:tcPr>
          <w:p w14:paraId="07AEC6B5" w14:textId="77777777" w:rsidR="006737D8" w:rsidRPr="00071A71" w:rsidRDefault="006737D8" w:rsidP="006737D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bottom"/>
          </w:tcPr>
          <w:p w14:paraId="5709C487" w14:textId="60FEDA76"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1,495 </w:t>
            </w:r>
          </w:p>
        </w:tc>
        <w:tc>
          <w:tcPr>
            <w:tcW w:w="180" w:type="dxa"/>
            <w:tcBorders>
              <w:top w:val="nil"/>
              <w:left w:val="nil"/>
              <w:bottom w:val="nil"/>
              <w:right w:val="nil"/>
            </w:tcBorders>
            <w:shd w:val="clear" w:color="000000" w:fill="FFFFFF"/>
            <w:vAlign w:val="bottom"/>
          </w:tcPr>
          <w:p w14:paraId="2CC5406B" w14:textId="2C0FC9C5"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26450664" w14:textId="74BC496E"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1,503 </w:t>
            </w:r>
          </w:p>
        </w:tc>
        <w:tc>
          <w:tcPr>
            <w:tcW w:w="180" w:type="dxa"/>
            <w:tcBorders>
              <w:top w:val="nil"/>
              <w:left w:val="nil"/>
              <w:bottom w:val="nil"/>
              <w:right w:val="nil"/>
            </w:tcBorders>
            <w:shd w:val="clear" w:color="000000" w:fill="FFFFFF"/>
            <w:vAlign w:val="bottom"/>
          </w:tcPr>
          <w:p w14:paraId="4112E2AD" w14:textId="7659EA02"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0C8ED11B" w14:textId="7273420A"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98,046 </w:t>
            </w:r>
          </w:p>
        </w:tc>
        <w:tc>
          <w:tcPr>
            <w:tcW w:w="180" w:type="dxa"/>
            <w:tcBorders>
              <w:top w:val="nil"/>
              <w:left w:val="nil"/>
              <w:bottom w:val="nil"/>
              <w:right w:val="nil"/>
            </w:tcBorders>
            <w:shd w:val="clear" w:color="000000" w:fill="FFFFFF"/>
            <w:vAlign w:val="bottom"/>
          </w:tcPr>
          <w:p w14:paraId="5DF8AC82" w14:textId="4AB96874"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27FEDDCE" w14:textId="45E8F67E"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4,504 </w:t>
            </w:r>
          </w:p>
        </w:tc>
        <w:tc>
          <w:tcPr>
            <w:tcW w:w="180" w:type="dxa"/>
            <w:tcBorders>
              <w:top w:val="nil"/>
              <w:left w:val="nil"/>
              <w:bottom w:val="nil"/>
              <w:right w:val="nil"/>
            </w:tcBorders>
            <w:shd w:val="clear" w:color="000000" w:fill="FFFFFF"/>
            <w:vAlign w:val="bottom"/>
          </w:tcPr>
          <w:p w14:paraId="778FF4DC" w14:textId="15451D23"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68B191A2" w14:textId="0CEEA2D6"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7F2CDB79" w14:textId="790F0300"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nil"/>
              <w:right w:val="nil"/>
            </w:tcBorders>
            <w:shd w:val="clear" w:color="auto" w:fill="auto"/>
            <w:vAlign w:val="bottom"/>
          </w:tcPr>
          <w:p w14:paraId="76ECB92C" w14:textId="4FF31D32"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105,548 </w:t>
            </w:r>
          </w:p>
        </w:tc>
      </w:tr>
      <w:tr w:rsidR="006737D8" w:rsidRPr="00071A71" w14:paraId="7DC5C706" w14:textId="77777777" w:rsidTr="00D7282C">
        <w:tc>
          <w:tcPr>
            <w:tcW w:w="2790" w:type="dxa"/>
            <w:hideMark/>
          </w:tcPr>
          <w:p w14:paraId="0681ED30" w14:textId="77777777" w:rsidR="006737D8" w:rsidRPr="00071A71" w:rsidRDefault="006737D8" w:rsidP="006737D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000000" w:fill="FFFFFF"/>
            <w:vAlign w:val="bottom"/>
          </w:tcPr>
          <w:p w14:paraId="4174F2D3" w14:textId="3CB3ED4B"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 (2)</w:t>
            </w:r>
          </w:p>
        </w:tc>
        <w:tc>
          <w:tcPr>
            <w:tcW w:w="180" w:type="dxa"/>
            <w:tcBorders>
              <w:top w:val="nil"/>
              <w:left w:val="nil"/>
              <w:bottom w:val="nil"/>
              <w:right w:val="nil"/>
            </w:tcBorders>
            <w:shd w:val="clear" w:color="000000" w:fill="FFFFFF"/>
            <w:vAlign w:val="bottom"/>
          </w:tcPr>
          <w:p w14:paraId="3E945ED2" w14:textId="5DA31FD3"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5D0673C8" w14:textId="5608C9BA"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5 </w:t>
            </w:r>
          </w:p>
        </w:tc>
        <w:tc>
          <w:tcPr>
            <w:tcW w:w="180" w:type="dxa"/>
            <w:tcBorders>
              <w:top w:val="nil"/>
              <w:left w:val="nil"/>
              <w:bottom w:val="nil"/>
              <w:right w:val="nil"/>
            </w:tcBorders>
            <w:shd w:val="clear" w:color="000000" w:fill="FFFFFF"/>
            <w:vAlign w:val="bottom"/>
          </w:tcPr>
          <w:p w14:paraId="5B94A329" w14:textId="2A2FC9E0"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70443E1F" w14:textId="06606009"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1,756 </w:t>
            </w:r>
          </w:p>
        </w:tc>
        <w:tc>
          <w:tcPr>
            <w:tcW w:w="180" w:type="dxa"/>
            <w:tcBorders>
              <w:top w:val="nil"/>
              <w:left w:val="nil"/>
              <w:bottom w:val="nil"/>
              <w:right w:val="nil"/>
            </w:tcBorders>
            <w:shd w:val="clear" w:color="000000" w:fill="FFFFFF"/>
            <w:vAlign w:val="bottom"/>
          </w:tcPr>
          <w:p w14:paraId="0510307D" w14:textId="3A50DB96"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5920DD63" w14:textId="4B04EAAD"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 (189)</w:t>
            </w:r>
          </w:p>
        </w:tc>
        <w:tc>
          <w:tcPr>
            <w:tcW w:w="180" w:type="dxa"/>
            <w:tcBorders>
              <w:top w:val="nil"/>
              <w:left w:val="nil"/>
              <w:bottom w:val="nil"/>
              <w:right w:val="nil"/>
            </w:tcBorders>
            <w:shd w:val="clear" w:color="000000" w:fill="FFFFFF"/>
            <w:vAlign w:val="bottom"/>
          </w:tcPr>
          <w:p w14:paraId="5CD9FEB9" w14:textId="16ABB8E1"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320DDE4B" w14:textId="39E9A67D"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93,786 </w:t>
            </w:r>
          </w:p>
        </w:tc>
        <w:tc>
          <w:tcPr>
            <w:tcW w:w="180" w:type="dxa"/>
            <w:tcBorders>
              <w:top w:val="nil"/>
              <w:left w:val="nil"/>
              <w:bottom w:val="nil"/>
              <w:right w:val="nil"/>
            </w:tcBorders>
            <w:shd w:val="clear" w:color="000000" w:fill="FFFFFF"/>
            <w:vAlign w:val="bottom"/>
          </w:tcPr>
          <w:p w14:paraId="5915A9FA" w14:textId="3D25C822"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2F26C7A5" w14:textId="53A4CC78"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xml:space="preserve">95,356 </w:t>
            </w:r>
          </w:p>
        </w:tc>
      </w:tr>
      <w:tr w:rsidR="006737D8" w:rsidRPr="00071A71" w14:paraId="02A04C9E" w14:textId="77777777" w:rsidTr="00D7282C">
        <w:tc>
          <w:tcPr>
            <w:tcW w:w="2790" w:type="dxa"/>
            <w:hideMark/>
          </w:tcPr>
          <w:p w14:paraId="27713954" w14:textId="77777777" w:rsidR="006737D8" w:rsidRPr="00071A71" w:rsidRDefault="006737D8" w:rsidP="006737D8">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bottom"/>
          </w:tcPr>
          <w:p w14:paraId="3DB100A4" w14:textId="37C07387"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6,123 </w:t>
            </w:r>
          </w:p>
        </w:tc>
        <w:tc>
          <w:tcPr>
            <w:tcW w:w="180" w:type="dxa"/>
            <w:tcBorders>
              <w:top w:val="nil"/>
              <w:left w:val="nil"/>
              <w:bottom w:val="nil"/>
              <w:right w:val="nil"/>
            </w:tcBorders>
            <w:shd w:val="clear" w:color="000000" w:fill="FFFFFF"/>
            <w:vAlign w:val="bottom"/>
          </w:tcPr>
          <w:p w14:paraId="4A72651A" w14:textId="6D1CDAAE"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w:t>
            </w:r>
          </w:p>
        </w:tc>
        <w:tc>
          <w:tcPr>
            <w:tcW w:w="1080" w:type="dxa"/>
            <w:tcBorders>
              <w:top w:val="single" w:sz="4" w:space="0" w:color="auto"/>
              <w:left w:val="nil"/>
              <w:bottom w:val="single" w:sz="4" w:space="0" w:color="auto"/>
              <w:right w:val="nil"/>
            </w:tcBorders>
            <w:shd w:val="clear" w:color="000000" w:fill="FFFFFF"/>
            <w:vAlign w:val="bottom"/>
          </w:tcPr>
          <w:p w14:paraId="219D61E6" w14:textId="06FE40D9"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3,786 </w:t>
            </w:r>
          </w:p>
        </w:tc>
        <w:tc>
          <w:tcPr>
            <w:tcW w:w="180" w:type="dxa"/>
            <w:tcBorders>
              <w:top w:val="nil"/>
              <w:left w:val="nil"/>
              <w:bottom w:val="nil"/>
              <w:right w:val="nil"/>
            </w:tcBorders>
            <w:shd w:val="clear" w:color="000000" w:fill="FFFFFF"/>
            <w:vAlign w:val="bottom"/>
          </w:tcPr>
          <w:p w14:paraId="2DC18B06" w14:textId="630A6D37"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w:t>
            </w:r>
          </w:p>
        </w:tc>
        <w:tc>
          <w:tcPr>
            <w:tcW w:w="900" w:type="dxa"/>
            <w:tcBorders>
              <w:top w:val="single" w:sz="4" w:space="0" w:color="auto"/>
              <w:left w:val="nil"/>
              <w:bottom w:val="single" w:sz="4" w:space="0" w:color="auto"/>
              <w:right w:val="nil"/>
            </w:tcBorders>
            <w:shd w:val="clear" w:color="000000" w:fill="FFFFFF"/>
            <w:vAlign w:val="bottom"/>
          </w:tcPr>
          <w:p w14:paraId="74FF302E" w14:textId="220CD383"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279,443 </w:t>
            </w:r>
          </w:p>
        </w:tc>
        <w:tc>
          <w:tcPr>
            <w:tcW w:w="180" w:type="dxa"/>
            <w:tcBorders>
              <w:top w:val="nil"/>
              <w:left w:val="nil"/>
              <w:bottom w:val="nil"/>
              <w:right w:val="nil"/>
            </w:tcBorders>
            <w:shd w:val="clear" w:color="000000" w:fill="FFFFFF"/>
            <w:vAlign w:val="bottom"/>
          </w:tcPr>
          <w:p w14:paraId="7CE84E17" w14:textId="611B1E15"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w:t>
            </w:r>
          </w:p>
        </w:tc>
        <w:tc>
          <w:tcPr>
            <w:tcW w:w="1080" w:type="dxa"/>
            <w:tcBorders>
              <w:top w:val="single" w:sz="4" w:space="0" w:color="auto"/>
              <w:left w:val="nil"/>
              <w:bottom w:val="single" w:sz="4" w:space="0" w:color="auto"/>
              <w:right w:val="nil"/>
            </w:tcBorders>
            <w:shd w:val="clear" w:color="000000" w:fill="FFFFFF"/>
            <w:vAlign w:val="bottom"/>
          </w:tcPr>
          <w:p w14:paraId="7708D272" w14:textId="685DEF22"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25,651 </w:t>
            </w:r>
          </w:p>
        </w:tc>
        <w:tc>
          <w:tcPr>
            <w:tcW w:w="180" w:type="dxa"/>
            <w:tcBorders>
              <w:top w:val="nil"/>
              <w:left w:val="nil"/>
              <w:bottom w:val="nil"/>
              <w:right w:val="nil"/>
            </w:tcBorders>
            <w:shd w:val="clear" w:color="000000" w:fill="FFFFFF"/>
            <w:vAlign w:val="bottom"/>
          </w:tcPr>
          <w:p w14:paraId="287E56A0" w14:textId="76ABCD94"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w:t>
            </w:r>
          </w:p>
        </w:tc>
        <w:tc>
          <w:tcPr>
            <w:tcW w:w="900" w:type="dxa"/>
            <w:tcBorders>
              <w:top w:val="single" w:sz="4" w:space="0" w:color="auto"/>
              <w:left w:val="nil"/>
              <w:bottom w:val="single" w:sz="4" w:space="0" w:color="auto"/>
              <w:right w:val="nil"/>
            </w:tcBorders>
            <w:shd w:val="clear" w:color="000000" w:fill="FFFFFF"/>
            <w:vAlign w:val="bottom"/>
          </w:tcPr>
          <w:p w14:paraId="11CE11AB" w14:textId="7445073C"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93,786 </w:t>
            </w:r>
          </w:p>
        </w:tc>
        <w:tc>
          <w:tcPr>
            <w:tcW w:w="180" w:type="dxa"/>
            <w:tcBorders>
              <w:top w:val="nil"/>
              <w:left w:val="nil"/>
              <w:bottom w:val="nil"/>
              <w:right w:val="nil"/>
            </w:tcBorders>
            <w:shd w:val="clear" w:color="000000" w:fill="FFFFFF"/>
            <w:vAlign w:val="bottom"/>
          </w:tcPr>
          <w:p w14:paraId="298882EC" w14:textId="26A4E141"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Franklin Gothic Book" w:hAnsi="Franklin Gothic Book" w:cs="Calibri"/>
                <w:b/>
                <w:bCs/>
                <w:color w:val="000000"/>
              </w:rPr>
              <w:t> </w:t>
            </w:r>
          </w:p>
        </w:tc>
        <w:tc>
          <w:tcPr>
            <w:tcW w:w="900" w:type="dxa"/>
            <w:tcBorders>
              <w:top w:val="single" w:sz="4" w:space="0" w:color="auto"/>
              <w:left w:val="nil"/>
              <w:bottom w:val="single" w:sz="4" w:space="0" w:color="auto"/>
              <w:right w:val="nil"/>
            </w:tcBorders>
            <w:shd w:val="clear" w:color="000000" w:fill="FFFFFF"/>
            <w:vAlign w:val="bottom"/>
          </w:tcPr>
          <w:p w14:paraId="75135B3E" w14:textId="1E623403"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408,789 </w:t>
            </w:r>
          </w:p>
        </w:tc>
      </w:tr>
      <w:tr w:rsidR="006737D8" w:rsidRPr="00071A71" w14:paraId="308B10AE" w14:textId="77777777" w:rsidTr="00D7282C">
        <w:tc>
          <w:tcPr>
            <w:tcW w:w="2790" w:type="dxa"/>
            <w:hideMark/>
          </w:tcPr>
          <w:p w14:paraId="5AA7FCDF" w14:textId="77777777" w:rsidR="006737D8" w:rsidRPr="00071A71" w:rsidRDefault="006737D8" w:rsidP="006737D8">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w:t>
            </w:r>
            <w:r>
              <w:rPr>
                <w:rFonts w:asciiTheme="majorBidi" w:hAnsiTheme="majorBidi" w:cstheme="majorBidi"/>
                <w:b/>
                <w:bCs/>
                <w:sz w:val="28"/>
                <w:szCs w:val="28"/>
              </w:rPr>
              <w:t xml:space="preserve"> income</w:t>
            </w:r>
            <w:r w:rsidRPr="00071A71">
              <w:rPr>
                <w:rFonts w:asciiTheme="majorBidi" w:hAnsiTheme="majorBidi" w:cstheme="majorBidi"/>
                <w:b/>
                <w:bCs/>
                <w:sz w:val="28"/>
                <w:szCs w:val="28"/>
              </w:rPr>
              <w:t xml:space="preserve"> tax</w:t>
            </w:r>
          </w:p>
        </w:tc>
        <w:tc>
          <w:tcPr>
            <w:tcW w:w="900" w:type="dxa"/>
            <w:tcBorders>
              <w:top w:val="single" w:sz="4" w:space="0" w:color="auto"/>
              <w:left w:val="nil"/>
              <w:bottom w:val="double" w:sz="4" w:space="0" w:color="auto"/>
              <w:right w:val="nil"/>
            </w:tcBorders>
            <w:shd w:val="clear" w:color="000000" w:fill="FFFFFF"/>
            <w:vAlign w:val="bottom"/>
          </w:tcPr>
          <w:p w14:paraId="799CEF0C" w14:textId="38720FD0"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1,719 </w:t>
            </w:r>
          </w:p>
        </w:tc>
        <w:tc>
          <w:tcPr>
            <w:tcW w:w="180" w:type="dxa"/>
            <w:tcBorders>
              <w:top w:val="nil"/>
              <w:left w:val="nil"/>
              <w:bottom w:val="nil"/>
              <w:right w:val="nil"/>
            </w:tcBorders>
            <w:shd w:val="clear" w:color="000000" w:fill="FFFFFF"/>
            <w:vAlign w:val="bottom"/>
          </w:tcPr>
          <w:p w14:paraId="148B8FC1" w14:textId="0AD5654C"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w:t>
            </w:r>
          </w:p>
        </w:tc>
        <w:tc>
          <w:tcPr>
            <w:tcW w:w="1080" w:type="dxa"/>
            <w:tcBorders>
              <w:top w:val="single" w:sz="4" w:space="0" w:color="auto"/>
              <w:left w:val="nil"/>
              <w:bottom w:val="double" w:sz="4" w:space="0" w:color="auto"/>
              <w:right w:val="nil"/>
            </w:tcBorders>
            <w:shd w:val="clear" w:color="000000" w:fill="FFFFFF"/>
            <w:vAlign w:val="bottom"/>
          </w:tcPr>
          <w:p w14:paraId="4916A446" w14:textId="379BDA12"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973 </w:t>
            </w:r>
          </w:p>
        </w:tc>
        <w:tc>
          <w:tcPr>
            <w:tcW w:w="180" w:type="dxa"/>
            <w:tcBorders>
              <w:top w:val="nil"/>
              <w:left w:val="nil"/>
              <w:bottom w:val="nil"/>
              <w:right w:val="nil"/>
            </w:tcBorders>
            <w:shd w:val="clear" w:color="000000" w:fill="FFFFFF"/>
            <w:vAlign w:val="bottom"/>
          </w:tcPr>
          <w:p w14:paraId="04A8DE03" w14:textId="7109A6A0"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w:t>
            </w:r>
          </w:p>
        </w:tc>
        <w:tc>
          <w:tcPr>
            <w:tcW w:w="900" w:type="dxa"/>
            <w:tcBorders>
              <w:top w:val="single" w:sz="4" w:space="0" w:color="auto"/>
              <w:left w:val="nil"/>
              <w:bottom w:val="double" w:sz="4" w:space="0" w:color="auto"/>
              <w:right w:val="nil"/>
            </w:tcBorders>
            <w:shd w:val="clear" w:color="000000" w:fill="FFFFFF"/>
            <w:vAlign w:val="bottom"/>
          </w:tcPr>
          <w:p w14:paraId="5D59BEA1" w14:textId="1A4A29E9"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5,278 </w:t>
            </w:r>
          </w:p>
        </w:tc>
        <w:tc>
          <w:tcPr>
            <w:tcW w:w="180" w:type="dxa"/>
            <w:tcBorders>
              <w:top w:val="nil"/>
              <w:left w:val="nil"/>
              <w:bottom w:val="nil"/>
              <w:right w:val="nil"/>
            </w:tcBorders>
            <w:shd w:val="clear" w:color="000000" w:fill="FFFFFF"/>
            <w:vAlign w:val="bottom"/>
          </w:tcPr>
          <w:p w14:paraId="56F30067" w14:textId="2A3684C5"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w:t>
            </w:r>
          </w:p>
        </w:tc>
        <w:tc>
          <w:tcPr>
            <w:tcW w:w="1080" w:type="dxa"/>
            <w:tcBorders>
              <w:top w:val="single" w:sz="4" w:space="0" w:color="auto"/>
              <w:left w:val="nil"/>
              <w:bottom w:val="double" w:sz="4" w:space="0" w:color="auto"/>
              <w:right w:val="nil"/>
            </w:tcBorders>
            <w:shd w:val="clear" w:color="000000" w:fill="FFFFFF"/>
            <w:vAlign w:val="bottom"/>
          </w:tcPr>
          <w:p w14:paraId="4363480F" w14:textId="08904B18"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14,157 </w:t>
            </w:r>
          </w:p>
        </w:tc>
        <w:tc>
          <w:tcPr>
            <w:tcW w:w="180" w:type="dxa"/>
            <w:tcBorders>
              <w:top w:val="nil"/>
              <w:left w:val="nil"/>
              <w:bottom w:val="nil"/>
              <w:right w:val="nil"/>
            </w:tcBorders>
            <w:shd w:val="clear" w:color="000000" w:fill="FFFFFF"/>
            <w:vAlign w:val="bottom"/>
          </w:tcPr>
          <w:p w14:paraId="52D03CB7" w14:textId="229D7CCF"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w:t>
            </w:r>
          </w:p>
        </w:tc>
        <w:tc>
          <w:tcPr>
            <w:tcW w:w="900" w:type="dxa"/>
            <w:tcBorders>
              <w:top w:val="single" w:sz="4" w:space="0" w:color="auto"/>
              <w:left w:val="nil"/>
              <w:bottom w:val="double" w:sz="4" w:space="0" w:color="auto"/>
              <w:right w:val="nil"/>
            </w:tcBorders>
            <w:shd w:val="clear" w:color="000000" w:fill="FFFFFF"/>
            <w:vAlign w:val="bottom"/>
          </w:tcPr>
          <w:p w14:paraId="19B62D72" w14:textId="0EC9E7AB"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 (78,195)</w:t>
            </w:r>
          </w:p>
        </w:tc>
        <w:tc>
          <w:tcPr>
            <w:tcW w:w="180" w:type="dxa"/>
            <w:tcBorders>
              <w:top w:val="nil"/>
              <w:left w:val="nil"/>
              <w:bottom w:val="nil"/>
              <w:right w:val="nil"/>
            </w:tcBorders>
            <w:shd w:val="clear" w:color="000000" w:fill="FFFFFF"/>
            <w:vAlign w:val="bottom"/>
          </w:tcPr>
          <w:p w14:paraId="7CFA36A4" w14:textId="72C9561F"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Franklin Gothic Book" w:hAnsi="Franklin Gothic Book" w:cs="Calibri"/>
                <w:b/>
                <w:bCs/>
                <w:color w:val="000000"/>
              </w:rPr>
              <w:t> </w:t>
            </w:r>
          </w:p>
        </w:tc>
        <w:tc>
          <w:tcPr>
            <w:tcW w:w="900" w:type="dxa"/>
            <w:tcBorders>
              <w:top w:val="single" w:sz="4" w:space="0" w:color="auto"/>
              <w:left w:val="nil"/>
              <w:bottom w:val="nil"/>
              <w:right w:val="nil"/>
            </w:tcBorders>
            <w:shd w:val="clear" w:color="000000" w:fill="FFFFFF"/>
            <w:vAlign w:val="bottom"/>
          </w:tcPr>
          <w:p w14:paraId="260F35AE" w14:textId="30F9DCA6"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B5A16">
              <w:rPr>
                <w:rFonts w:ascii="Angsana New" w:hAnsi="Angsana New"/>
                <w:b/>
                <w:bCs/>
                <w:sz w:val="28"/>
                <w:szCs w:val="28"/>
              </w:rPr>
              <w:t xml:space="preserve"> (56,068)</w:t>
            </w:r>
          </w:p>
        </w:tc>
      </w:tr>
      <w:tr w:rsidR="006737D8" w:rsidRPr="00071A71" w14:paraId="4F09E2AE" w14:textId="77777777" w:rsidTr="00D7282C">
        <w:tc>
          <w:tcPr>
            <w:tcW w:w="2790" w:type="dxa"/>
            <w:hideMark/>
          </w:tcPr>
          <w:p w14:paraId="620BAD17" w14:textId="19723357" w:rsidR="006737D8" w:rsidRPr="00071A71" w:rsidRDefault="006737D8" w:rsidP="006737D8">
            <w:pPr>
              <w:tabs>
                <w:tab w:val="clear" w:pos="2580"/>
                <w:tab w:val="left" w:pos="2880"/>
              </w:tabs>
              <w:spacing w:line="240" w:lineRule="auto"/>
              <w:ind w:firstLine="18"/>
              <w:rPr>
                <w:rFonts w:asciiTheme="majorBidi" w:hAnsiTheme="majorBidi" w:cstheme="majorBidi"/>
                <w:b/>
                <w:bCs/>
                <w:sz w:val="28"/>
                <w:szCs w:val="28"/>
              </w:rPr>
            </w:pPr>
            <w:r w:rsidRPr="00071A71">
              <w:rPr>
                <w:rFonts w:asciiTheme="majorBidi" w:hAnsiTheme="majorBidi" w:cstheme="majorBidi"/>
                <w:sz w:val="28"/>
                <w:szCs w:val="28"/>
              </w:rPr>
              <w:t xml:space="preserve">Income tax </w:t>
            </w:r>
            <w:r w:rsidR="00485716">
              <w:rPr>
                <w:rFonts w:asciiTheme="majorBidi" w:hAnsiTheme="majorBidi" w:cstheme="majorBidi"/>
                <w:sz w:val="28"/>
                <w:szCs w:val="28"/>
              </w:rPr>
              <w:t>expense</w:t>
            </w:r>
            <w:r w:rsidR="00392741">
              <w:rPr>
                <w:rFonts w:asciiTheme="majorBidi" w:hAnsiTheme="majorBidi" w:cstheme="majorBidi"/>
                <w:sz w:val="28"/>
                <w:szCs w:val="28"/>
              </w:rPr>
              <w:t>s</w:t>
            </w:r>
          </w:p>
        </w:tc>
        <w:tc>
          <w:tcPr>
            <w:tcW w:w="900" w:type="dxa"/>
            <w:tcBorders>
              <w:top w:val="double" w:sz="4" w:space="0" w:color="auto"/>
              <w:left w:val="nil"/>
              <w:bottom w:val="nil"/>
              <w:right w:val="nil"/>
            </w:tcBorders>
            <w:shd w:val="clear" w:color="000000" w:fill="FFFFFF"/>
            <w:vAlign w:val="bottom"/>
          </w:tcPr>
          <w:p w14:paraId="74FC28F0" w14:textId="7C9289AB"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80" w:type="dxa"/>
            <w:tcBorders>
              <w:top w:val="nil"/>
              <w:left w:val="nil"/>
              <w:bottom w:val="nil"/>
              <w:right w:val="nil"/>
            </w:tcBorders>
            <w:shd w:val="clear" w:color="000000" w:fill="FFFFFF"/>
            <w:vAlign w:val="bottom"/>
          </w:tcPr>
          <w:p w14:paraId="08BB7A60" w14:textId="1CB85C42"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double" w:sz="4" w:space="0" w:color="auto"/>
              <w:left w:val="nil"/>
              <w:bottom w:val="nil"/>
              <w:right w:val="nil"/>
            </w:tcBorders>
            <w:shd w:val="clear" w:color="000000" w:fill="FFFFFF"/>
            <w:vAlign w:val="bottom"/>
          </w:tcPr>
          <w:p w14:paraId="1B5259AB" w14:textId="67B8229F"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80" w:type="dxa"/>
            <w:tcBorders>
              <w:top w:val="nil"/>
              <w:left w:val="nil"/>
              <w:bottom w:val="nil"/>
              <w:right w:val="nil"/>
            </w:tcBorders>
            <w:shd w:val="clear" w:color="000000" w:fill="FFFFFF"/>
            <w:vAlign w:val="bottom"/>
          </w:tcPr>
          <w:p w14:paraId="4146AFB7" w14:textId="1E151504"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double" w:sz="4" w:space="0" w:color="auto"/>
              <w:left w:val="nil"/>
              <w:bottom w:val="nil"/>
              <w:right w:val="nil"/>
            </w:tcBorders>
            <w:shd w:val="clear" w:color="000000" w:fill="FFFFFF"/>
            <w:vAlign w:val="bottom"/>
          </w:tcPr>
          <w:p w14:paraId="4FCFDAF8" w14:textId="29D3F978" w:rsidR="006737D8" w:rsidRPr="00086159" w:rsidRDefault="006737D8" w:rsidP="00673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6B09">
              <w:rPr>
                <w:rFonts w:ascii="Angsana New" w:hAnsi="Angsana New"/>
                <w:sz w:val="28"/>
                <w:szCs w:val="28"/>
              </w:rPr>
              <w:t> </w:t>
            </w:r>
          </w:p>
        </w:tc>
        <w:tc>
          <w:tcPr>
            <w:tcW w:w="180" w:type="dxa"/>
            <w:tcBorders>
              <w:top w:val="nil"/>
              <w:left w:val="nil"/>
              <w:bottom w:val="nil"/>
              <w:right w:val="nil"/>
            </w:tcBorders>
            <w:shd w:val="clear" w:color="000000" w:fill="FFFFFF"/>
            <w:vAlign w:val="bottom"/>
          </w:tcPr>
          <w:p w14:paraId="74102D9D" w14:textId="44164137"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double" w:sz="4" w:space="0" w:color="auto"/>
              <w:left w:val="nil"/>
              <w:bottom w:val="nil"/>
              <w:right w:val="nil"/>
            </w:tcBorders>
            <w:shd w:val="clear" w:color="000000" w:fill="FFFFFF"/>
            <w:vAlign w:val="bottom"/>
          </w:tcPr>
          <w:p w14:paraId="2BB2D1DA" w14:textId="24D0C5E8" w:rsidR="006737D8" w:rsidRPr="00086159" w:rsidRDefault="006737D8" w:rsidP="00673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6B09">
              <w:rPr>
                <w:rFonts w:ascii="Angsana New" w:hAnsi="Angsana New"/>
                <w:sz w:val="28"/>
                <w:szCs w:val="28"/>
              </w:rPr>
              <w:t> </w:t>
            </w:r>
          </w:p>
        </w:tc>
        <w:tc>
          <w:tcPr>
            <w:tcW w:w="180" w:type="dxa"/>
            <w:tcBorders>
              <w:top w:val="nil"/>
              <w:left w:val="nil"/>
              <w:bottom w:val="nil"/>
              <w:right w:val="nil"/>
            </w:tcBorders>
            <w:shd w:val="clear" w:color="000000" w:fill="FFFFFF"/>
            <w:vAlign w:val="bottom"/>
          </w:tcPr>
          <w:p w14:paraId="06296EBE" w14:textId="78451079"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double" w:sz="4" w:space="0" w:color="auto"/>
              <w:left w:val="nil"/>
              <w:bottom w:val="nil"/>
              <w:right w:val="nil"/>
            </w:tcBorders>
            <w:shd w:val="clear" w:color="000000" w:fill="FFFFFF"/>
            <w:vAlign w:val="bottom"/>
          </w:tcPr>
          <w:p w14:paraId="7E8A1AA1" w14:textId="0C95DED5"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80" w:type="dxa"/>
            <w:tcBorders>
              <w:top w:val="nil"/>
              <w:left w:val="nil"/>
              <w:bottom w:val="nil"/>
              <w:right w:val="nil"/>
            </w:tcBorders>
            <w:shd w:val="clear" w:color="000000" w:fill="FFFFFF"/>
            <w:vAlign w:val="bottom"/>
          </w:tcPr>
          <w:p w14:paraId="132C87C1" w14:textId="6C924201"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900" w:type="dxa"/>
            <w:tcBorders>
              <w:top w:val="nil"/>
              <w:left w:val="nil"/>
              <w:bottom w:val="single" w:sz="4" w:space="0" w:color="auto"/>
              <w:right w:val="nil"/>
            </w:tcBorders>
            <w:shd w:val="clear" w:color="000000" w:fill="FFFFFF"/>
            <w:vAlign w:val="bottom"/>
          </w:tcPr>
          <w:p w14:paraId="2E60B4EE" w14:textId="41FB1C25"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B5A16">
              <w:rPr>
                <w:rFonts w:ascii="Angsana New" w:hAnsi="Angsana New"/>
                <w:sz w:val="28"/>
                <w:szCs w:val="28"/>
              </w:rPr>
              <w:t xml:space="preserve"> (3,289)</w:t>
            </w:r>
          </w:p>
        </w:tc>
      </w:tr>
      <w:tr w:rsidR="006737D8" w:rsidRPr="00080EF8" w14:paraId="163AF5A0" w14:textId="77777777" w:rsidTr="00D7282C">
        <w:tc>
          <w:tcPr>
            <w:tcW w:w="2790" w:type="dxa"/>
            <w:hideMark/>
          </w:tcPr>
          <w:p w14:paraId="494A0D58" w14:textId="77777777" w:rsidR="006737D8" w:rsidRPr="00071A71" w:rsidRDefault="006737D8" w:rsidP="006737D8">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Loss</w:t>
            </w:r>
            <w:r w:rsidRPr="00071A71">
              <w:rPr>
                <w:rFonts w:asciiTheme="majorBidi" w:hAnsiTheme="majorBidi" w:cstheme="majorBidi"/>
                <w:b/>
                <w:bCs/>
                <w:sz w:val="28"/>
                <w:szCs w:val="28"/>
              </w:rPr>
              <w:t xml:space="preserve"> for the</w:t>
            </w:r>
            <w:r w:rsidRPr="00071A71">
              <w:rPr>
                <w:rFonts w:asciiTheme="majorBidi" w:hAnsiTheme="majorBidi" w:cstheme="majorBidi"/>
                <w:b/>
                <w:bCs/>
                <w:sz w:val="28"/>
                <w:szCs w:val="28"/>
                <w:cs/>
              </w:rPr>
              <w:t xml:space="preserve"> </w:t>
            </w:r>
            <w:r>
              <w:rPr>
                <w:rFonts w:asciiTheme="majorBidi" w:hAnsiTheme="majorBidi" w:cstheme="majorBidi"/>
                <w:b/>
                <w:bCs/>
                <w:sz w:val="28"/>
                <w:szCs w:val="28"/>
              </w:rPr>
              <w:t>period</w:t>
            </w:r>
          </w:p>
        </w:tc>
        <w:tc>
          <w:tcPr>
            <w:tcW w:w="900" w:type="dxa"/>
            <w:tcBorders>
              <w:top w:val="nil"/>
              <w:left w:val="nil"/>
              <w:bottom w:val="nil"/>
              <w:right w:val="nil"/>
            </w:tcBorders>
            <w:shd w:val="clear" w:color="000000" w:fill="FFFFFF"/>
            <w:vAlign w:val="bottom"/>
          </w:tcPr>
          <w:p w14:paraId="38EEC488" w14:textId="597393FA"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80" w:type="dxa"/>
            <w:tcBorders>
              <w:top w:val="nil"/>
              <w:left w:val="nil"/>
              <w:bottom w:val="nil"/>
              <w:right w:val="nil"/>
            </w:tcBorders>
            <w:shd w:val="clear" w:color="000000" w:fill="FFFFFF"/>
            <w:vAlign w:val="bottom"/>
          </w:tcPr>
          <w:p w14:paraId="3AF66DE6" w14:textId="4200C42C"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1AE2D7E4" w14:textId="3272AA78"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80" w:type="dxa"/>
            <w:tcBorders>
              <w:top w:val="nil"/>
              <w:left w:val="nil"/>
              <w:bottom w:val="nil"/>
              <w:right w:val="nil"/>
            </w:tcBorders>
            <w:shd w:val="clear" w:color="000000" w:fill="FFFFFF"/>
            <w:vAlign w:val="bottom"/>
          </w:tcPr>
          <w:p w14:paraId="0B80F64F" w14:textId="7402994E"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6D75FC2E" w14:textId="22C02BC4"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80" w:type="dxa"/>
            <w:tcBorders>
              <w:top w:val="nil"/>
              <w:left w:val="nil"/>
              <w:bottom w:val="nil"/>
              <w:right w:val="nil"/>
            </w:tcBorders>
            <w:shd w:val="clear" w:color="000000" w:fill="FFFFFF"/>
            <w:vAlign w:val="bottom"/>
          </w:tcPr>
          <w:p w14:paraId="6258557D" w14:textId="415BBD5E"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71D48216" w14:textId="777C9DB4"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80" w:type="dxa"/>
            <w:tcBorders>
              <w:top w:val="nil"/>
              <w:left w:val="nil"/>
              <w:bottom w:val="nil"/>
              <w:right w:val="nil"/>
            </w:tcBorders>
            <w:shd w:val="clear" w:color="000000" w:fill="FFFFFF"/>
            <w:vAlign w:val="bottom"/>
          </w:tcPr>
          <w:p w14:paraId="008F727E" w14:textId="02BB0B70"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1A27FFDA" w14:textId="5CB283B4"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26B09">
              <w:rPr>
                <w:rFonts w:ascii="Angsana New" w:hAnsi="Angsana New"/>
                <w:sz w:val="28"/>
                <w:szCs w:val="28"/>
              </w:rPr>
              <w:t> </w:t>
            </w:r>
          </w:p>
        </w:tc>
        <w:tc>
          <w:tcPr>
            <w:tcW w:w="180" w:type="dxa"/>
            <w:tcBorders>
              <w:top w:val="nil"/>
              <w:left w:val="nil"/>
              <w:bottom w:val="nil"/>
              <w:right w:val="nil"/>
            </w:tcBorders>
            <w:shd w:val="clear" w:color="000000" w:fill="FFFFFF"/>
            <w:vAlign w:val="bottom"/>
          </w:tcPr>
          <w:p w14:paraId="0B8F0AE4" w14:textId="47737D30" w:rsidR="006737D8" w:rsidRPr="00086159"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color w:val="000000"/>
              </w:rPr>
              <w:t> </w:t>
            </w:r>
          </w:p>
        </w:tc>
        <w:tc>
          <w:tcPr>
            <w:tcW w:w="900" w:type="dxa"/>
            <w:tcBorders>
              <w:top w:val="single" w:sz="4" w:space="0" w:color="auto"/>
              <w:left w:val="nil"/>
              <w:bottom w:val="double" w:sz="4" w:space="0" w:color="auto"/>
              <w:right w:val="nil"/>
            </w:tcBorders>
            <w:shd w:val="clear" w:color="000000" w:fill="FFFFFF"/>
            <w:vAlign w:val="bottom"/>
          </w:tcPr>
          <w:p w14:paraId="09A190C1" w14:textId="17337B5D" w:rsidR="006737D8" w:rsidRPr="00872920" w:rsidRDefault="006737D8" w:rsidP="006737D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26B09">
              <w:rPr>
                <w:rFonts w:ascii="Angsana New" w:hAnsi="Angsana New"/>
                <w:b/>
                <w:bCs/>
                <w:sz w:val="28"/>
                <w:szCs w:val="28"/>
              </w:rPr>
              <w:t xml:space="preserve"> (59,357)</w:t>
            </w:r>
          </w:p>
        </w:tc>
      </w:tr>
    </w:tbl>
    <w:p w14:paraId="3A0E963D" w14:textId="6FB9AD93" w:rsidR="006952E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p>
    <w:p w14:paraId="4BF97934" w14:textId="43CCE51F" w:rsidR="006952E8" w:rsidRPr="0037505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 for the </w:t>
      </w:r>
      <w:r w:rsidR="0026708B">
        <w:rPr>
          <w:rFonts w:asciiTheme="majorBidi" w:eastAsia="Arial Unicode MS" w:hAnsiTheme="majorBidi" w:cstheme="majorBidi"/>
          <w:sz w:val="28"/>
          <w:szCs w:val="28"/>
        </w:rPr>
        <w:t>nine</w:t>
      </w:r>
      <w:r>
        <w:rPr>
          <w:rFonts w:asciiTheme="majorBidi" w:eastAsia="Arial Unicode MS" w:hAnsiTheme="majorBidi" w:cstheme="majorBidi"/>
          <w:sz w:val="28"/>
          <w:szCs w:val="28"/>
        </w:rPr>
        <w:t>-month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 xml:space="preserve">30 </w:t>
      </w:r>
      <w:r w:rsidR="0026708B">
        <w:rPr>
          <w:rFonts w:asciiTheme="majorBidi" w:eastAsia="Arial Unicode MS" w:hAnsiTheme="majorBidi" w:cstheme="majorBidi"/>
          <w:sz w:val="28"/>
          <w:szCs w:val="28"/>
        </w:rPr>
        <w:t>September</w:t>
      </w:r>
      <w:r>
        <w:rPr>
          <w:rFonts w:asciiTheme="majorBidi" w:eastAsia="Arial Unicode MS" w:hAnsiTheme="majorBidi" w:cstheme="majorBidi"/>
          <w:sz w:val="28"/>
          <w:szCs w:val="28"/>
        </w:rPr>
        <w:t xml:space="preserve"> 2020</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6952E8" w:rsidRPr="00071A71" w14:paraId="02753298" w14:textId="77777777" w:rsidTr="006952E8">
        <w:trPr>
          <w:tblHeader/>
        </w:trPr>
        <w:tc>
          <w:tcPr>
            <w:tcW w:w="2790" w:type="dxa"/>
          </w:tcPr>
          <w:p w14:paraId="3CAB9E9A" w14:textId="77777777" w:rsidR="006952E8" w:rsidRPr="00080EF8" w:rsidRDefault="006952E8" w:rsidP="006952E8">
            <w:pPr>
              <w:spacing w:line="240" w:lineRule="auto"/>
              <w:ind w:right="-43"/>
              <w:jc w:val="right"/>
              <w:rPr>
                <w:rFonts w:asciiTheme="majorBidi" w:hAnsiTheme="majorBidi" w:cstheme="majorBidi"/>
                <w:sz w:val="28"/>
                <w:szCs w:val="28"/>
              </w:rPr>
            </w:pPr>
          </w:p>
        </w:tc>
        <w:tc>
          <w:tcPr>
            <w:tcW w:w="6660" w:type="dxa"/>
            <w:gridSpan w:val="11"/>
            <w:hideMark/>
          </w:tcPr>
          <w:p w14:paraId="1EF04434" w14:textId="77777777" w:rsidR="006952E8" w:rsidRPr="00071A71"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6952E8" w:rsidRPr="00071A71" w14:paraId="1F4A12E6" w14:textId="77777777" w:rsidTr="006952E8">
        <w:trPr>
          <w:tblHeader/>
        </w:trPr>
        <w:tc>
          <w:tcPr>
            <w:tcW w:w="2790" w:type="dxa"/>
          </w:tcPr>
          <w:p w14:paraId="6522B16E" w14:textId="77777777" w:rsidR="006952E8" w:rsidRPr="00071A71" w:rsidRDefault="006952E8" w:rsidP="006952E8">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EFDBC59"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2FAF0C"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B5B3DFF" w14:textId="77777777" w:rsidR="006952E8" w:rsidRPr="00071A71"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666622EC"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75695EB"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FC23E93"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69E75DF3" w14:textId="77777777" w:rsidR="006952E8" w:rsidRPr="00071A71"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6C0C173B"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6E4181D"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77DD6BF"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51A4186E"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r>
      <w:tr w:rsidR="006952E8" w:rsidRPr="00071A71" w14:paraId="4DF77DC7" w14:textId="77777777" w:rsidTr="006952E8">
        <w:trPr>
          <w:tblHeader/>
        </w:trPr>
        <w:tc>
          <w:tcPr>
            <w:tcW w:w="2790" w:type="dxa"/>
          </w:tcPr>
          <w:p w14:paraId="77C3BA59" w14:textId="77777777" w:rsidR="006952E8" w:rsidRPr="00071A71" w:rsidRDefault="006952E8" w:rsidP="006952E8">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AD0DC66" w14:textId="77777777" w:rsidR="006952E8" w:rsidRPr="00071A71" w:rsidRDefault="006952E8" w:rsidP="006952E8">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29A3F678"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12332307" w14:textId="2EF4A0D5" w:rsidR="006952E8" w:rsidRPr="00071A71" w:rsidRDefault="00CF4B34"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6952E8" w:rsidRPr="00071A71">
              <w:rPr>
                <w:rFonts w:asciiTheme="majorBidi" w:hAnsiTheme="majorBidi" w:cstheme="majorBidi"/>
                <w:sz w:val="28"/>
                <w:szCs w:val="28"/>
              </w:rPr>
              <w:t>ransportation</w:t>
            </w:r>
          </w:p>
        </w:tc>
        <w:tc>
          <w:tcPr>
            <w:tcW w:w="180" w:type="dxa"/>
          </w:tcPr>
          <w:p w14:paraId="4ED37751"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1954BF9" w14:textId="77777777" w:rsidR="006952E8" w:rsidRPr="00071A71"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7790585C"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79AB781" w14:textId="77777777" w:rsidR="006952E8" w:rsidRPr="00071A71" w:rsidRDefault="006952E8" w:rsidP="006952E8">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057EDA42"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E87DC55"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6D1C9838"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D08998C"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6952E8" w:rsidRPr="00071A71" w14:paraId="5090CFE4" w14:textId="77777777" w:rsidTr="006952E8">
        <w:tc>
          <w:tcPr>
            <w:tcW w:w="2790" w:type="dxa"/>
            <w:hideMark/>
          </w:tcPr>
          <w:p w14:paraId="2AA1271E" w14:textId="77777777" w:rsidR="006952E8" w:rsidRPr="00071A71" w:rsidRDefault="006952E8"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03666BFD"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B498455"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E6665EE"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9612603"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EFC3706"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CD7DDA3"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05E84D0"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51A0E27"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39DF245"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5D63FD88"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0023AA6"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29595F" w:rsidRPr="00071A71" w14:paraId="1060B923" w14:textId="77777777" w:rsidTr="006952E8">
        <w:tc>
          <w:tcPr>
            <w:tcW w:w="2790" w:type="dxa"/>
            <w:hideMark/>
          </w:tcPr>
          <w:p w14:paraId="5E8432A5"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right w:val="nil"/>
            </w:tcBorders>
            <w:shd w:val="clear" w:color="auto" w:fill="auto"/>
            <w:vAlign w:val="center"/>
          </w:tcPr>
          <w:p w14:paraId="1097D576" w14:textId="47697625"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8,922 </w:t>
            </w:r>
          </w:p>
        </w:tc>
        <w:tc>
          <w:tcPr>
            <w:tcW w:w="180" w:type="dxa"/>
            <w:tcBorders>
              <w:top w:val="nil"/>
              <w:left w:val="nil"/>
              <w:right w:val="nil"/>
            </w:tcBorders>
            <w:shd w:val="clear" w:color="auto" w:fill="auto"/>
            <w:vAlign w:val="center"/>
          </w:tcPr>
          <w:p w14:paraId="2BE4CA76"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0337EC5C" w14:textId="22C43D6F"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3,507 </w:t>
            </w:r>
          </w:p>
        </w:tc>
        <w:tc>
          <w:tcPr>
            <w:tcW w:w="180" w:type="dxa"/>
            <w:tcBorders>
              <w:top w:val="nil"/>
              <w:left w:val="nil"/>
              <w:right w:val="nil"/>
            </w:tcBorders>
            <w:shd w:val="clear" w:color="auto" w:fill="auto"/>
            <w:vAlign w:val="center"/>
          </w:tcPr>
          <w:p w14:paraId="13733095"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51B8F96" w14:textId="04231B62"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461,527 </w:t>
            </w:r>
          </w:p>
        </w:tc>
        <w:tc>
          <w:tcPr>
            <w:tcW w:w="180" w:type="dxa"/>
            <w:tcBorders>
              <w:top w:val="nil"/>
              <w:left w:val="nil"/>
              <w:right w:val="nil"/>
            </w:tcBorders>
            <w:shd w:val="clear" w:color="auto" w:fill="auto"/>
            <w:vAlign w:val="center"/>
          </w:tcPr>
          <w:p w14:paraId="4D603499"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7ECEB9E1" w14:textId="551FB055"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38,950 </w:t>
            </w:r>
          </w:p>
        </w:tc>
        <w:tc>
          <w:tcPr>
            <w:tcW w:w="180" w:type="dxa"/>
            <w:tcBorders>
              <w:top w:val="nil"/>
              <w:left w:val="nil"/>
              <w:right w:val="nil"/>
            </w:tcBorders>
            <w:shd w:val="clear" w:color="auto" w:fill="auto"/>
            <w:vAlign w:val="center"/>
          </w:tcPr>
          <w:p w14:paraId="5BBDE6F2"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F51B5A5" w14:textId="4B91869E"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right w:val="nil"/>
            </w:tcBorders>
            <w:shd w:val="clear" w:color="auto" w:fill="auto"/>
            <w:vAlign w:val="center"/>
          </w:tcPr>
          <w:p w14:paraId="1CB24BB7"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7F0F7DF9" w14:textId="23306FDA"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512,906 </w:t>
            </w:r>
          </w:p>
        </w:tc>
      </w:tr>
      <w:tr w:rsidR="0029595F" w:rsidRPr="00071A71" w14:paraId="05CAC2EC" w14:textId="77777777" w:rsidTr="00BA1562">
        <w:tc>
          <w:tcPr>
            <w:tcW w:w="2790" w:type="dxa"/>
            <w:hideMark/>
          </w:tcPr>
          <w:p w14:paraId="69AB3AF8" w14:textId="77777777" w:rsidR="0029595F" w:rsidRPr="00071A71" w:rsidRDefault="0029595F" w:rsidP="008E6476">
            <w:pPr>
              <w:tabs>
                <w:tab w:val="clear" w:pos="454"/>
              </w:tabs>
              <w:spacing w:line="240" w:lineRule="auto"/>
              <w:ind w:right="-43" w:firstLine="18"/>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bottom"/>
          </w:tcPr>
          <w:p w14:paraId="69023254" w14:textId="168EAEF1"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(5,671)</w:t>
            </w:r>
          </w:p>
        </w:tc>
        <w:tc>
          <w:tcPr>
            <w:tcW w:w="180" w:type="dxa"/>
            <w:tcBorders>
              <w:top w:val="nil"/>
              <w:left w:val="nil"/>
              <w:right w:val="nil"/>
            </w:tcBorders>
            <w:shd w:val="clear" w:color="auto" w:fill="auto"/>
            <w:vAlign w:val="bottom"/>
          </w:tcPr>
          <w:p w14:paraId="1451B27C"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bottom"/>
          </w:tcPr>
          <w:p w14:paraId="1D38FD17" w14:textId="1ABF3889"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(2,024)</w:t>
            </w:r>
          </w:p>
        </w:tc>
        <w:tc>
          <w:tcPr>
            <w:tcW w:w="180" w:type="dxa"/>
            <w:tcBorders>
              <w:top w:val="nil"/>
              <w:left w:val="nil"/>
              <w:right w:val="nil"/>
            </w:tcBorders>
            <w:shd w:val="clear" w:color="auto" w:fill="auto"/>
            <w:vAlign w:val="bottom"/>
          </w:tcPr>
          <w:p w14:paraId="2E521E1E"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bottom"/>
          </w:tcPr>
          <w:p w14:paraId="1F5A38AC" w14:textId="5A2920C3"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(231,196)</w:t>
            </w:r>
          </w:p>
        </w:tc>
        <w:tc>
          <w:tcPr>
            <w:tcW w:w="180" w:type="dxa"/>
            <w:tcBorders>
              <w:top w:val="nil"/>
              <w:left w:val="nil"/>
              <w:right w:val="nil"/>
            </w:tcBorders>
            <w:shd w:val="clear" w:color="auto" w:fill="auto"/>
            <w:vAlign w:val="bottom"/>
          </w:tcPr>
          <w:p w14:paraId="633CD4CE"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bottom"/>
          </w:tcPr>
          <w:p w14:paraId="2FBCD720" w14:textId="42F3A19E"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(28,939)</w:t>
            </w:r>
          </w:p>
        </w:tc>
        <w:tc>
          <w:tcPr>
            <w:tcW w:w="180" w:type="dxa"/>
            <w:tcBorders>
              <w:top w:val="nil"/>
              <w:left w:val="nil"/>
              <w:right w:val="nil"/>
            </w:tcBorders>
            <w:shd w:val="clear" w:color="auto" w:fill="auto"/>
            <w:vAlign w:val="bottom"/>
          </w:tcPr>
          <w:p w14:paraId="7A95BCDD"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bottom"/>
          </w:tcPr>
          <w:p w14:paraId="5D7B6D1C" w14:textId="73CA4FF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right w:val="nil"/>
            </w:tcBorders>
            <w:shd w:val="clear" w:color="auto" w:fill="auto"/>
            <w:vAlign w:val="bottom"/>
          </w:tcPr>
          <w:p w14:paraId="6315AAB4"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bottom"/>
          </w:tcPr>
          <w:p w14:paraId="5142ABEF" w14:textId="1D1EA16C"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(267,830)</w:t>
            </w:r>
          </w:p>
        </w:tc>
      </w:tr>
      <w:tr w:rsidR="0029595F" w:rsidRPr="00071A71" w14:paraId="5F1273BD" w14:textId="77777777" w:rsidTr="006952E8">
        <w:tc>
          <w:tcPr>
            <w:tcW w:w="2790" w:type="dxa"/>
            <w:hideMark/>
          </w:tcPr>
          <w:p w14:paraId="4EA49C12"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1C042B31" w14:textId="53F6BC89"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3,251 </w:t>
            </w:r>
          </w:p>
        </w:tc>
        <w:tc>
          <w:tcPr>
            <w:tcW w:w="180" w:type="dxa"/>
            <w:tcBorders>
              <w:left w:val="nil"/>
              <w:bottom w:val="nil"/>
              <w:right w:val="nil"/>
            </w:tcBorders>
            <w:shd w:val="clear" w:color="auto" w:fill="auto"/>
            <w:vAlign w:val="center"/>
          </w:tcPr>
          <w:p w14:paraId="66F9C9AB"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17BAA148" w14:textId="474687C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1,483 </w:t>
            </w:r>
          </w:p>
        </w:tc>
        <w:tc>
          <w:tcPr>
            <w:tcW w:w="180" w:type="dxa"/>
            <w:tcBorders>
              <w:left w:val="nil"/>
              <w:bottom w:val="nil"/>
              <w:right w:val="nil"/>
            </w:tcBorders>
            <w:shd w:val="clear" w:color="auto" w:fill="auto"/>
            <w:vAlign w:val="center"/>
          </w:tcPr>
          <w:p w14:paraId="6DC9F9CE"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8814BF1" w14:textId="12B7A769"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230,331 </w:t>
            </w:r>
          </w:p>
        </w:tc>
        <w:tc>
          <w:tcPr>
            <w:tcW w:w="180" w:type="dxa"/>
            <w:tcBorders>
              <w:left w:val="nil"/>
              <w:bottom w:val="nil"/>
              <w:right w:val="nil"/>
            </w:tcBorders>
            <w:shd w:val="clear" w:color="auto" w:fill="auto"/>
            <w:vAlign w:val="center"/>
          </w:tcPr>
          <w:p w14:paraId="134B635A"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4E2F1E7B" w14:textId="10AEFD92"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10,011 </w:t>
            </w:r>
          </w:p>
        </w:tc>
        <w:tc>
          <w:tcPr>
            <w:tcW w:w="180" w:type="dxa"/>
            <w:tcBorders>
              <w:left w:val="nil"/>
              <w:bottom w:val="nil"/>
              <w:right w:val="nil"/>
            </w:tcBorders>
            <w:shd w:val="clear" w:color="auto" w:fill="auto"/>
            <w:vAlign w:val="center"/>
          </w:tcPr>
          <w:p w14:paraId="00B123AA"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6B1CF1B" w14:textId="28BBA143"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left w:val="nil"/>
              <w:bottom w:val="nil"/>
              <w:right w:val="nil"/>
            </w:tcBorders>
            <w:shd w:val="clear" w:color="auto" w:fill="auto"/>
            <w:vAlign w:val="center"/>
          </w:tcPr>
          <w:p w14:paraId="0E6307F1"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08347252" w14:textId="743DA37D"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245,076 </w:t>
            </w:r>
          </w:p>
        </w:tc>
      </w:tr>
      <w:tr w:rsidR="006952E8" w:rsidRPr="00071A71" w14:paraId="08D302E0" w14:textId="77777777" w:rsidTr="006952E8">
        <w:tc>
          <w:tcPr>
            <w:tcW w:w="2790" w:type="dxa"/>
          </w:tcPr>
          <w:p w14:paraId="61EF07D7" w14:textId="77777777" w:rsidR="006952E8" w:rsidRDefault="006952E8" w:rsidP="008E6476">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Pr="00071A71">
              <w:rPr>
                <w:rFonts w:asciiTheme="majorBidi" w:hAnsiTheme="majorBidi" w:cstheme="majorBidi"/>
                <w:i/>
                <w:iCs/>
                <w:sz w:val="28"/>
                <w:szCs w:val="28"/>
              </w:rPr>
              <w:t>Less</w:t>
            </w:r>
            <w:r>
              <w:rPr>
                <w:rFonts w:asciiTheme="majorBidi" w:hAnsiTheme="majorBidi" w:cstheme="majorBidi"/>
                <w:i/>
                <w:iCs/>
                <w:sz w:val="28"/>
                <w:szCs w:val="28"/>
              </w:rPr>
              <w:t>)</w:t>
            </w:r>
            <w:r w:rsidRPr="00071A71">
              <w:rPr>
                <w:rFonts w:asciiTheme="majorBidi" w:hAnsiTheme="majorBidi" w:cstheme="majorBidi"/>
                <w:sz w:val="28"/>
                <w:szCs w:val="28"/>
              </w:rPr>
              <w:t xml:space="preserve"> unearned premium </w:t>
            </w:r>
            <w:r>
              <w:rPr>
                <w:rFonts w:asciiTheme="majorBidi" w:hAnsiTheme="majorBidi" w:cstheme="majorBidi"/>
                <w:sz w:val="28"/>
                <w:szCs w:val="28"/>
              </w:rPr>
              <w:t xml:space="preserve">  </w:t>
            </w:r>
          </w:p>
          <w:p w14:paraId="2A0CB419" w14:textId="77777777" w:rsidR="006952E8" w:rsidRPr="00071A71" w:rsidRDefault="006952E8" w:rsidP="008E6476">
            <w:pPr>
              <w:spacing w:line="240" w:lineRule="auto"/>
              <w:ind w:right="-43" w:firstLine="18"/>
              <w:rPr>
                <w:rFonts w:asciiTheme="majorBidi" w:hAnsiTheme="majorBidi" w:cstheme="majorBidi"/>
                <w:sz w:val="28"/>
                <w:szCs w:val="28"/>
              </w:rPr>
            </w:pPr>
            <w:r>
              <w:rPr>
                <w:rFonts w:asciiTheme="majorBidi" w:hAnsiTheme="majorBidi" w:cstheme="majorBidi"/>
                <w:sz w:val="28"/>
                <w:szCs w:val="28"/>
              </w:rPr>
              <w:t xml:space="preserve">        </w:t>
            </w:r>
            <w:r w:rsidRPr="00071A71">
              <w:rPr>
                <w:rFonts w:asciiTheme="majorBidi" w:hAnsiTheme="majorBidi" w:cstheme="majorBidi"/>
                <w:sz w:val="28"/>
                <w:szCs w:val="28"/>
              </w:rPr>
              <w:t xml:space="preserve">reserves </w:t>
            </w:r>
            <w:r>
              <w:rPr>
                <w:rFonts w:asciiTheme="majorBidi" w:hAnsiTheme="majorBidi" w:cstheme="majorBidi"/>
                <w:sz w:val="28"/>
                <w:szCs w:val="28"/>
              </w:rPr>
              <w:t>(increase) decrease</w:t>
            </w:r>
          </w:p>
        </w:tc>
        <w:tc>
          <w:tcPr>
            <w:tcW w:w="900" w:type="dxa"/>
            <w:tcBorders>
              <w:top w:val="nil"/>
              <w:left w:val="nil"/>
              <w:right w:val="nil"/>
            </w:tcBorders>
            <w:shd w:val="clear" w:color="auto" w:fill="auto"/>
            <w:vAlign w:val="bottom"/>
          </w:tcPr>
          <w:p w14:paraId="4465F9A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1726411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319C2AF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4F29C34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1035BB2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7858EB9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0653748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4AA9083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51AD559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01BA38E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60250F9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r>
      <w:tr w:rsidR="0029595F" w:rsidRPr="00071A71" w14:paraId="553CA033" w14:textId="77777777" w:rsidTr="00BA1562">
        <w:tc>
          <w:tcPr>
            <w:tcW w:w="2790" w:type="dxa"/>
            <w:hideMark/>
          </w:tcPr>
          <w:p w14:paraId="222203A6" w14:textId="219AC58D" w:rsidR="0029595F" w:rsidRPr="00071A71" w:rsidRDefault="00CF4B34" w:rsidP="008E6476">
            <w:pPr>
              <w:spacing w:line="240" w:lineRule="auto"/>
              <w:ind w:left="198" w:right="-43" w:firstLine="18"/>
              <w:rPr>
                <w:rFonts w:asciiTheme="majorBidi" w:hAnsiTheme="majorBidi" w:cstheme="majorBidi"/>
                <w:sz w:val="28"/>
                <w:szCs w:val="28"/>
              </w:rPr>
            </w:pPr>
            <w:r>
              <w:rPr>
                <w:rFonts w:asciiTheme="majorBidi" w:hAnsiTheme="majorBidi" w:cstheme="majorBidi"/>
                <w:sz w:val="28"/>
                <w:szCs w:val="28"/>
              </w:rPr>
              <w:t xml:space="preserve">    from previous period</w:t>
            </w:r>
          </w:p>
        </w:tc>
        <w:tc>
          <w:tcPr>
            <w:tcW w:w="900" w:type="dxa"/>
            <w:tcBorders>
              <w:left w:val="nil"/>
              <w:bottom w:val="single" w:sz="4" w:space="0" w:color="auto"/>
              <w:right w:val="nil"/>
            </w:tcBorders>
            <w:shd w:val="clear" w:color="auto" w:fill="auto"/>
            <w:vAlign w:val="bottom"/>
          </w:tcPr>
          <w:p w14:paraId="0DF2BA98" w14:textId="42A96C3C"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sz w:val="28"/>
                <w:szCs w:val="28"/>
              </w:rPr>
              <w:t xml:space="preserve">266 </w:t>
            </w:r>
          </w:p>
        </w:tc>
        <w:tc>
          <w:tcPr>
            <w:tcW w:w="180" w:type="dxa"/>
            <w:tcBorders>
              <w:left w:val="nil"/>
              <w:bottom w:val="nil"/>
              <w:right w:val="nil"/>
            </w:tcBorders>
            <w:shd w:val="clear" w:color="auto" w:fill="auto"/>
            <w:vAlign w:val="bottom"/>
          </w:tcPr>
          <w:p w14:paraId="33ED110B"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28B392D6" w14:textId="2DFCDA31"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sz w:val="28"/>
                <w:szCs w:val="28"/>
              </w:rPr>
              <w:t>(273)</w:t>
            </w:r>
          </w:p>
        </w:tc>
        <w:tc>
          <w:tcPr>
            <w:tcW w:w="180" w:type="dxa"/>
            <w:tcBorders>
              <w:left w:val="nil"/>
              <w:bottom w:val="nil"/>
              <w:right w:val="nil"/>
            </w:tcBorders>
            <w:shd w:val="clear" w:color="auto" w:fill="auto"/>
            <w:vAlign w:val="bottom"/>
          </w:tcPr>
          <w:p w14:paraId="0C14EC4B"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19B9B6D7" w14:textId="5E65A5D2"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sz w:val="28"/>
                <w:szCs w:val="28"/>
              </w:rPr>
              <w:t xml:space="preserve">45,249 </w:t>
            </w:r>
          </w:p>
        </w:tc>
        <w:tc>
          <w:tcPr>
            <w:tcW w:w="180" w:type="dxa"/>
            <w:tcBorders>
              <w:left w:val="nil"/>
              <w:bottom w:val="nil"/>
              <w:right w:val="nil"/>
            </w:tcBorders>
            <w:shd w:val="clear" w:color="auto" w:fill="auto"/>
            <w:vAlign w:val="bottom"/>
          </w:tcPr>
          <w:p w14:paraId="04A8156C"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3F4A965E" w14:textId="519B1ECC"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sz w:val="28"/>
                <w:szCs w:val="28"/>
              </w:rPr>
              <w:t xml:space="preserve"> (1,840)</w:t>
            </w:r>
          </w:p>
        </w:tc>
        <w:tc>
          <w:tcPr>
            <w:tcW w:w="180" w:type="dxa"/>
            <w:tcBorders>
              <w:left w:val="nil"/>
              <w:bottom w:val="nil"/>
              <w:right w:val="nil"/>
            </w:tcBorders>
            <w:shd w:val="clear" w:color="auto" w:fill="auto"/>
            <w:vAlign w:val="bottom"/>
          </w:tcPr>
          <w:p w14:paraId="2B776E97"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1FDA538D" w14:textId="68420C7F"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sz w:val="28"/>
                <w:szCs w:val="28"/>
              </w:rPr>
              <w:t xml:space="preserve">-   </w:t>
            </w:r>
          </w:p>
        </w:tc>
        <w:tc>
          <w:tcPr>
            <w:tcW w:w="180" w:type="dxa"/>
            <w:tcBorders>
              <w:left w:val="nil"/>
              <w:bottom w:val="nil"/>
              <w:right w:val="nil"/>
            </w:tcBorders>
            <w:shd w:val="clear" w:color="auto" w:fill="auto"/>
            <w:vAlign w:val="bottom"/>
          </w:tcPr>
          <w:p w14:paraId="15C400A6"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1B598B2B" w14:textId="45EF99F4"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sz w:val="28"/>
                <w:szCs w:val="28"/>
              </w:rPr>
              <w:t xml:space="preserve">43,402 </w:t>
            </w:r>
          </w:p>
        </w:tc>
      </w:tr>
      <w:tr w:rsidR="0029595F" w:rsidRPr="00071A71" w14:paraId="408E9F9D" w14:textId="77777777" w:rsidTr="006952E8">
        <w:tc>
          <w:tcPr>
            <w:tcW w:w="2790" w:type="dxa"/>
            <w:hideMark/>
          </w:tcPr>
          <w:p w14:paraId="11DAAB7B" w14:textId="77777777" w:rsidR="0029595F" w:rsidRPr="00071A71" w:rsidRDefault="0029595F" w:rsidP="008E6476">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0CF15731" w14:textId="748DD90B"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3,517 </w:t>
            </w:r>
          </w:p>
        </w:tc>
        <w:tc>
          <w:tcPr>
            <w:tcW w:w="180" w:type="dxa"/>
            <w:tcBorders>
              <w:top w:val="nil"/>
              <w:left w:val="nil"/>
              <w:bottom w:val="nil"/>
              <w:right w:val="nil"/>
            </w:tcBorders>
            <w:shd w:val="clear" w:color="auto" w:fill="auto"/>
            <w:vAlign w:val="center"/>
          </w:tcPr>
          <w:p w14:paraId="21AAAD8C"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2BD096EC" w14:textId="3E34F592"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1,210 </w:t>
            </w:r>
          </w:p>
        </w:tc>
        <w:tc>
          <w:tcPr>
            <w:tcW w:w="180" w:type="dxa"/>
            <w:tcBorders>
              <w:top w:val="nil"/>
              <w:left w:val="nil"/>
              <w:bottom w:val="nil"/>
              <w:right w:val="nil"/>
            </w:tcBorders>
            <w:shd w:val="clear" w:color="auto" w:fill="auto"/>
            <w:vAlign w:val="center"/>
          </w:tcPr>
          <w:p w14:paraId="7C3AA503"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0D956A7" w14:textId="582B776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275,580 </w:t>
            </w:r>
          </w:p>
        </w:tc>
        <w:tc>
          <w:tcPr>
            <w:tcW w:w="180" w:type="dxa"/>
            <w:tcBorders>
              <w:top w:val="nil"/>
              <w:left w:val="nil"/>
              <w:bottom w:val="nil"/>
              <w:right w:val="nil"/>
            </w:tcBorders>
            <w:shd w:val="clear" w:color="auto" w:fill="auto"/>
            <w:vAlign w:val="center"/>
          </w:tcPr>
          <w:p w14:paraId="5CDE3A87"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5478429B" w14:textId="412EA9A6"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8,171 </w:t>
            </w:r>
          </w:p>
        </w:tc>
        <w:tc>
          <w:tcPr>
            <w:tcW w:w="180" w:type="dxa"/>
            <w:tcBorders>
              <w:top w:val="nil"/>
              <w:left w:val="nil"/>
              <w:bottom w:val="nil"/>
              <w:right w:val="nil"/>
            </w:tcBorders>
            <w:shd w:val="clear" w:color="auto" w:fill="auto"/>
            <w:vAlign w:val="center"/>
          </w:tcPr>
          <w:p w14:paraId="24A00DED"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B42F9DE" w14:textId="48B960E4"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4378790A"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FC841BB" w14:textId="0922DE1C"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288,478 </w:t>
            </w:r>
          </w:p>
        </w:tc>
      </w:tr>
      <w:tr w:rsidR="0029595F" w:rsidRPr="00071A71" w14:paraId="0104C976" w14:textId="77777777" w:rsidTr="006952E8">
        <w:tc>
          <w:tcPr>
            <w:tcW w:w="2790" w:type="dxa"/>
            <w:hideMark/>
          </w:tcPr>
          <w:p w14:paraId="3A8E2D77" w14:textId="77777777" w:rsidR="0029595F" w:rsidRPr="00071A71" w:rsidRDefault="0029595F" w:rsidP="008E6476">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Fee and brokerage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7B73097D" w14:textId="7F9B64D1"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1,742 </w:t>
            </w:r>
          </w:p>
        </w:tc>
        <w:tc>
          <w:tcPr>
            <w:tcW w:w="180" w:type="dxa"/>
            <w:tcBorders>
              <w:top w:val="nil"/>
              <w:left w:val="nil"/>
              <w:bottom w:val="nil"/>
              <w:right w:val="nil"/>
            </w:tcBorders>
            <w:shd w:val="clear" w:color="auto" w:fill="auto"/>
            <w:vAlign w:val="center"/>
          </w:tcPr>
          <w:p w14:paraId="074009C2"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EC30901" w14:textId="138C18FB"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761 </w:t>
            </w:r>
          </w:p>
        </w:tc>
        <w:tc>
          <w:tcPr>
            <w:tcW w:w="180" w:type="dxa"/>
            <w:tcBorders>
              <w:top w:val="nil"/>
              <w:left w:val="nil"/>
              <w:bottom w:val="nil"/>
              <w:right w:val="nil"/>
            </w:tcBorders>
            <w:shd w:val="clear" w:color="auto" w:fill="auto"/>
            <w:vAlign w:val="center"/>
          </w:tcPr>
          <w:p w14:paraId="5B3D47AC"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8F3894B" w14:textId="241520C8"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95,510 </w:t>
            </w:r>
          </w:p>
        </w:tc>
        <w:tc>
          <w:tcPr>
            <w:tcW w:w="180" w:type="dxa"/>
            <w:tcBorders>
              <w:top w:val="nil"/>
              <w:left w:val="nil"/>
              <w:bottom w:val="nil"/>
              <w:right w:val="nil"/>
            </w:tcBorders>
            <w:shd w:val="clear" w:color="auto" w:fill="auto"/>
            <w:vAlign w:val="center"/>
          </w:tcPr>
          <w:p w14:paraId="11E6ED19"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3228C4E" w14:textId="20D13DAB"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10,469 </w:t>
            </w:r>
          </w:p>
        </w:tc>
        <w:tc>
          <w:tcPr>
            <w:tcW w:w="180" w:type="dxa"/>
            <w:tcBorders>
              <w:top w:val="nil"/>
              <w:left w:val="nil"/>
              <w:bottom w:val="nil"/>
              <w:right w:val="nil"/>
            </w:tcBorders>
            <w:shd w:val="clear" w:color="auto" w:fill="auto"/>
            <w:vAlign w:val="center"/>
          </w:tcPr>
          <w:p w14:paraId="3F6D7D54"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66DD60E" w14:textId="6B65D7B9"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1EB9CF6C"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9573122" w14:textId="6EB88134"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108,482 </w:t>
            </w:r>
          </w:p>
        </w:tc>
      </w:tr>
      <w:tr w:rsidR="0029595F" w:rsidRPr="00071A71" w14:paraId="61BBC138" w14:textId="77777777" w:rsidTr="006952E8">
        <w:tc>
          <w:tcPr>
            <w:tcW w:w="2790" w:type="dxa"/>
            <w:hideMark/>
          </w:tcPr>
          <w:p w14:paraId="2FB15AC2"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investment</w:t>
            </w:r>
            <w:r>
              <w:rPr>
                <w:rFonts w:asciiTheme="majorBidi" w:hAnsiTheme="majorBidi" w:cstheme="majorBidi"/>
                <w:sz w:val="28"/>
                <w:szCs w:val="28"/>
              </w:rPr>
              <w:t>s</w:t>
            </w:r>
            <w:r w:rsidRPr="00071A71">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41F3825E" w14:textId="6B8A21AB"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35DD36D7"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28D9A72" w14:textId="3C3C704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0D6AADB5"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096A543" w14:textId="67F821B0"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3E4EE823"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42C56A9" w14:textId="3E76664A"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64058A54"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39898F3" w14:textId="0EBED0E2"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4,842 </w:t>
            </w:r>
          </w:p>
        </w:tc>
        <w:tc>
          <w:tcPr>
            <w:tcW w:w="180" w:type="dxa"/>
            <w:tcBorders>
              <w:top w:val="nil"/>
              <w:left w:val="nil"/>
              <w:bottom w:val="nil"/>
              <w:right w:val="nil"/>
            </w:tcBorders>
            <w:shd w:val="clear" w:color="auto" w:fill="auto"/>
            <w:vAlign w:val="center"/>
          </w:tcPr>
          <w:p w14:paraId="50307359"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DC60BB3" w14:textId="07E3BD38"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4,842 </w:t>
            </w:r>
          </w:p>
        </w:tc>
      </w:tr>
      <w:tr w:rsidR="0029595F" w:rsidRPr="00071A71" w14:paraId="78EC0E98" w14:textId="77777777" w:rsidTr="006952E8">
        <w:trPr>
          <w:trHeight w:val="389"/>
        </w:trPr>
        <w:tc>
          <w:tcPr>
            <w:tcW w:w="2790" w:type="dxa"/>
          </w:tcPr>
          <w:p w14:paraId="7AF07076" w14:textId="77777777" w:rsidR="0029595F" w:rsidRPr="00071A71" w:rsidRDefault="0029595F" w:rsidP="008E6476">
            <w:pPr>
              <w:ind w:firstLine="18"/>
              <w:rPr>
                <w:rFonts w:asciiTheme="majorBidi" w:hAnsiTheme="majorBidi" w:cstheme="majorBidi"/>
                <w:sz w:val="28"/>
                <w:szCs w:val="28"/>
              </w:rPr>
            </w:pPr>
            <w:r w:rsidRPr="00071A71">
              <w:rPr>
                <w:rFonts w:asciiTheme="majorBidi" w:hAnsiTheme="majorBidi" w:cstheme="majorBidi"/>
                <w:sz w:val="28"/>
                <w:szCs w:val="28"/>
              </w:rPr>
              <w:t>Loss on financial instruments</w:t>
            </w:r>
          </w:p>
        </w:tc>
        <w:tc>
          <w:tcPr>
            <w:tcW w:w="900" w:type="dxa"/>
            <w:tcBorders>
              <w:top w:val="nil"/>
              <w:left w:val="nil"/>
              <w:bottom w:val="nil"/>
              <w:right w:val="nil"/>
            </w:tcBorders>
            <w:shd w:val="clear" w:color="auto" w:fill="auto"/>
            <w:vAlign w:val="center"/>
          </w:tcPr>
          <w:p w14:paraId="75174704" w14:textId="687BA246"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190C50E1"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88774EC" w14:textId="18362996"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4F9D4984"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01A273D" w14:textId="44D18D02"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66604AA4"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71C5C9B" w14:textId="53398ED4"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361976C8"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9EEB3A5" w14:textId="6513A23E"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(1,056)</w:t>
            </w:r>
          </w:p>
        </w:tc>
        <w:tc>
          <w:tcPr>
            <w:tcW w:w="180" w:type="dxa"/>
            <w:tcBorders>
              <w:top w:val="nil"/>
              <w:left w:val="nil"/>
              <w:bottom w:val="nil"/>
              <w:right w:val="nil"/>
            </w:tcBorders>
            <w:shd w:val="clear" w:color="auto" w:fill="auto"/>
            <w:vAlign w:val="center"/>
          </w:tcPr>
          <w:p w14:paraId="256E8461"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BD94300" w14:textId="7608F5DE"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(1,056)</w:t>
            </w:r>
          </w:p>
        </w:tc>
      </w:tr>
      <w:tr w:rsidR="0029595F" w:rsidRPr="00071A71" w14:paraId="281905D2" w14:textId="77777777" w:rsidTr="00BA1562">
        <w:tc>
          <w:tcPr>
            <w:tcW w:w="2790" w:type="dxa"/>
            <w:hideMark/>
          </w:tcPr>
          <w:p w14:paraId="12F8D4E2"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Loss on revaluation of </w:t>
            </w:r>
          </w:p>
          <w:p w14:paraId="6F0B98B9" w14:textId="77777777" w:rsidR="0029595F" w:rsidRPr="00071A71" w:rsidRDefault="0029595F" w:rsidP="008E6476">
            <w:pPr>
              <w:spacing w:line="240" w:lineRule="auto"/>
              <w:ind w:right="-43" w:firstLine="18"/>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bottom"/>
          </w:tcPr>
          <w:p w14:paraId="2854A17D" w14:textId="6A6B7711"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bottom"/>
          </w:tcPr>
          <w:p w14:paraId="51C3F002"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4C4D1917" w14:textId="68EAB244"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bottom"/>
          </w:tcPr>
          <w:p w14:paraId="44C86A30"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763A6A02" w14:textId="567772F2"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bottom"/>
          </w:tcPr>
          <w:p w14:paraId="3A01C9E9"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42A0511" w14:textId="67F120E5"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bottom"/>
          </w:tcPr>
          <w:p w14:paraId="3B1138D0"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1EBD6306" w14:textId="7F05C6BC"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(5,787)</w:t>
            </w:r>
          </w:p>
        </w:tc>
        <w:tc>
          <w:tcPr>
            <w:tcW w:w="180" w:type="dxa"/>
            <w:tcBorders>
              <w:top w:val="nil"/>
              <w:left w:val="nil"/>
              <w:bottom w:val="nil"/>
              <w:right w:val="nil"/>
            </w:tcBorders>
            <w:shd w:val="clear" w:color="auto" w:fill="auto"/>
            <w:vAlign w:val="bottom"/>
          </w:tcPr>
          <w:p w14:paraId="628CA063"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7F1F38B" w14:textId="4E844FF9"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(5,787)</w:t>
            </w:r>
          </w:p>
        </w:tc>
      </w:tr>
      <w:tr w:rsidR="0029595F" w:rsidRPr="00071A71" w14:paraId="454B671A" w14:textId="77777777" w:rsidTr="006952E8">
        <w:tc>
          <w:tcPr>
            <w:tcW w:w="2790" w:type="dxa"/>
          </w:tcPr>
          <w:p w14:paraId="63011976"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3C3AAB58" w14:textId="34B1138C"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985 </w:t>
            </w:r>
          </w:p>
        </w:tc>
        <w:tc>
          <w:tcPr>
            <w:tcW w:w="180" w:type="dxa"/>
            <w:tcBorders>
              <w:top w:val="nil"/>
              <w:left w:val="nil"/>
              <w:bottom w:val="nil"/>
              <w:right w:val="nil"/>
            </w:tcBorders>
            <w:shd w:val="clear" w:color="auto" w:fill="auto"/>
            <w:vAlign w:val="center"/>
          </w:tcPr>
          <w:p w14:paraId="31CC22E4"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F634916" w14:textId="4362EEEA"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73 </w:t>
            </w:r>
          </w:p>
        </w:tc>
        <w:tc>
          <w:tcPr>
            <w:tcW w:w="180" w:type="dxa"/>
            <w:tcBorders>
              <w:top w:val="nil"/>
              <w:left w:val="nil"/>
              <w:bottom w:val="nil"/>
              <w:right w:val="nil"/>
            </w:tcBorders>
            <w:shd w:val="clear" w:color="auto" w:fill="auto"/>
            <w:vAlign w:val="center"/>
          </w:tcPr>
          <w:p w14:paraId="1EF7BD0B"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211BFFC7" w14:textId="1CC8559A"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26,658 </w:t>
            </w:r>
          </w:p>
        </w:tc>
        <w:tc>
          <w:tcPr>
            <w:tcW w:w="180" w:type="dxa"/>
            <w:tcBorders>
              <w:top w:val="nil"/>
              <w:left w:val="nil"/>
              <w:bottom w:val="nil"/>
              <w:right w:val="nil"/>
            </w:tcBorders>
            <w:shd w:val="clear" w:color="auto" w:fill="auto"/>
            <w:vAlign w:val="center"/>
          </w:tcPr>
          <w:p w14:paraId="4A303249"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3605EED1" w14:textId="330DD942"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23,136 </w:t>
            </w:r>
          </w:p>
        </w:tc>
        <w:tc>
          <w:tcPr>
            <w:tcW w:w="180" w:type="dxa"/>
            <w:tcBorders>
              <w:top w:val="nil"/>
              <w:left w:val="nil"/>
              <w:bottom w:val="nil"/>
              <w:right w:val="nil"/>
            </w:tcBorders>
            <w:shd w:val="clear" w:color="auto" w:fill="auto"/>
            <w:vAlign w:val="center"/>
          </w:tcPr>
          <w:p w14:paraId="1CA788AB"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232B933" w14:textId="0882CE3F"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8,283 </w:t>
            </w:r>
          </w:p>
        </w:tc>
        <w:tc>
          <w:tcPr>
            <w:tcW w:w="180" w:type="dxa"/>
            <w:tcBorders>
              <w:top w:val="nil"/>
              <w:left w:val="nil"/>
              <w:bottom w:val="nil"/>
              <w:right w:val="nil"/>
            </w:tcBorders>
            <w:shd w:val="clear" w:color="auto" w:fill="auto"/>
            <w:vAlign w:val="center"/>
          </w:tcPr>
          <w:p w14:paraId="4EF7B264" w14:textId="77777777"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F839081" w14:textId="314CD0AB" w:rsidR="0029595F" w:rsidRPr="00735F64"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59,135 </w:t>
            </w:r>
          </w:p>
        </w:tc>
      </w:tr>
      <w:tr w:rsidR="0029595F" w:rsidRPr="00071A71" w14:paraId="18729736" w14:textId="77777777" w:rsidTr="006952E8">
        <w:tc>
          <w:tcPr>
            <w:tcW w:w="2790" w:type="dxa"/>
          </w:tcPr>
          <w:p w14:paraId="78BF19CC"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564DA0A4" w14:textId="7841440F"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6,244 </w:t>
            </w:r>
          </w:p>
        </w:tc>
        <w:tc>
          <w:tcPr>
            <w:tcW w:w="180" w:type="dxa"/>
            <w:tcBorders>
              <w:top w:val="nil"/>
              <w:left w:val="nil"/>
              <w:bottom w:val="nil"/>
              <w:right w:val="nil"/>
            </w:tcBorders>
            <w:shd w:val="clear" w:color="auto" w:fill="auto"/>
            <w:vAlign w:val="center"/>
          </w:tcPr>
          <w:p w14:paraId="7B18A564"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7B8DEA28" w14:textId="07D5925B"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2,044 </w:t>
            </w:r>
          </w:p>
        </w:tc>
        <w:tc>
          <w:tcPr>
            <w:tcW w:w="180" w:type="dxa"/>
            <w:tcBorders>
              <w:top w:val="nil"/>
              <w:left w:val="nil"/>
              <w:bottom w:val="nil"/>
              <w:right w:val="nil"/>
            </w:tcBorders>
            <w:shd w:val="clear" w:color="auto" w:fill="auto"/>
            <w:vAlign w:val="center"/>
          </w:tcPr>
          <w:p w14:paraId="0E5CF20D"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EBE9765" w14:textId="1CAE47EE"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397,748 </w:t>
            </w:r>
          </w:p>
        </w:tc>
        <w:tc>
          <w:tcPr>
            <w:tcW w:w="180" w:type="dxa"/>
            <w:tcBorders>
              <w:top w:val="nil"/>
              <w:left w:val="nil"/>
              <w:bottom w:val="nil"/>
              <w:right w:val="nil"/>
            </w:tcBorders>
            <w:shd w:val="clear" w:color="auto" w:fill="auto"/>
            <w:vAlign w:val="center"/>
          </w:tcPr>
          <w:p w14:paraId="10C2B9C9"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195E216C" w14:textId="51EE0F91"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41,776 </w:t>
            </w:r>
          </w:p>
        </w:tc>
        <w:tc>
          <w:tcPr>
            <w:tcW w:w="180" w:type="dxa"/>
            <w:tcBorders>
              <w:top w:val="nil"/>
              <w:left w:val="nil"/>
              <w:bottom w:val="nil"/>
              <w:right w:val="nil"/>
            </w:tcBorders>
            <w:shd w:val="clear" w:color="auto" w:fill="auto"/>
            <w:vAlign w:val="center"/>
          </w:tcPr>
          <w:p w14:paraId="4B34F810"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4A1D50C2" w14:textId="5E26AA50"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6,282 </w:t>
            </w:r>
          </w:p>
        </w:tc>
        <w:tc>
          <w:tcPr>
            <w:tcW w:w="180" w:type="dxa"/>
            <w:tcBorders>
              <w:top w:val="nil"/>
              <w:left w:val="nil"/>
              <w:bottom w:val="nil"/>
              <w:right w:val="nil"/>
            </w:tcBorders>
            <w:shd w:val="clear" w:color="auto" w:fill="auto"/>
            <w:vAlign w:val="center"/>
          </w:tcPr>
          <w:p w14:paraId="61AFFF3C"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7DF9C0E" w14:textId="74F2B841"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454,094 </w:t>
            </w:r>
          </w:p>
        </w:tc>
      </w:tr>
      <w:tr w:rsidR="0029595F" w:rsidRPr="00071A71" w14:paraId="4A8F0608" w14:textId="77777777" w:rsidTr="006952E8">
        <w:tc>
          <w:tcPr>
            <w:tcW w:w="2790" w:type="dxa"/>
          </w:tcPr>
          <w:p w14:paraId="7F1FA916" w14:textId="77777777" w:rsidR="0029595F" w:rsidRPr="00071A71" w:rsidRDefault="0029595F" w:rsidP="008E6476">
            <w:pPr>
              <w:spacing w:line="240" w:lineRule="auto"/>
              <w:ind w:right="-43" w:firstLine="18"/>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7CA6B337"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2236397F"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15488200"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19AFEAB5"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CCBD7C8"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0321C5B6"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41AA977B"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488224A6"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43C4D26A"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70C90BBD"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6BD44CB1"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29595F" w:rsidRPr="00071A71" w14:paraId="6CF5DEDB" w14:textId="77777777" w:rsidTr="006952E8">
        <w:tc>
          <w:tcPr>
            <w:tcW w:w="2790" w:type="dxa"/>
            <w:hideMark/>
          </w:tcPr>
          <w:p w14:paraId="6BE731C0" w14:textId="77777777" w:rsidR="0029595F" w:rsidRPr="00071A71" w:rsidRDefault="0029595F" w:rsidP="008E6476">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1F6C9294"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3400D1C"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B43C0BD"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145FD23"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50CDF8A"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9E870F9"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542D101"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7F58F750"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314C41B"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1EB40605"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B57A8DB"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9595F" w:rsidRPr="00071A71" w14:paraId="73717959" w14:textId="77777777" w:rsidTr="006952E8">
        <w:tc>
          <w:tcPr>
            <w:tcW w:w="2790" w:type="dxa"/>
            <w:hideMark/>
          </w:tcPr>
          <w:p w14:paraId="2F7356CB"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vAlign w:val="center"/>
          </w:tcPr>
          <w:p w14:paraId="76D57E7D" w14:textId="1D045A6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1,198 </w:t>
            </w:r>
          </w:p>
        </w:tc>
        <w:tc>
          <w:tcPr>
            <w:tcW w:w="180" w:type="dxa"/>
            <w:vAlign w:val="center"/>
          </w:tcPr>
          <w:p w14:paraId="77626BF5"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vAlign w:val="center"/>
          </w:tcPr>
          <w:p w14:paraId="15D47B3C" w14:textId="478F3882"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1,069 </w:t>
            </w:r>
          </w:p>
        </w:tc>
        <w:tc>
          <w:tcPr>
            <w:tcW w:w="180" w:type="dxa"/>
            <w:vAlign w:val="center"/>
          </w:tcPr>
          <w:p w14:paraId="13886F90"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742C94B7" w14:textId="76961294"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248,936 </w:t>
            </w:r>
          </w:p>
        </w:tc>
        <w:tc>
          <w:tcPr>
            <w:tcW w:w="180" w:type="dxa"/>
            <w:vAlign w:val="center"/>
          </w:tcPr>
          <w:p w14:paraId="6D523387"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058FB669" w14:textId="01923BC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(8,821)</w:t>
            </w:r>
          </w:p>
        </w:tc>
        <w:tc>
          <w:tcPr>
            <w:tcW w:w="180" w:type="dxa"/>
            <w:vAlign w:val="center"/>
          </w:tcPr>
          <w:p w14:paraId="75559110"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6EAB187B" w14:textId="7F8BFD4E"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34D728AF"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D40A11C" w14:textId="5EF4B491"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242,382 </w:t>
            </w:r>
          </w:p>
        </w:tc>
      </w:tr>
      <w:tr w:rsidR="0029595F" w:rsidRPr="00071A71" w14:paraId="23CEA924" w14:textId="77777777" w:rsidTr="006952E8">
        <w:tc>
          <w:tcPr>
            <w:tcW w:w="2790" w:type="dxa"/>
            <w:hideMark/>
          </w:tcPr>
          <w:p w14:paraId="634944CA" w14:textId="77777777" w:rsidR="0029595F" w:rsidRPr="00071A71" w:rsidRDefault="0029595F" w:rsidP="008E6476">
            <w:pPr>
              <w:spacing w:line="240" w:lineRule="auto"/>
              <w:ind w:right="-43" w:firstLine="18"/>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0CE0E429"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2A9DA627"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7CFBF4EA"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68EFB189"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E7AD0C6"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58A82D5F"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46E16F80"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517F611C"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EBD4052"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center"/>
          </w:tcPr>
          <w:p w14:paraId="5D5958C3"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7AF1BEA"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9595F" w:rsidRPr="00071A71" w14:paraId="7F873D10" w14:textId="77777777" w:rsidTr="006952E8">
        <w:tc>
          <w:tcPr>
            <w:tcW w:w="2790" w:type="dxa"/>
            <w:hideMark/>
          </w:tcPr>
          <w:p w14:paraId="4A3B8858" w14:textId="77777777" w:rsidR="0029595F" w:rsidRPr="00071A71" w:rsidRDefault="0029595F" w:rsidP="008E6476">
            <w:pPr>
              <w:spacing w:line="240" w:lineRule="auto"/>
              <w:ind w:right="-43" w:firstLine="18"/>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68EA6FA2" w14:textId="1BD8CFB0"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(966)</w:t>
            </w:r>
          </w:p>
        </w:tc>
        <w:tc>
          <w:tcPr>
            <w:tcW w:w="180" w:type="dxa"/>
            <w:tcBorders>
              <w:top w:val="nil"/>
              <w:left w:val="nil"/>
              <w:right w:val="nil"/>
            </w:tcBorders>
            <w:shd w:val="clear" w:color="auto" w:fill="auto"/>
            <w:vAlign w:val="center"/>
          </w:tcPr>
          <w:p w14:paraId="04C987A0"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4264BC92" w14:textId="265BC918"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(557)</w:t>
            </w:r>
          </w:p>
        </w:tc>
        <w:tc>
          <w:tcPr>
            <w:tcW w:w="180" w:type="dxa"/>
            <w:tcBorders>
              <w:top w:val="nil"/>
              <w:left w:val="nil"/>
              <w:right w:val="nil"/>
            </w:tcBorders>
            <w:shd w:val="clear" w:color="auto" w:fill="auto"/>
            <w:vAlign w:val="center"/>
          </w:tcPr>
          <w:p w14:paraId="2DA316C4"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4AD1BFE" w14:textId="34983302"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(106,295)</w:t>
            </w:r>
          </w:p>
        </w:tc>
        <w:tc>
          <w:tcPr>
            <w:tcW w:w="180" w:type="dxa"/>
            <w:tcBorders>
              <w:top w:val="nil"/>
              <w:left w:val="nil"/>
              <w:right w:val="nil"/>
            </w:tcBorders>
            <w:shd w:val="clear" w:color="auto" w:fill="auto"/>
            <w:vAlign w:val="center"/>
          </w:tcPr>
          <w:p w14:paraId="6017C15A"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0A6190FC" w14:textId="17B1B0FD"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10,759 </w:t>
            </w:r>
          </w:p>
        </w:tc>
        <w:tc>
          <w:tcPr>
            <w:tcW w:w="180" w:type="dxa"/>
            <w:tcBorders>
              <w:top w:val="nil"/>
              <w:left w:val="nil"/>
              <w:right w:val="nil"/>
            </w:tcBorders>
            <w:shd w:val="clear" w:color="auto" w:fill="auto"/>
            <w:vAlign w:val="center"/>
          </w:tcPr>
          <w:p w14:paraId="5C03CD9D"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8F3F779" w14:textId="1D05B530" w:rsidR="0029595F" w:rsidRPr="00D85B37"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right w:val="nil"/>
            </w:tcBorders>
            <w:shd w:val="clear" w:color="auto" w:fill="auto"/>
            <w:vAlign w:val="center"/>
          </w:tcPr>
          <w:p w14:paraId="6269A4F6"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9EA6090" w14:textId="6FC29AA9"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(97,059)</w:t>
            </w:r>
          </w:p>
        </w:tc>
      </w:tr>
      <w:tr w:rsidR="0029595F" w:rsidRPr="00071A71" w14:paraId="133B0BAE" w14:textId="77777777" w:rsidTr="006952E8">
        <w:tc>
          <w:tcPr>
            <w:tcW w:w="2790" w:type="dxa"/>
            <w:hideMark/>
          </w:tcPr>
          <w:p w14:paraId="023E9D55"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vAlign w:val="center"/>
          </w:tcPr>
          <w:p w14:paraId="37266593" w14:textId="10C4428F"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232 </w:t>
            </w:r>
          </w:p>
        </w:tc>
        <w:tc>
          <w:tcPr>
            <w:tcW w:w="180" w:type="dxa"/>
            <w:vAlign w:val="center"/>
          </w:tcPr>
          <w:p w14:paraId="57138BE0"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23E9E831" w14:textId="54941242"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512 </w:t>
            </w:r>
          </w:p>
        </w:tc>
        <w:tc>
          <w:tcPr>
            <w:tcW w:w="180" w:type="dxa"/>
            <w:vAlign w:val="center"/>
          </w:tcPr>
          <w:p w14:paraId="5F7D7524"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6B03E202" w14:textId="7DD1A303"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142,641 </w:t>
            </w:r>
          </w:p>
        </w:tc>
        <w:tc>
          <w:tcPr>
            <w:tcW w:w="180" w:type="dxa"/>
            <w:vAlign w:val="center"/>
          </w:tcPr>
          <w:p w14:paraId="0F025134"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66F1EFB6" w14:textId="18C37F2B"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1,938 </w:t>
            </w:r>
          </w:p>
        </w:tc>
        <w:tc>
          <w:tcPr>
            <w:tcW w:w="180" w:type="dxa"/>
            <w:vAlign w:val="center"/>
          </w:tcPr>
          <w:p w14:paraId="6A85FF51"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31A0BD57" w14:textId="5020B49D"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7E8C7031"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6CB913D7" w14:textId="3B613294"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145,323 </w:t>
            </w:r>
          </w:p>
        </w:tc>
      </w:tr>
      <w:tr w:rsidR="0029595F" w:rsidRPr="00071A71" w14:paraId="55434423" w14:textId="77777777" w:rsidTr="006952E8">
        <w:tc>
          <w:tcPr>
            <w:tcW w:w="2790" w:type="dxa"/>
          </w:tcPr>
          <w:p w14:paraId="5B3BCD54"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2040F56C" w14:textId="77777777" w:rsidR="0029595F" w:rsidRPr="00071A71" w:rsidRDefault="0029595F" w:rsidP="008E6476">
            <w:pPr>
              <w:tabs>
                <w:tab w:val="clear" w:pos="227"/>
                <w:tab w:val="left" w:pos="384"/>
              </w:tabs>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bottom"/>
          </w:tcPr>
          <w:p w14:paraId="7713E4E8" w14:textId="49C0D642"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2,052 </w:t>
            </w:r>
          </w:p>
        </w:tc>
        <w:tc>
          <w:tcPr>
            <w:tcW w:w="180" w:type="dxa"/>
            <w:tcBorders>
              <w:top w:val="nil"/>
              <w:left w:val="nil"/>
              <w:bottom w:val="nil"/>
              <w:right w:val="nil"/>
            </w:tcBorders>
            <w:shd w:val="clear" w:color="auto" w:fill="auto"/>
            <w:vAlign w:val="bottom"/>
          </w:tcPr>
          <w:p w14:paraId="51418CB8"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AC0532C" w14:textId="40E8E95C"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467 </w:t>
            </w:r>
          </w:p>
        </w:tc>
        <w:tc>
          <w:tcPr>
            <w:tcW w:w="180" w:type="dxa"/>
            <w:tcBorders>
              <w:top w:val="nil"/>
              <w:left w:val="nil"/>
              <w:bottom w:val="nil"/>
              <w:right w:val="nil"/>
            </w:tcBorders>
            <w:shd w:val="clear" w:color="auto" w:fill="auto"/>
            <w:vAlign w:val="bottom"/>
          </w:tcPr>
          <w:p w14:paraId="1F43A125"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089B9F9" w14:textId="293ECAFF"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67,835 </w:t>
            </w:r>
          </w:p>
        </w:tc>
        <w:tc>
          <w:tcPr>
            <w:tcW w:w="180" w:type="dxa"/>
            <w:tcBorders>
              <w:top w:val="nil"/>
              <w:left w:val="nil"/>
              <w:bottom w:val="nil"/>
              <w:right w:val="nil"/>
            </w:tcBorders>
            <w:shd w:val="clear" w:color="auto" w:fill="auto"/>
            <w:vAlign w:val="bottom"/>
          </w:tcPr>
          <w:p w14:paraId="3EB03B68"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09E3D63C" w14:textId="034411F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6,357 </w:t>
            </w:r>
          </w:p>
        </w:tc>
        <w:tc>
          <w:tcPr>
            <w:tcW w:w="180" w:type="dxa"/>
            <w:tcBorders>
              <w:top w:val="nil"/>
              <w:left w:val="nil"/>
              <w:bottom w:val="nil"/>
              <w:right w:val="nil"/>
            </w:tcBorders>
            <w:shd w:val="clear" w:color="auto" w:fill="auto"/>
            <w:vAlign w:val="bottom"/>
          </w:tcPr>
          <w:p w14:paraId="049E6563"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BA4332C" w14:textId="5AF0F216" w:rsidR="0029595F" w:rsidRPr="00D85B37"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bottom"/>
          </w:tcPr>
          <w:p w14:paraId="754BFF44"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7F8CBD33" w14:textId="2E37C65A"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76,711 </w:t>
            </w:r>
          </w:p>
        </w:tc>
      </w:tr>
      <w:tr w:rsidR="0029595F" w:rsidRPr="00071A71" w14:paraId="55742844" w14:textId="77777777" w:rsidTr="006952E8">
        <w:tc>
          <w:tcPr>
            <w:tcW w:w="2790" w:type="dxa"/>
            <w:hideMark/>
          </w:tcPr>
          <w:p w14:paraId="1099E13D"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right w:val="nil"/>
            </w:tcBorders>
            <w:shd w:val="clear" w:color="auto" w:fill="auto"/>
            <w:vAlign w:val="center"/>
          </w:tcPr>
          <w:p w14:paraId="7A629190" w14:textId="0D0A71F9"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316 </w:t>
            </w:r>
          </w:p>
        </w:tc>
        <w:tc>
          <w:tcPr>
            <w:tcW w:w="180" w:type="dxa"/>
            <w:tcBorders>
              <w:top w:val="nil"/>
              <w:left w:val="nil"/>
              <w:bottom w:val="nil"/>
              <w:right w:val="nil"/>
            </w:tcBorders>
            <w:shd w:val="clear" w:color="auto" w:fill="auto"/>
            <w:vAlign w:val="center"/>
          </w:tcPr>
          <w:p w14:paraId="32772831"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204DA26A" w14:textId="28FAA32E"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259 </w:t>
            </w:r>
          </w:p>
        </w:tc>
        <w:tc>
          <w:tcPr>
            <w:tcW w:w="180" w:type="dxa"/>
            <w:tcBorders>
              <w:top w:val="nil"/>
              <w:left w:val="nil"/>
              <w:bottom w:val="nil"/>
              <w:right w:val="nil"/>
            </w:tcBorders>
            <w:shd w:val="clear" w:color="auto" w:fill="auto"/>
            <w:vAlign w:val="center"/>
          </w:tcPr>
          <w:p w14:paraId="5D5C8257"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1012889" w14:textId="32BFDE1D"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96,893 </w:t>
            </w:r>
          </w:p>
        </w:tc>
        <w:tc>
          <w:tcPr>
            <w:tcW w:w="180" w:type="dxa"/>
            <w:tcBorders>
              <w:top w:val="nil"/>
              <w:left w:val="nil"/>
              <w:bottom w:val="nil"/>
              <w:right w:val="nil"/>
            </w:tcBorders>
            <w:shd w:val="clear" w:color="auto" w:fill="auto"/>
            <w:vAlign w:val="center"/>
          </w:tcPr>
          <w:p w14:paraId="647CDCF2"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25350D34" w14:textId="1C4C6F5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1,356 </w:t>
            </w:r>
          </w:p>
        </w:tc>
        <w:tc>
          <w:tcPr>
            <w:tcW w:w="180" w:type="dxa"/>
            <w:tcBorders>
              <w:top w:val="nil"/>
              <w:left w:val="nil"/>
              <w:bottom w:val="nil"/>
              <w:right w:val="nil"/>
            </w:tcBorders>
            <w:shd w:val="clear" w:color="auto" w:fill="auto"/>
            <w:vAlign w:val="center"/>
          </w:tcPr>
          <w:p w14:paraId="7F483CD5"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152B962" w14:textId="3BC42EEE" w:rsidR="0029595F" w:rsidRPr="00D85B37"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w:t>
            </w:r>
          </w:p>
        </w:tc>
        <w:tc>
          <w:tcPr>
            <w:tcW w:w="180" w:type="dxa"/>
            <w:tcBorders>
              <w:top w:val="nil"/>
              <w:left w:val="nil"/>
              <w:bottom w:val="nil"/>
              <w:right w:val="nil"/>
            </w:tcBorders>
            <w:shd w:val="clear" w:color="auto" w:fill="auto"/>
            <w:vAlign w:val="center"/>
          </w:tcPr>
          <w:p w14:paraId="2D9E9DC6"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39177F1C" w14:textId="462E780C"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98,824 </w:t>
            </w:r>
          </w:p>
        </w:tc>
      </w:tr>
      <w:tr w:rsidR="0029595F" w:rsidRPr="00071A71" w14:paraId="27024149" w14:textId="77777777" w:rsidTr="006952E8">
        <w:tc>
          <w:tcPr>
            <w:tcW w:w="2790" w:type="dxa"/>
            <w:hideMark/>
          </w:tcPr>
          <w:p w14:paraId="6439A366"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123E7313" w14:textId="0D69B8D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(889)</w:t>
            </w:r>
          </w:p>
        </w:tc>
        <w:tc>
          <w:tcPr>
            <w:tcW w:w="180" w:type="dxa"/>
            <w:tcBorders>
              <w:top w:val="nil"/>
              <w:left w:val="nil"/>
              <w:bottom w:val="nil"/>
              <w:right w:val="nil"/>
            </w:tcBorders>
            <w:shd w:val="clear" w:color="auto" w:fill="auto"/>
            <w:vAlign w:val="center"/>
          </w:tcPr>
          <w:p w14:paraId="00D14C6A"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86D2DEF" w14:textId="034F6FDF"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(10)</w:t>
            </w:r>
          </w:p>
        </w:tc>
        <w:tc>
          <w:tcPr>
            <w:tcW w:w="180" w:type="dxa"/>
            <w:tcBorders>
              <w:top w:val="nil"/>
              <w:left w:val="nil"/>
              <w:bottom w:val="nil"/>
              <w:right w:val="nil"/>
            </w:tcBorders>
            <w:shd w:val="clear" w:color="auto" w:fill="auto"/>
            <w:vAlign w:val="center"/>
          </w:tcPr>
          <w:p w14:paraId="0F882935"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5A18D2C" w14:textId="640FC9CA"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47,762 </w:t>
            </w:r>
          </w:p>
        </w:tc>
        <w:tc>
          <w:tcPr>
            <w:tcW w:w="180" w:type="dxa"/>
            <w:tcBorders>
              <w:top w:val="nil"/>
              <w:left w:val="nil"/>
              <w:bottom w:val="nil"/>
              <w:right w:val="nil"/>
            </w:tcBorders>
            <w:shd w:val="clear" w:color="auto" w:fill="auto"/>
            <w:vAlign w:val="center"/>
          </w:tcPr>
          <w:p w14:paraId="51B1D6A8"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2E84C6AC" w14:textId="0F710CE4"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         25,263 </w:t>
            </w:r>
          </w:p>
        </w:tc>
        <w:tc>
          <w:tcPr>
            <w:tcW w:w="180" w:type="dxa"/>
            <w:tcBorders>
              <w:top w:val="nil"/>
              <w:left w:val="nil"/>
              <w:bottom w:val="nil"/>
              <w:right w:val="nil"/>
            </w:tcBorders>
            <w:shd w:val="clear" w:color="auto" w:fill="auto"/>
            <w:vAlign w:val="center"/>
          </w:tcPr>
          <w:p w14:paraId="36C66D95"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566B056" w14:textId="7A32EE2F"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114,536 </w:t>
            </w:r>
          </w:p>
        </w:tc>
        <w:tc>
          <w:tcPr>
            <w:tcW w:w="180" w:type="dxa"/>
            <w:tcBorders>
              <w:top w:val="nil"/>
              <w:left w:val="nil"/>
              <w:bottom w:val="nil"/>
              <w:right w:val="nil"/>
            </w:tcBorders>
            <w:shd w:val="clear" w:color="auto" w:fill="auto"/>
            <w:vAlign w:val="center"/>
          </w:tcPr>
          <w:p w14:paraId="7F87D0D2"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862F29D" w14:textId="099A4833"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sz w:val="28"/>
                <w:szCs w:val="28"/>
              </w:rPr>
              <w:t xml:space="preserve">186,662 </w:t>
            </w:r>
          </w:p>
        </w:tc>
      </w:tr>
      <w:tr w:rsidR="0029595F" w:rsidRPr="00071A71" w14:paraId="3535BA78" w14:textId="77777777" w:rsidTr="006952E8">
        <w:tc>
          <w:tcPr>
            <w:tcW w:w="2790" w:type="dxa"/>
            <w:hideMark/>
          </w:tcPr>
          <w:p w14:paraId="1C8F559A" w14:textId="77777777" w:rsidR="0029595F" w:rsidRPr="00071A71" w:rsidRDefault="0029595F" w:rsidP="008E6476">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41D3C4BF" w14:textId="1D1718BA"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1,711 </w:t>
            </w:r>
          </w:p>
        </w:tc>
        <w:tc>
          <w:tcPr>
            <w:tcW w:w="180" w:type="dxa"/>
            <w:tcBorders>
              <w:left w:val="nil"/>
              <w:right w:val="nil"/>
            </w:tcBorders>
            <w:shd w:val="clear" w:color="auto" w:fill="auto"/>
            <w:vAlign w:val="center"/>
          </w:tcPr>
          <w:p w14:paraId="742F9805"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0E7E057" w14:textId="4BD68D41"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1,228 </w:t>
            </w:r>
          </w:p>
        </w:tc>
        <w:tc>
          <w:tcPr>
            <w:tcW w:w="180" w:type="dxa"/>
            <w:tcBorders>
              <w:left w:val="nil"/>
              <w:right w:val="nil"/>
            </w:tcBorders>
            <w:shd w:val="clear" w:color="auto" w:fill="auto"/>
            <w:vAlign w:val="center"/>
          </w:tcPr>
          <w:p w14:paraId="3A96526E"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3E52439" w14:textId="709E4B92"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355,131 </w:t>
            </w:r>
          </w:p>
        </w:tc>
        <w:tc>
          <w:tcPr>
            <w:tcW w:w="180" w:type="dxa"/>
            <w:tcBorders>
              <w:left w:val="nil"/>
              <w:right w:val="nil"/>
            </w:tcBorders>
            <w:shd w:val="clear" w:color="auto" w:fill="auto"/>
            <w:vAlign w:val="center"/>
          </w:tcPr>
          <w:p w14:paraId="78AB6583"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2624561" w14:textId="5F8E2D50"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         34,914 </w:t>
            </w:r>
          </w:p>
        </w:tc>
        <w:tc>
          <w:tcPr>
            <w:tcW w:w="180" w:type="dxa"/>
            <w:tcBorders>
              <w:left w:val="nil"/>
              <w:right w:val="nil"/>
            </w:tcBorders>
            <w:shd w:val="clear" w:color="auto" w:fill="auto"/>
            <w:vAlign w:val="center"/>
          </w:tcPr>
          <w:p w14:paraId="6F0C7E91"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4D6062D5" w14:textId="35858F10"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114,536 </w:t>
            </w:r>
          </w:p>
        </w:tc>
        <w:tc>
          <w:tcPr>
            <w:tcW w:w="180" w:type="dxa"/>
            <w:tcBorders>
              <w:left w:val="nil"/>
              <w:right w:val="nil"/>
            </w:tcBorders>
            <w:shd w:val="clear" w:color="auto" w:fill="auto"/>
            <w:vAlign w:val="center"/>
          </w:tcPr>
          <w:p w14:paraId="05BC5D6C"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658BC1F" w14:textId="0326D19B"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507,520 </w:t>
            </w:r>
          </w:p>
        </w:tc>
      </w:tr>
      <w:tr w:rsidR="0029595F" w:rsidRPr="00071A71" w14:paraId="238D2C1E" w14:textId="77777777" w:rsidTr="006952E8">
        <w:tc>
          <w:tcPr>
            <w:tcW w:w="2790" w:type="dxa"/>
            <w:hideMark/>
          </w:tcPr>
          <w:p w14:paraId="693F52D3" w14:textId="77777777" w:rsidR="0029595F" w:rsidRPr="00071A71" w:rsidRDefault="0029595F" w:rsidP="008E6476">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3D596290" w14:textId="5B3EB8F0"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4,533 </w:t>
            </w:r>
          </w:p>
        </w:tc>
        <w:tc>
          <w:tcPr>
            <w:tcW w:w="180" w:type="dxa"/>
            <w:tcBorders>
              <w:left w:val="nil"/>
              <w:bottom w:val="nil"/>
              <w:right w:val="nil"/>
            </w:tcBorders>
            <w:shd w:val="clear" w:color="auto" w:fill="auto"/>
            <w:vAlign w:val="center"/>
          </w:tcPr>
          <w:p w14:paraId="2926F618"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56BBD102" w14:textId="7544F0F0"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816 </w:t>
            </w:r>
          </w:p>
        </w:tc>
        <w:tc>
          <w:tcPr>
            <w:tcW w:w="180" w:type="dxa"/>
            <w:tcBorders>
              <w:left w:val="nil"/>
              <w:bottom w:val="nil"/>
              <w:right w:val="nil"/>
            </w:tcBorders>
            <w:shd w:val="clear" w:color="auto" w:fill="auto"/>
            <w:vAlign w:val="center"/>
          </w:tcPr>
          <w:p w14:paraId="7E4E0ED7"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139C5B80" w14:textId="48645E90"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42,617 </w:t>
            </w:r>
          </w:p>
        </w:tc>
        <w:tc>
          <w:tcPr>
            <w:tcW w:w="180" w:type="dxa"/>
            <w:tcBorders>
              <w:left w:val="nil"/>
              <w:bottom w:val="nil"/>
              <w:right w:val="nil"/>
            </w:tcBorders>
            <w:shd w:val="clear" w:color="auto" w:fill="auto"/>
            <w:vAlign w:val="center"/>
          </w:tcPr>
          <w:p w14:paraId="706EE7AF"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69BB0887" w14:textId="22DD87B5"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6,862</w:t>
            </w:r>
          </w:p>
        </w:tc>
        <w:tc>
          <w:tcPr>
            <w:tcW w:w="180" w:type="dxa"/>
            <w:tcBorders>
              <w:left w:val="nil"/>
              <w:bottom w:val="nil"/>
              <w:right w:val="nil"/>
            </w:tcBorders>
            <w:shd w:val="clear" w:color="auto" w:fill="auto"/>
            <w:vAlign w:val="center"/>
          </w:tcPr>
          <w:p w14:paraId="474308DF"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71B82714" w14:textId="0A30EFD0"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(108,254)</w:t>
            </w:r>
          </w:p>
        </w:tc>
        <w:tc>
          <w:tcPr>
            <w:tcW w:w="180" w:type="dxa"/>
            <w:tcBorders>
              <w:left w:val="nil"/>
              <w:bottom w:val="nil"/>
              <w:right w:val="nil"/>
            </w:tcBorders>
            <w:shd w:val="clear" w:color="auto" w:fill="auto"/>
            <w:vAlign w:val="center"/>
          </w:tcPr>
          <w:p w14:paraId="40C022D3"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right w:val="nil"/>
            </w:tcBorders>
            <w:shd w:val="clear" w:color="auto" w:fill="auto"/>
            <w:vAlign w:val="center"/>
          </w:tcPr>
          <w:p w14:paraId="2604DC89" w14:textId="6EEB7BD2"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b/>
                <w:bCs/>
                <w:sz w:val="28"/>
                <w:szCs w:val="28"/>
              </w:rPr>
              <w:t xml:space="preserve"> (53,426)</w:t>
            </w:r>
          </w:p>
        </w:tc>
      </w:tr>
      <w:tr w:rsidR="0029595F" w:rsidRPr="00071A71" w14:paraId="7DB77114" w14:textId="77777777" w:rsidTr="006952E8">
        <w:tc>
          <w:tcPr>
            <w:tcW w:w="2790" w:type="dxa"/>
            <w:hideMark/>
          </w:tcPr>
          <w:p w14:paraId="79E24526" w14:textId="6162DAC1" w:rsidR="0029595F" w:rsidRPr="00071A71" w:rsidRDefault="0029595F" w:rsidP="008E6476">
            <w:pPr>
              <w:tabs>
                <w:tab w:val="clear" w:pos="2580"/>
                <w:tab w:val="left" w:pos="2880"/>
              </w:tabs>
              <w:spacing w:line="240" w:lineRule="auto"/>
              <w:ind w:firstLine="18"/>
              <w:rPr>
                <w:rFonts w:asciiTheme="majorBidi" w:hAnsiTheme="majorBidi" w:cstheme="majorBidi"/>
                <w:b/>
                <w:bCs/>
                <w:sz w:val="28"/>
                <w:szCs w:val="28"/>
              </w:rPr>
            </w:pPr>
            <w:r w:rsidRPr="00071A71">
              <w:rPr>
                <w:rFonts w:asciiTheme="majorBidi" w:hAnsiTheme="majorBidi" w:cstheme="majorBidi"/>
                <w:sz w:val="28"/>
                <w:szCs w:val="28"/>
              </w:rPr>
              <w:t xml:space="preserve">Income tax </w:t>
            </w:r>
            <w:r>
              <w:rPr>
                <w:rFonts w:asciiTheme="majorBidi" w:hAnsiTheme="majorBidi" w:cstheme="majorBidi"/>
                <w:sz w:val="28"/>
                <w:szCs w:val="28"/>
              </w:rPr>
              <w:t>expenses</w:t>
            </w:r>
          </w:p>
        </w:tc>
        <w:tc>
          <w:tcPr>
            <w:tcW w:w="900" w:type="dxa"/>
            <w:tcBorders>
              <w:top w:val="double" w:sz="4" w:space="0" w:color="auto"/>
              <w:left w:val="nil"/>
              <w:bottom w:val="nil"/>
              <w:right w:val="nil"/>
            </w:tcBorders>
            <w:shd w:val="clear" w:color="auto" w:fill="auto"/>
            <w:vAlign w:val="center"/>
          </w:tcPr>
          <w:p w14:paraId="7883C33B"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1E59528"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0F9820F0"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A343EF9"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2160C19B" w14:textId="77777777" w:rsidR="0029595F" w:rsidRPr="00071A71" w:rsidRDefault="0029595F" w:rsidP="0029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17F02769"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7324A149" w14:textId="77777777" w:rsidR="0029595F" w:rsidRPr="00071A71" w:rsidRDefault="0029595F" w:rsidP="0029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5F4C6BEC"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11D52710"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9483AA0"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22FDCD3D" w14:textId="4671450F"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(28,480)</w:t>
            </w:r>
          </w:p>
        </w:tc>
      </w:tr>
      <w:tr w:rsidR="0029595F" w:rsidRPr="00080EF8" w14:paraId="12252AC7" w14:textId="77777777" w:rsidTr="006952E8">
        <w:tc>
          <w:tcPr>
            <w:tcW w:w="2790" w:type="dxa"/>
            <w:hideMark/>
          </w:tcPr>
          <w:p w14:paraId="0179F6E5" w14:textId="77777777" w:rsidR="0029595F" w:rsidRPr="00071A71" w:rsidRDefault="0029595F" w:rsidP="008E6476">
            <w:pPr>
              <w:tabs>
                <w:tab w:val="left" w:pos="2880"/>
              </w:tabs>
              <w:spacing w:line="240" w:lineRule="auto"/>
              <w:ind w:firstLine="18"/>
              <w:rPr>
                <w:rFonts w:asciiTheme="majorBidi" w:hAnsiTheme="majorBidi" w:cstheme="majorBidi"/>
                <w:b/>
                <w:bCs/>
                <w:sz w:val="28"/>
                <w:szCs w:val="28"/>
              </w:rPr>
            </w:pPr>
            <w:r w:rsidRPr="00071A71">
              <w:rPr>
                <w:rFonts w:asciiTheme="majorBidi" w:hAnsiTheme="majorBidi" w:cstheme="majorBidi"/>
                <w:b/>
                <w:bCs/>
                <w:sz w:val="28"/>
                <w:szCs w:val="28"/>
              </w:rPr>
              <w:t>Loss for the</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3F014E96"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030AE74"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56A174E7"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B0E96D1"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49BC7BAF"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EE1C569"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65F2902"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BB4FFBA"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49C35FC8"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73E53FF" w14:textId="77777777" w:rsidR="0029595F" w:rsidRPr="00071A71"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5D293D65" w14:textId="18357E88" w:rsidR="0029595F" w:rsidRPr="00080EF8" w:rsidRDefault="0029595F" w:rsidP="00295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(81,906)</w:t>
            </w:r>
          </w:p>
        </w:tc>
      </w:tr>
    </w:tbl>
    <w:p w14:paraId="4F7E0306" w14:textId="77777777" w:rsidR="006952E8" w:rsidRDefault="006952E8" w:rsidP="00B213AB">
      <w:pPr>
        <w:pStyle w:val="BodyTextIndent"/>
        <w:spacing w:before="120" w:line="380" w:lineRule="exact"/>
        <w:ind w:left="547" w:right="58"/>
        <w:jc w:val="thaiDistribute"/>
        <w:rPr>
          <w:rFonts w:asciiTheme="majorBidi" w:eastAsia="Arial Unicode MS" w:hAnsiTheme="majorBidi" w:cstheme="majorBidi"/>
          <w:sz w:val="28"/>
          <w:szCs w:val="28"/>
        </w:rPr>
      </w:pPr>
    </w:p>
    <w:p w14:paraId="3447E4A1" w14:textId="6AF984A0" w:rsidR="00BF0FE6" w:rsidRPr="009D6FE7" w:rsidRDefault="00BF0FE6" w:rsidP="00BF0FE6">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t xml:space="preserve">The following table presents segment assets and liabilities as at </w:t>
      </w:r>
      <w:r w:rsidR="00CA2775" w:rsidRPr="00CA2775">
        <w:rPr>
          <w:rFonts w:asciiTheme="majorBidi" w:eastAsia="Arial Unicode MS" w:hAnsiTheme="majorBidi" w:cstheme="majorBidi"/>
          <w:spacing w:val="2"/>
          <w:sz w:val="28"/>
          <w:szCs w:val="28"/>
        </w:rPr>
        <w:t xml:space="preserve">30 </w:t>
      </w:r>
      <w:r w:rsidR="0029595F">
        <w:rPr>
          <w:rFonts w:asciiTheme="majorBidi" w:eastAsia="Arial Unicode MS" w:hAnsiTheme="majorBidi" w:cstheme="majorBidi"/>
          <w:spacing w:val="2"/>
          <w:sz w:val="28"/>
          <w:szCs w:val="28"/>
        </w:rPr>
        <w:t>September</w:t>
      </w:r>
      <w:r w:rsidR="00CA2775" w:rsidRPr="00CA2775">
        <w:rPr>
          <w:rFonts w:asciiTheme="majorBidi" w:eastAsia="Arial Unicode MS" w:hAnsiTheme="majorBidi" w:cstheme="majorBidi"/>
          <w:spacing w:val="2"/>
          <w:sz w:val="28"/>
          <w:szCs w:val="28"/>
        </w:rPr>
        <w:t xml:space="preserve"> 2021 </w:t>
      </w:r>
      <w:r w:rsidR="001E0D5C" w:rsidRPr="001E0D5C">
        <w:rPr>
          <w:rFonts w:asciiTheme="majorBidi" w:eastAsia="Arial Unicode MS" w:hAnsiTheme="majorBidi" w:cstheme="majorBidi"/>
          <w:spacing w:val="2"/>
          <w:sz w:val="28"/>
          <w:szCs w:val="28"/>
        </w:rPr>
        <w:t>and 31 December 2020</w:t>
      </w:r>
      <w:r w:rsidRPr="00080EF8">
        <w:rPr>
          <w:rFonts w:asciiTheme="majorBidi" w:eastAsia="Arial Unicode MS" w:hAnsiTheme="majorBidi" w:cstheme="majorBidi"/>
          <w:spacing w:val="2"/>
          <w:sz w:val="28"/>
          <w:szCs w:val="28"/>
        </w:rPr>
        <w:t>.</w:t>
      </w:r>
    </w:p>
    <w:tbl>
      <w:tblPr>
        <w:tblW w:w="8915"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5"/>
      </w:tblGrid>
      <w:tr w:rsidR="00BF0FE6" w:rsidRPr="00080EF8" w14:paraId="112EA00D" w14:textId="77777777" w:rsidTr="008E6476">
        <w:trPr>
          <w:tblHeader/>
        </w:trPr>
        <w:tc>
          <w:tcPr>
            <w:tcW w:w="252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8E6476">
        <w:trPr>
          <w:tblHeader/>
        </w:trPr>
        <w:tc>
          <w:tcPr>
            <w:tcW w:w="252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3CF81016" w:rsidR="00BF0FE6" w:rsidRPr="00080EF8" w:rsidRDefault="00CA2775"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A2775">
              <w:rPr>
                <w:rFonts w:asciiTheme="majorBidi" w:hAnsiTheme="majorBidi" w:cstheme="majorBidi"/>
                <w:sz w:val="28"/>
                <w:szCs w:val="28"/>
              </w:rPr>
              <w:t xml:space="preserve">30 </w:t>
            </w:r>
            <w:r w:rsidR="0029595F">
              <w:rPr>
                <w:rFonts w:asciiTheme="majorBidi" w:hAnsiTheme="majorBidi" w:cstheme="majorBidi"/>
                <w:sz w:val="28"/>
                <w:szCs w:val="28"/>
              </w:rPr>
              <w:t>September</w:t>
            </w:r>
            <w:r w:rsidRPr="00CA2775">
              <w:rPr>
                <w:rFonts w:asciiTheme="majorBidi" w:hAnsiTheme="majorBidi" w:cstheme="majorBidi"/>
                <w:sz w:val="28"/>
                <w:szCs w:val="28"/>
              </w:rPr>
              <w:t xml:space="preserve"> 2021</w:t>
            </w:r>
          </w:p>
        </w:tc>
      </w:tr>
      <w:tr w:rsidR="00BF0FE6" w:rsidRPr="00080EF8" w14:paraId="147BE37B" w14:textId="77777777" w:rsidTr="008E6476">
        <w:trPr>
          <w:tblHeader/>
        </w:trPr>
        <w:tc>
          <w:tcPr>
            <w:tcW w:w="252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8E6476">
        <w:trPr>
          <w:tblHeader/>
        </w:trPr>
        <w:tc>
          <w:tcPr>
            <w:tcW w:w="252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8E6476">
        <w:trPr>
          <w:trHeight w:val="89"/>
        </w:trPr>
        <w:tc>
          <w:tcPr>
            <w:tcW w:w="252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6737D8" w:rsidRPr="00080EF8" w14:paraId="6C241A06" w14:textId="77777777" w:rsidTr="008E6476">
        <w:tc>
          <w:tcPr>
            <w:tcW w:w="2520" w:type="dxa"/>
          </w:tcPr>
          <w:p w14:paraId="1094C9D2" w14:textId="77777777" w:rsidR="006737D8" w:rsidRPr="00080EF8" w:rsidRDefault="006737D8" w:rsidP="008E6476">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shd w:val="clear" w:color="auto" w:fill="auto"/>
          </w:tcPr>
          <w:p w14:paraId="370F2500" w14:textId="30D52A07" w:rsidR="006737D8" w:rsidRPr="006737D8" w:rsidRDefault="006737D8" w:rsidP="006737D8">
            <w:pPr>
              <w:tabs>
                <w:tab w:val="left" w:pos="2880"/>
              </w:tabs>
              <w:spacing w:line="240" w:lineRule="auto"/>
              <w:ind w:right="72"/>
              <w:jc w:val="right"/>
              <w:rPr>
                <w:rFonts w:asciiTheme="majorBidi" w:hAnsiTheme="majorBidi" w:cstheme="majorBidi"/>
                <w:sz w:val="28"/>
                <w:szCs w:val="28"/>
              </w:rPr>
            </w:pPr>
            <w:r w:rsidRPr="006737D8">
              <w:rPr>
                <w:rFonts w:asciiTheme="majorBidi" w:hAnsiTheme="majorBidi" w:cstheme="majorBidi"/>
                <w:sz w:val="28"/>
                <w:szCs w:val="28"/>
              </w:rPr>
              <w:t>9,091</w:t>
            </w:r>
          </w:p>
        </w:tc>
        <w:tc>
          <w:tcPr>
            <w:tcW w:w="90" w:type="dxa"/>
            <w:shd w:val="clear" w:color="auto" w:fill="auto"/>
          </w:tcPr>
          <w:p w14:paraId="5B0B552E"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5CCF99EE" w14:textId="7CBA14AC" w:rsidR="006737D8" w:rsidRPr="006737D8" w:rsidRDefault="006737D8" w:rsidP="006737D8">
            <w:pPr>
              <w:tabs>
                <w:tab w:val="left" w:pos="2880"/>
              </w:tabs>
              <w:spacing w:line="240" w:lineRule="auto"/>
              <w:ind w:right="72"/>
              <w:jc w:val="right"/>
              <w:rPr>
                <w:rFonts w:asciiTheme="majorBidi" w:hAnsiTheme="majorBidi" w:cstheme="majorBidi"/>
                <w:sz w:val="28"/>
                <w:szCs w:val="28"/>
              </w:rPr>
            </w:pPr>
            <w:r w:rsidRPr="006737D8">
              <w:rPr>
                <w:rFonts w:asciiTheme="majorBidi" w:hAnsiTheme="majorBidi" w:cstheme="majorBidi"/>
                <w:sz w:val="28"/>
                <w:szCs w:val="28"/>
              </w:rPr>
              <w:t>9,429</w:t>
            </w:r>
          </w:p>
        </w:tc>
        <w:tc>
          <w:tcPr>
            <w:tcW w:w="90" w:type="dxa"/>
            <w:shd w:val="clear" w:color="auto" w:fill="auto"/>
          </w:tcPr>
          <w:p w14:paraId="23511F99"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7A35E5C7" w14:textId="09B80B4A" w:rsidR="006737D8" w:rsidRPr="006737D8" w:rsidRDefault="006737D8" w:rsidP="006737D8">
            <w:pPr>
              <w:tabs>
                <w:tab w:val="left" w:pos="2880"/>
              </w:tabs>
              <w:spacing w:line="240" w:lineRule="auto"/>
              <w:ind w:right="72"/>
              <w:jc w:val="right"/>
              <w:rPr>
                <w:rFonts w:asciiTheme="majorBidi" w:hAnsiTheme="majorBidi" w:cstheme="majorBidi"/>
                <w:sz w:val="28"/>
                <w:szCs w:val="28"/>
              </w:rPr>
            </w:pPr>
            <w:r w:rsidRPr="006737D8">
              <w:rPr>
                <w:rFonts w:asciiTheme="majorBidi" w:hAnsiTheme="majorBidi" w:cstheme="majorBidi"/>
                <w:sz w:val="28"/>
                <w:szCs w:val="28"/>
              </w:rPr>
              <w:t>303,410</w:t>
            </w:r>
          </w:p>
        </w:tc>
        <w:tc>
          <w:tcPr>
            <w:tcW w:w="90" w:type="dxa"/>
            <w:shd w:val="clear" w:color="auto" w:fill="auto"/>
          </w:tcPr>
          <w:p w14:paraId="00BD0227"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6E083335" w14:textId="7495D2A6" w:rsidR="006737D8" w:rsidRPr="006737D8" w:rsidRDefault="006737D8" w:rsidP="006737D8">
            <w:pPr>
              <w:tabs>
                <w:tab w:val="left" w:pos="2880"/>
              </w:tabs>
              <w:spacing w:line="240" w:lineRule="auto"/>
              <w:ind w:right="72"/>
              <w:jc w:val="right"/>
              <w:rPr>
                <w:rFonts w:asciiTheme="majorBidi" w:hAnsiTheme="majorBidi" w:cstheme="majorBidi"/>
                <w:sz w:val="28"/>
                <w:szCs w:val="28"/>
              </w:rPr>
            </w:pPr>
            <w:r w:rsidRPr="006737D8">
              <w:rPr>
                <w:rFonts w:asciiTheme="majorBidi" w:hAnsiTheme="majorBidi" w:cstheme="majorBidi"/>
                <w:sz w:val="28"/>
                <w:szCs w:val="28"/>
              </w:rPr>
              <w:t>119,142</w:t>
            </w:r>
          </w:p>
        </w:tc>
        <w:tc>
          <w:tcPr>
            <w:tcW w:w="90" w:type="dxa"/>
          </w:tcPr>
          <w:p w14:paraId="4BA17C6E"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265" w:type="dxa"/>
          </w:tcPr>
          <w:p w14:paraId="0D2F56DD" w14:textId="32BF100F" w:rsidR="006737D8" w:rsidRPr="006737D8" w:rsidRDefault="006737D8" w:rsidP="006737D8">
            <w:pPr>
              <w:tabs>
                <w:tab w:val="clear" w:pos="680"/>
                <w:tab w:val="clear" w:pos="907"/>
              </w:tabs>
              <w:spacing w:line="240" w:lineRule="auto"/>
              <w:ind w:right="81"/>
              <w:jc w:val="right"/>
              <w:rPr>
                <w:rFonts w:asciiTheme="majorBidi" w:hAnsiTheme="majorBidi" w:cstheme="majorBidi"/>
                <w:sz w:val="28"/>
                <w:szCs w:val="28"/>
              </w:rPr>
            </w:pPr>
            <w:r w:rsidRPr="006737D8">
              <w:rPr>
                <w:rFonts w:asciiTheme="majorBidi" w:hAnsiTheme="majorBidi" w:cstheme="majorBidi"/>
                <w:sz w:val="28"/>
                <w:szCs w:val="28"/>
              </w:rPr>
              <w:t>441,072</w:t>
            </w:r>
          </w:p>
        </w:tc>
      </w:tr>
      <w:tr w:rsidR="006737D8" w:rsidRPr="00080EF8" w14:paraId="27A525B1" w14:textId="77777777" w:rsidTr="008E6476">
        <w:tc>
          <w:tcPr>
            <w:tcW w:w="2520" w:type="dxa"/>
          </w:tcPr>
          <w:p w14:paraId="40074BCB" w14:textId="77777777" w:rsidR="006737D8" w:rsidRPr="00080EF8" w:rsidRDefault="006737D8" w:rsidP="008E6476">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shd w:val="clear" w:color="auto" w:fill="auto"/>
          </w:tcPr>
          <w:p w14:paraId="72F38F13"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04C4AE10"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08564D7E"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71E79EA8"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5DBE8299"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70A51340"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07E07F21"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tcPr>
          <w:p w14:paraId="4A79D8A6"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265" w:type="dxa"/>
            <w:tcBorders>
              <w:bottom w:val="single" w:sz="4" w:space="0" w:color="auto"/>
            </w:tcBorders>
          </w:tcPr>
          <w:p w14:paraId="3F7932F8" w14:textId="66D7DCB3" w:rsidR="006737D8" w:rsidRPr="006737D8" w:rsidRDefault="006737D8" w:rsidP="006737D8">
            <w:pPr>
              <w:tabs>
                <w:tab w:val="clear" w:pos="680"/>
                <w:tab w:val="clear" w:pos="907"/>
              </w:tabs>
              <w:spacing w:line="240" w:lineRule="auto"/>
              <w:ind w:right="81"/>
              <w:jc w:val="right"/>
              <w:rPr>
                <w:rFonts w:asciiTheme="majorBidi" w:hAnsiTheme="majorBidi" w:cstheme="majorBidi"/>
                <w:sz w:val="28"/>
                <w:szCs w:val="28"/>
              </w:rPr>
            </w:pPr>
            <w:r w:rsidRPr="006737D8">
              <w:rPr>
                <w:rFonts w:asciiTheme="majorBidi" w:hAnsiTheme="majorBidi" w:cstheme="majorBidi"/>
                <w:sz w:val="28"/>
                <w:szCs w:val="28"/>
              </w:rPr>
              <w:t>836,122</w:t>
            </w:r>
          </w:p>
        </w:tc>
      </w:tr>
      <w:tr w:rsidR="006737D8" w:rsidRPr="00080EF8" w14:paraId="02FD2CD8" w14:textId="77777777" w:rsidTr="008E6476">
        <w:tc>
          <w:tcPr>
            <w:tcW w:w="2520" w:type="dxa"/>
          </w:tcPr>
          <w:p w14:paraId="05A3C9BA" w14:textId="77777777" w:rsidR="006737D8" w:rsidRPr="00080EF8" w:rsidRDefault="006737D8" w:rsidP="008E6476">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777E908D"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4D7C62F7"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1260" w:type="dxa"/>
            <w:shd w:val="clear" w:color="auto" w:fill="auto"/>
          </w:tcPr>
          <w:p w14:paraId="37ED6D61"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2A89FF4D"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1170" w:type="dxa"/>
            <w:shd w:val="clear" w:color="auto" w:fill="auto"/>
          </w:tcPr>
          <w:p w14:paraId="0B13F761"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180605E1"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1170" w:type="dxa"/>
            <w:shd w:val="clear" w:color="auto" w:fill="auto"/>
          </w:tcPr>
          <w:p w14:paraId="3A1C40B6"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90" w:type="dxa"/>
          </w:tcPr>
          <w:p w14:paraId="68EB53E4"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bottom w:val="double" w:sz="4" w:space="0" w:color="auto"/>
            </w:tcBorders>
          </w:tcPr>
          <w:p w14:paraId="26FE4080" w14:textId="023AA349" w:rsidR="006737D8" w:rsidRPr="006737D8" w:rsidRDefault="006737D8" w:rsidP="006737D8">
            <w:pPr>
              <w:tabs>
                <w:tab w:val="clear" w:pos="680"/>
                <w:tab w:val="clear" w:pos="907"/>
              </w:tabs>
              <w:spacing w:line="240" w:lineRule="auto"/>
              <w:ind w:right="81"/>
              <w:jc w:val="right"/>
              <w:rPr>
                <w:rFonts w:asciiTheme="majorBidi" w:hAnsiTheme="majorBidi" w:cstheme="majorBidi"/>
                <w:b/>
                <w:bCs/>
                <w:sz w:val="28"/>
                <w:szCs w:val="28"/>
              </w:rPr>
            </w:pPr>
            <w:r w:rsidRPr="006737D8">
              <w:rPr>
                <w:rFonts w:asciiTheme="majorBidi" w:hAnsiTheme="majorBidi" w:cstheme="majorBidi"/>
                <w:b/>
                <w:bCs/>
                <w:sz w:val="28"/>
                <w:szCs w:val="28"/>
              </w:rPr>
              <w:t>1,277,194</w:t>
            </w:r>
          </w:p>
        </w:tc>
      </w:tr>
      <w:tr w:rsidR="006737D8" w:rsidRPr="00080EF8" w14:paraId="72318D7E" w14:textId="77777777" w:rsidTr="008E6476">
        <w:tc>
          <w:tcPr>
            <w:tcW w:w="2520" w:type="dxa"/>
          </w:tcPr>
          <w:p w14:paraId="45AE12BD" w14:textId="77777777" w:rsidR="006737D8" w:rsidRPr="00080EF8" w:rsidRDefault="006737D8" w:rsidP="008E6476">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4211C650"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EF1B9E3"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5A751699"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58F0E351"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2C4D7E4F"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3F3550C"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1912779E"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74839C19"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right w:val="nil"/>
            </w:tcBorders>
            <w:shd w:val="clear" w:color="auto" w:fill="auto"/>
            <w:vAlign w:val="center"/>
          </w:tcPr>
          <w:p w14:paraId="780851A8"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r>
      <w:tr w:rsidR="006737D8" w:rsidRPr="00080EF8" w14:paraId="00B80C1C" w14:textId="77777777" w:rsidTr="008E6476">
        <w:tc>
          <w:tcPr>
            <w:tcW w:w="2520" w:type="dxa"/>
          </w:tcPr>
          <w:p w14:paraId="720E1787" w14:textId="77777777" w:rsidR="006737D8" w:rsidRPr="00080EF8" w:rsidRDefault="006737D8" w:rsidP="008E6476">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shd w:val="clear" w:color="auto" w:fill="auto"/>
          </w:tcPr>
          <w:p w14:paraId="21A98085" w14:textId="1E96DC59" w:rsidR="006737D8" w:rsidRPr="006737D8" w:rsidRDefault="006737D8" w:rsidP="006737D8">
            <w:pPr>
              <w:tabs>
                <w:tab w:val="left" w:pos="2880"/>
              </w:tabs>
              <w:spacing w:line="240" w:lineRule="auto"/>
              <w:ind w:right="72"/>
              <w:jc w:val="right"/>
              <w:rPr>
                <w:rFonts w:asciiTheme="majorBidi" w:hAnsiTheme="majorBidi" w:cstheme="majorBidi"/>
                <w:sz w:val="28"/>
                <w:szCs w:val="28"/>
              </w:rPr>
            </w:pPr>
            <w:r w:rsidRPr="006737D8">
              <w:rPr>
                <w:rFonts w:asciiTheme="majorBidi" w:hAnsiTheme="majorBidi" w:cstheme="majorBidi"/>
                <w:sz w:val="28"/>
                <w:szCs w:val="28"/>
              </w:rPr>
              <w:t>17,247</w:t>
            </w:r>
          </w:p>
        </w:tc>
        <w:tc>
          <w:tcPr>
            <w:tcW w:w="90" w:type="dxa"/>
            <w:shd w:val="clear" w:color="auto" w:fill="auto"/>
          </w:tcPr>
          <w:p w14:paraId="7EB42622"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6027F2EA" w14:textId="1C8FF7FC" w:rsidR="006737D8" w:rsidRPr="006737D8" w:rsidRDefault="006737D8" w:rsidP="006737D8">
            <w:pPr>
              <w:tabs>
                <w:tab w:val="left" w:pos="2880"/>
              </w:tabs>
              <w:spacing w:line="240" w:lineRule="auto"/>
              <w:ind w:right="72"/>
              <w:jc w:val="right"/>
              <w:rPr>
                <w:rFonts w:asciiTheme="majorBidi" w:hAnsiTheme="majorBidi" w:cstheme="majorBidi"/>
                <w:sz w:val="28"/>
                <w:szCs w:val="28"/>
              </w:rPr>
            </w:pPr>
            <w:r w:rsidRPr="006737D8">
              <w:rPr>
                <w:rFonts w:asciiTheme="majorBidi" w:hAnsiTheme="majorBidi" w:cstheme="majorBidi"/>
                <w:sz w:val="28"/>
                <w:szCs w:val="28"/>
              </w:rPr>
              <w:t>13,147</w:t>
            </w:r>
          </w:p>
        </w:tc>
        <w:tc>
          <w:tcPr>
            <w:tcW w:w="90" w:type="dxa"/>
            <w:shd w:val="clear" w:color="auto" w:fill="auto"/>
          </w:tcPr>
          <w:p w14:paraId="779EF1EA"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27B3A854" w14:textId="5A294B1F" w:rsidR="006737D8" w:rsidRPr="006737D8" w:rsidRDefault="006737D8" w:rsidP="006737D8">
            <w:pPr>
              <w:tabs>
                <w:tab w:val="left" w:pos="2880"/>
              </w:tabs>
              <w:spacing w:line="240" w:lineRule="auto"/>
              <w:ind w:right="72"/>
              <w:jc w:val="right"/>
              <w:rPr>
                <w:rFonts w:asciiTheme="majorBidi" w:hAnsiTheme="majorBidi" w:cstheme="majorBidi"/>
                <w:sz w:val="28"/>
                <w:szCs w:val="28"/>
              </w:rPr>
            </w:pPr>
            <w:r w:rsidRPr="006737D8">
              <w:rPr>
                <w:rFonts w:asciiTheme="majorBidi" w:hAnsiTheme="majorBidi" w:cstheme="majorBidi"/>
                <w:sz w:val="28"/>
                <w:szCs w:val="28"/>
              </w:rPr>
              <w:t>676,825</w:t>
            </w:r>
          </w:p>
        </w:tc>
        <w:tc>
          <w:tcPr>
            <w:tcW w:w="90" w:type="dxa"/>
            <w:shd w:val="clear" w:color="auto" w:fill="auto"/>
          </w:tcPr>
          <w:p w14:paraId="324D5DFB"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5D1B3A40" w14:textId="7D33D686" w:rsidR="006737D8" w:rsidRPr="006737D8" w:rsidRDefault="006737D8" w:rsidP="006737D8">
            <w:pPr>
              <w:tabs>
                <w:tab w:val="left" w:pos="2880"/>
              </w:tabs>
              <w:spacing w:line="240" w:lineRule="auto"/>
              <w:ind w:right="72"/>
              <w:jc w:val="right"/>
              <w:rPr>
                <w:rFonts w:asciiTheme="majorBidi" w:hAnsiTheme="majorBidi" w:cstheme="majorBidi"/>
                <w:sz w:val="28"/>
                <w:szCs w:val="28"/>
              </w:rPr>
            </w:pPr>
            <w:r w:rsidRPr="006737D8">
              <w:rPr>
                <w:rFonts w:asciiTheme="majorBidi" w:hAnsiTheme="majorBidi" w:cstheme="majorBidi"/>
                <w:sz w:val="28"/>
                <w:szCs w:val="28"/>
              </w:rPr>
              <w:t>151,615</w:t>
            </w:r>
          </w:p>
        </w:tc>
        <w:tc>
          <w:tcPr>
            <w:tcW w:w="90" w:type="dxa"/>
          </w:tcPr>
          <w:p w14:paraId="7896A1CE" w14:textId="77777777" w:rsidR="006737D8" w:rsidRPr="006737D8" w:rsidDel="001E262A" w:rsidRDefault="006737D8" w:rsidP="006737D8">
            <w:pPr>
              <w:tabs>
                <w:tab w:val="left" w:pos="2880"/>
              </w:tabs>
              <w:spacing w:line="240" w:lineRule="auto"/>
              <w:ind w:right="72"/>
              <w:jc w:val="right"/>
              <w:rPr>
                <w:rFonts w:asciiTheme="majorBidi" w:hAnsiTheme="majorBidi" w:cstheme="majorBidi"/>
                <w:sz w:val="28"/>
                <w:szCs w:val="28"/>
              </w:rPr>
            </w:pPr>
          </w:p>
        </w:tc>
        <w:tc>
          <w:tcPr>
            <w:tcW w:w="1265" w:type="dxa"/>
          </w:tcPr>
          <w:p w14:paraId="45CA6601" w14:textId="48B9D2F5" w:rsidR="006737D8" w:rsidRPr="006737D8" w:rsidRDefault="006737D8" w:rsidP="006737D8">
            <w:pPr>
              <w:tabs>
                <w:tab w:val="clear" w:pos="680"/>
                <w:tab w:val="clear" w:pos="907"/>
              </w:tabs>
              <w:spacing w:line="240" w:lineRule="auto"/>
              <w:ind w:right="81"/>
              <w:jc w:val="right"/>
              <w:rPr>
                <w:rFonts w:asciiTheme="majorBidi" w:hAnsiTheme="majorBidi" w:cstheme="majorBidi"/>
                <w:sz w:val="28"/>
                <w:szCs w:val="28"/>
              </w:rPr>
            </w:pPr>
            <w:r w:rsidRPr="006737D8">
              <w:rPr>
                <w:rFonts w:asciiTheme="majorBidi" w:hAnsiTheme="majorBidi" w:cstheme="majorBidi"/>
                <w:sz w:val="28"/>
                <w:szCs w:val="28"/>
              </w:rPr>
              <w:t>858,834</w:t>
            </w:r>
          </w:p>
        </w:tc>
      </w:tr>
      <w:tr w:rsidR="006737D8" w:rsidRPr="00080EF8" w14:paraId="61F3842B" w14:textId="77777777" w:rsidTr="008E6476">
        <w:tc>
          <w:tcPr>
            <w:tcW w:w="2520" w:type="dxa"/>
          </w:tcPr>
          <w:p w14:paraId="2FB5362F" w14:textId="77777777" w:rsidR="006737D8" w:rsidRPr="00080EF8" w:rsidRDefault="006737D8" w:rsidP="008E6476">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55EC82C3"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tcPr>
          <w:p w14:paraId="6D616870"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260" w:type="dxa"/>
          </w:tcPr>
          <w:p w14:paraId="4CF080EE"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tcPr>
          <w:p w14:paraId="418F0832"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170" w:type="dxa"/>
          </w:tcPr>
          <w:p w14:paraId="273A48EC"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tcPr>
          <w:p w14:paraId="020C48A6"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170" w:type="dxa"/>
          </w:tcPr>
          <w:p w14:paraId="2C4BC3A6"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90" w:type="dxa"/>
          </w:tcPr>
          <w:p w14:paraId="719D8BC0" w14:textId="77777777" w:rsidR="006737D8" w:rsidRPr="006737D8" w:rsidRDefault="006737D8" w:rsidP="006737D8">
            <w:pPr>
              <w:tabs>
                <w:tab w:val="left" w:pos="2880"/>
              </w:tabs>
              <w:spacing w:line="240" w:lineRule="auto"/>
              <w:ind w:right="72"/>
              <w:jc w:val="right"/>
              <w:rPr>
                <w:rFonts w:asciiTheme="majorBidi" w:hAnsiTheme="majorBidi" w:cstheme="majorBidi"/>
                <w:sz w:val="28"/>
                <w:szCs w:val="28"/>
              </w:rPr>
            </w:pPr>
          </w:p>
        </w:tc>
        <w:tc>
          <w:tcPr>
            <w:tcW w:w="1265" w:type="dxa"/>
            <w:tcBorders>
              <w:bottom w:val="single" w:sz="4" w:space="0" w:color="auto"/>
            </w:tcBorders>
          </w:tcPr>
          <w:p w14:paraId="44072A6E" w14:textId="1BDED9A6" w:rsidR="006737D8" w:rsidRPr="006737D8" w:rsidRDefault="006737D8" w:rsidP="006737D8">
            <w:pPr>
              <w:tabs>
                <w:tab w:val="clear" w:pos="680"/>
                <w:tab w:val="clear" w:pos="907"/>
              </w:tabs>
              <w:spacing w:line="240" w:lineRule="auto"/>
              <w:ind w:right="81"/>
              <w:jc w:val="right"/>
              <w:rPr>
                <w:rFonts w:asciiTheme="majorBidi" w:hAnsiTheme="majorBidi" w:cstheme="majorBidi"/>
                <w:sz w:val="28"/>
                <w:szCs w:val="28"/>
              </w:rPr>
            </w:pPr>
            <w:r w:rsidRPr="006737D8">
              <w:rPr>
                <w:rFonts w:asciiTheme="majorBidi" w:hAnsiTheme="majorBidi" w:cstheme="majorBidi"/>
                <w:sz w:val="28"/>
                <w:szCs w:val="28"/>
              </w:rPr>
              <w:t>61,808</w:t>
            </w:r>
          </w:p>
        </w:tc>
      </w:tr>
      <w:tr w:rsidR="006737D8" w:rsidRPr="00080EF8" w14:paraId="36A43598" w14:textId="77777777" w:rsidTr="008E6476">
        <w:tc>
          <w:tcPr>
            <w:tcW w:w="2520" w:type="dxa"/>
          </w:tcPr>
          <w:p w14:paraId="56224707" w14:textId="77777777" w:rsidR="006737D8" w:rsidRPr="00080EF8" w:rsidRDefault="006737D8" w:rsidP="008E6476">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7C0BB679"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90" w:type="dxa"/>
          </w:tcPr>
          <w:p w14:paraId="6864457A"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1260" w:type="dxa"/>
          </w:tcPr>
          <w:p w14:paraId="69CA4D88"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90" w:type="dxa"/>
          </w:tcPr>
          <w:p w14:paraId="110D500C"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1170" w:type="dxa"/>
          </w:tcPr>
          <w:p w14:paraId="46C49694"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90" w:type="dxa"/>
          </w:tcPr>
          <w:p w14:paraId="7ED18AC5"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1170" w:type="dxa"/>
          </w:tcPr>
          <w:p w14:paraId="47C5B40F"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90" w:type="dxa"/>
          </w:tcPr>
          <w:p w14:paraId="06996D1C" w14:textId="77777777" w:rsidR="006737D8" w:rsidRPr="006737D8" w:rsidRDefault="006737D8" w:rsidP="006737D8">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bottom w:val="double" w:sz="4" w:space="0" w:color="auto"/>
            </w:tcBorders>
          </w:tcPr>
          <w:p w14:paraId="46FB6D7D" w14:textId="4F506436" w:rsidR="006737D8" w:rsidRPr="006737D8" w:rsidRDefault="006737D8" w:rsidP="006737D8">
            <w:pPr>
              <w:tabs>
                <w:tab w:val="clear" w:pos="680"/>
                <w:tab w:val="clear" w:pos="907"/>
              </w:tabs>
              <w:spacing w:line="240" w:lineRule="auto"/>
              <w:ind w:right="81"/>
              <w:jc w:val="right"/>
              <w:rPr>
                <w:rFonts w:asciiTheme="majorBidi" w:hAnsiTheme="majorBidi" w:cstheme="majorBidi"/>
                <w:b/>
                <w:bCs/>
                <w:sz w:val="28"/>
                <w:szCs w:val="28"/>
              </w:rPr>
            </w:pPr>
            <w:r w:rsidRPr="006737D8">
              <w:rPr>
                <w:rFonts w:asciiTheme="majorBidi" w:hAnsiTheme="majorBidi" w:cstheme="majorBidi"/>
                <w:b/>
                <w:bCs/>
                <w:sz w:val="28"/>
                <w:szCs w:val="28"/>
              </w:rPr>
              <w:t>920,642</w:t>
            </w:r>
          </w:p>
        </w:tc>
      </w:tr>
    </w:tbl>
    <w:p w14:paraId="54A8D23F" w14:textId="77777777" w:rsidR="00BF0FE6" w:rsidRDefault="00BF0FE6" w:rsidP="00BF0FE6">
      <w:pPr>
        <w:spacing w:line="240" w:lineRule="auto"/>
        <w:jc w:val="both"/>
        <w:rPr>
          <w:rFonts w:asciiTheme="majorBidi" w:hAnsiTheme="majorBidi" w:cstheme="majorBidi"/>
          <w:sz w:val="28"/>
          <w:szCs w:val="28"/>
        </w:rPr>
      </w:pPr>
    </w:p>
    <w:tbl>
      <w:tblPr>
        <w:tblW w:w="8910"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BF0FE6" w:rsidRPr="00080EF8" w14:paraId="3C8C4343" w14:textId="77777777" w:rsidTr="008E6476">
        <w:tc>
          <w:tcPr>
            <w:tcW w:w="2520" w:type="dxa"/>
          </w:tcPr>
          <w:p w14:paraId="6B96A668"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0D7AD6BA"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F0FE6" w:rsidRPr="00080EF8" w14:paraId="22468B9A" w14:textId="77777777" w:rsidTr="008E6476">
        <w:tc>
          <w:tcPr>
            <w:tcW w:w="2520" w:type="dxa"/>
          </w:tcPr>
          <w:p w14:paraId="6BFD22D3"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92DEF69" w14:textId="381623A3" w:rsidR="00BF0FE6" w:rsidRPr="00080EF8" w:rsidRDefault="001E0D5C"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0D5C">
              <w:rPr>
                <w:rFonts w:asciiTheme="majorBidi" w:hAnsiTheme="majorBidi" w:cstheme="majorBidi"/>
                <w:sz w:val="28"/>
                <w:szCs w:val="28"/>
              </w:rPr>
              <w:t>31 December 2020</w:t>
            </w:r>
          </w:p>
        </w:tc>
      </w:tr>
      <w:tr w:rsidR="00BF0FE6" w:rsidRPr="00080EF8" w14:paraId="5C1C4DF0" w14:textId="77777777" w:rsidTr="008E6476">
        <w:tc>
          <w:tcPr>
            <w:tcW w:w="2520" w:type="dxa"/>
          </w:tcPr>
          <w:p w14:paraId="07666179"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DB6203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EFEE63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3D2150F"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D7EB4D1"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0EBA40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AFF40F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D6BD03E"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20C12C"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9FAF7D"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p>
        </w:tc>
      </w:tr>
      <w:tr w:rsidR="00BF0FE6" w:rsidRPr="00080EF8" w14:paraId="66449D32" w14:textId="77777777" w:rsidTr="008E6476">
        <w:tc>
          <w:tcPr>
            <w:tcW w:w="2520" w:type="dxa"/>
          </w:tcPr>
          <w:p w14:paraId="44E6D005"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5C735DE"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66A6EA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C22B5F5"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AAB5CEF"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190A00"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AA17F49"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09CF2D4"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301C8AA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2000820"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21EAA4D9" w14:textId="77777777" w:rsidTr="008E6476">
        <w:trPr>
          <w:trHeight w:val="89"/>
        </w:trPr>
        <w:tc>
          <w:tcPr>
            <w:tcW w:w="2520" w:type="dxa"/>
          </w:tcPr>
          <w:p w14:paraId="714F84BE" w14:textId="77777777" w:rsidR="00BF0FE6" w:rsidRPr="00080EF8" w:rsidRDefault="00BF0FE6" w:rsidP="006924A8">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12A4575A" w14:textId="77777777" w:rsidR="00BF0FE6" w:rsidRPr="00080EF8" w:rsidRDefault="00BF0FE6" w:rsidP="006924A8">
            <w:pPr>
              <w:tabs>
                <w:tab w:val="left" w:pos="2880"/>
              </w:tabs>
              <w:spacing w:line="240" w:lineRule="auto"/>
              <w:rPr>
                <w:rFonts w:asciiTheme="majorBidi" w:hAnsiTheme="majorBidi" w:cstheme="majorBidi"/>
                <w:sz w:val="28"/>
                <w:szCs w:val="28"/>
              </w:rPr>
            </w:pPr>
          </w:p>
        </w:tc>
        <w:tc>
          <w:tcPr>
            <w:tcW w:w="90" w:type="dxa"/>
          </w:tcPr>
          <w:p w14:paraId="45B7C19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358A393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12C19C6B"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289A7982"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4934326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727DE8B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63558BC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63DFF5EE"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r>
      <w:tr w:rsidR="001E0D5C" w:rsidRPr="00080EF8" w14:paraId="3BD9F90D" w14:textId="77777777" w:rsidTr="008E6476">
        <w:tc>
          <w:tcPr>
            <w:tcW w:w="2520" w:type="dxa"/>
          </w:tcPr>
          <w:p w14:paraId="41C2D633" w14:textId="77777777" w:rsidR="001E0D5C" w:rsidRPr="00080EF8" w:rsidRDefault="001E0D5C" w:rsidP="008E6476">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bottom"/>
          </w:tcPr>
          <w:p w14:paraId="6AA0334C" w14:textId="0D6C88B3"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6,939 </w:t>
            </w:r>
          </w:p>
        </w:tc>
        <w:tc>
          <w:tcPr>
            <w:tcW w:w="90" w:type="dxa"/>
            <w:tcBorders>
              <w:top w:val="nil"/>
              <w:left w:val="nil"/>
              <w:bottom w:val="nil"/>
              <w:right w:val="nil"/>
            </w:tcBorders>
            <w:shd w:val="clear" w:color="auto" w:fill="auto"/>
            <w:vAlign w:val="bottom"/>
          </w:tcPr>
          <w:p w14:paraId="1EDCE379"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1B0F4BE9" w14:textId="77D969B9"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2,508 </w:t>
            </w:r>
          </w:p>
        </w:tc>
        <w:tc>
          <w:tcPr>
            <w:tcW w:w="90" w:type="dxa"/>
            <w:tcBorders>
              <w:top w:val="nil"/>
              <w:left w:val="nil"/>
              <w:bottom w:val="nil"/>
              <w:right w:val="nil"/>
            </w:tcBorders>
            <w:shd w:val="clear" w:color="auto" w:fill="auto"/>
            <w:vAlign w:val="bottom"/>
          </w:tcPr>
          <w:p w14:paraId="34DFF0E7"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E299DCB" w14:textId="7745B782"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335,009 </w:t>
            </w:r>
          </w:p>
        </w:tc>
        <w:tc>
          <w:tcPr>
            <w:tcW w:w="90" w:type="dxa"/>
            <w:tcBorders>
              <w:top w:val="nil"/>
              <w:left w:val="nil"/>
              <w:bottom w:val="nil"/>
              <w:right w:val="nil"/>
            </w:tcBorders>
            <w:shd w:val="clear" w:color="auto" w:fill="auto"/>
            <w:vAlign w:val="bottom"/>
          </w:tcPr>
          <w:p w14:paraId="6D974059"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E8C7ABC" w14:textId="70094003"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80,730 </w:t>
            </w:r>
          </w:p>
        </w:tc>
        <w:tc>
          <w:tcPr>
            <w:tcW w:w="90" w:type="dxa"/>
            <w:tcBorders>
              <w:top w:val="nil"/>
              <w:left w:val="nil"/>
              <w:bottom w:val="nil"/>
              <w:right w:val="nil"/>
            </w:tcBorders>
            <w:shd w:val="clear" w:color="auto" w:fill="auto"/>
            <w:vAlign w:val="bottom"/>
          </w:tcPr>
          <w:p w14:paraId="4E4D676C"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A856E02" w14:textId="77205221"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425,186 </w:t>
            </w:r>
          </w:p>
        </w:tc>
      </w:tr>
      <w:tr w:rsidR="001E0D5C" w:rsidRPr="00080EF8" w14:paraId="64E996FF" w14:textId="77777777" w:rsidTr="008E6476">
        <w:tc>
          <w:tcPr>
            <w:tcW w:w="2520" w:type="dxa"/>
          </w:tcPr>
          <w:p w14:paraId="343435A6" w14:textId="77777777" w:rsidR="001E0D5C" w:rsidRPr="00080EF8" w:rsidRDefault="001E0D5C" w:rsidP="008E6476">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auto" w:fill="auto"/>
            <w:vAlign w:val="bottom"/>
          </w:tcPr>
          <w:p w14:paraId="51FAF78C"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3F79253"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BB5332C"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1790198"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A3ED932"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81F16C1"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BB89771"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7396C621"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A3BD865" w14:textId="2B7E2BFF"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Pr>
                <w:rFonts w:ascii="Angsana New" w:hAnsi="Angsana New"/>
                <w:color w:val="000000"/>
                <w:sz w:val="28"/>
                <w:szCs w:val="28"/>
              </w:rPr>
              <w:t>873,514</w:t>
            </w:r>
            <w:r w:rsidRPr="0031467F">
              <w:rPr>
                <w:rFonts w:ascii="Angsana New" w:hAnsi="Angsana New"/>
                <w:color w:val="000000"/>
                <w:sz w:val="28"/>
                <w:szCs w:val="28"/>
              </w:rPr>
              <w:t xml:space="preserve"> </w:t>
            </w:r>
          </w:p>
        </w:tc>
      </w:tr>
      <w:tr w:rsidR="001E0D5C" w:rsidRPr="00080EF8" w14:paraId="5FF4D3C9" w14:textId="77777777" w:rsidTr="008E6476">
        <w:tc>
          <w:tcPr>
            <w:tcW w:w="2520" w:type="dxa"/>
          </w:tcPr>
          <w:p w14:paraId="70529BA9" w14:textId="77777777" w:rsidR="001E0D5C" w:rsidRPr="00080EF8" w:rsidRDefault="001E0D5C" w:rsidP="008E6476">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2C2A993B"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9454991"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260" w:type="dxa"/>
            <w:shd w:val="clear" w:color="auto" w:fill="auto"/>
          </w:tcPr>
          <w:p w14:paraId="72243769"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26E9B2C"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1843D3B5"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D1D8FCE"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7222D5DB"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tcPr>
          <w:p w14:paraId="3D7334DC"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07BFB0F8" w14:textId="717BD142"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Angsana New" w:hAnsi="Angsana New"/>
                <w:b/>
                <w:bCs/>
                <w:color w:val="000000"/>
                <w:sz w:val="28"/>
                <w:szCs w:val="28"/>
              </w:rPr>
              <w:t>1,298,700</w:t>
            </w:r>
          </w:p>
        </w:tc>
      </w:tr>
      <w:tr w:rsidR="001E0D5C" w:rsidRPr="00080EF8" w14:paraId="76EBACFC" w14:textId="77777777" w:rsidTr="008E6476">
        <w:tc>
          <w:tcPr>
            <w:tcW w:w="2520" w:type="dxa"/>
          </w:tcPr>
          <w:p w14:paraId="4E6DC0FA" w14:textId="77777777" w:rsidR="001E0D5C" w:rsidRPr="00080EF8" w:rsidRDefault="001E0D5C" w:rsidP="008E6476">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bottom"/>
          </w:tcPr>
          <w:p w14:paraId="6391136E"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4FA35048"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260" w:type="dxa"/>
            <w:vAlign w:val="bottom"/>
          </w:tcPr>
          <w:p w14:paraId="474BB485"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3E592E67"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7E560852"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458A2900"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6053BE8A"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tcPr>
          <w:p w14:paraId="07C1904C"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260" w:type="dxa"/>
            <w:tcBorders>
              <w:top w:val="single" w:sz="4" w:space="0" w:color="auto"/>
            </w:tcBorders>
            <w:vAlign w:val="bottom"/>
          </w:tcPr>
          <w:p w14:paraId="27C9771F"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r>
      <w:tr w:rsidR="001E0D5C" w:rsidRPr="00080EF8" w14:paraId="5D347D0F" w14:textId="77777777" w:rsidTr="008E6476">
        <w:tc>
          <w:tcPr>
            <w:tcW w:w="2520" w:type="dxa"/>
          </w:tcPr>
          <w:p w14:paraId="4A583FC0" w14:textId="77777777" w:rsidR="001E0D5C" w:rsidRPr="00080EF8" w:rsidRDefault="001E0D5C" w:rsidP="008E6476">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bottom"/>
          </w:tcPr>
          <w:p w14:paraId="36927A7F" w14:textId="4811A24B"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13,365 </w:t>
            </w:r>
          </w:p>
        </w:tc>
        <w:tc>
          <w:tcPr>
            <w:tcW w:w="90" w:type="dxa"/>
            <w:tcBorders>
              <w:top w:val="nil"/>
              <w:left w:val="nil"/>
              <w:bottom w:val="nil"/>
              <w:right w:val="nil"/>
            </w:tcBorders>
            <w:shd w:val="clear" w:color="auto" w:fill="auto"/>
            <w:vAlign w:val="bottom"/>
          </w:tcPr>
          <w:p w14:paraId="2C723A7F"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353AE43E" w14:textId="7CBB6109"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5,558 </w:t>
            </w:r>
          </w:p>
        </w:tc>
        <w:tc>
          <w:tcPr>
            <w:tcW w:w="90" w:type="dxa"/>
            <w:tcBorders>
              <w:top w:val="nil"/>
              <w:left w:val="nil"/>
              <w:bottom w:val="nil"/>
              <w:right w:val="nil"/>
            </w:tcBorders>
            <w:shd w:val="clear" w:color="auto" w:fill="auto"/>
            <w:vAlign w:val="bottom"/>
          </w:tcPr>
          <w:p w14:paraId="2F52EAA7"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1B00D120" w14:textId="32D1EDF4"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713,186 </w:t>
            </w:r>
          </w:p>
        </w:tc>
        <w:tc>
          <w:tcPr>
            <w:tcW w:w="90" w:type="dxa"/>
            <w:tcBorders>
              <w:top w:val="nil"/>
              <w:left w:val="nil"/>
              <w:bottom w:val="nil"/>
              <w:right w:val="nil"/>
            </w:tcBorders>
            <w:shd w:val="clear" w:color="auto" w:fill="auto"/>
            <w:vAlign w:val="bottom"/>
          </w:tcPr>
          <w:p w14:paraId="096384E8"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9EE684F" w14:textId="04CF1790"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94,211 </w:t>
            </w:r>
          </w:p>
        </w:tc>
        <w:tc>
          <w:tcPr>
            <w:tcW w:w="90" w:type="dxa"/>
            <w:tcBorders>
              <w:top w:val="nil"/>
              <w:left w:val="nil"/>
              <w:bottom w:val="nil"/>
              <w:right w:val="nil"/>
            </w:tcBorders>
            <w:shd w:val="clear" w:color="auto" w:fill="auto"/>
            <w:vAlign w:val="bottom"/>
          </w:tcPr>
          <w:p w14:paraId="5A248919" w14:textId="77777777" w:rsidR="001E0D5C" w:rsidRPr="00080EF8" w:rsidDel="001E262A"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46AC5B39" w14:textId="5F38E283"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826,320 </w:t>
            </w:r>
          </w:p>
        </w:tc>
      </w:tr>
      <w:tr w:rsidR="001E0D5C" w:rsidRPr="00080EF8" w14:paraId="0F19449B" w14:textId="77777777" w:rsidTr="008E6476">
        <w:tc>
          <w:tcPr>
            <w:tcW w:w="2520" w:type="dxa"/>
          </w:tcPr>
          <w:p w14:paraId="41AEA31B" w14:textId="77777777" w:rsidR="001E0D5C" w:rsidRPr="00080EF8" w:rsidRDefault="001E0D5C" w:rsidP="008E6476">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bottom"/>
          </w:tcPr>
          <w:p w14:paraId="63B429E8"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1B8A717"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3EECFDB"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BA8EEBC"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ADB649D"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DAF84FF"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18DF9AF"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EB0A09D" w14:textId="77777777" w:rsidR="001E0D5C" w:rsidRPr="00080EF8" w:rsidDel="001E262A"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90E9290" w14:textId="2B80EE2C"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Pr>
                <w:rFonts w:ascii="Angsana New" w:hAnsi="Angsana New"/>
                <w:color w:val="000000"/>
                <w:sz w:val="28"/>
                <w:szCs w:val="28"/>
              </w:rPr>
              <w:t>57,060</w:t>
            </w:r>
            <w:r w:rsidRPr="0031467F">
              <w:rPr>
                <w:rFonts w:ascii="Angsana New" w:hAnsi="Angsana New"/>
                <w:color w:val="000000"/>
                <w:sz w:val="28"/>
                <w:szCs w:val="28"/>
              </w:rPr>
              <w:t xml:space="preserve"> </w:t>
            </w:r>
          </w:p>
        </w:tc>
      </w:tr>
      <w:tr w:rsidR="001E0D5C" w:rsidRPr="00080EF8" w14:paraId="7C3EDB72" w14:textId="77777777" w:rsidTr="008E6476">
        <w:tc>
          <w:tcPr>
            <w:tcW w:w="2520" w:type="dxa"/>
          </w:tcPr>
          <w:p w14:paraId="57699AD1" w14:textId="77777777" w:rsidR="001E0D5C" w:rsidRPr="00080EF8" w:rsidRDefault="001E0D5C" w:rsidP="008E6476">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096519B9"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69880DD"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239449AC"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ADB057C"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0F6E09CA"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B7A5683"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6F55A80B" w14:textId="77777777" w:rsidR="001E0D5C" w:rsidRPr="00080EF8" w:rsidDel="001E262A"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Borders>
              <w:top w:val="nil"/>
              <w:left w:val="nil"/>
              <w:bottom w:val="nil"/>
              <w:right w:val="nil"/>
            </w:tcBorders>
            <w:shd w:val="clear" w:color="auto" w:fill="auto"/>
            <w:vAlign w:val="bottom"/>
          </w:tcPr>
          <w:p w14:paraId="441CA0A3" w14:textId="77777777" w:rsidR="001E0D5C" w:rsidRPr="00080EF8" w:rsidDel="001E262A"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194B63C2" w14:textId="3E18B9A5" w:rsidR="001E0D5C" w:rsidRPr="00915702" w:rsidRDefault="001E0D5C" w:rsidP="006924A8">
            <w:pPr>
              <w:tabs>
                <w:tab w:val="clear" w:pos="907"/>
                <w:tab w:val="left" w:pos="900"/>
                <w:tab w:val="left" w:pos="2880"/>
              </w:tabs>
              <w:spacing w:line="240" w:lineRule="auto"/>
              <w:ind w:right="72"/>
              <w:jc w:val="right"/>
              <w:rPr>
                <w:rFonts w:asciiTheme="majorBidi" w:hAnsiTheme="majorBidi"/>
                <w:b/>
                <w:bCs/>
                <w:sz w:val="28"/>
                <w:szCs w:val="28"/>
              </w:rPr>
            </w:pPr>
            <w:r>
              <w:rPr>
                <w:rFonts w:ascii="Angsana New" w:hAnsi="Angsana New"/>
                <w:b/>
                <w:bCs/>
                <w:color w:val="000000"/>
                <w:sz w:val="28"/>
                <w:szCs w:val="28"/>
              </w:rPr>
              <w:t>883,380</w:t>
            </w:r>
          </w:p>
        </w:tc>
      </w:tr>
    </w:tbl>
    <w:p w14:paraId="67999A0D" w14:textId="77777777" w:rsidR="008052DF" w:rsidRPr="00080EF8" w:rsidRDefault="008052DF" w:rsidP="008052D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Assets pledged with the registrar</w:t>
      </w:r>
    </w:p>
    <w:p w14:paraId="0AB7CC80" w14:textId="151BB612" w:rsidR="008052DF" w:rsidRPr="00080EF8" w:rsidRDefault="008052DF"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CA2775" w:rsidRPr="00CA2775">
        <w:rPr>
          <w:rFonts w:asciiTheme="majorBidi" w:eastAsia="Arial Unicode MS" w:hAnsiTheme="majorBidi" w:cstheme="majorBidi"/>
          <w:sz w:val="28"/>
          <w:szCs w:val="28"/>
        </w:rPr>
        <w:t xml:space="preserve">30 </w:t>
      </w:r>
      <w:r w:rsidR="0029595F">
        <w:rPr>
          <w:rFonts w:asciiTheme="majorBidi" w:eastAsia="Arial Unicode MS" w:hAnsiTheme="majorBidi" w:cstheme="majorBidi"/>
          <w:sz w:val="28"/>
          <w:szCs w:val="28"/>
        </w:rPr>
        <w:t>September</w:t>
      </w:r>
      <w:r w:rsidR="00CA2775" w:rsidRPr="00CA2775">
        <w:rPr>
          <w:rFonts w:asciiTheme="majorBidi" w:eastAsia="Arial Unicode MS" w:hAnsiTheme="majorBidi" w:cstheme="majorBidi"/>
          <w:sz w:val="28"/>
          <w:szCs w:val="28"/>
        </w:rPr>
        <w:t xml:space="preserve"> 2021 </w:t>
      </w:r>
      <w:r w:rsidR="00AA152E" w:rsidRPr="00AA152E">
        <w:rPr>
          <w:rFonts w:asciiTheme="majorBidi" w:eastAsia="Arial Unicode MS" w:hAnsiTheme="majorBidi" w:cstheme="majorBidi"/>
          <w:sz w:val="28"/>
          <w:szCs w:val="28"/>
        </w:rPr>
        <w:t>and 31 December 2020</w:t>
      </w:r>
      <w:r w:rsidRPr="00080EF8">
        <w:rPr>
          <w:rFonts w:asciiTheme="majorBidi" w:eastAsia="Arial Unicode MS" w:hAnsiTheme="majorBidi" w:cstheme="majorBidi"/>
          <w:sz w:val="28"/>
          <w:szCs w:val="28"/>
        </w:rPr>
        <w:t xml:space="preserve">, assets pledged with the Registrar in accordance with the Non-Life Insurance Act </w:t>
      </w:r>
      <w:r w:rsidR="004C308E">
        <w:rPr>
          <w:rFonts w:asciiTheme="majorBidi" w:eastAsia="Arial Unicode MS" w:hAnsiTheme="majorBidi" w:cstheme="majorBidi"/>
          <w:sz w:val="28"/>
          <w:szCs w:val="28"/>
        </w:rPr>
        <w:t xml:space="preserve">were </w:t>
      </w:r>
      <w:r w:rsidRPr="00080EF8">
        <w:rPr>
          <w:rFonts w:asciiTheme="majorBidi" w:eastAsia="Arial Unicode MS" w:hAnsiTheme="majorBidi" w:cstheme="majorBidi"/>
          <w:sz w:val="28"/>
          <w:szCs w:val="28"/>
        </w:rPr>
        <w:t>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E7058E">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E7058E">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0211B838" w:rsidR="008052DF" w:rsidRPr="00080EF8" w:rsidRDefault="00CA2775"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 xml:space="preserve">30 </w:t>
            </w:r>
            <w:r w:rsidR="0029595F">
              <w:rPr>
                <w:rFonts w:asciiTheme="majorBidi" w:eastAsia="Arial Unicode MS" w:hAnsiTheme="majorBidi" w:cstheme="majorBidi"/>
                <w:sz w:val="28"/>
                <w:szCs w:val="28"/>
              </w:rPr>
              <w:t>September</w:t>
            </w:r>
            <w:r w:rsidRPr="00CA2775">
              <w:rPr>
                <w:rFonts w:asciiTheme="majorBidi" w:hAnsiTheme="majorBidi" w:cstheme="majorBidi"/>
                <w:sz w:val="28"/>
                <w:szCs w:val="28"/>
              </w:rPr>
              <w:t xml:space="preserve"> 2021</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5E5ABE95" w:rsidR="008052DF" w:rsidRPr="00080EF8" w:rsidRDefault="00AA152E"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8052DF" w:rsidRPr="00080EF8" w14:paraId="05F681C1" w14:textId="77777777" w:rsidTr="002B2150">
        <w:trPr>
          <w:trHeight w:val="361"/>
        </w:trPr>
        <w:tc>
          <w:tcPr>
            <w:tcW w:w="5760" w:type="dxa"/>
            <w:tcBorders>
              <w:top w:val="nil"/>
              <w:left w:val="nil"/>
              <w:bottom w:val="nil"/>
              <w:right w:val="nil"/>
            </w:tcBorders>
          </w:tcPr>
          <w:p w14:paraId="3CDE716A" w14:textId="77777777" w:rsidR="008052DF" w:rsidRPr="00080EF8" w:rsidRDefault="008052DF" w:rsidP="00254DED">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shd w:val="clear" w:color="auto" w:fill="auto"/>
          </w:tcPr>
          <w:p w14:paraId="3CB1CF0B" w14:textId="0598807F" w:rsidR="008052DF" w:rsidRPr="002B2150" w:rsidRDefault="004C15EB" w:rsidP="00254DED">
            <w:pPr>
              <w:tabs>
                <w:tab w:val="clear" w:pos="907"/>
                <w:tab w:val="left" w:pos="900"/>
                <w:tab w:val="left" w:pos="2880"/>
              </w:tabs>
              <w:spacing w:line="240" w:lineRule="auto"/>
              <w:ind w:right="72"/>
              <w:jc w:val="right"/>
              <w:rPr>
                <w:rFonts w:asciiTheme="majorBidi" w:hAnsiTheme="majorBidi" w:cstheme="majorBidi"/>
                <w:sz w:val="28"/>
                <w:szCs w:val="28"/>
              </w:rPr>
            </w:pPr>
            <w:r w:rsidRPr="006737D8">
              <w:rPr>
                <w:rFonts w:asciiTheme="majorBidi" w:eastAsia="Cordia New"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8052DF" w:rsidRPr="00080EF8"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double" w:sz="4" w:space="0" w:color="auto"/>
              <w:right w:val="nil"/>
            </w:tcBorders>
          </w:tcPr>
          <w:p w14:paraId="7260C871" w14:textId="77777777" w:rsidR="008052DF" w:rsidRPr="00080EF8"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14,000</w:t>
            </w:r>
          </w:p>
        </w:tc>
      </w:tr>
    </w:tbl>
    <w:p w14:paraId="785C1BEB" w14:textId="56AA0A4B" w:rsidR="003F2E41" w:rsidRPr="006967BD"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967BD">
        <w:rPr>
          <w:rFonts w:asciiTheme="majorBidi" w:eastAsia="Arial Unicode MS" w:hAnsiTheme="majorBidi" w:cstheme="majorBidi"/>
          <w:b/>
          <w:bCs/>
          <w:sz w:val="28"/>
          <w:szCs w:val="28"/>
        </w:rPr>
        <w:t>A</w:t>
      </w:r>
      <w:r w:rsidR="002C5D40" w:rsidRPr="006967BD">
        <w:rPr>
          <w:rFonts w:asciiTheme="majorBidi" w:eastAsia="Arial Unicode MS" w:hAnsiTheme="majorBidi" w:cstheme="majorBidi"/>
          <w:b/>
          <w:bCs/>
          <w:sz w:val="28"/>
          <w:szCs w:val="28"/>
        </w:rPr>
        <w:t>ssets reserved with the registrar</w:t>
      </w:r>
    </w:p>
    <w:p w14:paraId="123401E7" w14:textId="2C1ABD5D" w:rsidR="008052DF" w:rsidRPr="00D50CB1" w:rsidRDefault="00D23E1C" w:rsidP="00D50CB1">
      <w:pPr>
        <w:pStyle w:val="BodyTextIndent"/>
        <w:spacing w:before="120" w:line="380" w:lineRule="exact"/>
        <w:ind w:left="547" w:right="29"/>
        <w:jc w:val="thaiDistribute"/>
        <w:rPr>
          <w:rFonts w:asciiTheme="majorBidi" w:eastAsia="Arial Unicode MS" w:hAnsiTheme="majorBidi" w:cstheme="majorBidi"/>
          <w:spacing w:val="2"/>
          <w:sz w:val="28"/>
          <w:szCs w:val="28"/>
        </w:rPr>
      </w:pPr>
      <w:r w:rsidRPr="006967BD">
        <w:rPr>
          <w:rFonts w:asciiTheme="majorBidi" w:eastAsia="Arial Unicode MS" w:hAnsiTheme="majorBidi" w:cstheme="majorBidi"/>
          <w:spacing w:val="2"/>
          <w:sz w:val="28"/>
          <w:szCs w:val="28"/>
        </w:rPr>
        <w:t xml:space="preserve">As at </w:t>
      </w:r>
      <w:r w:rsidR="00CA2775" w:rsidRPr="00CA2775">
        <w:rPr>
          <w:rFonts w:asciiTheme="majorBidi" w:eastAsia="Arial Unicode MS" w:hAnsiTheme="majorBidi" w:cstheme="majorBidi"/>
          <w:spacing w:val="2"/>
          <w:sz w:val="28"/>
          <w:szCs w:val="28"/>
        </w:rPr>
        <w:t xml:space="preserve">30 </w:t>
      </w:r>
      <w:r w:rsidR="00D50CB1">
        <w:rPr>
          <w:rFonts w:asciiTheme="majorBidi" w:eastAsia="Arial Unicode MS" w:hAnsiTheme="majorBidi" w:cstheme="majorBidi"/>
          <w:spacing w:val="2"/>
          <w:sz w:val="28"/>
          <w:szCs w:val="28"/>
        </w:rPr>
        <w:t>September</w:t>
      </w:r>
      <w:r w:rsidR="00CA2775" w:rsidRPr="00CA2775">
        <w:rPr>
          <w:rFonts w:asciiTheme="majorBidi" w:eastAsia="Arial Unicode MS" w:hAnsiTheme="majorBidi" w:cstheme="majorBidi"/>
          <w:spacing w:val="2"/>
          <w:sz w:val="28"/>
          <w:szCs w:val="28"/>
        </w:rPr>
        <w:t xml:space="preserve"> 2021 </w:t>
      </w:r>
      <w:r w:rsidR="00AA152E" w:rsidRPr="00AA152E">
        <w:rPr>
          <w:rFonts w:asciiTheme="majorBidi" w:eastAsia="Arial Unicode MS" w:hAnsiTheme="majorBidi" w:cstheme="majorBidi"/>
          <w:spacing w:val="2"/>
          <w:sz w:val="28"/>
          <w:szCs w:val="28"/>
        </w:rPr>
        <w:t>and 31 December 2020</w:t>
      </w:r>
      <w:r w:rsidR="003F2E41" w:rsidRPr="006967BD">
        <w:rPr>
          <w:rFonts w:asciiTheme="majorBidi" w:eastAsia="Arial Unicode MS" w:hAnsiTheme="majorBidi" w:cstheme="majorBidi"/>
          <w:spacing w:val="2"/>
          <w:sz w:val="28"/>
          <w:szCs w:val="28"/>
        </w:rPr>
        <w:t xml:space="preserve">, assets pledged as policy reserve with the Registrar in accordance with the Non-Life Insurance Act </w:t>
      </w:r>
      <w:r w:rsidR="004C308E">
        <w:rPr>
          <w:rFonts w:asciiTheme="majorBidi" w:eastAsia="Arial Unicode MS" w:hAnsiTheme="majorBidi" w:cstheme="majorBidi"/>
          <w:spacing w:val="2"/>
          <w:sz w:val="28"/>
          <w:szCs w:val="28"/>
        </w:rPr>
        <w:t xml:space="preserve">were </w:t>
      </w:r>
      <w:r w:rsidR="003F2E41" w:rsidRPr="006967BD">
        <w:rPr>
          <w:rFonts w:asciiTheme="majorBidi" w:eastAsia="Arial Unicode MS" w:hAnsiTheme="majorBidi" w:cstheme="majorBidi"/>
          <w:spacing w:val="2"/>
          <w:sz w:val="28"/>
          <w:szCs w:val="28"/>
        </w:rPr>
        <w:t>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AA152E" w:rsidRPr="00080EF8" w14:paraId="1AFAAA73" w14:textId="77777777" w:rsidTr="00E7058E">
        <w:tc>
          <w:tcPr>
            <w:tcW w:w="5760" w:type="dxa"/>
            <w:tcBorders>
              <w:top w:val="nil"/>
              <w:left w:val="nil"/>
              <w:bottom w:val="nil"/>
              <w:right w:val="nil"/>
            </w:tcBorders>
          </w:tcPr>
          <w:p w14:paraId="20B6FA16" w14:textId="77777777"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4EE9D98C" w:rsidR="00AA152E" w:rsidRPr="00080EF8" w:rsidRDefault="00CA2775"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 xml:space="preserve">30 </w:t>
            </w:r>
            <w:r w:rsidR="00D50CB1">
              <w:rPr>
                <w:rFonts w:asciiTheme="majorBidi" w:eastAsia="Arial Unicode MS" w:hAnsiTheme="majorBidi" w:cstheme="majorBidi"/>
                <w:sz w:val="28"/>
                <w:szCs w:val="28"/>
              </w:rPr>
              <w:t>September</w:t>
            </w:r>
            <w:r w:rsidRPr="00CA2775">
              <w:rPr>
                <w:rFonts w:asciiTheme="majorBidi" w:hAnsiTheme="majorBidi" w:cstheme="majorBidi"/>
                <w:sz w:val="28"/>
                <w:szCs w:val="28"/>
              </w:rPr>
              <w:t xml:space="preserve"> 2021</w:t>
            </w:r>
          </w:p>
        </w:tc>
        <w:tc>
          <w:tcPr>
            <w:tcW w:w="270" w:type="dxa"/>
            <w:tcBorders>
              <w:top w:val="single" w:sz="4" w:space="0" w:color="auto"/>
              <w:left w:val="nil"/>
              <w:bottom w:val="nil"/>
              <w:right w:val="nil"/>
            </w:tcBorders>
          </w:tcPr>
          <w:p w14:paraId="1C6F157C" w14:textId="77777777"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7164948B"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6737D8" w:rsidRPr="00080EF8" w14:paraId="3338AEA7" w14:textId="77777777" w:rsidTr="00E7058E">
        <w:tc>
          <w:tcPr>
            <w:tcW w:w="5760" w:type="dxa"/>
            <w:tcBorders>
              <w:top w:val="nil"/>
              <w:left w:val="nil"/>
              <w:bottom w:val="nil"/>
              <w:right w:val="nil"/>
            </w:tcBorders>
          </w:tcPr>
          <w:p w14:paraId="1D69BA66" w14:textId="77777777" w:rsidR="006737D8" w:rsidRPr="00080EF8" w:rsidRDefault="006737D8" w:rsidP="006737D8">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66B715E4" w:rsidR="006737D8" w:rsidRPr="00080EF8" w:rsidRDefault="006737D8" w:rsidP="006737D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86,287</w:t>
            </w:r>
          </w:p>
        </w:tc>
        <w:tc>
          <w:tcPr>
            <w:tcW w:w="270" w:type="dxa"/>
            <w:tcBorders>
              <w:top w:val="nil"/>
              <w:left w:val="nil"/>
              <w:bottom w:val="nil"/>
              <w:right w:val="nil"/>
            </w:tcBorders>
          </w:tcPr>
          <w:p w14:paraId="07BB2C93" w14:textId="77777777" w:rsidR="006737D8" w:rsidRPr="00080EF8" w:rsidRDefault="006737D8" w:rsidP="006737D8">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32A9B2AF" w14:textId="32E2C005" w:rsidR="006737D8" w:rsidRPr="00080EF8" w:rsidRDefault="006737D8" w:rsidP="006737D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111,754</w:t>
            </w:r>
          </w:p>
        </w:tc>
      </w:tr>
      <w:tr w:rsidR="006737D8" w:rsidRPr="00080EF8" w14:paraId="65324B2A" w14:textId="77777777" w:rsidTr="00E7058E">
        <w:tc>
          <w:tcPr>
            <w:tcW w:w="5760" w:type="dxa"/>
            <w:tcBorders>
              <w:top w:val="nil"/>
              <w:left w:val="nil"/>
              <w:bottom w:val="nil"/>
              <w:right w:val="nil"/>
            </w:tcBorders>
          </w:tcPr>
          <w:p w14:paraId="655A8B70" w14:textId="1C1AEE95" w:rsidR="006737D8" w:rsidRPr="006F3958" w:rsidRDefault="006737D8" w:rsidP="006737D8">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18CFAA8A" w:rsidR="006737D8" w:rsidRPr="00080EF8" w:rsidRDefault="006737D8" w:rsidP="006737D8">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b/>
                <w:bCs/>
                <w:sz w:val="28"/>
                <w:szCs w:val="28"/>
              </w:rPr>
              <w:t>86,287</w:t>
            </w:r>
          </w:p>
        </w:tc>
        <w:tc>
          <w:tcPr>
            <w:tcW w:w="270" w:type="dxa"/>
            <w:tcBorders>
              <w:top w:val="nil"/>
              <w:left w:val="nil"/>
              <w:bottom w:val="nil"/>
              <w:right w:val="nil"/>
            </w:tcBorders>
          </w:tcPr>
          <w:p w14:paraId="7F4D6B31" w14:textId="77777777" w:rsidR="006737D8" w:rsidRPr="00080EF8" w:rsidRDefault="006737D8" w:rsidP="006737D8">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58162911" w14:textId="1086C8D8" w:rsidR="006737D8" w:rsidRPr="006967BD" w:rsidRDefault="006737D8" w:rsidP="006737D8">
            <w:pPr>
              <w:tabs>
                <w:tab w:val="clear" w:pos="907"/>
                <w:tab w:val="left" w:pos="900"/>
                <w:tab w:val="left" w:pos="2880"/>
              </w:tabs>
              <w:spacing w:line="240" w:lineRule="auto"/>
              <w:ind w:right="72"/>
              <w:jc w:val="right"/>
              <w:rPr>
                <w:rFonts w:asciiTheme="majorBidi" w:hAnsiTheme="majorBidi" w:cstheme="majorBidi"/>
                <w:b/>
                <w:bCs/>
                <w:sz w:val="28"/>
                <w:szCs w:val="28"/>
              </w:rPr>
            </w:pPr>
            <w:r w:rsidRPr="00DB6273">
              <w:rPr>
                <w:rFonts w:asciiTheme="majorBidi" w:eastAsia="Cordia New" w:hAnsiTheme="majorBidi" w:cstheme="majorBidi"/>
                <w:b/>
                <w:bCs/>
                <w:sz w:val="28"/>
                <w:szCs w:val="28"/>
              </w:rPr>
              <w:t>111,754</w:t>
            </w:r>
          </w:p>
        </w:tc>
      </w:tr>
    </w:tbl>
    <w:p w14:paraId="255CEE92" w14:textId="426BB354" w:rsidR="003F2E41" w:rsidRPr="00F23B29" w:rsidRDefault="008052DF" w:rsidP="00F23B29">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F23B29">
        <w:rPr>
          <w:rFonts w:asciiTheme="majorBidi" w:eastAsia="Arial Unicode MS" w:hAnsiTheme="majorBidi" w:cstheme="majorBidi"/>
          <w:b/>
          <w:bCs/>
          <w:sz w:val="28"/>
          <w:szCs w:val="28"/>
        </w:rPr>
        <w:t>R</w:t>
      </w:r>
      <w:r w:rsidR="002C5D40" w:rsidRPr="00F23B29">
        <w:rPr>
          <w:rFonts w:asciiTheme="majorBidi" w:eastAsia="Arial Unicode MS" w:hAnsiTheme="majorBidi" w:cstheme="majorBidi"/>
          <w:b/>
          <w:bCs/>
          <w:sz w:val="28"/>
          <w:szCs w:val="28"/>
        </w:rPr>
        <w:t>estricted assets and commitment</w:t>
      </w:r>
    </w:p>
    <w:p w14:paraId="74FD85A9" w14:textId="6BC11C58" w:rsidR="004A3153" w:rsidRPr="00080EF8" w:rsidRDefault="004A3153" w:rsidP="004A3153">
      <w:pPr>
        <w:pStyle w:val="BodyTextIndent"/>
        <w:spacing w:before="120" w:line="380" w:lineRule="exact"/>
        <w:ind w:left="540" w:right="58"/>
        <w:jc w:val="thaiDistribute"/>
        <w:rPr>
          <w:rFonts w:asciiTheme="majorBidi" w:eastAsia="Arial Unicode MS" w:hAnsiTheme="majorBidi" w:cstheme="majorBidi"/>
          <w:sz w:val="28"/>
          <w:szCs w:val="28"/>
        </w:rPr>
      </w:pPr>
      <w:r w:rsidRPr="00B525B2">
        <w:rPr>
          <w:rFonts w:asciiTheme="majorBidi" w:eastAsia="Arial Unicode MS" w:hAnsiTheme="majorBidi" w:cstheme="majorBidi"/>
          <w:sz w:val="28"/>
          <w:szCs w:val="28"/>
        </w:rPr>
        <w:t xml:space="preserve">As </w:t>
      </w:r>
      <w:r w:rsidRPr="00D25DD3">
        <w:rPr>
          <w:rFonts w:asciiTheme="majorBidi" w:eastAsia="Arial Unicode MS" w:hAnsiTheme="majorBidi" w:cstheme="majorBidi"/>
          <w:sz w:val="28"/>
          <w:szCs w:val="28"/>
        </w:rPr>
        <w:t xml:space="preserve">at </w:t>
      </w:r>
      <w:r w:rsidR="00CA2775" w:rsidRPr="00CA2775">
        <w:rPr>
          <w:rFonts w:asciiTheme="majorBidi" w:eastAsia="Arial Unicode MS" w:hAnsiTheme="majorBidi" w:cstheme="majorBidi"/>
          <w:sz w:val="28"/>
          <w:szCs w:val="28"/>
        </w:rPr>
        <w:t xml:space="preserve">30 </w:t>
      </w:r>
      <w:r w:rsidR="00D50CB1">
        <w:rPr>
          <w:rFonts w:asciiTheme="majorBidi" w:eastAsia="Arial Unicode MS" w:hAnsiTheme="majorBidi" w:cstheme="majorBidi"/>
          <w:sz w:val="28"/>
          <w:szCs w:val="28"/>
        </w:rPr>
        <w:t>September</w:t>
      </w:r>
      <w:r w:rsidR="00CA2775" w:rsidRPr="00CA2775">
        <w:rPr>
          <w:rFonts w:asciiTheme="majorBidi" w:eastAsia="Arial Unicode MS" w:hAnsiTheme="majorBidi" w:cstheme="majorBidi"/>
          <w:sz w:val="28"/>
          <w:szCs w:val="28"/>
        </w:rPr>
        <w:t xml:space="preserve"> 2021 </w:t>
      </w:r>
      <w:r w:rsidR="001B162A" w:rsidRPr="001B162A">
        <w:rPr>
          <w:rFonts w:asciiTheme="majorBidi" w:eastAsia="Arial Unicode MS" w:hAnsiTheme="majorBidi" w:cstheme="majorBidi"/>
          <w:sz w:val="28"/>
          <w:szCs w:val="28"/>
        </w:rPr>
        <w:t>and 31 December 2020</w:t>
      </w:r>
      <w:r w:rsidRPr="00B525B2">
        <w:rPr>
          <w:rFonts w:asciiTheme="majorBidi" w:eastAsia="Arial Unicode MS" w:hAnsiTheme="majorBidi" w:cstheme="majorBidi"/>
          <w:sz w:val="28"/>
          <w:szCs w:val="28"/>
        </w:rPr>
        <w:t xml:space="preserve">, </w:t>
      </w:r>
      <w:r w:rsidRPr="00080EF8">
        <w:rPr>
          <w:rFonts w:asciiTheme="majorBidi" w:eastAsia="Arial Unicode MS" w:hAnsiTheme="majorBidi" w:cstheme="majorBidi"/>
          <w:spacing w:val="2"/>
          <w:sz w:val="28"/>
          <w:szCs w:val="28"/>
        </w:rPr>
        <w:t>assets pledged as policy reserve with the Registrar in accordance with the Non-Life Insurance Act</w:t>
      </w:r>
      <w:r w:rsidR="004C308E">
        <w:rPr>
          <w:rFonts w:asciiTheme="majorBidi" w:eastAsia="Arial Unicode MS" w:hAnsiTheme="majorBidi" w:cstheme="majorBidi"/>
          <w:spacing w:val="2"/>
          <w:sz w:val="28"/>
          <w:szCs w:val="28"/>
        </w:rPr>
        <w:t xml:space="preserve"> were</w:t>
      </w:r>
      <w:r w:rsidRPr="00080EF8">
        <w:rPr>
          <w:rFonts w:asciiTheme="majorBidi" w:eastAsia="Arial Unicode MS" w:hAnsiTheme="majorBidi" w:cstheme="majorBidi"/>
          <w:spacing w:val="2"/>
          <w:sz w:val="28"/>
          <w:szCs w:val="28"/>
        </w:rPr>
        <w:t xml:space="preserve"> as follow</w:t>
      </w:r>
      <w:r w:rsidRPr="00080EF8">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30"/>
        <w:gridCol w:w="270"/>
        <w:gridCol w:w="1530"/>
      </w:tblGrid>
      <w:tr w:rsidR="004A3153" w:rsidRPr="00467175" w14:paraId="417D3F49" w14:textId="77777777" w:rsidTr="00E7058E">
        <w:trPr>
          <w:tblHeader/>
        </w:trPr>
        <w:tc>
          <w:tcPr>
            <w:tcW w:w="558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1B162A" w:rsidRPr="00467175" w14:paraId="0D1B6DC8" w14:textId="77777777" w:rsidTr="00E7058E">
        <w:trPr>
          <w:tblHeader/>
        </w:trPr>
        <w:tc>
          <w:tcPr>
            <w:tcW w:w="5580" w:type="dxa"/>
            <w:tcBorders>
              <w:top w:val="nil"/>
              <w:left w:val="nil"/>
              <w:bottom w:val="nil"/>
              <w:right w:val="nil"/>
            </w:tcBorders>
          </w:tcPr>
          <w:p w14:paraId="7CF1B140" w14:textId="77777777"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5F29ED5E" w14:textId="50C247CC" w:rsidR="001B162A" w:rsidRPr="00467175" w:rsidRDefault="00CA2775"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 xml:space="preserve">30 </w:t>
            </w:r>
            <w:r w:rsidR="00D50CB1">
              <w:rPr>
                <w:rFonts w:asciiTheme="majorBidi" w:eastAsia="Arial Unicode MS" w:hAnsiTheme="majorBidi" w:cstheme="majorBidi"/>
                <w:sz w:val="28"/>
                <w:szCs w:val="28"/>
              </w:rPr>
              <w:t>September</w:t>
            </w:r>
            <w:r w:rsidRPr="00CA2775">
              <w:rPr>
                <w:rFonts w:asciiTheme="majorBidi" w:hAnsiTheme="majorBidi" w:cstheme="majorBidi"/>
                <w:sz w:val="28"/>
                <w:szCs w:val="28"/>
              </w:rPr>
              <w:t xml:space="preserve"> 2021</w:t>
            </w:r>
          </w:p>
        </w:tc>
        <w:tc>
          <w:tcPr>
            <w:tcW w:w="270" w:type="dxa"/>
            <w:tcBorders>
              <w:top w:val="single" w:sz="4" w:space="0" w:color="auto"/>
              <w:left w:val="nil"/>
              <w:bottom w:val="nil"/>
              <w:right w:val="nil"/>
            </w:tcBorders>
          </w:tcPr>
          <w:p w14:paraId="66841892" w14:textId="77777777"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74AF88AE" w14:textId="15D22313"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7D5997" w:rsidRPr="00467175" w14:paraId="0868548A" w14:textId="77777777" w:rsidTr="00E7058E">
        <w:tc>
          <w:tcPr>
            <w:tcW w:w="5580" w:type="dxa"/>
            <w:tcBorders>
              <w:top w:val="nil"/>
              <w:left w:val="nil"/>
              <w:bottom w:val="nil"/>
              <w:right w:val="nil"/>
            </w:tcBorders>
          </w:tcPr>
          <w:p w14:paraId="704F3ACA" w14:textId="77777777" w:rsidR="007D5997" w:rsidRPr="00467175" w:rsidRDefault="007D5997" w:rsidP="007D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530" w:type="dxa"/>
            <w:tcBorders>
              <w:top w:val="nil"/>
              <w:left w:val="nil"/>
              <w:bottom w:val="nil"/>
              <w:right w:val="nil"/>
            </w:tcBorders>
          </w:tcPr>
          <w:p w14:paraId="2A8F4CDF" w14:textId="0F398C8B" w:rsidR="007D5997" w:rsidRDefault="007D5997" w:rsidP="007D5997">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49</w:t>
            </w:r>
          </w:p>
        </w:tc>
        <w:tc>
          <w:tcPr>
            <w:tcW w:w="270" w:type="dxa"/>
            <w:tcBorders>
              <w:top w:val="nil"/>
              <w:left w:val="nil"/>
              <w:bottom w:val="nil"/>
              <w:right w:val="nil"/>
            </w:tcBorders>
          </w:tcPr>
          <w:p w14:paraId="5684D9A8"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19EE948" w14:textId="08F4E76B" w:rsidR="007D5997" w:rsidRPr="00467175" w:rsidRDefault="007D5997" w:rsidP="007D5997">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921</w:t>
            </w:r>
          </w:p>
        </w:tc>
      </w:tr>
      <w:tr w:rsidR="007D5997" w:rsidRPr="00467175" w14:paraId="25590CAC" w14:textId="77777777" w:rsidTr="00E7058E">
        <w:tc>
          <w:tcPr>
            <w:tcW w:w="5580" w:type="dxa"/>
            <w:tcBorders>
              <w:top w:val="nil"/>
              <w:left w:val="nil"/>
              <w:bottom w:val="nil"/>
              <w:right w:val="nil"/>
            </w:tcBorders>
          </w:tcPr>
          <w:p w14:paraId="257FDC65" w14:textId="77777777" w:rsidR="007D5997" w:rsidRPr="00467175" w:rsidRDefault="007D5997" w:rsidP="007D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530" w:type="dxa"/>
            <w:tcBorders>
              <w:top w:val="nil"/>
              <w:left w:val="nil"/>
              <w:bottom w:val="nil"/>
              <w:right w:val="nil"/>
            </w:tcBorders>
          </w:tcPr>
          <w:p w14:paraId="3536D340" w14:textId="2DD1627A"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110,864</w:t>
            </w:r>
          </w:p>
        </w:tc>
        <w:tc>
          <w:tcPr>
            <w:tcW w:w="270" w:type="dxa"/>
            <w:tcBorders>
              <w:top w:val="nil"/>
              <w:left w:val="nil"/>
              <w:bottom w:val="nil"/>
              <w:right w:val="nil"/>
            </w:tcBorders>
          </w:tcPr>
          <w:p w14:paraId="13531FCF"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76F80EB4" w14:textId="65DFAEAD"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80,713</w:t>
            </w:r>
          </w:p>
        </w:tc>
      </w:tr>
      <w:tr w:rsidR="007D5997" w:rsidRPr="00467175" w14:paraId="44E4D60C" w14:textId="77777777" w:rsidTr="00E7058E">
        <w:tc>
          <w:tcPr>
            <w:tcW w:w="5580" w:type="dxa"/>
            <w:tcBorders>
              <w:top w:val="nil"/>
              <w:left w:val="nil"/>
              <w:bottom w:val="nil"/>
              <w:right w:val="nil"/>
            </w:tcBorders>
          </w:tcPr>
          <w:p w14:paraId="7F7F8D90" w14:textId="2AB03EDE" w:rsidR="007D5997" w:rsidRPr="00467175" w:rsidRDefault="007D5997" w:rsidP="007D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receivables</w:t>
            </w:r>
          </w:p>
        </w:tc>
        <w:tc>
          <w:tcPr>
            <w:tcW w:w="1530" w:type="dxa"/>
            <w:tcBorders>
              <w:top w:val="nil"/>
              <w:left w:val="nil"/>
              <w:bottom w:val="nil"/>
              <w:right w:val="nil"/>
            </w:tcBorders>
          </w:tcPr>
          <w:p w14:paraId="5B66D24F" w14:textId="54BB9BB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98</w:t>
            </w:r>
          </w:p>
        </w:tc>
        <w:tc>
          <w:tcPr>
            <w:tcW w:w="270" w:type="dxa"/>
            <w:tcBorders>
              <w:top w:val="nil"/>
              <w:left w:val="nil"/>
              <w:bottom w:val="nil"/>
              <w:right w:val="nil"/>
            </w:tcBorders>
          </w:tcPr>
          <w:p w14:paraId="129F0A6D"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7A5FB662" w14:textId="3153FCF3" w:rsidR="007D5997" w:rsidRPr="00467175" w:rsidRDefault="007D5997" w:rsidP="007D5997">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848</w:t>
            </w:r>
          </w:p>
        </w:tc>
      </w:tr>
      <w:tr w:rsidR="007D5997" w:rsidRPr="00467175" w14:paraId="01FED360" w14:textId="77777777" w:rsidTr="00E7058E">
        <w:tc>
          <w:tcPr>
            <w:tcW w:w="5580" w:type="dxa"/>
            <w:tcBorders>
              <w:top w:val="nil"/>
              <w:left w:val="nil"/>
              <w:bottom w:val="nil"/>
              <w:right w:val="nil"/>
            </w:tcBorders>
          </w:tcPr>
          <w:p w14:paraId="6447F0EF" w14:textId="77777777" w:rsidR="007D5997" w:rsidRPr="00467175" w:rsidRDefault="007D5997" w:rsidP="007D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530" w:type="dxa"/>
            <w:tcBorders>
              <w:top w:val="nil"/>
              <w:left w:val="nil"/>
              <w:bottom w:val="nil"/>
              <w:right w:val="nil"/>
            </w:tcBorders>
          </w:tcPr>
          <w:p w14:paraId="36F2E17C"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EC111AA"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FCF6266"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r>
      <w:tr w:rsidR="007D5997" w:rsidRPr="00467175" w14:paraId="6E773CBE" w14:textId="77777777" w:rsidTr="00E7058E">
        <w:tc>
          <w:tcPr>
            <w:tcW w:w="5580" w:type="dxa"/>
            <w:tcBorders>
              <w:top w:val="nil"/>
              <w:left w:val="nil"/>
              <w:bottom w:val="nil"/>
              <w:right w:val="nil"/>
            </w:tcBorders>
          </w:tcPr>
          <w:p w14:paraId="27FFC824" w14:textId="77777777" w:rsidR="007D5997" w:rsidRPr="00467175" w:rsidRDefault="007D5997" w:rsidP="007D599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530" w:type="dxa"/>
            <w:tcBorders>
              <w:top w:val="nil"/>
              <w:left w:val="nil"/>
              <w:bottom w:val="nil"/>
              <w:right w:val="nil"/>
            </w:tcBorders>
            <w:vAlign w:val="center"/>
          </w:tcPr>
          <w:p w14:paraId="1AADE4C0" w14:textId="3C519A91" w:rsidR="007D5997" w:rsidRPr="000249A9" w:rsidRDefault="007D5997" w:rsidP="007D5997">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21,085</w:t>
            </w:r>
          </w:p>
        </w:tc>
        <w:tc>
          <w:tcPr>
            <w:tcW w:w="270" w:type="dxa"/>
            <w:tcBorders>
              <w:top w:val="nil"/>
              <w:left w:val="nil"/>
              <w:bottom w:val="nil"/>
              <w:right w:val="nil"/>
            </w:tcBorders>
          </w:tcPr>
          <w:p w14:paraId="1C2D51CD"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11A7D3DB" w14:textId="07E4506D"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36,181</w:t>
            </w:r>
          </w:p>
        </w:tc>
      </w:tr>
      <w:tr w:rsidR="007D5997" w:rsidRPr="00467175" w14:paraId="5FCB5791" w14:textId="77777777" w:rsidTr="00E7058E">
        <w:tc>
          <w:tcPr>
            <w:tcW w:w="5580" w:type="dxa"/>
            <w:tcBorders>
              <w:top w:val="nil"/>
              <w:left w:val="nil"/>
              <w:bottom w:val="nil"/>
              <w:right w:val="nil"/>
            </w:tcBorders>
          </w:tcPr>
          <w:p w14:paraId="6F622A19" w14:textId="77777777" w:rsidR="007D5997" w:rsidRPr="00A5670D" w:rsidRDefault="007D5997" w:rsidP="007D599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530" w:type="dxa"/>
            <w:tcBorders>
              <w:top w:val="nil"/>
              <w:left w:val="nil"/>
              <w:bottom w:val="nil"/>
              <w:right w:val="nil"/>
            </w:tcBorders>
            <w:vAlign w:val="center"/>
          </w:tcPr>
          <w:p w14:paraId="23F602A3" w14:textId="21A37369" w:rsidR="007D5997" w:rsidRDefault="007D5997" w:rsidP="007D5997">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26,514</w:t>
            </w:r>
          </w:p>
        </w:tc>
        <w:tc>
          <w:tcPr>
            <w:tcW w:w="270" w:type="dxa"/>
            <w:tcBorders>
              <w:top w:val="nil"/>
              <w:left w:val="nil"/>
              <w:bottom w:val="nil"/>
              <w:right w:val="nil"/>
            </w:tcBorders>
          </w:tcPr>
          <w:p w14:paraId="2FCFDCF1"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545BC618" w14:textId="33BDD12A" w:rsidR="007D5997" w:rsidRPr="00D1468C" w:rsidRDefault="007D5997" w:rsidP="007D5997">
            <w:pPr>
              <w:tabs>
                <w:tab w:val="clear" w:pos="907"/>
                <w:tab w:val="left" w:pos="900"/>
                <w:tab w:val="left" w:pos="2880"/>
              </w:tabs>
              <w:spacing w:line="240" w:lineRule="auto"/>
              <w:ind w:right="72"/>
              <w:jc w:val="right"/>
              <w:rPr>
                <w:rFonts w:asciiTheme="majorBidi" w:eastAsia="Cordia New" w:hAnsiTheme="majorBidi" w:cstheme="majorBidi"/>
                <w:sz w:val="26"/>
                <w:szCs w:val="26"/>
              </w:rPr>
            </w:pPr>
            <w:r>
              <w:rPr>
                <w:rFonts w:asciiTheme="majorBidi" w:eastAsia="Cordia New" w:hAnsiTheme="majorBidi" w:cstheme="majorBidi"/>
                <w:sz w:val="28"/>
                <w:szCs w:val="28"/>
              </w:rPr>
              <w:t>48,190</w:t>
            </w:r>
          </w:p>
        </w:tc>
      </w:tr>
      <w:tr w:rsidR="007D5997" w:rsidRPr="00467175" w14:paraId="67D0009E" w14:textId="77777777" w:rsidTr="00E7058E">
        <w:tc>
          <w:tcPr>
            <w:tcW w:w="5580" w:type="dxa"/>
            <w:tcBorders>
              <w:top w:val="nil"/>
              <w:left w:val="nil"/>
              <w:bottom w:val="nil"/>
              <w:right w:val="nil"/>
            </w:tcBorders>
          </w:tcPr>
          <w:p w14:paraId="16EB2F25" w14:textId="77777777" w:rsidR="007D5997" w:rsidRPr="00FC4A09" w:rsidRDefault="007D5997" w:rsidP="007D599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530" w:type="dxa"/>
            <w:tcBorders>
              <w:top w:val="nil"/>
              <w:left w:val="nil"/>
              <w:bottom w:val="nil"/>
              <w:right w:val="nil"/>
            </w:tcBorders>
            <w:vAlign w:val="center"/>
          </w:tcPr>
          <w:p w14:paraId="577C4D45" w14:textId="168F489B" w:rsidR="007D5997" w:rsidRPr="000249A9" w:rsidRDefault="007D5997" w:rsidP="007D5997">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9,641</w:t>
            </w:r>
          </w:p>
        </w:tc>
        <w:tc>
          <w:tcPr>
            <w:tcW w:w="270" w:type="dxa"/>
            <w:tcBorders>
              <w:top w:val="nil"/>
              <w:left w:val="nil"/>
              <w:bottom w:val="nil"/>
              <w:right w:val="nil"/>
            </w:tcBorders>
          </w:tcPr>
          <w:p w14:paraId="56AD3E0F"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4F32B82A" w14:textId="7888F564"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14,440</w:t>
            </w:r>
          </w:p>
        </w:tc>
      </w:tr>
      <w:tr w:rsidR="007D5997" w:rsidRPr="00467175" w14:paraId="3DD9C0D6" w14:textId="77777777" w:rsidTr="00E7058E">
        <w:tc>
          <w:tcPr>
            <w:tcW w:w="5580" w:type="dxa"/>
            <w:tcBorders>
              <w:top w:val="nil"/>
              <w:left w:val="nil"/>
              <w:bottom w:val="nil"/>
              <w:right w:val="nil"/>
            </w:tcBorders>
          </w:tcPr>
          <w:p w14:paraId="31B493AD" w14:textId="77777777" w:rsidR="007D5997" w:rsidRPr="00467175" w:rsidRDefault="007D5997" w:rsidP="007D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77922B5C" w14:textId="77777777" w:rsidR="007D5997" w:rsidRPr="00467175" w:rsidRDefault="007D5997" w:rsidP="007D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530" w:type="dxa"/>
            <w:tcBorders>
              <w:top w:val="nil"/>
              <w:left w:val="nil"/>
              <w:bottom w:val="nil"/>
              <w:right w:val="nil"/>
            </w:tcBorders>
          </w:tcPr>
          <w:p w14:paraId="3D966E9E"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4F1E8986"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18EC99F"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r>
      <w:tr w:rsidR="007D5997" w:rsidRPr="00467175" w14:paraId="39A10DE0" w14:textId="77777777" w:rsidTr="00E7058E">
        <w:tc>
          <w:tcPr>
            <w:tcW w:w="5580" w:type="dxa"/>
            <w:tcBorders>
              <w:top w:val="nil"/>
              <w:left w:val="nil"/>
              <w:bottom w:val="nil"/>
              <w:right w:val="nil"/>
            </w:tcBorders>
          </w:tcPr>
          <w:p w14:paraId="65C7B70B" w14:textId="77777777" w:rsidR="007D5997" w:rsidRPr="00467175" w:rsidRDefault="007D5997" w:rsidP="007D599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530" w:type="dxa"/>
            <w:tcBorders>
              <w:top w:val="nil"/>
              <w:left w:val="nil"/>
              <w:bottom w:val="nil"/>
              <w:right w:val="nil"/>
            </w:tcBorders>
          </w:tcPr>
          <w:p w14:paraId="39C61104" w14:textId="18827C89" w:rsidR="007D5997" w:rsidRPr="00467175" w:rsidRDefault="007D5997" w:rsidP="007D5997">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34,839</w:t>
            </w:r>
          </w:p>
        </w:tc>
        <w:tc>
          <w:tcPr>
            <w:tcW w:w="270" w:type="dxa"/>
            <w:tcBorders>
              <w:top w:val="nil"/>
              <w:left w:val="nil"/>
              <w:bottom w:val="nil"/>
              <w:right w:val="nil"/>
            </w:tcBorders>
          </w:tcPr>
          <w:p w14:paraId="7E878F21"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18AEC89" w14:textId="27C99465"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34,820</w:t>
            </w:r>
          </w:p>
        </w:tc>
      </w:tr>
      <w:tr w:rsidR="007D5997" w:rsidRPr="00467175" w14:paraId="4FAE75F7" w14:textId="77777777" w:rsidTr="00E7058E">
        <w:tc>
          <w:tcPr>
            <w:tcW w:w="5580" w:type="dxa"/>
            <w:tcBorders>
              <w:top w:val="nil"/>
              <w:left w:val="nil"/>
              <w:bottom w:val="nil"/>
              <w:right w:val="nil"/>
            </w:tcBorders>
          </w:tcPr>
          <w:p w14:paraId="729E1680" w14:textId="77777777" w:rsidR="007D5997" w:rsidRPr="00467175" w:rsidRDefault="007D5997" w:rsidP="007D599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530" w:type="dxa"/>
            <w:tcBorders>
              <w:top w:val="nil"/>
              <w:left w:val="nil"/>
              <w:bottom w:val="nil"/>
              <w:right w:val="nil"/>
            </w:tcBorders>
          </w:tcPr>
          <w:p w14:paraId="35D21B52" w14:textId="60F044D9" w:rsidR="007D5997" w:rsidRPr="002D42DD" w:rsidRDefault="007D5997" w:rsidP="007D5997">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101,373</w:t>
            </w:r>
          </w:p>
        </w:tc>
        <w:tc>
          <w:tcPr>
            <w:tcW w:w="270" w:type="dxa"/>
            <w:tcBorders>
              <w:top w:val="nil"/>
              <w:left w:val="nil"/>
              <w:bottom w:val="nil"/>
              <w:right w:val="nil"/>
            </w:tcBorders>
          </w:tcPr>
          <w:p w14:paraId="586EE524"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1597371" w14:textId="15A7A551" w:rsidR="007D5997" w:rsidRPr="00467175" w:rsidRDefault="007D5997" w:rsidP="007D5997">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100,921</w:t>
            </w:r>
          </w:p>
        </w:tc>
      </w:tr>
      <w:tr w:rsidR="007D5997" w:rsidRPr="00467175" w14:paraId="18AA9759" w14:textId="77777777" w:rsidTr="00E7058E">
        <w:tc>
          <w:tcPr>
            <w:tcW w:w="5580" w:type="dxa"/>
            <w:tcBorders>
              <w:top w:val="nil"/>
              <w:left w:val="nil"/>
              <w:bottom w:val="nil"/>
              <w:right w:val="nil"/>
            </w:tcBorders>
          </w:tcPr>
          <w:p w14:paraId="72F05C3E" w14:textId="77777777" w:rsidR="007D5997" w:rsidRPr="002D42DD" w:rsidRDefault="007D5997" w:rsidP="007D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 xml:space="preserve">Debt instruments measured at </w:t>
            </w:r>
            <w:proofErr w:type="spellStart"/>
            <w:r w:rsidRPr="002D42DD">
              <w:rPr>
                <w:rFonts w:asciiTheme="majorBidi" w:eastAsia="Cordia New" w:hAnsiTheme="majorBidi" w:cstheme="majorBidi"/>
                <w:sz w:val="28"/>
                <w:szCs w:val="28"/>
              </w:rPr>
              <w:t>amortised</w:t>
            </w:r>
            <w:proofErr w:type="spellEnd"/>
            <w:r w:rsidRPr="002D42DD">
              <w:rPr>
                <w:rFonts w:asciiTheme="majorBidi" w:eastAsia="Cordia New" w:hAnsiTheme="majorBidi" w:cstheme="majorBidi"/>
                <w:sz w:val="28"/>
                <w:szCs w:val="28"/>
              </w:rPr>
              <w:t xml:space="preserve"> cost</w:t>
            </w:r>
          </w:p>
        </w:tc>
        <w:tc>
          <w:tcPr>
            <w:tcW w:w="1530" w:type="dxa"/>
            <w:tcBorders>
              <w:top w:val="nil"/>
              <w:left w:val="nil"/>
              <w:bottom w:val="nil"/>
              <w:right w:val="nil"/>
            </w:tcBorders>
          </w:tcPr>
          <w:p w14:paraId="0A0FBCB9" w14:textId="77777777" w:rsidR="007D5997" w:rsidRPr="002D42DD" w:rsidRDefault="007D5997" w:rsidP="007D5997">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8C7C4F9"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2DC4E09" w14:textId="77777777" w:rsidR="007D5997" w:rsidRPr="00467175" w:rsidRDefault="007D5997" w:rsidP="007D5997">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7D5997" w:rsidRPr="00467175" w14:paraId="78DB1C26" w14:textId="77777777" w:rsidTr="00E7058E">
        <w:tc>
          <w:tcPr>
            <w:tcW w:w="5580" w:type="dxa"/>
            <w:tcBorders>
              <w:top w:val="nil"/>
              <w:left w:val="nil"/>
              <w:bottom w:val="nil"/>
              <w:right w:val="nil"/>
            </w:tcBorders>
          </w:tcPr>
          <w:p w14:paraId="637CF045" w14:textId="77777777" w:rsidR="007D5997" w:rsidRPr="00467175" w:rsidRDefault="007D5997" w:rsidP="007D599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4B1A7715" w14:textId="7C8E11B2" w:rsidR="007D5997" w:rsidRPr="002D42DD" w:rsidRDefault="007D5997" w:rsidP="007D5997">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334</w:t>
            </w:r>
          </w:p>
        </w:tc>
        <w:tc>
          <w:tcPr>
            <w:tcW w:w="270" w:type="dxa"/>
            <w:tcBorders>
              <w:top w:val="nil"/>
              <w:left w:val="nil"/>
              <w:bottom w:val="nil"/>
              <w:right w:val="nil"/>
            </w:tcBorders>
          </w:tcPr>
          <w:p w14:paraId="51574FAC"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1D985AAB" w14:textId="0433F18A" w:rsidR="007D5997" w:rsidRPr="00467175" w:rsidRDefault="007D5997" w:rsidP="007D5997">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22,552</w:t>
            </w:r>
          </w:p>
        </w:tc>
      </w:tr>
      <w:tr w:rsidR="007D5997" w:rsidRPr="00080EF8" w14:paraId="6A139851" w14:textId="77777777" w:rsidTr="00E7058E">
        <w:tc>
          <w:tcPr>
            <w:tcW w:w="5580" w:type="dxa"/>
            <w:tcBorders>
              <w:top w:val="nil"/>
              <w:left w:val="nil"/>
              <w:bottom w:val="nil"/>
              <w:right w:val="nil"/>
            </w:tcBorders>
          </w:tcPr>
          <w:p w14:paraId="342D987B" w14:textId="77777777" w:rsidR="007D5997" w:rsidRPr="00467175" w:rsidRDefault="007D5997" w:rsidP="007D5997">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543F786E" w14:textId="7149C3D6" w:rsidR="007D5997" w:rsidRPr="00467175" w:rsidRDefault="007D5997" w:rsidP="007D5997">
            <w:pPr>
              <w:tabs>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304,797</w:t>
            </w:r>
          </w:p>
        </w:tc>
        <w:tc>
          <w:tcPr>
            <w:tcW w:w="270" w:type="dxa"/>
            <w:tcBorders>
              <w:top w:val="nil"/>
              <w:left w:val="nil"/>
              <w:bottom w:val="nil"/>
              <w:right w:val="nil"/>
            </w:tcBorders>
          </w:tcPr>
          <w:p w14:paraId="21FBF452" w14:textId="77777777" w:rsidR="007D5997" w:rsidRPr="00467175" w:rsidRDefault="007D5997" w:rsidP="007D5997">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59D8B7E4" w14:textId="4A8101BF" w:rsidR="007D5997" w:rsidRPr="00080EF8" w:rsidRDefault="007D5997" w:rsidP="007D5997">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339,586</w:t>
            </w:r>
          </w:p>
        </w:tc>
      </w:tr>
    </w:tbl>
    <w:p w14:paraId="0EE01D19"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1D3B6BF7"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0BA99E27"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0524F339"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759375E5" w14:textId="77777777" w:rsidR="00B24161" w:rsidRP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4C1A9634" w14:textId="6321FE26" w:rsidR="00884811" w:rsidRPr="00915702" w:rsidRDefault="00775A29" w:rsidP="008E6476">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t>Commitments</w:t>
      </w:r>
      <w:r w:rsidR="002279E9" w:rsidRPr="00915702" w:rsidDel="002279E9">
        <w:rPr>
          <w:rFonts w:asciiTheme="majorBidi" w:eastAsia="Arial Unicode MS" w:hAnsiTheme="majorBidi" w:cstheme="majorBidi"/>
          <w:b/>
          <w:bCs/>
          <w:sz w:val="28"/>
          <w:szCs w:val="28"/>
        </w:rPr>
        <w:t xml:space="preserve"> </w:t>
      </w:r>
    </w:p>
    <w:p w14:paraId="4E78A7C7" w14:textId="550C570E" w:rsidR="002279E9" w:rsidRPr="00080EF8" w:rsidRDefault="002279E9" w:rsidP="00CA277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46"/>
        <w:contextualSpacing w:val="0"/>
        <w:jc w:val="both"/>
        <w:rPr>
          <w:rFonts w:asciiTheme="majorBidi" w:hAnsiTheme="majorBidi" w:cstheme="majorBidi"/>
          <w:sz w:val="28"/>
          <w:szCs w:val="28"/>
          <w:cs/>
        </w:rPr>
      </w:pPr>
      <w:r w:rsidRPr="00080EF8">
        <w:rPr>
          <w:rFonts w:asciiTheme="majorBidi" w:hAnsiTheme="majorBidi" w:cstheme="majorBidi"/>
          <w:sz w:val="28"/>
          <w:szCs w:val="28"/>
        </w:rPr>
        <w:t xml:space="preserve">Long-term lease agreements </w:t>
      </w:r>
    </w:p>
    <w:p w14:paraId="171DD0AA" w14:textId="01601E35" w:rsidR="002279E9" w:rsidRPr="00080EF8" w:rsidRDefault="00E46829"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CA2775" w:rsidRPr="00CA2775">
        <w:rPr>
          <w:rFonts w:asciiTheme="majorBidi" w:eastAsia="Arial Unicode MS" w:hAnsiTheme="majorBidi" w:cstheme="majorBidi"/>
          <w:sz w:val="28"/>
          <w:szCs w:val="28"/>
        </w:rPr>
        <w:t xml:space="preserve">30 </w:t>
      </w:r>
      <w:r w:rsidR="00D50CB1">
        <w:rPr>
          <w:rFonts w:asciiTheme="majorBidi" w:eastAsia="Arial Unicode MS" w:hAnsiTheme="majorBidi" w:cstheme="majorBidi"/>
          <w:sz w:val="28"/>
          <w:szCs w:val="28"/>
        </w:rPr>
        <w:t>September</w:t>
      </w:r>
      <w:r w:rsidR="00CA2775" w:rsidRPr="00CA2775">
        <w:rPr>
          <w:rFonts w:asciiTheme="majorBidi" w:eastAsia="Arial Unicode MS" w:hAnsiTheme="majorBidi" w:cstheme="majorBidi"/>
          <w:sz w:val="28"/>
          <w:szCs w:val="28"/>
        </w:rPr>
        <w:t xml:space="preserve"> 2021 </w:t>
      </w:r>
      <w:r w:rsidR="003F0D1A" w:rsidRPr="001B162A">
        <w:rPr>
          <w:rFonts w:asciiTheme="majorBidi" w:eastAsia="Arial Unicode MS" w:hAnsiTheme="majorBidi" w:cstheme="majorBidi"/>
          <w:sz w:val="28"/>
          <w:szCs w:val="28"/>
        </w:rPr>
        <w:t>and 31 December 2020</w:t>
      </w:r>
      <w:r w:rsidR="002279E9" w:rsidRPr="00080EF8">
        <w:rPr>
          <w:rFonts w:asciiTheme="majorBidi" w:eastAsia="Arial Unicode MS" w:hAnsiTheme="majorBidi" w:cstheme="majorBidi"/>
          <w:sz w:val="28"/>
          <w:szCs w:val="28"/>
        </w:rPr>
        <w:t>, the Company had various lease agreements for office building</w:t>
      </w:r>
      <w:r w:rsidR="000B05CC">
        <w:rPr>
          <w:rFonts w:asciiTheme="majorBidi" w:eastAsia="Arial Unicode MS" w:hAnsiTheme="majorBidi" w:cstheme="majorBidi"/>
          <w:sz w:val="28"/>
          <w:szCs w:val="28"/>
        </w:rPr>
        <w:t>s</w:t>
      </w:r>
      <w:r w:rsidR="00CF4B34">
        <w:rPr>
          <w:rFonts w:asciiTheme="majorBidi" w:eastAsia="Arial Unicode MS" w:hAnsiTheme="majorBidi" w:cstheme="majorBidi"/>
          <w:sz w:val="28"/>
          <w:szCs w:val="28"/>
        </w:rPr>
        <w:t xml:space="preserve"> </w:t>
      </w:r>
      <w:r w:rsidR="002279E9" w:rsidRPr="00080EF8">
        <w:rPr>
          <w:rFonts w:asciiTheme="majorBidi" w:eastAsia="Arial Unicode MS" w:hAnsiTheme="majorBidi" w:cstheme="majorBidi"/>
          <w:sz w:val="28"/>
          <w:szCs w:val="28"/>
        </w:rPr>
        <w:t>an</w:t>
      </w:r>
      <w:r w:rsidR="00CF4B34">
        <w:rPr>
          <w:rFonts w:asciiTheme="majorBidi" w:eastAsia="Arial Unicode MS" w:hAnsiTheme="majorBidi" w:cstheme="majorBidi"/>
          <w:sz w:val="28"/>
          <w:szCs w:val="28"/>
        </w:rPr>
        <w:t>d office equipment</w:t>
      </w:r>
      <w:r w:rsidR="002279E9" w:rsidRPr="00080EF8">
        <w:rPr>
          <w:rFonts w:asciiTheme="majorBidi" w:eastAsia="Arial Unicode MS" w:hAnsiTheme="majorBidi" w:cstheme="majorBidi"/>
          <w:sz w:val="28"/>
          <w:szCs w:val="28"/>
        </w:rPr>
        <w:t xml:space="preserve">,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expire in 202</w:t>
      </w:r>
      <w:r w:rsidR="001E2EA1" w:rsidRPr="001E2EA1">
        <w:rPr>
          <w:rFonts w:asciiTheme="majorBidi" w:eastAsia="Arial Unicode MS" w:hAnsiTheme="majorBidi" w:cstheme="majorBidi"/>
          <w:sz w:val="28"/>
          <w:szCs w:val="28"/>
        </w:rPr>
        <w:t>1</w:t>
      </w:r>
      <w:r w:rsidR="00A73DEB" w:rsidRPr="001E2EA1">
        <w:rPr>
          <w:rFonts w:asciiTheme="majorBidi" w:eastAsia="Arial Unicode MS" w:hAnsiTheme="majorBidi" w:cstheme="majorBidi" w:hint="cs"/>
          <w:sz w:val="28"/>
          <w:szCs w:val="28"/>
          <w:cs/>
        </w:rPr>
        <w:t xml:space="preserve"> - 202</w:t>
      </w:r>
      <w:r w:rsidR="001E2EA1" w:rsidRPr="001E2EA1">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0"/>
        <w:gridCol w:w="1521"/>
        <w:gridCol w:w="279"/>
        <w:gridCol w:w="1530"/>
      </w:tblGrid>
      <w:tr w:rsidR="00B4160E" w:rsidRPr="00080EF8" w14:paraId="7BECD1B7" w14:textId="77777777" w:rsidTr="00E7058E">
        <w:tc>
          <w:tcPr>
            <w:tcW w:w="513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3F0D1A" w:rsidRPr="00080EF8" w14:paraId="613866D9" w14:textId="77777777" w:rsidTr="00E7058E">
        <w:tc>
          <w:tcPr>
            <w:tcW w:w="5130" w:type="dxa"/>
            <w:tcBorders>
              <w:top w:val="nil"/>
              <w:left w:val="nil"/>
              <w:bottom w:val="nil"/>
              <w:right w:val="nil"/>
            </w:tcBorders>
          </w:tcPr>
          <w:p w14:paraId="47365051" w14:textId="77777777"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09B41091" w14:textId="19FBFF4D" w:rsidR="003F0D1A" w:rsidRPr="00080EF8" w:rsidRDefault="00CA2775"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 xml:space="preserve">30 </w:t>
            </w:r>
            <w:r w:rsidR="00D50CB1">
              <w:rPr>
                <w:rFonts w:asciiTheme="majorBidi" w:eastAsia="Arial Unicode MS" w:hAnsiTheme="majorBidi" w:cstheme="majorBidi"/>
                <w:sz w:val="28"/>
                <w:szCs w:val="28"/>
              </w:rPr>
              <w:t>September</w:t>
            </w:r>
            <w:r w:rsidRPr="00CA2775">
              <w:rPr>
                <w:rFonts w:asciiTheme="majorBidi" w:hAnsiTheme="majorBidi" w:cstheme="majorBidi"/>
                <w:sz w:val="28"/>
                <w:szCs w:val="28"/>
              </w:rPr>
              <w:t xml:space="preserve"> 2021</w:t>
            </w:r>
          </w:p>
        </w:tc>
        <w:tc>
          <w:tcPr>
            <w:tcW w:w="279" w:type="dxa"/>
            <w:tcBorders>
              <w:top w:val="single" w:sz="4" w:space="0" w:color="auto"/>
              <w:left w:val="nil"/>
              <w:bottom w:val="nil"/>
              <w:right w:val="nil"/>
            </w:tcBorders>
          </w:tcPr>
          <w:p w14:paraId="5BEC35AF" w14:textId="77777777"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FD45E75" w14:textId="1561EA7A"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7D5997" w:rsidRPr="00080EF8" w14:paraId="5674B555"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259C53CD" w14:textId="77777777" w:rsidR="007D5997" w:rsidRPr="00080EF8" w:rsidRDefault="007D5997" w:rsidP="007D59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21" w:type="dxa"/>
            <w:tcBorders>
              <w:top w:val="nil"/>
              <w:left w:val="nil"/>
              <w:bottom w:val="nil"/>
              <w:right w:val="nil"/>
            </w:tcBorders>
            <w:shd w:val="clear" w:color="auto" w:fill="auto"/>
            <w:vAlign w:val="bottom"/>
          </w:tcPr>
          <w:p w14:paraId="79479425" w14:textId="100D529C" w:rsidR="007D5997" w:rsidRPr="00080EF8"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9,374</w:t>
            </w:r>
          </w:p>
        </w:tc>
        <w:tc>
          <w:tcPr>
            <w:tcW w:w="279" w:type="dxa"/>
          </w:tcPr>
          <w:p w14:paraId="4A0B43E1" w14:textId="41E60D6B" w:rsidR="007D5997" w:rsidRPr="00080EF8"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shd w:val="clear" w:color="auto" w:fill="auto"/>
            <w:vAlign w:val="bottom"/>
          </w:tcPr>
          <w:p w14:paraId="2D37F312" w14:textId="039E239B" w:rsidR="007D5997" w:rsidRPr="00080EF8"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10,108</w:t>
            </w:r>
          </w:p>
        </w:tc>
      </w:tr>
      <w:tr w:rsidR="007D5997" w:rsidRPr="00080EF8" w14:paraId="177E1453"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65D55C5" w14:textId="32C0F788" w:rsidR="007D5997" w:rsidRPr="00080EF8" w:rsidRDefault="007D5997" w:rsidP="007D59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521" w:type="dxa"/>
            <w:tcBorders>
              <w:top w:val="nil"/>
              <w:left w:val="nil"/>
              <w:bottom w:val="nil"/>
              <w:right w:val="nil"/>
            </w:tcBorders>
            <w:shd w:val="clear" w:color="auto" w:fill="auto"/>
            <w:vAlign w:val="bottom"/>
          </w:tcPr>
          <w:p w14:paraId="55B042E1" w14:textId="6A26F3E0" w:rsidR="007D5997" w:rsidRPr="00080EF8"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6,626</w:t>
            </w:r>
          </w:p>
        </w:tc>
        <w:tc>
          <w:tcPr>
            <w:tcW w:w="279" w:type="dxa"/>
          </w:tcPr>
          <w:p w14:paraId="6602832F" w14:textId="77777777" w:rsidR="007D5997" w:rsidRPr="00080EF8"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shd w:val="clear" w:color="auto" w:fill="auto"/>
            <w:vAlign w:val="bottom"/>
          </w:tcPr>
          <w:p w14:paraId="096F8CED" w14:textId="794134AC" w:rsidR="007D5997" w:rsidRPr="00080EF8" w:rsidRDefault="007D5997" w:rsidP="007D5997">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13,442</w:t>
            </w:r>
          </w:p>
        </w:tc>
      </w:tr>
      <w:tr w:rsidR="007D5997" w:rsidRPr="00080EF8" w14:paraId="285CA53C"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ADE7EC8" w14:textId="77777777" w:rsidR="007D5997" w:rsidRPr="00080EF8" w:rsidRDefault="007D5997" w:rsidP="007D59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24B29533" w14:textId="7366C3F8" w:rsidR="007D5997" w:rsidRPr="00080EF8" w:rsidRDefault="007D5997" w:rsidP="007D5997">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16,000</w:t>
            </w:r>
          </w:p>
        </w:tc>
        <w:tc>
          <w:tcPr>
            <w:tcW w:w="279" w:type="dxa"/>
            <w:vAlign w:val="bottom"/>
          </w:tcPr>
          <w:p w14:paraId="7212977F" w14:textId="77777777" w:rsidR="007D5997" w:rsidRPr="00080EF8" w:rsidRDefault="007D5997" w:rsidP="007D5997">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4E4AD866" w14:textId="5ED20144" w:rsidR="007D5997" w:rsidRPr="00080EF8" w:rsidRDefault="007D5997" w:rsidP="007D5997">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23,550</w:t>
            </w:r>
          </w:p>
        </w:tc>
      </w:tr>
    </w:tbl>
    <w:p w14:paraId="18783CB5" w14:textId="177B25DF"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t>Credit facilities</w:t>
      </w:r>
    </w:p>
    <w:tbl>
      <w:tblPr>
        <w:tblpPr w:leftFromText="180" w:rightFromText="180" w:vertAnchor="text" w:horzAnchor="page" w:tblpX="2299" w:tblpY="88"/>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310"/>
        <w:gridCol w:w="1530"/>
        <w:gridCol w:w="270"/>
        <w:gridCol w:w="1440"/>
      </w:tblGrid>
      <w:tr w:rsidR="00103E78" w:rsidRPr="00080EF8" w14:paraId="75D2874A" w14:textId="77777777" w:rsidTr="00CC7FBA">
        <w:tc>
          <w:tcPr>
            <w:tcW w:w="531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3F0D1A" w:rsidRPr="00080EF8" w14:paraId="2437EB27" w14:textId="77777777" w:rsidTr="00CC7FBA">
        <w:tc>
          <w:tcPr>
            <w:tcW w:w="5310" w:type="dxa"/>
            <w:tcBorders>
              <w:top w:val="nil"/>
              <w:left w:val="nil"/>
              <w:bottom w:val="nil"/>
              <w:right w:val="nil"/>
            </w:tcBorders>
          </w:tcPr>
          <w:p w14:paraId="289D1E7E" w14:textId="77777777"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2BAD3074" w:rsidR="003F0D1A" w:rsidRPr="00080EF8" w:rsidRDefault="00CA2775"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 xml:space="preserve">30 </w:t>
            </w:r>
            <w:r w:rsidR="00D50CB1">
              <w:rPr>
                <w:rFonts w:asciiTheme="majorBidi" w:hAnsiTheme="majorBidi" w:cstheme="majorBidi"/>
                <w:sz w:val="28"/>
                <w:szCs w:val="28"/>
              </w:rPr>
              <w:t>September</w:t>
            </w:r>
            <w:r w:rsidRPr="00CA2775">
              <w:rPr>
                <w:rFonts w:asciiTheme="majorBidi" w:hAnsiTheme="majorBidi" w:cstheme="majorBidi"/>
                <w:sz w:val="28"/>
                <w:szCs w:val="28"/>
              </w:rPr>
              <w:t xml:space="preserve"> 2021</w:t>
            </w:r>
          </w:p>
        </w:tc>
        <w:tc>
          <w:tcPr>
            <w:tcW w:w="270" w:type="dxa"/>
            <w:tcBorders>
              <w:top w:val="single" w:sz="4" w:space="0" w:color="auto"/>
              <w:left w:val="nil"/>
              <w:bottom w:val="nil"/>
              <w:right w:val="nil"/>
            </w:tcBorders>
          </w:tcPr>
          <w:p w14:paraId="6A979344" w14:textId="77777777"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3F97630" w14:textId="49CFE6E9"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532382" w:rsidRPr="007D5997" w14:paraId="1BAD9866" w14:textId="77777777" w:rsidTr="00CC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1044F73C" w14:textId="2F6D7F6B" w:rsidR="00532382" w:rsidRPr="007D5997" w:rsidRDefault="00532382" w:rsidP="00CC7FB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7D5997">
              <w:rPr>
                <w:rFonts w:asciiTheme="majorBidi" w:hAnsiTheme="majorBidi" w:cstheme="majorBidi"/>
                <w:sz w:val="28"/>
                <w:szCs w:val="28"/>
              </w:rPr>
              <w:t>Business collateral agreement</w:t>
            </w:r>
          </w:p>
        </w:tc>
        <w:tc>
          <w:tcPr>
            <w:tcW w:w="1530" w:type="dxa"/>
          </w:tcPr>
          <w:p w14:paraId="40CD77E3" w14:textId="7A0FEEFF" w:rsidR="00532382" w:rsidRPr="007D5997"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sidRPr="007D5997">
              <w:rPr>
                <w:rFonts w:asciiTheme="majorBidi" w:hAnsiTheme="majorBidi" w:cstheme="majorBidi"/>
                <w:sz w:val="28"/>
                <w:szCs w:val="28"/>
              </w:rPr>
              <w:t>500</w:t>
            </w:r>
          </w:p>
        </w:tc>
        <w:tc>
          <w:tcPr>
            <w:tcW w:w="270" w:type="dxa"/>
          </w:tcPr>
          <w:p w14:paraId="257D170F" w14:textId="77777777" w:rsidR="00532382" w:rsidRPr="007D5997"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Pr>
          <w:p w14:paraId="4AEA5AE3" w14:textId="7E7CDA0C" w:rsidR="00532382" w:rsidRPr="007D5997"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sidRPr="007D5997">
              <w:rPr>
                <w:rFonts w:asciiTheme="majorBidi" w:hAnsiTheme="majorBidi" w:cstheme="majorBidi"/>
                <w:sz w:val="28"/>
                <w:szCs w:val="28"/>
              </w:rPr>
              <w:t>500</w:t>
            </w:r>
          </w:p>
        </w:tc>
      </w:tr>
      <w:tr w:rsidR="00532382" w:rsidRPr="007D5997" w14:paraId="4F727900" w14:textId="77777777" w:rsidTr="00CC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6DBC440A" w14:textId="16BDE831" w:rsidR="00532382" w:rsidRPr="007D5997" w:rsidRDefault="00532382" w:rsidP="00CC7FB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7D5997">
              <w:rPr>
                <w:rFonts w:asciiTheme="majorBidi" w:hAnsiTheme="majorBidi" w:cstheme="majorBidi"/>
                <w:sz w:val="28"/>
                <w:szCs w:val="28"/>
              </w:rPr>
              <w:t xml:space="preserve">Letter of guarantees </w:t>
            </w:r>
          </w:p>
        </w:tc>
        <w:tc>
          <w:tcPr>
            <w:tcW w:w="1530" w:type="dxa"/>
            <w:tcBorders>
              <w:bottom w:val="single" w:sz="4" w:space="0" w:color="auto"/>
            </w:tcBorders>
          </w:tcPr>
          <w:p w14:paraId="6A8B1C4E" w14:textId="5050B827" w:rsidR="00532382" w:rsidRPr="007D5997"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sidRPr="007D5997">
              <w:rPr>
                <w:rFonts w:asciiTheme="majorBidi" w:hAnsiTheme="majorBidi" w:cstheme="majorBidi"/>
                <w:sz w:val="28"/>
                <w:szCs w:val="28"/>
              </w:rPr>
              <w:t>17,230</w:t>
            </w:r>
          </w:p>
        </w:tc>
        <w:tc>
          <w:tcPr>
            <w:tcW w:w="270" w:type="dxa"/>
          </w:tcPr>
          <w:p w14:paraId="75C9D318" w14:textId="77777777" w:rsidR="00532382" w:rsidRPr="007D5997" w:rsidRDefault="00532382" w:rsidP="00CC7FBA">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440" w:type="dxa"/>
            <w:tcBorders>
              <w:bottom w:val="single" w:sz="4" w:space="0" w:color="auto"/>
            </w:tcBorders>
          </w:tcPr>
          <w:p w14:paraId="5AB43C19" w14:textId="4675B89B" w:rsidR="00532382" w:rsidRPr="007D5997"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sidRPr="007D5997">
              <w:rPr>
                <w:rFonts w:asciiTheme="majorBidi" w:hAnsiTheme="majorBidi" w:cstheme="majorBidi"/>
                <w:sz w:val="28"/>
                <w:szCs w:val="28"/>
              </w:rPr>
              <w:t>17,230</w:t>
            </w:r>
          </w:p>
        </w:tc>
      </w:tr>
      <w:tr w:rsidR="00532382" w:rsidRPr="007D5997" w14:paraId="2A1D284F" w14:textId="77777777" w:rsidTr="00CC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598E0BE" w14:textId="77777777" w:rsidR="00532382" w:rsidRPr="007D5997" w:rsidRDefault="00532382" w:rsidP="00CC7FB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7D5997">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43B59266" w:rsidR="00532382" w:rsidRPr="007D5997" w:rsidRDefault="00532382" w:rsidP="00CC7FBA">
            <w:pPr>
              <w:tabs>
                <w:tab w:val="clear" w:pos="907"/>
                <w:tab w:val="left" w:pos="900"/>
                <w:tab w:val="left" w:pos="2880"/>
              </w:tabs>
              <w:spacing w:line="240" w:lineRule="auto"/>
              <w:ind w:right="72"/>
              <w:jc w:val="right"/>
              <w:rPr>
                <w:rFonts w:asciiTheme="majorBidi" w:hAnsiTheme="majorBidi" w:cstheme="majorBidi"/>
                <w:b/>
                <w:bCs/>
                <w:sz w:val="28"/>
                <w:szCs w:val="28"/>
              </w:rPr>
            </w:pPr>
            <w:r w:rsidRPr="007D5997">
              <w:rPr>
                <w:rFonts w:asciiTheme="majorBidi" w:hAnsiTheme="majorBidi" w:cstheme="majorBidi"/>
                <w:b/>
                <w:bCs/>
                <w:sz w:val="28"/>
                <w:szCs w:val="28"/>
              </w:rPr>
              <w:t>17,730</w:t>
            </w:r>
          </w:p>
        </w:tc>
        <w:tc>
          <w:tcPr>
            <w:tcW w:w="270" w:type="dxa"/>
          </w:tcPr>
          <w:p w14:paraId="74A98A9F" w14:textId="77777777" w:rsidR="00532382" w:rsidRPr="007D5997" w:rsidRDefault="00532382" w:rsidP="00CC7FBA">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440" w:type="dxa"/>
            <w:tcBorders>
              <w:top w:val="single" w:sz="4" w:space="0" w:color="auto"/>
              <w:bottom w:val="double" w:sz="4" w:space="0" w:color="auto"/>
            </w:tcBorders>
            <w:vAlign w:val="bottom"/>
          </w:tcPr>
          <w:p w14:paraId="2737FE22" w14:textId="562BD6D0" w:rsidR="00532382" w:rsidRPr="007D5997" w:rsidRDefault="00532382" w:rsidP="00CC7FBA">
            <w:pPr>
              <w:tabs>
                <w:tab w:val="clear" w:pos="907"/>
                <w:tab w:val="left" w:pos="900"/>
                <w:tab w:val="left" w:pos="2880"/>
              </w:tabs>
              <w:spacing w:line="240" w:lineRule="auto"/>
              <w:ind w:right="72"/>
              <w:jc w:val="right"/>
              <w:rPr>
                <w:rFonts w:asciiTheme="majorBidi" w:hAnsiTheme="majorBidi" w:cstheme="majorBidi"/>
                <w:b/>
                <w:bCs/>
                <w:sz w:val="28"/>
                <w:szCs w:val="28"/>
              </w:rPr>
            </w:pPr>
            <w:r w:rsidRPr="007D5997">
              <w:rPr>
                <w:rFonts w:asciiTheme="majorBidi" w:hAnsiTheme="majorBidi" w:cstheme="majorBidi"/>
                <w:b/>
                <w:bCs/>
                <w:sz w:val="28"/>
                <w:szCs w:val="28"/>
              </w:rPr>
              <w:t>17,730</w:t>
            </w:r>
          </w:p>
        </w:tc>
      </w:tr>
    </w:tbl>
    <w:p w14:paraId="21C9ED5D" w14:textId="4F07EBCE" w:rsidR="00FD1BFC" w:rsidRDefault="00FD1BFC"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7D5997">
        <w:rPr>
          <w:rFonts w:asciiTheme="majorBidi" w:hAnsiTheme="majorBidi" w:cstheme="majorBidi"/>
          <w:sz w:val="28"/>
          <w:szCs w:val="28"/>
        </w:rPr>
        <w:t xml:space="preserve">As at </w:t>
      </w:r>
      <w:r w:rsidR="00CA2775" w:rsidRPr="007D5997">
        <w:rPr>
          <w:rFonts w:asciiTheme="majorBidi" w:hAnsiTheme="majorBidi" w:cstheme="majorBidi"/>
          <w:sz w:val="28"/>
          <w:szCs w:val="28"/>
        </w:rPr>
        <w:t xml:space="preserve">30 </w:t>
      </w:r>
      <w:r w:rsidR="00D50CB1" w:rsidRPr="007D5997">
        <w:rPr>
          <w:rFonts w:asciiTheme="majorBidi" w:hAnsiTheme="majorBidi" w:cstheme="majorBidi"/>
          <w:sz w:val="28"/>
          <w:szCs w:val="28"/>
        </w:rPr>
        <w:t>September</w:t>
      </w:r>
      <w:r w:rsidR="00CA2775" w:rsidRPr="007D5997">
        <w:rPr>
          <w:rFonts w:asciiTheme="majorBidi" w:hAnsiTheme="majorBidi" w:cstheme="majorBidi"/>
          <w:sz w:val="28"/>
          <w:szCs w:val="28"/>
        </w:rPr>
        <w:t xml:space="preserve"> 2021</w:t>
      </w:r>
      <w:r w:rsidRPr="007D5997">
        <w:rPr>
          <w:rFonts w:asciiTheme="majorBidi" w:hAnsiTheme="majorBidi" w:cstheme="majorBidi"/>
          <w:sz w:val="28"/>
          <w:szCs w:val="28"/>
        </w:rPr>
        <w:t xml:space="preserve">, </w:t>
      </w:r>
      <w:r w:rsidRPr="007D5997">
        <w:rPr>
          <w:rFonts w:asciiTheme="majorBidi" w:eastAsia="Arial Unicode MS" w:hAnsiTheme="majorBidi" w:cstheme="majorBidi"/>
          <w:sz w:val="28"/>
          <w:szCs w:val="28"/>
        </w:rPr>
        <w:t xml:space="preserve">the Company had </w:t>
      </w:r>
      <w:r w:rsidRPr="007D5997">
        <w:rPr>
          <w:rFonts w:asciiTheme="majorBidi" w:hAnsiTheme="majorBidi" w:cstheme="majorBidi"/>
          <w:sz w:val="28"/>
          <w:szCs w:val="28"/>
        </w:rPr>
        <w:t>business collateral agreement</w:t>
      </w:r>
      <w:r w:rsidRPr="007D5997">
        <w:rPr>
          <w:rFonts w:asciiTheme="majorBidi" w:eastAsia="Arial Unicode MS" w:hAnsiTheme="majorBidi" w:cstheme="majorBidi"/>
          <w:sz w:val="28"/>
          <w:szCs w:val="28"/>
        </w:rPr>
        <w:t xml:space="preserve"> credit line and </w:t>
      </w:r>
      <w:r w:rsidR="00CC7FBA" w:rsidRPr="007D5997">
        <w:rPr>
          <w:rFonts w:asciiTheme="majorBidi" w:eastAsia="Arial Unicode MS" w:hAnsiTheme="majorBidi" w:cstheme="majorBidi"/>
          <w:sz w:val="28"/>
          <w:szCs w:val="28"/>
        </w:rPr>
        <w:t>letter of</w:t>
      </w:r>
      <w:r w:rsidRPr="007D5997">
        <w:rPr>
          <w:rFonts w:asciiTheme="majorBidi" w:eastAsia="Arial Unicode MS" w:hAnsiTheme="majorBidi" w:cstheme="majorBidi"/>
          <w:sz w:val="28"/>
          <w:szCs w:val="28"/>
        </w:rPr>
        <w:t xml:space="preserve"> guarantees </w:t>
      </w:r>
      <w:r w:rsidRPr="00D57660">
        <w:rPr>
          <w:rFonts w:asciiTheme="majorBidi" w:eastAsia="Arial Unicode MS" w:hAnsiTheme="majorBidi" w:cstheme="majorBidi"/>
          <w:spacing w:val="2"/>
          <w:sz w:val="28"/>
          <w:szCs w:val="28"/>
        </w:rPr>
        <w:t>issued by local banks in favor of the Company, which were guaranteed by bank deposit</w:t>
      </w:r>
      <w:r w:rsidR="00CC7FBA" w:rsidRPr="00D57660">
        <w:rPr>
          <w:rFonts w:asciiTheme="majorBidi" w:eastAsia="Arial Unicode MS" w:hAnsiTheme="majorBidi" w:cstheme="majorBidi"/>
          <w:spacing w:val="2"/>
          <w:sz w:val="28"/>
          <w:szCs w:val="28"/>
        </w:rPr>
        <w:t>s</w:t>
      </w:r>
      <w:r w:rsidRPr="00D57660">
        <w:rPr>
          <w:rFonts w:asciiTheme="majorBidi" w:eastAsia="Arial Unicode MS" w:hAnsiTheme="majorBidi" w:cstheme="majorBidi"/>
          <w:spacing w:val="2"/>
          <w:sz w:val="28"/>
          <w:szCs w:val="28"/>
        </w:rPr>
        <w:t xml:space="preserve"> of Baht 0.</w:t>
      </w:r>
      <w:r w:rsidR="00532382" w:rsidRPr="00D57660">
        <w:rPr>
          <w:rFonts w:asciiTheme="majorBidi" w:eastAsia="Arial Unicode MS" w:hAnsiTheme="majorBidi" w:cstheme="majorBidi"/>
          <w:spacing w:val="2"/>
          <w:sz w:val="28"/>
          <w:szCs w:val="28"/>
        </w:rPr>
        <w:t>4</w:t>
      </w:r>
      <w:r w:rsidRPr="00D57660">
        <w:rPr>
          <w:rFonts w:asciiTheme="majorBidi" w:eastAsia="Arial Unicode MS" w:hAnsiTheme="majorBidi" w:cstheme="majorBidi"/>
          <w:spacing w:val="2"/>
          <w:sz w:val="28"/>
          <w:szCs w:val="28"/>
        </w:rPr>
        <w:t xml:space="preserve"> million (</w:t>
      </w:r>
      <w:r w:rsidRPr="00D57660">
        <w:rPr>
          <w:rFonts w:asciiTheme="majorBidi" w:hAnsiTheme="majorBidi" w:cstheme="majorBidi"/>
          <w:spacing w:val="2"/>
          <w:sz w:val="28"/>
          <w:szCs w:val="28"/>
        </w:rPr>
        <w:t>31</w:t>
      </w:r>
      <w:r w:rsidRPr="007D5997">
        <w:rPr>
          <w:rFonts w:asciiTheme="majorBidi" w:hAnsiTheme="majorBidi" w:cstheme="majorBidi"/>
          <w:spacing w:val="-1"/>
          <w:sz w:val="28"/>
          <w:szCs w:val="28"/>
        </w:rPr>
        <w:t xml:space="preserve"> December 20</w:t>
      </w:r>
      <w:r w:rsidR="003F0D1A" w:rsidRPr="007D5997">
        <w:rPr>
          <w:rFonts w:asciiTheme="majorBidi" w:hAnsiTheme="majorBidi" w:cstheme="majorBidi"/>
          <w:spacing w:val="-1"/>
          <w:sz w:val="28"/>
          <w:szCs w:val="28"/>
        </w:rPr>
        <w:t>20</w:t>
      </w:r>
      <w:r w:rsidRPr="007D5997">
        <w:rPr>
          <w:rFonts w:asciiTheme="majorBidi" w:hAnsiTheme="majorBidi" w:cstheme="majorBidi"/>
          <w:spacing w:val="-1"/>
          <w:sz w:val="28"/>
          <w:szCs w:val="28"/>
        </w:rPr>
        <w:t xml:space="preserve">: </w:t>
      </w:r>
      <w:r w:rsidRPr="007D5997">
        <w:rPr>
          <w:rFonts w:asciiTheme="majorBidi" w:eastAsia="Arial Unicode MS" w:hAnsiTheme="majorBidi" w:cstheme="majorBidi"/>
          <w:sz w:val="28"/>
          <w:szCs w:val="28"/>
        </w:rPr>
        <w:t xml:space="preserve">Baht 0.1 million), </w:t>
      </w:r>
      <w:r w:rsidRPr="007D5997">
        <w:rPr>
          <w:rFonts w:asciiTheme="majorBidi" w:eastAsia="Cordia New" w:hAnsiTheme="majorBidi" w:cstheme="majorBidi"/>
          <w:sz w:val="28"/>
          <w:szCs w:val="28"/>
        </w:rPr>
        <w:t>deposits at banks with maturity of more</w:t>
      </w:r>
      <w:r w:rsidRPr="007D5997">
        <w:rPr>
          <w:rFonts w:asciiTheme="majorBidi" w:eastAsia="Cordia New" w:hAnsiTheme="majorBidi" w:cstheme="majorBidi"/>
          <w:sz w:val="28"/>
          <w:szCs w:val="28"/>
          <w:cs/>
        </w:rPr>
        <w:t xml:space="preserve"> </w:t>
      </w:r>
      <w:r w:rsidRPr="007D5997">
        <w:rPr>
          <w:rFonts w:asciiTheme="majorBidi" w:eastAsia="Cordia New" w:hAnsiTheme="majorBidi" w:cstheme="majorBidi"/>
          <w:sz w:val="28"/>
          <w:szCs w:val="28"/>
        </w:rPr>
        <w:t>than 3 months</w:t>
      </w:r>
      <w:r w:rsidRPr="007D5997">
        <w:rPr>
          <w:rFonts w:asciiTheme="majorBidi" w:eastAsia="Arial Unicode MS" w:hAnsiTheme="majorBidi" w:cstheme="majorBidi"/>
          <w:sz w:val="28"/>
          <w:szCs w:val="28"/>
        </w:rPr>
        <w:t xml:space="preserve"> of Baht 0.1 million</w:t>
      </w:r>
      <w:r w:rsidRPr="00532382">
        <w:rPr>
          <w:rFonts w:asciiTheme="majorBidi" w:eastAsia="Arial Unicode MS" w:hAnsiTheme="majorBidi" w:cstheme="majorBidi"/>
          <w:sz w:val="28"/>
          <w:szCs w:val="28"/>
        </w:rPr>
        <w:t xml:space="preserve"> (</w:t>
      </w:r>
      <w:r w:rsidRPr="00532382">
        <w:rPr>
          <w:rFonts w:asciiTheme="majorBidi" w:hAnsiTheme="majorBidi" w:cstheme="majorBidi"/>
          <w:sz w:val="28"/>
          <w:szCs w:val="28"/>
        </w:rPr>
        <w:t>31 December 20</w:t>
      </w:r>
      <w:r w:rsidR="003F0D1A" w:rsidRPr="00532382">
        <w:rPr>
          <w:rFonts w:asciiTheme="majorBidi" w:hAnsiTheme="majorBidi" w:cstheme="majorBidi"/>
          <w:sz w:val="28"/>
          <w:szCs w:val="28"/>
        </w:rPr>
        <w:t>20</w:t>
      </w:r>
      <w:r w:rsidRPr="00532382">
        <w:rPr>
          <w:rFonts w:asciiTheme="majorBidi" w:hAnsiTheme="majorBidi" w:cstheme="majorBidi"/>
          <w:sz w:val="28"/>
          <w:szCs w:val="28"/>
        </w:rPr>
        <w:t xml:space="preserve">: </w:t>
      </w:r>
      <w:r w:rsidRPr="00532382">
        <w:rPr>
          <w:rFonts w:asciiTheme="majorBidi" w:eastAsia="Arial Unicode MS" w:hAnsiTheme="majorBidi" w:cstheme="majorBidi"/>
          <w:sz w:val="28"/>
          <w:szCs w:val="28"/>
        </w:rPr>
        <w:t>Baht 0.1 million)</w:t>
      </w:r>
      <w:r w:rsidRPr="00532382">
        <w:rPr>
          <w:rFonts w:asciiTheme="majorBidi" w:hAnsiTheme="majorBidi" w:cstheme="majorBidi"/>
          <w:sz w:val="28"/>
          <w:szCs w:val="28"/>
        </w:rPr>
        <w:t xml:space="preserve"> </w:t>
      </w:r>
      <w:r w:rsidRPr="00532382">
        <w:rPr>
          <w:rFonts w:asciiTheme="majorBidi" w:eastAsia="Arial Unicode MS" w:hAnsiTheme="majorBidi" w:cstheme="majorBidi"/>
          <w:sz w:val="28"/>
          <w:szCs w:val="28"/>
        </w:rPr>
        <w:t xml:space="preserve">and certain land and buildings as discussed in Note </w:t>
      </w:r>
      <w:r w:rsidR="003F0D1A" w:rsidRPr="00532382">
        <w:rPr>
          <w:rFonts w:asciiTheme="majorBidi" w:eastAsia="Arial Unicode MS" w:hAnsiTheme="majorBidi" w:cstheme="majorBidi"/>
          <w:sz w:val="28"/>
          <w:szCs w:val="28"/>
        </w:rPr>
        <w:t>5</w:t>
      </w:r>
      <w:r w:rsidRPr="00532382">
        <w:rPr>
          <w:rFonts w:asciiTheme="majorBidi" w:eastAsia="Arial Unicode MS" w:hAnsiTheme="majorBidi" w:cstheme="majorBidi"/>
          <w:sz w:val="28"/>
          <w:szCs w:val="28"/>
        </w:rPr>
        <w:t xml:space="preserve">, </w:t>
      </w:r>
      <w:r w:rsidR="003F0D1A" w:rsidRPr="00532382">
        <w:rPr>
          <w:rFonts w:asciiTheme="majorBidi" w:eastAsia="Arial Unicode MS" w:hAnsiTheme="majorBidi" w:cstheme="majorBidi"/>
          <w:sz w:val="28"/>
          <w:szCs w:val="28"/>
        </w:rPr>
        <w:t>9 and 12</w:t>
      </w:r>
      <w:r w:rsidRPr="00532382">
        <w:rPr>
          <w:rFonts w:asciiTheme="majorBidi" w:eastAsia="Arial Unicode MS" w:hAnsiTheme="majorBidi" w:cstheme="majorBidi"/>
          <w:sz w:val="28"/>
          <w:szCs w:val="28"/>
        </w:rPr>
        <w:t>.</w:t>
      </w:r>
    </w:p>
    <w:p w14:paraId="68BC612D" w14:textId="1C676C83" w:rsidR="00103E78" w:rsidRDefault="00103E78" w:rsidP="00E7058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jc w:val="both"/>
        <w:rPr>
          <w:rFonts w:asciiTheme="majorBidi" w:hAnsiTheme="majorBidi" w:cstheme="majorBidi"/>
          <w:sz w:val="28"/>
          <w:szCs w:val="28"/>
        </w:rPr>
      </w:pPr>
      <w:r w:rsidRPr="00080EF8">
        <w:rPr>
          <w:rFonts w:asciiTheme="majorBidi" w:hAnsiTheme="majorBidi" w:cstheme="majorBidi"/>
          <w:sz w:val="28"/>
          <w:szCs w:val="28"/>
        </w:rPr>
        <w:t xml:space="preserve">On 16 August 2018, the Company entered into a claim verify service agreement with a local company whereby such local company will provide service to consult, advice, verify and gather information regarding insurer’s rights to claim according to conditions in insurance policy and </w:t>
      </w:r>
      <w:proofErr w:type="spellStart"/>
      <w:r w:rsidRPr="00080EF8">
        <w:rPr>
          <w:rFonts w:asciiTheme="majorBidi" w:hAnsiTheme="majorBidi" w:cstheme="majorBidi"/>
          <w:sz w:val="28"/>
          <w:szCs w:val="28"/>
        </w:rPr>
        <w:t>summari</w:t>
      </w:r>
      <w:r w:rsidR="00062524">
        <w:rPr>
          <w:rFonts w:asciiTheme="majorBidi" w:hAnsiTheme="majorBidi" w:cstheme="majorBidi"/>
          <w:sz w:val="28"/>
          <w:szCs w:val="28"/>
        </w:rPr>
        <w:t>s</w:t>
      </w:r>
      <w:r w:rsidRPr="00080EF8">
        <w:rPr>
          <w:rFonts w:asciiTheme="majorBidi" w:hAnsiTheme="majorBidi" w:cstheme="majorBidi"/>
          <w:sz w:val="28"/>
          <w:szCs w:val="28"/>
        </w:rPr>
        <w:t>e</w:t>
      </w:r>
      <w:proofErr w:type="spellEnd"/>
      <w:r w:rsidRPr="00080EF8">
        <w:rPr>
          <w:rFonts w:asciiTheme="majorBidi" w:hAnsiTheme="majorBidi" w:cstheme="majorBidi"/>
          <w:sz w:val="28"/>
          <w:szCs w:val="28"/>
        </w:rPr>
        <w:t xml:space="preserve"> claim report to the Company. </w:t>
      </w:r>
      <w:r w:rsidR="001F32A2">
        <w:rPr>
          <w:rFonts w:asciiTheme="majorBidi" w:hAnsiTheme="majorBidi" w:cstheme="majorBidi"/>
          <w:sz w:val="28"/>
          <w:szCs w:val="28"/>
        </w:rPr>
        <w:t xml:space="preserve">The </w:t>
      </w:r>
      <w:r w:rsidRPr="00080EF8">
        <w:rPr>
          <w:rFonts w:asciiTheme="majorBidi" w:hAnsiTheme="majorBidi" w:cstheme="majorBidi"/>
          <w:sz w:val="28"/>
          <w:szCs w:val="28"/>
        </w:rPr>
        <w:t xml:space="preserve">annual service fee </w:t>
      </w:r>
      <w:r w:rsidR="001F32A2">
        <w:rPr>
          <w:rFonts w:asciiTheme="majorBidi" w:hAnsiTheme="majorBidi" w:cstheme="majorBidi"/>
          <w:sz w:val="28"/>
          <w:szCs w:val="28"/>
        </w:rPr>
        <w:t>is</w:t>
      </w:r>
      <w:r w:rsidRPr="00080EF8">
        <w:rPr>
          <w:rFonts w:asciiTheme="majorBidi" w:hAnsiTheme="majorBidi" w:cstheme="majorBidi"/>
          <w:sz w:val="28"/>
          <w:szCs w:val="28"/>
        </w:rPr>
        <w:t xml:space="preserve"> Baht 24,00</w:t>
      </w:r>
      <w:r w:rsidR="00C240C1">
        <w:rPr>
          <w:rFonts w:asciiTheme="majorBidi" w:hAnsiTheme="majorBidi" w:cstheme="majorBidi"/>
          <w:sz w:val="28"/>
          <w:szCs w:val="28"/>
        </w:rPr>
        <w:t>0</w:t>
      </w:r>
      <w:r w:rsidRPr="00080EF8">
        <w:rPr>
          <w:rFonts w:asciiTheme="majorBidi" w:hAnsiTheme="majorBidi" w:cstheme="majorBidi"/>
          <w:sz w:val="28"/>
          <w:szCs w:val="28"/>
        </w:rPr>
        <w:t>. This agreement shall be effective until either party terminates the agreement by giving the other party an advance written termination notice at least 90 days.</w:t>
      </w:r>
    </w:p>
    <w:p w14:paraId="351EC821"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A8AF52A"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FEC3F45"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5544334D"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3470E6EB" w14:textId="77777777" w:rsidR="00B24161" w:rsidRP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26E4EE34" w14:textId="77777777" w:rsidR="00247EBE" w:rsidRPr="00080EF8"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Contingent Liabilities </w:t>
      </w:r>
    </w:p>
    <w:p w14:paraId="4F7CB6EE" w14:textId="446DBAF1" w:rsidR="0045662B" w:rsidRPr="00746DCA" w:rsidRDefault="00C516E4" w:rsidP="00CA2775">
      <w:pPr>
        <w:pStyle w:val="BodyTextIndent"/>
        <w:numPr>
          <w:ilvl w:val="0"/>
          <w:numId w:val="45"/>
        </w:numPr>
        <w:spacing w:before="120" w:line="380" w:lineRule="exact"/>
        <w:ind w:right="29"/>
        <w:jc w:val="thaiDistribute"/>
        <w:rPr>
          <w:rFonts w:asciiTheme="majorBidi" w:eastAsia="Arial Unicode MS" w:hAnsiTheme="majorBidi" w:cstheme="majorBidi"/>
          <w:sz w:val="28"/>
          <w:szCs w:val="28"/>
        </w:rPr>
      </w:pPr>
      <w:r w:rsidRPr="0056473D">
        <w:rPr>
          <w:rFonts w:asciiTheme="majorBidi" w:eastAsia="Arial Unicode MS" w:hAnsiTheme="majorBidi" w:cstheme="majorBidi"/>
          <w:spacing w:val="-2"/>
          <w:sz w:val="28"/>
          <w:szCs w:val="28"/>
        </w:rPr>
        <w:t xml:space="preserve">As at </w:t>
      </w:r>
      <w:r w:rsidR="00CA2775" w:rsidRPr="0056473D">
        <w:rPr>
          <w:rFonts w:asciiTheme="majorBidi" w:eastAsia="Arial Unicode MS" w:hAnsiTheme="majorBidi" w:cstheme="majorBidi"/>
          <w:sz w:val="28"/>
          <w:szCs w:val="28"/>
        </w:rPr>
        <w:t xml:space="preserve">30 </w:t>
      </w:r>
      <w:r w:rsidR="00D50CB1">
        <w:rPr>
          <w:rFonts w:asciiTheme="majorBidi" w:eastAsia="Arial Unicode MS" w:hAnsiTheme="majorBidi" w:cstheme="majorBidi"/>
          <w:sz w:val="28"/>
          <w:szCs w:val="28"/>
        </w:rPr>
        <w:t>September</w:t>
      </w:r>
      <w:r w:rsidR="00CA2775" w:rsidRPr="0056473D">
        <w:rPr>
          <w:rFonts w:asciiTheme="majorBidi" w:eastAsia="Arial Unicode MS" w:hAnsiTheme="majorBidi" w:cstheme="majorBidi"/>
          <w:sz w:val="28"/>
          <w:szCs w:val="28"/>
        </w:rPr>
        <w:t xml:space="preserve"> 2021 </w:t>
      </w:r>
      <w:r w:rsidR="003F0D1A" w:rsidRPr="0056473D">
        <w:rPr>
          <w:rFonts w:asciiTheme="majorBidi" w:eastAsia="Arial Unicode MS" w:hAnsiTheme="majorBidi" w:cstheme="majorBidi"/>
          <w:sz w:val="28"/>
          <w:szCs w:val="28"/>
        </w:rPr>
        <w:t>and 31 December 2020</w:t>
      </w:r>
      <w:r w:rsidRPr="0056473D">
        <w:rPr>
          <w:rFonts w:asciiTheme="majorBidi" w:eastAsia="Arial Unicode MS" w:hAnsiTheme="majorBidi" w:cstheme="majorBidi"/>
          <w:spacing w:val="-2"/>
          <w:sz w:val="28"/>
          <w:szCs w:val="28"/>
        </w:rPr>
        <w:t xml:space="preserve">, the Company had been sued by various policyholders for total </w:t>
      </w:r>
      <w:r w:rsidRPr="00746DCA">
        <w:rPr>
          <w:rFonts w:asciiTheme="majorBidi" w:eastAsia="Arial Unicode MS" w:hAnsiTheme="majorBidi" w:cstheme="majorBidi"/>
          <w:spacing w:val="-2"/>
          <w:sz w:val="28"/>
          <w:szCs w:val="28"/>
        </w:rPr>
        <w:t>capital sum (only the portion the Company is the joint defendant) of Baht</w:t>
      </w:r>
      <w:r w:rsidR="007D5997" w:rsidRPr="00746DCA">
        <w:rPr>
          <w:rFonts w:asciiTheme="majorBidi" w:eastAsia="Arial Unicode MS" w:hAnsiTheme="majorBidi" w:cstheme="majorBidi"/>
          <w:spacing w:val="-2"/>
          <w:sz w:val="28"/>
          <w:szCs w:val="28"/>
        </w:rPr>
        <w:t xml:space="preserve"> 12.8</w:t>
      </w:r>
      <w:r w:rsidRPr="00746DCA">
        <w:rPr>
          <w:rFonts w:asciiTheme="majorBidi" w:eastAsia="Arial Unicode MS" w:hAnsiTheme="majorBidi" w:cstheme="majorBidi"/>
          <w:spacing w:val="-2"/>
          <w:sz w:val="28"/>
          <w:szCs w:val="28"/>
        </w:rPr>
        <w:t xml:space="preserve"> million and Baht </w:t>
      </w:r>
      <w:r w:rsidR="003F0D1A" w:rsidRPr="00746DCA">
        <w:rPr>
          <w:rFonts w:asciiTheme="majorBidi" w:eastAsia="Arial Unicode MS" w:hAnsiTheme="majorBidi" w:cstheme="majorBidi"/>
          <w:spacing w:val="-2"/>
          <w:sz w:val="28"/>
          <w:szCs w:val="28"/>
        </w:rPr>
        <w:t xml:space="preserve">8.7 </w:t>
      </w:r>
      <w:r w:rsidRPr="00746DCA">
        <w:rPr>
          <w:rFonts w:asciiTheme="majorBidi" w:eastAsia="Arial Unicode MS" w:hAnsiTheme="majorBidi" w:cstheme="majorBidi"/>
          <w:spacing w:val="-2"/>
          <w:sz w:val="28"/>
          <w:szCs w:val="28"/>
        </w:rPr>
        <w:t xml:space="preserve">million, respectively. </w:t>
      </w:r>
      <w:r w:rsidRPr="00746DCA">
        <w:rPr>
          <w:rFonts w:asciiTheme="majorBidi" w:eastAsia="Arial Unicode MS" w:hAnsiTheme="majorBidi" w:cstheme="majorBidi"/>
          <w:sz w:val="28"/>
          <w:szCs w:val="28"/>
        </w:rPr>
        <w:t xml:space="preserve">However, the liabilities that may arise as a result of such cases have a value not exceeding the policy coverage </w:t>
      </w:r>
      <w:r w:rsidR="0056473D" w:rsidRPr="00746DCA">
        <w:rPr>
          <w:rFonts w:asciiTheme="majorBidi" w:eastAsia="Arial Unicode MS" w:hAnsiTheme="majorBidi" w:cstheme="majorBidi"/>
          <w:sz w:val="28"/>
          <w:szCs w:val="28"/>
        </w:rPr>
        <w:t xml:space="preserve">of Baht </w:t>
      </w:r>
      <w:r w:rsidR="007D5997" w:rsidRPr="00746DCA">
        <w:rPr>
          <w:rFonts w:asciiTheme="majorBidi" w:eastAsia="Arial Unicode MS" w:hAnsiTheme="majorBidi" w:cstheme="majorBidi"/>
          <w:sz w:val="28"/>
          <w:szCs w:val="28"/>
        </w:rPr>
        <w:t xml:space="preserve">7.3 </w:t>
      </w:r>
      <w:r w:rsidRPr="00746DCA">
        <w:rPr>
          <w:rFonts w:asciiTheme="majorBidi" w:eastAsia="Arial Unicode MS" w:hAnsiTheme="majorBidi" w:cstheme="majorBidi"/>
          <w:sz w:val="28"/>
          <w:szCs w:val="28"/>
        </w:rPr>
        <w:t xml:space="preserve">million and Baht </w:t>
      </w:r>
      <w:r w:rsidR="003F0D1A" w:rsidRPr="00746DCA">
        <w:rPr>
          <w:rFonts w:asciiTheme="majorBidi" w:eastAsia="Arial Unicode MS" w:hAnsiTheme="majorBidi" w:cstheme="majorBidi"/>
          <w:sz w:val="28"/>
          <w:szCs w:val="28"/>
        </w:rPr>
        <w:t xml:space="preserve">4.7 </w:t>
      </w:r>
      <w:r w:rsidRPr="00746DCA">
        <w:rPr>
          <w:rFonts w:asciiTheme="majorBidi" w:eastAsia="Arial Unicode MS" w:hAnsiTheme="majorBidi" w:cstheme="majorBidi"/>
          <w:sz w:val="28"/>
          <w:szCs w:val="28"/>
        </w:rPr>
        <w:t xml:space="preserve">million, respectively. </w:t>
      </w:r>
    </w:p>
    <w:p w14:paraId="3CDB9C6A" w14:textId="457A9539" w:rsidR="00C516E4" w:rsidRDefault="00CC7FBA" w:rsidP="0044584D">
      <w:pPr>
        <w:pStyle w:val="BodyTextIndent"/>
        <w:spacing w:before="120" w:line="380" w:lineRule="exact"/>
        <w:ind w:left="907" w:right="29"/>
        <w:jc w:val="thaiDistribute"/>
        <w:rPr>
          <w:rFonts w:asciiTheme="majorBidi" w:eastAsia="Arial Unicode MS" w:hAnsiTheme="majorBidi" w:cstheme="majorBidi"/>
          <w:spacing w:val="-2"/>
          <w:sz w:val="28"/>
          <w:szCs w:val="28"/>
        </w:rPr>
      </w:pPr>
      <w:r w:rsidRPr="00746DCA">
        <w:rPr>
          <w:rFonts w:asciiTheme="majorBidi" w:eastAsia="Arial Unicode MS" w:hAnsiTheme="majorBidi" w:cstheme="majorBidi"/>
          <w:spacing w:val="-2"/>
          <w:sz w:val="28"/>
          <w:szCs w:val="28"/>
        </w:rPr>
        <w:t xml:space="preserve">As at </w:t>
      </w:r>
      <w:r w:rsidR="00CA2775" w:rsidRPr="00746DCA">
        <w:rPr>
          <w:rFonts w:asciiTheme="majorBidi" w:eastAsia="Arial Unicode MS" w:hAnsiTheme="majorBidi" w:cstheme="majorBidi"/>
          <w:spacing w:val="-2"/>
          <w:sz w:val="28"/>
          <w:szCs w:val="28"/>
        </w:rPr>
        <w:t xml:space="preserve">30 </w:t>
      </w:r>
      <w:r w:rsidR="00D50CB1" w:rsidRPr="00746DCA">
        <w:rPr>
          <w:rFonts w:asciiTheme="majorBidi" w:eastAsia="Arial Unicode MS" w:hAnsiTheme="majorBidi" w:cstheme="majorBidi"/>
          <w:spacing w:val="-2"/>
          <w:sz w:val="28"/>
          <w:szCs w:val="28"/>
        </w:rPr>
        <w:t>September</w:t>
      </w:r>
      <w:r w:rsidR="00CA2775" w:rsidRPr="00746DCA">
        <w:rPr>
          <w:rFonts w:asciiTheme="majorBidi" w:eastAsia="Arial Unicode MS" w:hAnsiTheme="majorBidi" w:cstheme="majorBidi"/>
          <w:spacing w:val="-2"/>
          <w:sz w:val="28"/>
          <w:szCs w:val="28"/>
        </w:rPr>
        <w:t xml:space="preserve"> 2021 </w:t>
      </w:r>
      <w:r w:rsidRPr="00746DCA">
        <w:rPr>
          <w:rFonts w:asciiTheme="majorBidi" w:eastAsia="Arial Unicode MS" w:hAnsiTheme="majorBidi" w:cstheme="majorBidi"/>
          <w:spacing w:val="-2"/>
          <w:sz w:val="28"/>
          <w:szCs w:val="28"/>
        </w:rPr>
        <w:t>and 31 December 2020, t</w:t>
      </w:r>
      <w:r w:rsidR="00C516E4" w:rsidRPr="00746DCA">
        <w:rPr>
          <w:rFonts w:asciiTheme="majorBidi" w:eastAsia="Arial Unicode MS" w:hAnsiTheme="majorBidi" w:cstheme="majorBidi"/>
          <w:spacing w:val="-2"/>
          <w:sz w:val="28"/>
          <w:szCs w:val="28"/>
        </w:rPr>
        <w:t xml:space="preserve">he Company has </w:t>
      </w:r>
      <w:r w:rsidR="00E45778" w:rsidRPr="00746DCA">
        <w:rPr>
          <w:rFonts w:asciiTheme="majorBidi" w:eastAsia="Arial Unicode MS" w:hAnsiTheme="majorBidi" w:cstheme="majorBidi"/>
          <w:spacing w:val="-2"/>
          <w:sz w:val="28"/>
          <w:szCs w:val="28"/>
        </w:rPr>
        <w:t>recorded</w:t>
      </w:r>
      <w:r w:rsidR="00C516E4" w:rsidRPr="00746DCA">
        <w:rPr>
          <w:rFonts w:asciiTheme="majorBidi" w:eastAsia="Arial Unicode MS" w:hAnsiTheme="majorBidi" w:cstheme="majorBidi"/>
          <w:spacing w:val="-2"/>
          <w:sz w:val="28"/>
          <w:szCs w:val="28"/>
        </w:rPr>
        <w:t xml:space="preserve"> provision for loss on such litigation claim</w:t>
      </w:r>
      <w:r w:rsidR="0094567B" w:rsidRPr="00746DCA">
        <w:rPr>
          <w:rFonts w:asciiTheme="majorBidi" w:eastAsia="Arial Unicode MS" w:hAnsiTheme="majorBidi" w:cstheme="majorBidi"/>
          <w:spacing w:val="-2"/>
          <w:sz w:val="28"/>
          <w:szCs w:val="28"/>
        </w:rPr>
        <w:t xml:space="preserve"> as </w:t>
      </w:r>
      <w:r w:rsidR="00C516E4" w:rsidRPr="00746DCA">
        <w:rPr>
          <w:rFonts w:asciiTheme="majorBidi" w:eastAsia="Arial Unicode MS" w:hAnsiTheme="majorBidi" w:cstheme="majorBidi"/>
          <w:spacing w:val="-2"/>
          <w:sz w:val="28"/>
          <w:szCs w:val="28"/>
        </w:rPr>
        <w:t>of Baht</w:t>
      </w:r>
      <w:r w:rsidR="0056473D" w:rsidRPr="00746DCA">
        <w:rPr>
          <w:rFonts w:asciiTheme="majorBidi" w:eastAsia="Arial Unicode MS" w:hAnsiTheme="majorBidi" w:cstheme="majorBidi"/>
          <w:spacing w:val="-2"/>
          <w:sz w:val="28"/>
          <w:szCs w:val="28"/>
        </w:rPr>
        <w:t xml:space="preserve"> </w:t>
      </w:r>
      <w:r w:rsidR="007D5997" w:rsidRPr="00746DCA">
        <w:rPr>
          <w:rFonts w:asciiTheme="majorBidi" w:eastAsia="Arial Unicode MS" w:hAnsiTheme="majorBidi" w:cstheme="majorBidi"/>
          <w:spacing w:val="-2"/>
          <w:sz w:val="28"/>
          <w:szCs w:val="28"/>
        </w:rPr>
        <w:t xml:space="preserve">4.1 </w:t>
      </w:r>
      <w:r w:rsidR="003F0D1A" w:rsidRPr="00746DCA">
        <w:rPr>
          <w:rFonts w:asciiTheme="majorBidi" w:eastAsia="Arial Unicode MS" w:hAnsiTheme="majorBidi" w:cstheme="majorBidi"/>
          <w:spacing w:val="-2"/>
          <w:sz w:val="28"/>
          <w:szCs w:val="28"/>
        </w:rPr>
        <w:t>million</w:t>
      </w:r>
      <w:r w:rsidR="00746DCA" w:rsidRPr="00746DCA">
        <w:rPr>
          <w:rFonts w:asciiTheme="majorBidi" w:eastAsia="Arial Unicode MS" w:hAnsiTheme="majorBidi" w:cstheme="majorBidi"/>
          <w:sz w:val="28"/>
          <w:szCs w:val="28"/>
        </w:rPr>
        <w:t>, equally</w:t>
      </w:r>
      <w:r w:rsidR="00746DCA" w:rsidRPr="00B870A1">
        <w:rPr>
          <w:rFonts w:asciiTheme="majorBidi" w:eastAsia="Arial Unicode MS" w:hAnsiTheme="majorBidi" w:cstheme="majorBidi"/>
          <w:sz w:val="28"/>
          <w:szCs w:val="28"/>
        </w:rPr>
        <w:t xml:space="preserve">, </w:t>
      </w:r>
      <w:r w:rsidR="00C516E4" w:rsidRPr="00274C06">
        <w:rPr>
          <w:rFonts w:asciiTheme="majorBidi" w:eastAsia="Arial Unicode MS" w:hAnsiTheme="majorBidi" w:cstheme="majorBidi"/>
          <w:spacing w:val="-2"/>
          <w:sz w:val="28"/>
          <w:szCs w:val="28"/>
        </w:rPr>
        <w:t>as a part of claim liabilities. The Company’s</w:t>
      </w:r>
      <w:r w:rsidR="00C516E4" w:rsidRPr="00080EF8">
        <w:rPr>
          <w:rFonts w:asciiTheme="majorBidi" w:eastAsia="Arial Unicode MS" w:hAnsiTheme="majorBidi" w:cstheme="majorBidi"/>
          <w:spacing w:val="-2"/>
          <w:sz w:val="28"/>
          <w:szCs w:val="28"/>
        </w:rPr>
        <w:t xml:space="preserve"> management believes that this amount is adequate to absorb the possible losses. However, such cases are under the consideration of the Courts, which the ultimate outcome cannot presently be determined.</w:t>
      </w:r>
    </w:p>
    <w:p w14:paraId="5074CE8C" w14:textId="4711C783" w:rsidR="005B1554" w:rsidRPr="0056473D" w:rsidRDefault="005B1554" w:rsidP="00CA2775">
      <w:pPr>
        <w:pStyle w:val="BodyTextIndent"/>
        <w:numPr>
          <w:ilvl w:val="0"/>
          <w:numId w:val="45"/>
        </w:numPr>
        <w:spacing w:before="120" w:line="380" w:lineRule="exact"/>
        <w:ind w:right="29"/>
        <w:jc w:val="thaiDistribute"/>
        <w:rPr>
          <w:rFonts w:asciiTheme="majorBidi" w:eastAsia="Arial Unicode MS" w:hAnsiTheme="majorBidi" w:cstheme="majorBidi"/>
          <w:spacing w:val="-2"/>
          <w:sz w:val="28"/>
          <w:szCs w:val="28"/>
        </w:rPr>
      </w:pPr>
      <w:r w:rsidRPr="0056473D">
        <w:rPr>
          <w:rFonts w:asciiTheme="majorBidi" w:eastAsia="Arial Unicode MS" w:hAnsiTheme="majorBidi" w:cstheme="majorBidi"/>
          <w:spacing w:val="-2"/>
          <w:sz w:val="28"/>
          <w:szCs w:val="28"/>
        </w:rPr>
        <w:t>As at</w:t>
      </w:r>
      <w:r w:rsidR="00CA2775" w:rsidRPr="0056473D">
        <w:rPr>
          <w:rFonts w:asciiTheme="majorBidi" w:eastAsia="Arial Unicode MS" w:hAnsiTheme="majorBidi" w:cstheme="majorBidi"/>
          <w:spacing w:val="-2"/>
          <w:sz w:val="28"/>
          <w:szCs w:val="28"/>
        </w:rPr>
        <w:t xml:space="preserve"> 30 </w:t>
      </w:r>
      <w:r w:rsidR="00FA5463">
        <w:rPr>
          <w:rFonts w:asciiTheme="majorBidi" w:eastAsia="Arial Unicode MS" w:hAnsiTheme="majorBidi" w:cstheme="majorBidi"/>
          <w:spacing w:val="-2"/>
          <w:sz w:val="28"/>
          <w:szCs w:val="28"/>
        </w:rPr>
        <w:t>September</w:t>
      </w:r>
      <w:r w:rsidR="00CA2775" w:rsidRPr="0056473D">
        <w:rPr>
          <w:rFonts w:asciiTheme="majorBidi" w:eastAsia="Arial Unicode MS" w:hAnsiTheme="majorBidi" w:cstheme="majorBidi"/>
          <w:spacing w:val="-2"/>
          <w:sz w:val="28"/>
          <w:szCs w:val="28"/>
        </w:rPr>
        <w:t xml:space="preserve"> 2021</w:t>
      </w:r>
      <w:r w:rsidRPr="0056473D">
        <w:rPr>
          <w:rFonts w:asciiTheme="majorBidi" w:eastAsia="Arial Unicode MS" w:hAnsiTheme="majorBidi" w:cstheme="majorBidi"/>
          <w:spacing w:val="-2"/>
          <w:sz w:val="28"/>
          <w:szCs w:val="28"/>
        </w:rPr>
        <w:t xml:space="preserve">, the Company has </w:t>
      </w:r>
      <w:r w:rsidRPr="0056473D">
        <w:rPr>
          <w:rFonts w:asciiTheme="majorBidi" w:eastAsia="Arial Unicode MS" w:hAnsiTheme="majorBidi"/>
          <w:spacing w:val="-2"/>
          <w:sz w:val="28"/>
          <w:szCs w:val="28"/>
          <w:cs/>
        </w:rPr>
        <w:t>3</w:t>
      </w:r>
      <w:r w:rsidRPr="0056473D">
        <w:rPr>
          <w:rFonts w:asciiTheme="majorBidi" w:eastAsia="Arial Unicode MS" w:hAnsiTheme="majorBidi" w:cstheme="majorBidi"/>
          <w:spacing w:val="-2"/>
          <w:sz w:val="28"/>
          <w:szCs w:val="28"/>
        </w:rPr>
        <w:t xml:space="preserve">cases of violation or fail to comply with The </w:t>
      </w:r>
      <w:proofErr w:type="spellStart"/>
      <w:r w:rsidRPr="0056473D">
        <w:rPr>
          <w:rFonts w:asciiTheme="majorBidi" w:eastAsia="Arial Unicode MS" w:hAnsiTheme="majorBidi" w:cstheme="majorBidi"/>
          <w:spacing w:val="-2"/>
          <w:sz w:val="28"/>
          <w:szCs w:val="28"/>
        </w:rPr>
        <w:t>Labour</w:t>
      </w:r>
      <w:proofErr w:type="spellEnd"/>
      <w:r w:rsidRPr="0056473D">
        <w:rPr>
          <w:rFonts w:asciiTheme="majorBidi" w:eastAsia="Arial Unicode MS" w:hAnsiTheme="majorBidi" w:cstheme="majorBidi"/>
          <w:spacing w:val="-2"/>
          <w:sz w:val="28"/>
          <w:szCs w:val="28"/>
        </w:rPr>
        <w:t xml:space="preserve"> Protection Act. Total legal remedies are of Baht </w:t>
      </w:r>
      <w:r w:rsidRPr="0056473D">
        <w:rPr>
          <w:rFonts w:asciiTheme="majorBidi" w:eastAsia="Arial Unicode MS" w:hAnsiTheme="majorBidi"/>
          <w:spacing w:val="-2"/>
          <w:sz w:val="28"/>
          <w:szCs w:val="28"/>
          <w:cs/>
        </w:rPr>
        <w:t xml:space="preserve">2.8 </w:t>
      </w:r>
      <w:r w:rsidRPr="0056473D">
        <w:rPr>
          <w:rFonts w:asciiTheme="majorBidi" w:eastAsia="Arial Unicode MS" w:hAnsiTheme="majorBidi" w:cstheme="majorBidi"/>
          <w:spacing w:val="-2"/>
          <w:sz w:val="28"/>
          <w:szCs w:val="28"/>
        </w:rPr>
        <w:t xml:space="preserve">million including the interest at the rate of </w:t>
      </w:r>
      <w:r w:rsidRPr="0056473D">
        <w:rPr>
          <w:rFonts w:asciiTheme="majorBidi" w:eastAsia="Arial Unicode MS" w:hAnsiTheme="majorBidi"/>
          <w:spacing w:val="-2"/>
          <w:sz w:val="28"/>
          <w:szCs w:val="28"/>
          <w:cs/>
        </w:rPr>
        <w:t xml:space="preserve">7% </w:t>
      </w:r>
      <w:r w:rsidRPr="0056473D">
        <w:rPr>
          <w:rFonts w:asciiTheme="majorBidi" w:eastAsia="Arial Unicode MS" w:hAnsiTheme="majorBidi" w:cstheme="majorBidi"/>
          <w:spacing w:val="-2"/>
          <w:sz w:val="28"/>
          <w:szCs w:val="28"/>
        </w:rPr>
        <w:t xml:space="preserve">per annum from the filing date until fully paid. </w:t>
      </w:r>
      <w:r w:rsidR="00344170" w:rsidRPr="0056473D">
        <w:rPr>
          <w:rFonts w:asciiTheme="majorBidi" w:eastAsia="Arial Unicode MS" w:hAnsiTheme="majorBidi" w:cstheme="majorBidi"/>
          <w:spacing w:val="-2"/>
          <w:sz w:val="28"/>
          <w:szCs w:val="28"/>
        </w:rPr>
        <w:t>At the date of this report</w:t>
      </w:r>
      <w:r w:rsidRPr="0056473D">
        <w:rPr>
          <w:rFonts w:asciiTheme="majorBidi" w:eastAsia="Arial Unicode MS" w:hAnsiTheme="majorBidi" w:cstheme="majorBidi"/>
          <w:spacing w:val="-2"/>
          <w:sz w:val="28"/>
          <w:szCs w:val="28"/>
        </w:rPr>
        <w:t>, these cases are in the mediation process.</w:t>
      </w:r>
    </w:p>
    <w:p w14:paraId="0FDD6905" w14:textId="01F33ADA" w:rsidR="00884811" w:rsidRPr="00080EF8"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Approval of</w:t>
      </w:r>
      <w:r w:rsidR="0094567B">
        <w:rPr>
          <w:rFonts w:asciiTheme="majorBidi" w:eastAsia="Arial Unicode MS" w:hAnsiTheme="majorBidi" w:cstheme="majorBidi"/>
          <w:b/>
          <w:bCs/>
          <w:sz w:val="28"/>
          <w:szCs w:val="28"/>
        </w:rPr>
        <w:t xml:space="preserve"> interim</w:t>
      </w:r>
      <w:r w:rsidRPr="00080EF8">
        <w:rPr>
          <w:rFonts w:asciiTheme="majorBidi" w:eastAsia="Arial Unicode MS" w:hAnsiTheme="majorBidi" w:cstheme="majorBidi"/>
          <w:b/>
          <w:bCs/>
          <w:sz w:val="28"/>
          <w:szCs w:val="28"/>
        </w:rPr>
        <w:t xml:space="preserve"> financial </w:t>
      </w:r>
      <w:r w:rsidR="0094567B">
        <w:rPr>
          <w:rFonts w:asciiTheme="majorBidi" w:eastAsia="Arial Unicode MS" w:hAnsiTheme="majorBidi" w:cstheme="majorBidi"/>
          <w:b/>
          <w:bCs/>
          <w:sz w:val="28"/>
          <w:szCs w:val="28"/>
        </w:rPr>
        <w:t>information</w:t>
      </w:r>
    </w:p>
    <w:p w14:paraId="08FE2E51" w14:textId="2F89AD8C" w:rsidR="00301800" w:rsidRPr="00080EF8" w:rsidRDefault="003F0D1A"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3F0D1A">
        <w:rPr>
          <w:rFonts w:asciiTheme="majorBidi" w:eastAsia="Arial Unicode MS" w:hAnsiTheme="majorBidi" w:cstheme="majorBidi"/>
          <w:sz w:val="28"/>
          <w:szCs w:val="28"/>
        </w:rPr>
        <w:t xml:space="preserve">The Company’s directors have </w:t>
      </w:r>
      <w:proofErr w:type="spellStart"/>
      <w:r w:rsidRPr="003F0D1A">
        <w:rPr>
          <w:rFonts w:asciiTheme="majorBidi" w:eastAsia="Arial Unicode MS" w:hAnsiTheme="majorBidi" w:cstheme="majorBidi"/>
          <w:sz w:val="28"/>
          <w:szCs w:val="28"/>
        </w:rPr>
        <w:t>authorised</w:t>
      </w:r>
      <w:proofErr w:type="spellEnd"/>
      <w:r w:rsidRPr="003F0D1A">
        <w:rPr>
          <w:rFonts w:asciiTheme="majorBidi" w:eastAsia="Arial Unicode MS" w:hAnsiTheme="majorBidi" w:cstheme="majorBidi"/>
          <w:sz w:val="28"/>
          <w:szCs w:val="28"/>
        </w:rPr>
        <w:t xml:space="preserve"> this interim financial information for </w:t>
      </w:r>
      <w:r w:rsidRPr="007D5997">
        <w:rPr>
          <w:rFonts w:asciiTheme="majorBidi" w:eastAsia="Arial Unicode MS" w:hAnsiTheme="majorBidi" w:cstheme="majorBidi"/>
          <w:sz w:val="28"/>
          <w:szCs w:val="28"/>
        </w:rPr>
        <w:t>issue on 1</w:t>
      </w:r>
      <w:r w:rsidR="00CA2775" w:rsidRPr="007D5997">
        <w:rPr>
          <w:rFonts w:asciiTheme="majorBidi" w:eastAsia="Arial Unicode MS" w:hAnsiTheme="majorBidi" w:cstheme="majorBidi"/>
          <w:sz w:val="28"/>
          <w:szCs w:val="28"/>
        </w:rPr>
        <w:t>1</w:t>
      </w:r>
      <w:r w:rsidRPr="007D5997">
        <w:rPr>
          <w:rFonts w:asciiTheme="majorBidi" w:eastAsia="Arial Unicode MS" w:hAnsiTheme="majorBidi" w:cstheme="majorBidi"/>
          <w:sz w:val="28"/>
          <w:szCs w:val="28"/>
        </w:rPr>
        <w:t xml:space="preserve"> </w:t>
      </w:r>
      <w:r w:rsidR="00FA5463" w:rsidRPr="007D5997">
        <w:rPr>
          <w:rFonts w:asciiTheme="majorBidi" w:eastAsia="Arial Unicode MS" w:hAnsiTheme="majorBidi" w:cstheme="majorBidi"/>
          <w:sz w:val="28"/>
          <w:szCs w:val="28"/>
        </w:rPr>
        <w:t>November</w:t>
      </w:r>
      <w:r w:rsidRPr="007D5997">
        <w:rPr>
          <w:rFonts w:asciiTheme="majorBidi" w:eastAsia="Arial Unicode MS" w:hAnsiTheme="majorBidi" w:cstheme="majorBidi"/>
          <w:sz w:val="28"/>
          <w:szCs w:val="28"/>
        </w:rPr>
        <w:t xml:space="preserve"> </w:t>
      </w:r>
      <w:r w:rsidR="00C92A4D" w:rsidRPr="007D5997">
        <w:rPr>
          <w:rFonts w:asciiTheme="majorBidi" w:eastAsia="Arial Unicode MS" w:hAnsiTheme="majorBidi" w:cstheme="majorBidi"/>
          <w:sz w:val="28"/>
          <w:szCs w:val="28"/>
        </w:rPr>
        <w:t>202</w:t>
      </w:r>
      <w:r w:rsidR="0057275E" w:rsidRPr="007D5997">
        <w:rPr>
          <w:rFonts w:asciiTheme="majorBidi" w:eastAsia="Arial Unicode MS" w:hAnsiTheme="majorBidi" w:cstheme="majorBidi"/>
          <w:sz w:val="28"/>
          <w:szCs w:val="28"/>
        </w:rPr>
        <w:t>1</w:t>
      </w:r>
      <w:r w:rsidR="00DC3890" w:rsidRPr="007D5997">
        <w:rPr>
          <w:rFonts w:asciiTheme="majorBidi" w:eastAsia="Arial Unicode MS" w:hAnsiTheme="majorBidi" w:cstheme="majorBidi" w:hint="cs"/>
          <w:sz w:val="28"/>
          <w:szCs w:val="28"/>
          <w:cs/>
        </w:rPr>
        <w:t>.</w:t>
      </w:r>
    </w:p>
    <w:sectPr w:rsidR="00301800" w:rsidRPr="00080EF8" w:rsidSect="00F74C8B">
      <w:headerReference w:type="default" r:id="rId11"/>
      <w:footerReference w:type="even" r:id="rId12"/>
      <w:footerReference w:type="default" r:id="rId13"/>
      <w:headerReference w:type="first" r:id="rId14"/>
      <w:footerReference w:type="first" r:id="rId15"/>
      <w:type w:val="continuous"/>
      <w:pgSz w:w="11909" w:h="16834" w:code="9"/>
      <w:pgMar w:top="1296" w:right="1080" w:bottom="864" w:left="1440" w:header="864" w:footer="864" w:gutter="0"/>
      <w:pgNumType w:start="1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BF557" w14:textId="77777777" w:rsidR="00B24161" w:rsidRDefault="00B24161">
      <w:r>
        <w:separator/>
      </w:r>
    </w:p>
  </w:endnote>
  <w:endnote w:type="continuationSeparator" w:id="0">
    <w:p w14:paraId="2E0E6B32" w14:textId="77777777" w:rsidR="00B24161" w:rsidRDefault="00B2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86E5E" w14:textId="77777777" w:rsidR="00B24161" w:rsidRDefault="00B2416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B24161" w:rsidRDefault="00B24161"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F432F" w14:textId="77777777" w:rsidR="00B24161" w:rsidRPr="00226C89" w:rsidRDefault="00B24161"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9D0A09">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B24161" w:rsidRPr="00E7058E" w:rsidRDefault="00B24161">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9D0A09">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B24161" w:rsidRPr="005D35D7" w:rsidRDefault="00B24161">
    <w:pPr>
      <w:pStyle w:val="Footer"/>
      <w:jc w:val="right"/>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E133C" w14:textId="77777777" w:rsidR="00B24161" w:rsidRDefault="00B24161">
      <w:r>
        <w:separator/>
      </w:r>
    </w:p>
  </w:footnote>
  <w:footnote w:type="continuationSeparator" w:id="0">
    <w:p w14:paraId="3BF12B06" w14:textId="77777777" w:rsidR="00B24161" w:rsidRDefault="00B24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F03B3" w14:textId="77777777" w:rsidR="00B24161"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688DEC67" w14:textId="77777777" w:rsidR="00B24161" w:rsidRPr="00C43225"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27B3075B" w14:textId="5E25273B" w:rsidR="00B24161" w:rsidRPr="00C43225"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1B08CD">
      <w:rPr>
        <w:rFonts w:ascii="Angsana New" w:eastAsia="Arial Unicode MS" w:hAnsi="Angsana New"/>
        <w:b/>
        <w:bCs/>
        <w:color w:val="000000"/>
        <w:sz w:val="28"/>
        <w:szCs w:val="28"/>
      </w:rPr>
      <w:t xml:space="preserve">30 </w:t>
    </w:r>
    <w:r>
      <w:rPr>
        <w:rFonts w:ascii="Angsana New" w:eastAsia="Arial Unicode MS" w:hAnsi="Angsana New"/>
        <w:b/>
        <w:bCs/>
        <w:color w:val="000000"/>
        <w:sz w:val="28"/>
        <w:szCs w:val="28"/>
      </w:rPr>
      <w:t>September</w:t>
    </w:r>
    <w:r w:rsidRPr="001B08CD">
      <w:rPr>
        <w:rFonts w:ascii="Angsana New" w:eastAsia="Arial Unicode MS" w:hAnsi="Angsana New"/>
        <w:b/>
        <w:bCs/>
        <w:color w:val="000000"/>
        <w:sz w:val="28"/>
        <w:szCs w:val="28"/>
      </w:rPr>
      <w:t xml:space="preserve"> 2021 </w:t>
    </w:r>
    <w:r>
      <w:rPr>
        <w:rFonts w:ascii="Angsana New" w:eastAsia="Arial Unicode MS" w:hAnsi="Angsana New"/>
        <w:b/>
        <w:bCs/>
        <w:color w:val="000000"/>
        <w:sz w:val="28"/>
        <w:szCs w:val="28"/>
      </w:rPr>
      <w:t>(Unaudited</w:t>
    </w:r>
    <w:r w:rsidRPr="005E64A1">
      <w:rPr>
        <w:rFonts w:ascii="Angsana New" w:eastAsia="Arial Unicode MS" w:hAnsi="Angsana New"/>
        <w:b/>
        <w:bCs/>
        <w:color w:val="000000"/>
        <w:sz w:val="28"/>
        <w:szCs w:val="28"/>
      </w:rPr>
      <w:t>)</w:t>
    </w:r>
  </w:p>
  <w:p w14:paraId="68D8E853" w14:textId="518EBA54" w:rsidR="00B24161" w:rsidRPr="00563378" w:rsidRDefault="00B24161" w:rsidP="00563378">
    <w:pPr>
      <w:pStyle w:val="Header"/>
      <w:rPr>
        <w:rFonts w:eastAsia="Arial Unicode M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CDCC7" w14:textId="77777777" w:rsidR="00B24161"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0EFE8CBF" w14:textId="77777777" w:rsidR="00B24161" w:rsidRPr="00C43225"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566A35AE" w14:textId="126CC35F" w:rsidR="00B24161" w:rsidRPr="00C43225"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CA2775">
      <w:rPr>
        <w:rFonts w:ascii="Angsana New" w:eastAsia="Arial Unicode MS" w:hAnsi="Angsana New"/>
        <w:b/>
        <w:bCs/>
        <w:color w:val="000000"/>
        <w:sz w:val="28"/>
        <w:szCs w:val="28"/>
      </w:rPr>
      <w:t xml:space="preserve">30 </w:t>
    </w:r>
    <w:r>
      <w:rPr>
        <w:rFonts w:ascii="Angsana New" w:eastAsia="Arial Unicode MS" w:hAnsi="Angsana New"/>
        <w:b/>
        <w:bCs/>
        <w:color w:val="000000"/>
        <w:sz w:val="28"/>
        <w:szCs w:val="28"/>
      </w:rPr>
      <w:t>September</w:t>
    </w:r>
    <w:r w:rsidRPr="00CA2775">
      <w:rPr>
        <w:rFonts w:ascii="Angsana New" w:eastAsia="Arial Unicode MS" w:hAnsi="Angsana New"/>
        <w:b/>
        <w:bCs/>
        <w:color w:val="000000"/>
        <w:sz w:val="28"/>
        <w:szCs w:val="28"/>
      </w:rPr>
      <w:t xml:space="preserve"> 2021</w:t>
    </w:r>
    <w:r>
      <w:rPr>
        <w:rFonts w:ascii="Angsana New" w:eastAsia="Arial Unicode MS" w:hAnsi="Angsana New"/>
        <w:b/>
        <w:bCs/>
        <w:color w:val="000000"/>
        <w:sz w:val="28"/>
        <w:szCs w:val="28"/>
      </w:rPr>
      <w:t xml:space="preserve"> (Unaudited</w:t>
    </w:r>
    <w:r w:rsidRPr="005E64A1">
      <w:rPr>
        <w:rFonts w:ascii="Angsana New" w:eastAsia="Arial Unicode MS" w:hAnsi="Angsana New"/>
        <w:b/>
        <w:bCs/>
        <w:color w:val="000000"/>
        <w:sz w:val="28"/>
        <w:szCs w:val="28"/>
      </w:rPr>
      <w:t>)</w:t>
    </w:r>
  </w:p>
  <w:p w14:paraId="5F010C65" w14:textId="3AF0878C" w:rsidR="00B24161" w:rsidRPr="006C6C59" w:rsidRDefault="00B24161" w:rsidP="006C6C59">
    <w:pPr>
      <w:pStyle w:val="Header"/>
      <w:rPr>
        <w:rFonts w:eastAsia="Arial Unicode M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6C6F8A"/>
    <w:multiLevelType w:val="hybridMultilevel"/>
    <w:tmpl w:val="59CA0E14"/>
    <w:lvl w:ilvl="0" w:tplc="04090001">
      <w:start w:val="1"/>
      <w:numFmt w:val="bullet"/>
      <w:lvlText w:val=""/>
      <w:lvlJc w:val="left"/>
      <w:pPr>
        <w:ind w:left="2062" w:hanging="360"/>
      </w:pPr>
      <w:rPr>
        <w:rFonts w:ascii="Symbol" w:hAnsi="Symbol" w:hint="default"/>
      </w:rPr>
    </w:lvl>
    <w:lvl w:ilvl="1" w:tplc="69FA1DDA">
      <w:start w:val="1"/>
      <w:numFmt w:val="bullet"/>
      <w:lvlText w:val="-"/>
      <w:lvlJc w:val="left"/>
      <w:pPr>
        <w:ind w:left="2651" w:hanging="360"/>
      </w:pPr>
      <w:rPr>
        <w:rFonts w:ascii="Angsana New" w:hAnsi="Angsana New" w:hint="default"/>
        <w:b w:val="0"/>
        <w:bCs w:val="0"/>
        <w:color w:val="auto"/>
        <w:sz w:val="24"/>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2" w15:restartNumberingAfterBreak="0">
    <w:nsid w:val="0DFE6888"/>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BFA0B58"/>
    <w:multiLevelType w:val="multilevel"/>
    <w:tmpl w:val="BAF49188"/>
    <w:lvl w:ilvl="0">
      <w:start w:val="17"/>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409DF"/>
    <w:multiLevelType w:val="hybridMultilevel"/>
    <w:tmpl w:val="B5E83D5E"/>
    <w:lvl w:ilvl="0" w:tplc="58867060">
      <w:start w:val="1"/>
      <w:numFmt w:val="decimal"/>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DBD695A"/>
    <w:multiLevelType w:val="hybridMultilevel"/>
    <w:tmpl w:val="5A748C80"/>
    <w:lvl w:ilvl="0" w:tplc="5A0E5E9E">
      <w:numFmt w:val="bullet"/>
      <w:lvlText w:val="-"/>
      <w:lvlJc w:val="left"/>
      <w:pPr>
        <w:ind w:left="643" w:hanging="360"/>
      </w:pPr>
      <w:rPr>
        <w:rFonts w:ascii="Angsana New" w:eastAsia="Arial Unicode MS"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3DC562E9"/>
    <w:multiLevelType w:val="hybridMultilevel"/>
    <w:tmpl w:val="B02C294C"/>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CE76A5"/>
    <w:multiLevelType w:val="hybridMultilevel"/>
    <w:tmpl w:val="542CB624"/>
    <w:lvl w:ilvl="0" w:tplc="E86AF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05205E"/>
    <w:multiLevelType w:val="hybridMultilevel"/>
    <w:tmpl w:val="D33E6D30"/>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0046064"/>
    <w:multiLevelType w:val="hybridMultilevel"/>
    <w:tmpl w:val="834A1ACA"/>
    <w:lvl w:ilvl="0" w:tplc="A11E7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D708AF"/>
    <w:multiLevelType w:val="hybridMultilevel"/>
    <w:tmpl w:val="B5CE53C6"/>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62F6F8E4">
      <w:start w:val="1"/>
      <w:numFmt w:val="bullet"/>
      <w:lvlText w:val="•"/>
      <w:lvlJc w:val="left"/>
      <w:pPr>
        <w:ind w:left="2887" w:hanging="360"/>
      </w:pPr>
      <w:rPr>
        <w:rFonts w:ascii="Angsana New" w:eastAsia="Arial Unicode MS" w:hAnsi="Angsana New" w:cs="Angsana New" w:hint="default"/>
      </w:r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0"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8063441"/>
    <w:multiLevelType w:val="hybridMultilevel"/>
    <w:tmpl w:val="876A7616"/>
    <w:lvl w:ilvl="0" w:tplc="36F6E6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6" w15:restartNumberingAfterBreak="0">
    <w:nsid w:val="661913C5"/>
    <w:multiLevelType w:val="multilevel"/>
    <w:tmpl w:val="3B6E4956"/>
    <w:lvl w:ilvl="0">
      <w:start w:val="30"/>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7" w15:restartNumberingAfterBreak="0">
    <w:nsid w:val="6682539E"/>
    <w:multiLevelType w:val="hybridMultilevel"/>
    <w:tmpl w:val="2A2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9B7694"/>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0" w15:restartNumberingAfterBreak="0">
    <w:nsid w:val="67D47FE1"/>
    <w:multiLevelType w:val="multilevel"/>
    <w:tmpl w:val="68A28F3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38"/>
  </w:num>
  <w:num w:numId="14">
    <w:abstractNumId w:val="19"/>
  </w:num>
  <w:num w:numId="15">
    <w:abstractNumId w:val="23"/>
  </w:num>
  <w:num w:numId="16">
    <w:abstractNumId w:val="33"/>
  </w:num>
  <w:num w:numId="17">
    <w:abstractNumId w:val="44"/>
  </w:num>
  <w:num w:numId="18">
    <w:abstractNumId w:val="27"/>
  </w:num>
  <w:num w:numId="19">
    <w:abstractNumId w:val="10"/>
  </w:num>
  <w:num w:numId="20">
    <w:abstractNumId w:val="35"/>
  </w:num>
  <w:num w:numId="21">
    <w:abstractNumId w:val="42"/>
  </w:num>
  <w:num w:numId="22">
    <w:abstractNumId w:val="22"/>
  </w:num>
  <w:num w:numId="23">
    <w:abstractNumId w:val="30"/>
  </w:num>
  <w:num w:numId="24">
    <w:abstractNumId w:val="21"/>
  </w:num>
  <w:num w:numId="25">
    <w:abstractNumId w:val="45"/>
  </w:num>
  <w:num w:numId="26">
    <w:abstractNumId w:val="43"/>
  </w:num>
  <w:num w:numId="27">
    <w:abstractNumId w:val="41"/>
  </w:num>
  <w:num w:numId="28">
    <w:abstractNumId w:val="14"/>
  </w:num>
  <w:num w:numId="29">
    <w:abstractNumId w:val="34"/>
  </w:num>
  <w:num w:numId="30">
    <w:abstractNumId w:val="31"/>
  </w:num>
  <w:num w:numId="31">
    <w:abstractNumId w:val="40"/>
  </w:num>
  <w:num w:numId="32">
    <w:abstractNumId w:val="11"/>
  </w:num>
  <w:num w:numId="33">
    <w:abstractNumId w:val="17"/>
  </w:num>
  <w:num w:numId="34">
    <w:abstractNumId w:val="13"/>
  </w:num>
  <w:num w:numId="35">
    <w:abstractNumId w:val="36"/>
  </w:num>
  <w:num w:numId="36">
    <w:abstractNumId w:val="29"/>
  </w:num>
  <w:num w:numId="37">
    <w:abstractNumId w:val="25"/>
  </w:num>
  <w:num w:numId="38">
    <w:abstractNumId w:val="24"/>
  </w:num>
  <w:num w:numId="39">
    <w:abstractNumId w:val="26"/>
  </w:num>
  <w:num w:numId="40">
    <w:abstractNumId w:val="37"/>
  </w:num>
  <w:num w:numId="41">
    <w:abstractNumId w:val="28"/>
  </w:num>
  <w:num w:numId="42">
    <w:abstractNumId w:val="15"/>
  </w:num>
  <w:num w:numId="43">
    <w:abstractNumId w:val="12"/>
  </w:num>
  <w:num w:numId="44">
    <w:abstractNumId w:val="39"/>
  </w:num>
  <w:num w:numId="45">
    <w:abstractNumId w:val="32"/>
  </w:num>
  <w:num w:numId="46">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276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866"/>
    <w:rsid w:val="00001CAF"/>
    <w:rsid w:val="00002063"/>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DDC"/>
    <w:rsid w:val="00012814"/>
    <w:rsid w:val="00012833"/>
    <w:rsid w:val="00012FC1"/>
    <w:rsid w:val="00013283"/>
    <w:rsid w:val="00013C2A"/>
    <w:rsid w:val="00013D9B"/>
    <w:rsid w:val="0001489A"/>
    <w:rsid w:val="000148AA"/>
    <w:rsid w:val="00014D54"/>
    <w:rsid w:val="00014FB1"/>
    <w:rsid w:val="000156B0"/>
    <w:rsid w:val="00015B58"/>
    <w:rsid w:val="00015C28"/>
    <w:rsid w:val="00015C54"/>
    <w:rsid w:val="00015D27"/>
    <w:rsid w:val="00016058"/>
    <w:rsid w:val="000162F3"/>
    <w:rsid w:val="0001647B"/>
    <w:rsid w:val="000166BB"/>
    <w:rsid w:val="000168ED"/>
    <w:rsid w:val="00016CC3"/>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5AD1"/>
    <w:rsid w:val="000261B6"/>
    <w:rsid w:val="000261DA"/>
    <w:rsid w:val="000267AD"/>
    <w:rsid w:val="00026AC3"/>
    <w:rsid w:val="00026C2D"/>
    <w:rsid w:val="00026E6B"/>
    <w:rsid w:val="00026E6E"/>
    <w:rsid w:val="0002777D"/>
    <w:rsid w:val="00027A8A"/>
    <w:rsid w:val="00027CAF"/>
    <w:rsid w:val="00030060"/>
    <w:rsid w:val="000303A4"/>
    <w:rsid w:val="000309C8"/>
    <w:rsid w:val="00031353"/>
    <w:rsid w:val="000318D1"/>
    <w:rsid w:val="00031B07"/>
    <w:rsid w:val="000325D0"/>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E76"/>
    <w:rsid w:val="00036FE3"/>
    <w:rsid w:val="0003718D"/>
    <w:rsid w:val="0003732C"/>
    <w:rsid w:val="000374D9"/>
    <w:rsid w:val="000378FC"/>
    <w:rsid w:val="000408A3"/>
    <w:rsid w:val="0004093E"/>
    <w:rsid w:val="00040BC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5DD8"/>
    <w:rsid w:val="000469CE"/>
    <w:rsid w:val="00046A01"/>
    <w:rsid w:val="00046BAD"/>
    <w:rsid w:val="00046C3A"/>
    <w:rsid w:val="00046FDA"/>
    <w:rsid w:val="00047471"/>
    <w:rsid w:val="00047BD7"/>
    <w:rsid w:val="000502F6"/>
    <w:rsid w:val="00050CB8"/>
    <w:rsid w:val="00050E07"/>
    <w:rsid w:val="000510BF"/>
    <w:rsid w:val="000515AA"/>
    <w:rsid w:val="000516B2"/>
    <w:rsid w:val="0005176F"/>
    <w:rsid w:val="00051888"/>
    <w:rsid w:val="00051F3C"/>
    <w:rsid w:val="00051FA3"/>
    <w:rsid w:val="00052B8B"/>
    <w:rsid w:val="00052FC7"/>
    <w:rsid w:val="00053222"/>
    <w:rsid w:val="000533B9"/>
    <w:rsid w:val="0005367D"/>
    <w:rsid w:val="00053737"/>
    <w:rsid w:val="00053B7D"/>
    <w:rsid w:val="00054968"/>
    <w:rsid w:val="000549C3"/>
    <w:rsid w:val="00054E1E"/>
    <w:rsid w:val="0005507F"/>
    <w:rsid w:val="000559FC"/>
    <w:rsid w:val="000560F3"/>
    <w:rsid w:val="000565B5"/>
    <w:rsid w:val="00056615"/>
    <w:rsid w:val="000567B0"/>
    <w:rsid w:val="000568F5"/>
    <w:rsid w:val="0005698A"/>
    <w:rsid w:val="00056A6D"/>
    <w:rsid w:val="00056A75"/>
    <w:rsid w:val="00056BCB"/>
    <w:rsid w:val="00057A11"/>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4896"/>
    <w:rsid w:val="00064AD2"/>
    <w:rsid w:val="00064C7A"/>
    <w:rsid w:val="00064F68"/>
    <w:rsid w:val="00064F6F"/>
    <w:rsid w:val="0006521B"/>
    <w:rsid w:val="0006569B"/>
    <w:rsid w:val="000656EA"/>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C14"/>
    <w:rsid w:val="000722DD"/>
    <w:rsid w:val="00072A7B"/>
    <w:rsid w:val="00072E49"/>
    <w:rsid w:val="00072FCE"/>
    <w:rsid w:val="00073100"/>
    <w:rsid w:val="000738A7"/>
    <w:rsid w:val="00073A12"/>
    <w:rsid w:val="00074371"/>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4B3"/>
    <w:rsid w:val="0008370A"/>
    <w:rsid w:val="000842D6"/>
    <w:rsid w:val="000845E6"/>
    <w:rsid w:val="0008524A"/>
    <w:rsid w:val="000853A6"/>
    <w:rsid w:val="0008571E"/>
    <w:rsid w:val="000859CB"/>
    <w:rsid w:val="00085D9D"/>
    <w:rsid w:val="000860B8"/>
    <w:rsid w:val="0008616E"/>
    <w:rsid w:val="000862BC"/>
    <w:rsid w:val="000869A0"/>
    <w:rsid w:val="00086AF7"/>
    <w:rsid w:val="0008782A"/>
    <w:rsid w:val="00087A68"/>
    <w:rsid w:val="00087BF1"/>
    <w:rsid w:val="000900CB"/>
    <w:rsid w:val="000904D3"/>
    <w:rsid w:val="00090576"/>
    <w:rsid w:val="000911C4"/>
    <w:rsid w:val="000913F2"/>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53D1"/>
    <w:rsid w:val="000954F1"/>
    <w:rsid w:val="00095B8A"/>
    <w:rsid w:val="00095CD4"/>
    <w:rsid w:val="000962E6"/>
    <w:rsid w:val="00096433"/>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249"/>
    <w:rsid w:val="000A2BC6"/>
    <w:rsid w:val="000A2DED"/>
    <w:rsid w:val="000A2F0B"/>
    <w:rsid w:val="000A32B5"/>
    <w:rsid w:val="000A3350"/>
    <w:rsid w:val="000A39BD"/>
    <w:rsid w:val="000A3AF7"/>
    <w:rsid w:val="000A3BEE"/>
    <w:rsid w:val="000A4475"/>
    <w:rsid w:val="000A4578"/>
    <w:rsid w:val="000A4765"/>
    <w:rsid w:val="000A4B5E"/>
    <w:rsid w:val="000A58A8"/>
    <w:rsid w:val="000A6008"/>
    <w:rsid w:val="000A60AF"/>
    <w:rsid w:val="000A6594"/>
    <w:rsid w:val="000A6636"/>
    <w:rsid w:val="000A6A32"/>
    <w:rsid w:val="000A7841"/>
    <w:rsid w:val="000A79C3"/>
    <w:rsid w:val="000A7A98"/>
    <w:rsid w:val="000A7AB5"/>
    <w:rsid w:val="000A7CDF"/>
    <w:rsid w:val="000B05CC"/>
    <w:rsid w:val="000B066C"/>
    <w:rsid w:val="000B075A"/>
    <w:rsid w:val="000B0812"/>
    <w:rsid w:val="000B087D"/>
    <w:rsid w:val="000B1385"/>
    <w:rsid w:val="000B2014"/>
    <w:rsid w:val="000B21F2"/>
    <w:rsid w:val="000B2597"/>
    <w:rsid w:val="000B2779"/>
    <w:rsid w:val="000B38EB"/>
    <w:rsid w:val="000B3EF7"/>
    <w:rsid w:val="000B4341"/>
    <w:rsid w:val="000B4520"/>
    <w:rsid w:val="000B4B47"/>
    <w:rsid w:val="000B4CEC"/>
    <w:rsid w:val="000B5775"/>
    <w:rsid w:val="000B5CBA"/>
    <w:rsid w:val="000B5E9C"/>
    <w:rsid w:val="000B6154"/>
    <w:rsid w:val="000B622F"/>
    <w:rsid w:val="000B64D9"/>
    <w:rsid w:val="000B68EF"/>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60FE"/>
    <w:rsid w:val="000C6412"/>
    <w:rsid w:val="000C66F0"/>
    <w:rsid w:val="000C67E0"/>
    <w:rsid w:val="000C6AF7"/>
    <w:rsid w:val="000C6E49"/>
    <w:rsid w:val="000C6FCE"/>
    <w:rsid w:val="000C79AF"/>
    <w:rsid w:val="000C7DF4"/>
    <w:rsid w:val="000C7EDA"/>
    <w:rsid w:val="000D01C7"/>
    <w:rsid w:val="000D09C0"/>
    <w:rsid w:val="000D1276"/>
    <w:rsid w:val="000D1C6A"/>
    <w:rsid w:val="000D1FA1"/>
    <w:rsid w:val="000D3D8C"/>
    <w:rsid w:val="000D3F14"/>
    <w:rsid w:val="000D4554"/>
    <w:rsid w:val="000D478D"/>
    <w:rsid w:val="000D47FC"/>
    <w:rsid w:val="000D4990"/>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F5A"/>
    <w:rsid w:val="000E148E"/>
    <w:rsid w:val="000E14C6"/>
    <w:rsid w:val="000E18A8"/>
    <w:rsid w:val="000E1F1C"/>
    <w:rsid w:val="000E1FC9"/>
    <w:rsid w:val="000E2162"/>
    <w:rsid w:val="000E2298"/>
    <w:rsid w:val="000E2861"/>
    <w:rsid w:val="000E28AC"/>
    <w:rsid w:val="000E2FC1"/>
    <w:rsid w:val="000E3C90"/>
    <w:rsid w:val="000E3D28"/>
    <w:rsid w:val="000E4367"/>
    <w:rsid w:val="000E4515"/>
    <w:rsid w:val="000E49FE"/>
    <w:rsid w:val="000E4A61"/>
    <w:rsid w:val="000E4A69"/>
    <w:rsid w:val="000E4C8C"/>
    <w:rsid w:val="000E5095"/>
    <w:rsid w:val="000E520C"/>
    <w:rsid w:val="000E561A"/>
    <w:rsid w:val="000E5C04"/>
    <w:rsid w:val="000E5C8A"/>
    <w:rsid w:val="000E6BE3"/>
    <w:rsid w:val="000E71E8"/>
    <w:rsid w:val="000E7483"/>
    <w:rsid w:val="000E779C"/>
    <w:rsid w:val="000E7B62"/>
    <w:rsid w:val="000E7CBC"/>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0F7B99"/>
    <w:rsid w:val="001009F5"/>
    <w:rsid w:val="0010106F"/>
    <w:rsid w:val="00101574"/>
    <w:rsid w:val="00101A99"/>
    <w:rsid w:val="00102282"/>
    <w:rsid w:val="001028C1"/>
    <w:rsid w:val="0010296E"/>
    <w:rsid w:val="00102B41"/>
    <w:rsid w:val="00102F90"/>
    <w:rsid w:val="001039DC"/>
    <w:rsid w:val="00103E78"/>
    <w:rsid w:val="001055C0"/>
    <w:rsid w:val="001059C6"/>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5B0"/>
    <w:rsid w:val="00112806"/>
    <w:rsid w:val="00112F86"/>
    <w:rsid w:val="00112FAC"/>
    <w:rsid w:val="001131B2"/>
    <w:rsid w:val="00113FCD"/>
    <w:rsid w:val="001141A5"/>
    <w:rsid w:val="001142C4"/>
    <w:rsid w:val="0011431E"/>
    <w:rsid w:val="001146C8"/>
    <w:rsid w:val="00114A2B"/>
    <w:rsid w:val="00114D49"/>
    <w:rsid w:val="001155CD"/>
    <w:rsid w:val="0011616E"/>
    <w:rsid w:val="001161F6"/>
    <w:rsid w:val="001162B7"/>
    <w:rsid w:val="00116788"/>
    <w:rsid w:val="0011684B"/>
    <w:rsid w:val="00117863"/>
    <w:rsid w:val="0012025F"/>
    <w:rsid w:val="00120540"/>
    <w:rsid w:val="0012123E"/>
    <w:rsid w:val="00121796"/>
    <w:rsid w:val="00121FDB"/>
    <w:rsid w:val="0012243B"/>
    <w:rsid w:val="0012243C"/>
    <w:rsid w:val="001225AA"/>
    <w:rsid w:val="00122A4B"/>
    <w:rsid w:val="001239F3"/>
    <w:rsid w:val="00123AE4"/>
    <w:rsid w:val="00123EC4"/>
    <w:rsid w:val="0012428C"/>
    <w:rsid w:val="00124BC4"/>
    <w:rsid w:val="00124C36"/>
    <w:rsid w:val="00124CDD"/>
    <w:rsid w:val="001257BA"/>
    <w:rsid w:val="00125B7D"/>
    <w:rsid w:val="00125F00"/>
    <w:rsid w:val="0012606C"/>
    <w:rsid w:val="0012608F"/>
    <w:rsid w:val="001261CC"/>
    <w:rsid w:val="0012638E"/>
    <w:rsid w:val="00126771"/>
    <w:rsid w:val="001268ED"/>
    <w:rsid w:val="00126A12"/>
    <w:rsid w:val="00126AFD"/>
    <w:rsid w:val="00126CCC"/>
    <w:rsid w:val="0012733D"/>
    <w:rsid w:val="00127537"/>
    <w:rsid w:val="00127E2C"/>
    <w:rsid w:val="00127F42"/>
    <w:rsid w:val="001302C1"/>
    <w:rsid w:val="00130E9C"/>
    <w:rsid w:val="00131785"/>
    <w:rsid w:val="00131CB5"/>
    <w:rsid w:val="00131CFF"/>
    <w:rsid w:val="00131E41"/>
    <w:rsid w:val="00132019"/>
    <w:rsid w:val="001320C0"/>
    <w:rsid w:val="0013214C"/>
    <w:rsid w:val="001324A1"/>
    <w:rsid w:val="001325F1"/>
    <w:rsid w:val="00132911"/>
    <w:rsid w:val="00133CA6"/>
    <w:rsid w:val="00133E73"/>
    <w:rsid w:val="001340F8"/>
    <w:rsid w:val="0013415E"/>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622"/>
    <w:rsid w:val="00163094"/>
    <w:rsid w:val="001634B8"/>
    <w:rsid w:val="00163529"/>
    <w:rsid w:val="001635EF"/>
    <w:rsid w:val="00163AB5"/>
    <w:rsid w:val="00163D8B"/>
    <w:rsid w:val="001642F8"/>
    <w:rsid w:val="00164397"/>
    <w:rsid w:val="00164BA1"/>
    <w:rsid w:val="00164E4B"/>
    <w:rsid w:val="001650B0"/>
    <w:rsid w:val="001650E1"/>
    <w:rsid w:val="001651F9"/>
    <w:rsid w:val="001653E1"/>
    <w:rsid w:val="0016544C"/>
    <w:rsid w:val="001656A0"/>
    <w:rsid w:val="00165857"/>
    <w:rsid w:val="00165AC4"/>
    <w:rsid w:val="00165B83"/>
    <w:rsid w:val="00165C34"/>
    <w:rsid w:val="0016613E"/>
    <w:rsid w:val="001661DB"/>
    <w:rsid w:val="001668AC"/>
    <w:rsid w:val="00166ACA"/>
    <w:rsid w:val="00167BB8"/>
    <w:rsid w:val="00167E46"/>
    <w:rsid w:val="0017038A"/>
    <w:rsid w:val="001703E5"/>
    <w:rsid w:val="001707E7"/>
    <w:rsid w:val="00170945"/>
    <w:rsid w:val="00170A0F"/>
    <w:rsid w:val="0017105C"/>
    <w:rsid w:val="00171154"/>
    <w:rsid w:val="00171237"/>
    <w:rsid w:val="00171F62"/>
    <w:rsid w:val="00171F72"/>
    <w:rsid w:val="00171F87"/>
    <w:rsid w:val="00172182"/>
    <w:rsid w:val="00172238"/>
    <w:rsid w:val="001729FB"/>
    <w:rsid w:val="00173414"/>
    <w:rsid w:val="00173640"/>
    <w:rsid w:val="00173A86"/>
    <w:rsid w:val="00173E9C"/>
    <w:rsid w:val="00173EF7"/>
    <w:rsid w:val="00174104"/>
    <w:rsid w:val="001746A0"/>
    <w:rsid w:val="001748F7"/>
    <w:rsid w:val="00174BEC"/>
    <w:rsid w:val="00174C5F"/>
    <w:rsid w:val="00175176"/>
    <w:rsid w:val="001752C4"/>
    <w:rsid w:val="00175F11"/>
    <w:rsid w:val="00176027"/>
    <w:rsid w:val="00176268"/>
    <w:rsid w:val="00176C02"/>
    <w:rsid w:val="001770EE"/>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E29"/>
    <w:rsid w:val="00185694"/>
    <w:rsid w:val="00185804"/>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79"/>
    <w:rsid w:val="00194A88"/>
    <w:rsid w:val="00194C85"/>
    <w:rsid w:val="00195103"/>
    <w:rsid w:val="00195441"/>
    <w:rsid w:val="001957B2"/>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0FE"/>
    <w:rsid w:val="001A41CD"/>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8CD"/>
    <w:rsid w:val="001B0B0A"/>
    <w:rsid w:val="001B0D3C"/>
    <w:rsid w:val="001B162A"/>
    <w:rsid w:val="001B166D"/>
    <w:rsid w:val="001B251A"/>
    <w:rsid w:val="001B271A"/>
    <w:rsid w:val="001B2BB8"/>
    <w:rsid w:val="001B2E0A"/>
    <w:rsid w:val="001B3270"/>
    <w:rsid w:val="001B39E3"/>
    <w:rsid w:val="001B4816"/>
    <w:rsid w:val="001B4CD2"/>
    <w:rsid w:val="001B58A2"/>
    <w:rsid w:val="001B5DE0"/>
    <w:rsid w:val="001B5E6D"/>
    <w:rsid w:val="001B60D1"/>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E9"/>
    <w:rsid w:val="001C2DBD"/>
    <w:rsid w:val="001C33C3"/>
    <w:rsid w:val="001C36BB"/>
    <w:rsid w:val="001C36C1"/>
    <w:rsid w:val="001C3BD9"/>
    <w:rsid w:val="001C3C98"/>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19B2"/>
    <w:rsid w:val="001D20FF"/>
    <w:rsid w:val="001D21EE"/>
    <w:rsid w:val="001D2A7F"/>
    <w:rsid w:val="001D2B6A"/>
    <w:rsid w:val="001D3AED"/>
    <w:rsid w:val="001D3EDD"/>
    <w:rsid w:val="001D4630"/>
    <w:rsid w:val="001D5943"/>
    <w:rsid w:val="001D5FBB"/>
    <w:rsid w:val="001D666E"/>
    <w:rsid w:val="001D66C2"/>
    <w:rsid w:val="001D69E2"/>
    <w:rsid w:val="001D6F46"/>
    <w:rsid w:val="001D7441"/>
    <w:rsid w:val="001D74E2"/>
    <w:rsid w:val="001D7779"/>
    <w:rsid w:val="001D7BFA"/>
    <w:rsid w:val="001D7D87"/>
    <w:rsid w:val="001E0CBA"/>
    <w:rsid w:val="001E0D5C"/>
    <w:rsid w:val="001E0E9A"/>
    <w:rsid w:val="001E1776"/>
    <w:rsid w:val="001E1D81"/>
    <w:rsid w:val="001E1F5A"/>
    <w:rsid w:val="001E22B8"/>
    <w:rsid w:val="001E2532"/>
    <w:rsid w:val="001E2791"/>
    <w:rsid w:val="001E28E1"/>
    <w:rsid w:val="001E2C83"/>
    <w:rsid w:val="001E2EA1"/>
    <w:rsid w:val="001E37DB"/>
    <w:rsid w:val="001E3BC5"/>
    <w:rsid w:val="001E3C06"/>
    <w:rsid w:val="001E4888"/>
    <w:rsid w:val="001E4C99"/>
    <w:rsid w:val="001E4E51"/>
    <w:rsid w:val="001E4ED1"/>
    <w:rsid w:val="001E52EE"/>
    <w:rsid w:val="001E53FB"/>
    <w:rsid w:val="001E5479"/>
    <w:rsid w:val="001E57E2"/>
    <w:rsid w:val="001E5E30"/>
    <w:rsid w:val="001E64C6"/>
    <w:rsid w:val="001E6606"/>
    <w:rsid w:val="001E66B7"/>
    <w:rsid w:val="001E6816"/>
    <w:rsid w:val="001E73C7"/>
    <w:rsid w:val="001E7453"/>
    <w:rsid w:val="001E78EC"/>
    <w:rsid w:val="001E7BF6"/>
    <w:rsid w:val="001F02F4"/>
    <w:rsid w:val="001F09C1"/>
    <w:rsid w:val="001F10FD"/>
    <w:rsid w:val="001F1273"/>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60B8"/>
    <w:rsid w:val="001F77AD"/>
    <w:rsid w:val="001F7979"/>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465"/>
    <w:rsid w:val="002075A9"/>
    <w:rsid w:val="00207952"/>
    <w:rsid w:val="00210562"/>
    <w:rsid w:val="00210AEA"/>
    <w:rsid w:val="00210B6A"/>
    <w:rsid w:val="00210EA8"/>
    <w:rsid w:val="00211312"/>
    <w:rsid w:val="00211393"/>
    <w:rsid w:val="00211578"/>
    <w:rsid w:val="002117E0"/>
    <w:rsid w:val="00211DA8"/>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501"/>
    <w:rsid w:val="002206EB"/>
    <w:rsid w:val="002209C9"/>
    <w:rsid w:val="00220E2B"/>
    <w:rsid w:val="002214CC"/>
    <w:rsid w:val="002219CE"/>
    <w:rsid w:val="00221A16"/>
    <w:rsid w:val="00221AB0"/>
    <w:rsid w:val="00222620"/>
    <w:rsid w:val="0022269D"/>
    <w:rsid w:val="00223567"/>
    <w:rsid w:val="00224132"/>
    <w:rsid w:val="00224135"/>
    <w:rsid w:val="00224199"/>
    <w:rsid w:val="002247EE"/>
    <w:rsid w:val="00224D27"/>
    <w:rsid w:val="00225AE3"/>
    <w:rsid w:val="0022602F"/>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10DC"/>
    <w:rsid w:val="00231403"/>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373"/>
    <w:rsid w:val="00235974"/>
    <w:rsid w:val="00235A0B"/>
    <w:rsid w:val="00235A49"/>
    <w:rsid w:val="00235AF0"/>
    <w:rsid w:val="00236608"/>
    <w:rsid w:val="00236A0C"/>
    <w:rsid w:val="00236A79"/>
    <w:rsid w:val="00236E4C"/>
    <w:rsid w:val="00240232"/>
    <w:rsid w:val="002402C6"/>
    <w:rsid w:val="002409BF"/>
    <w:rsid w:val="00240D37"/>
    <w:rsid w:val="00240E8C"/>
    <w:rsid w:val="00240F34"/>
    <w:rsid w:val="00240FC1"/>
    <w:rsid w:val="002418F0"/>
    <w:rsid w:val="002419AE"/>
    <w:rsid w:val="00242029"/>
    <w:rsid w:val="002421F6"/>
    <w:rsid w:val="002422FE"/>
    <w:rsid w:val="00242362"/>
    <w:rsid w:val="00242405"/>
    <w:rsid w:val="002424AE"/>
    <w:rsid w:val="00242947"/>
    <w:rsid w:val="00242C28"/>
    <w:rsid w:val="0024334D"/>
    <w:rsid w:val="0024336F"/>
    <w:rsid w:val="00243A1C"/>
    <w:rsid w:val="00243BC8"/>
    <w:rsid w:val="00243E1A"/>
    <w:rsid w:val="00243F79"/>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61E"/>
    <w:rsid w:val="00251B20"/>
    <w:rsid w:val="00251E40"/>
    <w:rsid w:val="00252286"/>
    <w:rsid w:val="00252370"/>
    <w:rsid w:val="00252784"/>
    <w:rsid w:val="0025297A"/>
    <w:rsid w:val="00252E3E"/>
    <w:rsid w:val="00253063"/>
    <w:rsid w:val="002535CB"/>
    <w:rsid w:val="00253742"/>
    <w:rsid w:val="00253D92"/>
    <w:rsid w:val="00253DDE"/>
    <w:rsid w:val="002549E3"/>
    <w:rsid w:val="00254BDA"/>
    <w:rsid w:val="00254CE5"/>
    <w:rsid w:val="00254DED"/>
    <w:rsid w:val="002552EF"/>
    <w:rsid w:val="00255B08"/>
    <w:rsid w:val="0025601F"/>
    <w:rsid w:val="002563DE"/>
    <w:rsid w:val="0025673E"/>
    <w:rsid w:val="00260109"/>
    <w:rsid w:val="0026015D"/>
    <w:rsid w:val="00260295"/>
    <w:rsid w:val="00260873"/>
    <w:rsid w:val="00261A8C"/>
    <w:rsid w:val="00261E27"/>
    <w:rsid w:val="0026209C"/>
    <w:rsid w:val="0026254D"/>
    <w:rsid w:val="00262863"/>
    <w:rsid w:val="002628F5"/>
    <w:rsid w:val="00262B5B"/>
    <w:rsid w:val="00262C7C"/>
    <w:rsid w:val="00263339"/>
    <w:rsid w:val="00264100"/>
    <w:rsid w:val="002645DD"/>
    <w:rsid w:val="002646AF"/>
    <w:rsid w:val="00264A08"/>
    <w:rsid w:val="00264CAD"/>
    <w:rsid w:val="0026590A"/>
    <w:rsid w:val="00265A9A"/>
    <w:rsid w:val="00265EE7"/>
    <w:rsid w:val="00265F50"/>
    <w:rsid w:val="00266003"/>
    <w:rsid w:val="002663CC"/>
    <w:rsid w:val="00266C5F"/>
    <w:rsid w:val="0026708B"/>
    <w:rsid w:val="00267214"/>
    <w:rsid w:val="0026721D"/>
    <w:rsid w:val="00267350"/>
    <w:rsid w:val="0026736B"/>
    <w:rsid w:val="00267451"/>
    <w:rsid w:val="00267488"/>
    <w:rsid w:val="002678AC"/>
    <w:rsid w:val="00267969"/>
    <w:rsid w:val="00267A59"/>
    <w:rsid w:val="00267B94"/>
    <w:rsid w:val="00267D34"/>
    <w:rsid w:val="00267F68"/>
    <w:rsid w:val="002701B9"/>
    <w:rsid w:val="00270203"/>
    <w:rsid w:val="00270500"/>
    <w:rsid w:val="002706F5"/>
    <w:rsid w:val="00270C51"/>
    <w:rsid w:val="00270F8F"/>
    <w:rsid w:val="00270FE2"/>
    <w:rsid w:val="002711E4"/>
    <w:rsid w:val="00271405"/>
    <w:rsid w:val="00271541"/>
    <w:rsid w:val="002716B9"/>
    <w:rsid w:val="002717D8"/>
    <w:rsid w:val="00271943"/>
    <w:rsid w:val="00271B8E"/>
    <w:rsid w:val="0027212F"/>
    <w:rsid w:val="002722E2"/>
    <w:rsid w:val="002728CF"/>
    <w:rsid w:val="00273433"/>
    <w:rsid w:val="00273631"/>
    <w:rsid w:val="00273C7E"/>
    <w:rsid w:val="00273D59"/>
    <w:rsid w:val="0027475E"/>
    <w:rsid w:val="00274A93"/>
    <w:rsid w:val="00274B79"/>
    <w:rsid w:val="00274C06"/>
    <w:rsid w:val="00274C51"/>
    <w:rsid w:val="00274FC6"/>
    <w:rsid w:val="002752AC"/>
    <w:rsid w:val="002758F1"/>
    <w:rsid w:val="00275AD3"/>
    <w:rsid w:val="00275C99"/>
    <w:rsid w:val="00275FFB"/>
    <w:rsid w:val="0027621A"/>
    <w:rsid w:val="00276252"/>
    <w:rsid w:val="00276A76"/>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F27"/>
    <w:rsid w:val="0029018C"/>
    <w:rsid w:val="0029067A"/>
    <w:rsid w:val="00290C78"/>
    <w:rsid w:val="00291966"/>
    <w:rsid w:val="00293A39"/>
    <w:rsid w:val="00293E69"/>
    <w:rsid w:val="0029430D"/>
    <w:rsid w:val="00294521"/>
    <w:rsid w:val="00294A0A"/>
    <w:rsid w:val="00294C38"/>
    <w:rsid w:val="00294E09"/>
    <w:rsid w:val="00295183"/>
    <w:rsid w:val="002952EA"/>
    <w:rsid w:val="002956B4"/>
    <w:rsid w:val="0029595F"/>
    <w:rsid w:val="00295A88"/>
    <w:rsid w:val="0029653C"/>
    <w:rsid w:val="00296F31"/>
    <w:rsid w:val="00297086"/>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0E8"/>
    <w:rsid w:val="002A42D2"/>
    <w:rsid w:val="002A4526"/>
    <w:rsid w:val="002A453B"/>
    <w:rsid w:val="002A53BF"/>
    <w:rsid w:val="002A5A27"/>
    <w:rsid w:val="002A5ECC"/>
    <w:rsid w:val="002A6025"/>
    <w:rsid w:val="002A61FC"/>
    <w:rsid w:val="002A663A"/>
    <w:rsid w:val="002A6988"/>
    <w:rsid w:val="002A6E63"/>
    <w:rsid w:val="002A70F6"/>
    <w:rsid w:val="002A7130"/>
    <w:rsid w:val="002A791B"/>
    <w:rsid w:val="002A7F54"/>
    <w:rsid w:val="002B0AA4"/>
    <w:rsid w:val="002B0C57"/>
    <w:rsid w:val="002B0CB7"/>
    <w:rsid w:val="002B1454"/>
    <w:rsid w:val="002B1560"/>
    <w:rsid w:val="002B17D9"/>
    <w:rsid w:val="002B1928"/>
    <w:rsid w:val="002B2150"/>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8D9"/>
    <w:rsid w:val="002C2AF8"/>
    <w:rsid w:val="002C2C7F"/>
    <w:rsid w:val="002C341A"/>
    <w:rsid w:val="002C3F6F"/>
    <w:rsid w:val="002C416C"/>
    <w:rsid w:val="002C422D"/>
    <w:rsid w:val="002C444C"/>
    <w:rsid w:val="002C48CC"/>
    <w:rsid w:val="002C49CC"/>
    <w:rsid w:val="002C4B2C"/>
    <w:rsid w:val="002C4C19"/>
    <w:rsid w:val="002C5248"/>
    <w:rsid w:val="002C5801"/>
    <w:rsid w:val="002C5C56"/>
    <w:rsid w:val="002C5D40"/>
    <w:rsid w:val="002C5DE3"/>
    <w:rsid w:val="002C625A"/>
    <w:rsid w:val="002C62E0"/>
    <w:rsid w:val="002C69E1"/>
    <w:rsid w:val="002C7911"/>
    <w:rsid w:val="002C7FED"/>
    <w:rsid w:val="002D00D9"/>
    <w:rsid w:val="002D0388"/>
    <w:rsid w:val="002D064A"/>
    <w:rsid w:val="002D1F98"/>
    <w:rsid w:val="002D21AA"/>
    <w:rsid w:val="002D22D5"/>
    <w:rsid w:val="002D2336"/>
    <w:rsid w:val="002D2C2E"/>
    <w:rsid w:val="002D2F25"/>
    <w:rsid w:val="002D30C7"/>
    <w:rsid w:val="002D31A6"/>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37E"/>
    <w:rsid w:val="002E69EF"/>
    <w:rsid w:val="002E74EB"/>
    <w:rsid w:val="002E7599"/>
    <w:rsid w:val="002E75B8"/>
    <w:rsid w:val="002E76EC"/>
    <w:rsid w:val="002E78F9"/>
    <w:rsid w:val="002E79B4"/>
    <w:rsid w:val="002E7BD3"/>
    <w:rsid w:val="002F0672"/>
    <w:rsid w:val="002F0B9B"/>
    <w:rsid w:val="002F19F6"/>
    <w:rsid w:val="002F206F"/>
    <w:rsid w:val="002F2730"/>
    <w:rsid w:val="002F2C74"/>
    <w:rsid w:val="002F36AC"/>
    <w:rsid w:val="002F394A"/>
    <w:rsid w:val="002F3EC8"/>
    <w:rsid w:val="002F48AE"/>
    <w:rsid w:val="002F4B1A"/>
    <w:rsid w:val="002F4BD9"/>
    <w:rsid w:val="002F4D63"/>
    <w:rsid w:val="002F52CB"/>
    <w:rsid w:val="002F5337"/>
    <w:rsid w:val="002F5C6B"/>
    <w:rsid w:val="002F5CE7"/>
    <w:rsid w:val="002F66C0"/>
    <w:rsid w:val="002F69D0"/>
    <w:rsid w:val="002F6C34"/>
    <w:rsid w:val="002F7062"/>
    <w:rsid w:val="00300459"/>
    <w:rsid w:val="00300A89"/>
    <w:rsid w:val="00300F74"/>
    <w:rsid w:val="00301175"/>
    <w:rsid w:val="0030140E"/>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446"/>
    <w:rsid w:val="003047F3"/>
    <w:rsid w:val="003050CF"/>
    <w:rsid w:val="003060E9"/>
    <w:rsid w:val="00306821"/>
    <w:rsid w:val="0030694B"/>
    <w:rsid w:val="00306A81"/>
    <w:rsid w:val="00306CDD"/>
    <w:rsid w:val="00306E24"/>
    <w:rsid w:val="0030740C"/>
    <w:rsid w:val="00307732"/>
    <w:rsid w:val="00307FB1"/>
    <w:rsid w:val="00310458"/>
    <w:rsid w:val="0031061D"/>
    <w:rsid w:val="00310769"/>
    <w:rsid w:val="00310891"/>
    <w:rsid w:val="00311BC1"/>
    <w:rsid w:val="00312792"/>
    <w:rsid w:val="00312886"/>
    <w:rsid w:val="003129B9"/>
    <w:rsid w:val="00312EAF"/>
    <w:rsid w:val="0031328A"/>
    <w:rsid w:val="0031337D"/>
    <w:rsid w:val="00313475"/>
    <w:rsid w:val="003135B9"/>
    <w:rsid w:val="0031402F"/>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302CA"/>
    <w:rsid w:val="003309B0"/>
    <w:rsid w:val="00330CAB"/>
    <w:rsid w:val="00330D67"/>
    <w:rsid w:val="00330D6E"/>
    <w:rsid w:val="00330D9F"/>
    <w:rsid w:val="003319C8"/>
    <w:rsid w:val="00331F54"/>
    <w:rsid w:val="003325BE"/>
    <w:rsid w:val="00332948"/>
    <w:rsid w:val="00332A4E"/>
    <w:rsid w:val="00332E96"/>
    <w:rsid w:val="0033353E"/>
    <w:rsid w:val="00333563"/>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A2"/>
    <w:rsid w:val="00344170"/>
    <w:rsid w:val="0034445C"/>
    <w:rsid w:val="00344476"/>
    <w:rsid w:val="00344BFF"/>
    <w:rsid w:val="00344CB2"/>
    <w:rsid w:val="0034531A"/>
    <w:rsid w:val="00345CC4"/>
    <w:rsid w:val="00345DD5"/>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F77"/>
    <w:rsid w:val="00360FE5"/>
    <w:rsid w:val="00361129"/>
    <w:rsid w:val="00361209"/>
    <w:rsid w:val="003614E2"/>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6E16"/>
    <w:rsid w:val="003676EA"/>
    <w:rsid w:val="00367931"/>
    <w:rsid w:val="00367BC2"/>
    <w:rsid w:val="00370037"/>
    <w:rsid w:val="003708CC"/>
    <w:rsid w:val="00370BB7"/>
    <w:rsid w:val="00370CD2"/>
    <w:rsid w:val="00370E91"/>
    <w:rsid w:val="003710E4"/>
    <w:rsid w:val="003718BA"/>
    <w:rsid w:val="00371AA1"/>
    <w:rsid w:val="00371BB7"/>
    <w:rsid w:val="00371CC8"/>
    <w:rsid w:val="003727DA"/>
    <w:rsid w:val="00372CA2"/>
    <w:rsid w:val="00372F49"/>
    <w:rsid w:val="0037301F"/>
    <w:rsid w:val="00373108"/>
    <w:rsid w:val="003737BA"/>
    <w:rsid w:val="003738BE"/>
    <w:rsid w:val="00373A27"/>
    <w:rsid w:val="00373B78"/>
    <w:rsid w:val="00373F63"/>
    <w:rsid w:val="00374653"/>
    <w:rsid w:val="00375168"/>
    <w:rsid w:val="003752D0"/>
    <w:rsid w:val="0037575C"/>
    <w:rsid w:val="00375B3F"/>
    <w:rsid w:val="003765ED"/>
    <w:rsid w:val="00376642"/>
    <w:rsid w:val="00376BF3"/>
    <w:rsid w:val="00376C2E"/>
    <w:rsid w:val="00376D70"/>
    <w:rsid w:val="00376FCB"/>
    <w:rsid w:val="00377123"/>
    <w:rsid w:val="003778D7"/>
    <w:rsid w:val="003801CB"/>
    <w:rsid w:val="003802F5"/>
    <w:rsid w:val="003804A4"/>
    <w:rsid w:val="00380BF8"/>
    <w:rsid w:val="003810B4"/>
    <w:rsid w:val="0038173E"/>
    <w:rsid w:val="0038181C"/>
    <w:rsid w:val="00382086"/>
    <w:rsid w:val="0038214A"/>
    <w:rsid w:val="00382413"/>
    <w:rsid w:val="0038322A"/>
    <w:rsid w:val="003835C6"/>
    <w:rsid w:val="003836C5"/>
    <w:rsid w:val="003840DA"/>
    <w:rsid w:val="00384451"/>
    <w:rsid w:val="00384A87"/>
    <w:rsid w:val="00384ADA"/>
    <w:rsid w:val="00384DDE"/>
    <w:rsid w:val="00384F4F"/>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77F"/>
    <w:rsid w:val="00391925"/>
    <w:rsid w:val="00391C81"/>
    <w:rsid w:val="00391D4B"/>
    <w:rsid w:val="00391DC3"/>
    <w:rsid w:val="00392358"/>
    <w:rsid w:val="00392449"/>
    <w:rsid w:val="00392592"/>
    <w:rsid w:val="00392741"/>
    <w:rsid w:val="00392AD3"/>
    <w:rsid w:val="00393022"/>
    <w:rsid w:val="003933CF"/>
    <w:rsid w:val="003934B3"/>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C20"/>
    <w:rsid w:val="00396104"/>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679"/>
    <w:rsid w:val="003A187F"/>
    <w:rsid w:val="003A2464"/>
    <w:rsid w:val="003A2B74"/>
    <w:rsid w:val="003A2E47"/>
    <w:rsid w:val="003A33B5"/>
    <w:rsid w:val="003A3582"/>
    <w:rsid w:val="003A369B"/>
    <w:rsid w:val="003A3B41"/>
    <w:rsid w:val="003A3E78"/>
    <w:rsid w:val="003A3E95"/>
    <w:rsid w:val="003A4339"/>
    <w:rsid w:val="003A434F"/>
    <w:rsid w:val="003A4F00"/>
    <w:rsid w:val="003A502F"/>
    <w:rsid w:val="003A5383"/>
    <w:rsid w:val="003A579B"/>
    <w:rsid w:val="003A5B20"/>
    <w:rsid w:val="003A6562"/>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356"/>
    <w:rsid w:val="003B56EB"/>
    <w:rsid w:val="003B5A65"/>
    <w:rsid w:val="003B5D5E"/>
    <w:rsid w:val="003B605C"/>
    <w:rsid w:val="003B659C"/>
    <w:rsid w:val="003B678E"/>
    <w:rsid w:val="003B6B6C"/>
    <w:rsid w:val="003B6D7F"/>
    <w:rsid w:val="003B6F41"/>
    <w:rsid w:val="003B708C"/>
    <w:rsid w:val="003B717C"/>
    <w:rsid w:val="003B7769"/>
    <w:rsid w:val="003B7BE6"/>
    <w:rsid w:val="003C00AC"/>
    <w:rsid w:val="003C0843"/>
    <w:rsid w:val="003C0D7E"/>
    <w:rsid w:val="003C1032"/>
    <w:rsid w:val="003C1297"/>
    <w:rsid w:val="003C135F"/>
    <w:rsid w:val="003C139E"/>
    <w:rsid w:val="003C2076"/>
    <w:rsid w:val="003C23D1"/>
    <w:rsid w:val="003C2A05"/>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CDB"/>
    <w:rsid w:val="003D23EA"/>
    <w:rsid w:val="003D254C"/>
    <w:rsid w:val="003D2A08"/>
    <w:rsid w:val="003D2B2B"/>
    <w:rsid w:val="003D2D23"/>
    <w:rsid w:val="003D2E5A"/>
    <w:rsid w:val="003D4499"/>
    <w:rsid w:val="003D47EA"/>
    <w:rsid w:val="003D4843"/>
    <w:rsid w:val="003D5098"/>
    <w:rsid w:val="003D5121"/>
    <w:rsid w:val="003D5308"/>
    <w:rsid w:val="003D54D5"/>
    <w:rsid w:val="003D5977"/>
    <w:rsid w:val="003D5CE2"/>
    <w:rsid w:val="003D62EA"/>
    <w:rsid w:val="003D642E"/>
    <w:rsid w:val="003D6517"/>
    <w:rsid w:val="003D693E"/>
    <w:rsid w:val="003D703D"/>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5EC3"/>
    <w:rsid w:val="003E67BB"/>
    <w:rsid w:val="003E6E56"/>
    <w:rsid w:val="003E6E85"/>
    <w:rsid w:val="003E73E9"/>
    <w:rsid w:val="003E74C0"/>
    <w:rsid w:val="003E7908"/>
    <w:rsid w:val="003E7AA8"/>
    <w:rsid w:val="003E7BC8"/>
    <w:rsid w:val="003E7CFD"/>
    <w:rsid w:val="003E7E45"/>
    <w:rsid w:val="003E7E9F"/>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E41"/>
    <w:rsid w:val="003F321A"/>
    <w:rsid w:val="003F3503"/>
    <w:rsid w:val="003F3BD0"/>
    <w:rsid w:val="003F3DB3"/>
    <w:rsid w:val="003F40A5"/>
    <w:rsid w:val="003F46DB"/>
    <w:rsid w:val="003F4A13"/>
    <w:rsid w:val="003F4E9B"/>
    <w:rsid w:val="003F5480"/>
    <w:rsid w:val="003F5565"/>
    <w:rsid w:val="003F5999"/>
    <w:rsid w:val="003F5FA0"/>
    <w:rsid w:val="003F61DE"/>
    <w:rsid w:val="003F65DE"/>
    <w:rsid w:val="003F72EC"/>
    <w:rsid w:val="003F76F2"/>
    <w:rsid w:val="003F7856"/>
    <w:rsid w:val="003F7899"/>
    <w:rsid w:val="003F7A2C"/>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E9C"/>
    <w:rsid w:val="00410393"/>
    <w:rsid w:val="0041049F"/>
    <w:rsid w:val="00410558"/>
    <w:rsid w:val="00411896"/>
    <w:rsid w:val="004118F8"/>
    <w:rsid w:val="004124DD"/>
    <w:rsid w:val="00412914"/>
    <w:rsid w:val="00412B14"/>
    <w:rsid w:val="00412F53"/>
    <w:rsid w:val="00413880"/>
    <w:rsid w:val="00413C4E"/>
    <w:rsid w:val="00414083"/>
    <w:rsid w:val="004148E9"/>
    <w:rsid w:val="00414EAF"/>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DD2"/>
    <w:rsid w:val="00423450"/>
    <w:rsid w:val="00423ADC"/>
    <w:rsid w:val="00423CC0"/>
    <w:rsid w:val="00423ECF"/>
    <w:rsid w:val="00423F59"/>
    <w:rsid w:val="00424319"/>
    <w:rsid w:val="004243EE"/>
    <w:rsid w:val="004247BF"/>
    <w:rsid w:val="00424AA8"/>
    <w:rsid w:val="00424BFF"/>
    <w:rsid w:val="00424F35"/>
    <w:rsid w:val="00425097"/>
    <w:rsid w:val="0042527B"/>
    <w:rsid w:val="00425798"/>
    <w:rsid w:val="0042670A"/>
    <w:rsid w:val="0042679B"/>
    <w:rsid w:val="00426921"/>
    <w:rsid w:val="00426D11"/>
    <w:rsid w:val="004270F7"/>
    <w:rsid w:val="00427203"/>
    <w:rsid w:val="004275AD"/>
    <w:rsid w:val="004275B3"/>
    <w:rsid w:val="00427A8F"/>
    <w:rsid w:val="00430013"/>
    <w:rsid w:val="0043054D"/>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7F9"/>
    <w:rsid w:val="004379F1"/>
    <w:rsid w:val="00437B05"/>
    <w:rsid w:val="0044029A"/>
    <w:rsid w:val="004402E5"/>
    <w:rsid w:val="004409E9"/>
    <w:rsid w:val="00440C9C"/>
    <w:rsid w:val="00440EF3"/>
    <w:rsid w:val="00440F93"/>
    <w:rsid w:val="004422D9"/>
    <w:rsid w:val="00442AAE"/>
    <w:rsid w:val="00442F0C"/>
    <w:rsid w:val="0044326F"/>
    <w:rsid w:val="00443922"/>
    <w:rsid w:val="0044485D"/>
    <w:rsid w:val="00444DAD"/>
    <w:rsid w:val="00445199"/>
    <w:rsid w:val="0044584D"/>
    <w:rsid w:val="00445895"/>
    <w:rsid w:val="00445AEB"/>
    <w:rsid w:val="00445DC7"/>
    <w:rsid w:val="00445E7D"/>
    <w:rsid w:val="0044651A"/>
    <w:rsid w:val="0044681D"/>
    <w:rsid w:val="00446A21"/>
    <w:rsid w:val="00446A49"/>
    <w:rsid w:val="00446A9C"/>
    <w:rsid w:val="00446C06"/>
    <w:rsid w:val="00446CD0"/>
    <w:rsid w:val="0044708C"/>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6F3"/>
    <w:rsid w:val="00453B04"/>
    <w:rsid w:val="004542AE"/>
    <w:rsid w:val="004542D2"/>
    <w:rsid w:val="00454A4D"/>
    <w:rsid w:val="00454AAB"/>
    <w:rsid w:val="00454D08"/>
    <w:rsid w:val="00455164"/>
    <w:rsid w:val="004554FB"/>
    <w:rsid w:val="00455BE2"/>
    <w:rsid w:val="0045662B"/>
    <w:rsid w:val="00456A32"/>
    <w:rsid w:val="00457172"/>
    <w:rsid w:val="0045738F"/>
    <w:rsid w:val="004573CB"/>
    <w:rsid w:val="004573F6"/>
    <w:rsid w:val="004609C6"/>
    <w:rsid w:val="00460DF9"/>
    <w:rsid w:val="0046132D"/>
    <w:rsid w:val="00461489"/>
    <w:rsid w:val="00461522"/>
    <w:rsid w:val="00461841"/>
    <w:rsid w:val="00461D2F"/>
    <w:rsid w:val="00461DAD"/>
    <w:rsid w:val="004620E7"/>
    <w:rsid w:val="004621A4"/>
    <w:rsid w:val="004625DB"/>
    <w:rsid w:val="00462CB1"/>
    <w:rsid w:val="004630A7"/>
    <w:rsid w:val="00463111"/>
    <w:rsid w:val="0046335A"/>
    <w:rsid w:val="0046342D"/>
    <w:rsid w:val="004636E1"/>
    <w:rsid w:val="004638F1"/>
    <w:rsid w:val="00463F2E"/>
    <w:rsid w:val="00463FE7"/>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5F3E"/>
    <w:rsid w:val="0047626A"/>
    <w:rsid w:val="004763C5"/>
    <w:rsid w:val="004778F5"/>
    <w:rsid w:val="00477A54"/>
    <w:rsid w:val="00477E74"/>
    <w:rsid w:val="00477E80"/>
    <w:rsid w:val="00477FD8"/>
    <w:rsid w:val="00480442"/>
    <w:rsid w:val="004811B7"/>
    <w:rsid w:val="00481719"/>
    <w:rsid w:val="00481821"/>
    <w:rsid w:val="004818ED"/>
    <w:rsid w:val="00482ECE"/>
    <w:rsid w:val="004835E9"/>
    <w:rsid w:val="004838D5"/>
    <w:rsid w:val="00483AD0"/>
    <w:rsid w:val="00483B55"/>
    <w:rsid w:val="00483E80"/>
    <w:rsid w:val="004842BF"/>
    <w:rsid w:val="004842C9"/>
    <w:rsid w:val="0048430B"/>
    <w:rsid w:val="004849FF"/>
    <w:rsid w:val="00484B10"/>
    <w:rsid w:val="00485716"/>
    <w:rsid w:val="004857CF"/>
    <w:rsid w:val="00485880"/>
    <w:rsid w:val="00486184"/>
    <w:rsid w:val="00486492"/>
    <w:rsid w:val="00486BAA"/>
    <w:rsid w:val="00487059"/>
    <w:rsid w:val="004870B2"/>
    <w:rsid w:val="00487A0A"/>
    <w:rsid w:val="00487A2A"/>
    <w:rsid w:val="00487A63"/>
    <w:rsid w:val="00487F26"/>
    <w:rsid w:val="00487F38"/>
    <w:rsid w:val="0049027F"/>
    <w:rsid w:val="00490778"/>
    <w:rsid w:val="0049109B"/>
    <w:rsid w:val="004910C4"/>
    <w:rsid w:val="00491509"/>
    <w:rsid w:val="00491909"/>
    <w:rsid w:val="00491E3A"/>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7F6"/>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645F"/>
    <w:rsid w:val="004B64BA"/>
    <w:rsid w:val="004B6E00"/>
    <w:rsid w:val="004B6F89"/>
    <w:rsid w:val="004B7CB8"/>
    <w:rsid w:val="004C0763"/>
    <w:rsid w:val="004C0B72"/>
    <w:rsid w:val="004C132C"/>
    <w:rsid w:val="004C15EB"/>
    <w:rsid w:val="004C1A1E"/>
    <w:rsid w:val="004C2133"/>
    <w:rsid w:val="004C2183"/>
    <w:rsid w:val="004C2550"/>
    <w:rsid w:val="004C263E"/>
    <w:rsid w:val="004C27E9"/>
    <w:rsid w:val="004C27EC"/>
    <w:rsid w:val="004C2C13"/>
    <w:rsid w:val="004C308E"/>
    <w:rsid w:val="004C388D"/>
    <w:rsid w:val="004C3C49"/>
    <w:rsid w:val="004C50D0"/>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5BE0"/>
    <w:rsid w:val="004D6BA1"/>
    <w:rsid w:val="004D792D"/>
    <w:rsid w:val="004D79E2"/>
    <w:rsid w:val="004D7B93"/>
    <w:rsid w:val="004E0309"/>
    <w:rsid w:val="004E0AA6"/>
    <w:rsid w:val="004E100D"/>
    <w:rsid w:val="004E10C9"/>
    <w:rsid w:val="004E1E4B"/>
    <w:rsid w:val="004E24A1"/>
    <w:rsid w:val="004E28F5"/>
    <w:rsid w:val="004E2A55"/>
    <w:rsid w:val="004E2B3B"/>
    <w:rsid w:val="004E3205"/>
    <w:rsid w:val="004E3412"/>
    <w:rsid w:val="004E356A"/>
    <w:rsid w:val="004E3963"/>
    <w:rsid w:val="004E3B1B"/>
    <w:rsid w:val="004E43C8"/>
    <w:rsid w:val="004E45E4"/>
    <w:rsid w:val="004E4956"/>
    <w:rsid w:val="004E4A6C"/>
    <w:rsid w:val="004E4B93"/>
    <w:rsid w:val="004E520A"/>
    <w:rsid w:val="004E5B8A"/>
    <w:rsid w:val="004E621C"/>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0AA0"/>
    <w:rsid w:val="004F1B37"/>
    <w:rsid w:val="004F1C59"/>
    <w:rsid w:val="004F1CF5"/>
    <w:rsid w:val="004F21FB"/>
    <w:rsid w:val="004F2CF1"/>
    <w:rsid w:val="004F3190"/>
    <w:rsid w:val="004F3270"/>
    <w:rsid w:val="004F347E"/>
    <w:rsid w:val="004F3592"/>
    <w:rsid w:val="004F3C08"/>
    <w:rsid w:val="004F44C7"/>
    <w:rsid w:val="004F45B0"/>
    <w:rsid w:val="004F4AED"/>
    <w:rsid w:val="004F4AF1"/>
    <w:rsid w:val="004F518D"/>
    <w:rsid w:val="004F559A"/>
    <w:rsid w:val="004F5CAF"/>
    <w:rsid w:val="004F5FD5"/>
    <w:rsid w:val="004F647B"/>
    <w:rsid w:val="004F64FC"/>
    <w:rsid w:val="004F67CC"/>
    <w:rsid w:val="004F68D9"/>
    <w:rsid w:val="004F76AD"/>
    <w:rsid w:val="004F7797"/>
    <w:rsid w:val="004F7D64"/>
    <w:rsid w:val="004F7FD5"/>
    <w:rsid w:val="005008E8"/>
    <w:rsid w:val="005015D7"/>
    <w:rsid w:val="005017A3"/>
    <w:rsid w:val="00501AA9"/>
    <w:rsid w:val="00502092"/>
    <w:rsid w:val="00502242"/>
    <w:rsid w:val="005024B8"/>
    <w:rsid w:val="00502793"/>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9D6"/>
    <w:rsid w:val="00512E59"/>
    <w:rsid w:val="00512FFF"/>
    <w:rsid w:val="00514599"/>
    <w:rsid w:val="0051476D"/>
    <w:rsid w:val="0051478E"/>
    <w:rsid w:val="005147C5"/>
    <w:rsid w:val="005157E5"/>
    <w:rsid w:val="00515861"/>
    <w:rsid w:val="00515F5B"/>
    <w:rsid w:val="005160AF"/>
    <w:rsid w:val="005167C2"/>
    <w:rsid w:val="00516814"/>
    <w:rsid w:val="00516A23"/>
    <w:rsid w:val="00517020"/>
    <w:rsid w:val="00517A58"/>
    <w:rsid w:val="00517FC7"/>
    <w:rsid w:val="0052001D"/>
    <w:rsid w:val="0052019E"/>
    <w:rsid w:val="00520277"/>
    <w:rsid w:val="005204B3"/>
    <w:rsid w:val="00520553"/>
    <w:rsid w:val="0052061C"/>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5D27"/>
    <w:rsid w:val="00525E11"/>
    <w:rsid w:val="00525FB3"/>
    <w:rsid w:val="0052609E"/>
    <w:rsid w:val="005260DE"/>
    <w:rsid w:val="0052679D"/>
    <w:rsid w:val="005269C5"/>
    <w:rsid w:val="00526E0C"/>
    <w:rsid w:val="005270B8"/>
    <w:rsid w:val="00527125"/>
    <w:rsid w:val="00527180"/>
    <w:rsid w:val="00527185"/>
    <w:rsid w:val="00527215"/>
    <w:rsid w:val="005273FA"/>
    <w:rsid w:val="00527493"/>
    <w:rsid w:val="005303E9"/>
    <w:rsid w:val="0053068A"/>
    <w:rsid w:val="005306A8"/>
    <w:rsid w:val="005307B9"/>
    <w:rsid w:val="00530D9E"/>
    <w:rsid w:val="00531416"/>
    <w:rsid w:val="0053176E"/>
    <w:rsid w:val="005319CE"/>
    <w:rsid w:val="00532304"/>
    <w:rsid w:val="00532382"/>
    <w:rsid w:val="00532386"/>
    <w:rsid w:val="00532A28"/>
    <w:rsid w:val="00532ECC"/>
    <w:rsid w:val="00533AA3"/>
    <w:rsid w:val="00533AF1"/>
    <w:rsid w:val="005341D0"/>
    <w:rsid w:val="00534255"/>
    <w:rsid w:val="00534745"/>
    <w:rsid w:val="00534794"/>
    <w:rsid w:val="00535189"/>
    <w:rsid w:val="00535295"/>
    <w:rsid w:val="00535338"/>
    <w:rsid w:val="005353E5"/>
    <w:rsid w:val="0053555B"/>
    <w:rsid w:val="00535C35"/>
    <w:rsid w:val="00536713"/>
    <w:rsid w:val="005368F4"/>
    <w:rsid w:val="00536D2C"/>
    <w:rsid w:val="0053719B"/>
    <w:rsid w:val="0053740C"/>
    <w:rsid w:val="00537E98"/>
    <w:rsid w:val="00540288"/>
    <w:rsid w:val="005408D4"/>
    <w:rsid w:val="00540C61"/>
    <w:rsid w:val="00541072"/>
    <w:rsid w:val="005425B8"/>
    <w:rsid w:val="0054294B"/>
    <w:rsid w:val="00543F07"/>
    <w:rsid w:val="005440CA"/>
    <w:rsid w:val="005442A9"/>
    <w:rsid w:val="0054444F"/>
    <w:rsid w:val="00544971"/>
    <w:rsid w:val="005449FA"/>
    <w:rsid w:val="005450CC"/>
    <w:rsid w:val="005456E1"/>
    <w:rsid w:val="00545B03"/>
    <w:rsid w:val="00545E75"/>
    <w:rsid w:val="00547052"/>
    <w:rsid w:val="00547328"/>
    <w:rsid w:val="00547C63"/>
    <w:rsid w:val="00547E80"/>
    <w:rsid w:val="0055039E"/>
    <w:rsid w:val="00550B78"/>
    <w:rsid w:val="00550C16"/>
    <w:rsid w:val="00551DB1"/>
    <w:rsid w:val="005520BE"/>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8A8"/>
    <w:rsid w:val="00555B29"/>
    <w:rsid w:val="005562D7"/>
    <w:rsid w:val="00556B59"/>
    <w:rsid w:val="005570CD"/>
    <w:rsid w:val="00557981"/>
    <w:rsid w:val="00557A37"/>
    <w:rsid w:val="00557DF2"/>
    <w:rsid w:val="0056090A"/>
    <w:rsid w:val="00560997"/>
    <w:rsid w:val="005609C8"/>
    <w:rsid w:val="00560DA5"/>
    <w:rsid w:val="00561241"/>
    <w:rsid w:val="005612BE"/>
    <w:rsid w:val="00561A0D"/>
    <w:rsid w:val="00561D3C"/>
    <w:rsid w:val="00561E14"/>
    <w:rsid w:val="005620A9"/>
    <w:rsid w:val="0056243C"/>
    <w:rsid w:val="0056252C"/>
    <w:rsid w:val="00562850"/>
    <w:rsid w:val="00562F0D"/>
    <w:rsid w:val="00563378"/>
    <w:rsid w:val="0056345F"/>
    <w:rsid w:val="00563573"/>
    <w:rsid w:val="0056360A"/>
    <w:rsid w:val="005638B2"/>
    <w:rsid w:val="00563ABA"/>
    <w:rsid w:val="00563FD4"/>
    <w:rsid w:val="00564387"/>
    <w:rsid w:val="0056473D"/>
    <w:rsid w:val="00564C73"/>
    <w:rsid w:val="00564E37"/>
    <w:rsid w:val="00565080"/>
    <w:rsid w:val="005651D9"/>
    <w:rsid w:val="00565A88"/>
    <w:rsid w:val="00565AEF"/>
    <w:rsid w:val="00566070"/>
    <w:rsid w:val="00567519"/>
    <w:rsid w:val="00567721"/>
    <w:rsid w:val="00567EDD"/>
    <w:rsid w:val="00570066"/>
    <w:rsid w:val="005700ED"/>
    <w:rsid w:val="00570174"/>
    <w:rsid w:val="00570B44"/>
    <w:rsid w:val="00570B85"/>
    <w:rsid w:val="005710C8"/>
    <w:rsid w:val="0057152B"/>
    <w:rsid w:val="00571AF2"/>
    <w:rsid w:val="0057204C"/>
    <w:rsid w:val="0057275E"/>
    <w:rsid w:val="00572973"/>
    <w:rsid w:val="005729A0"/>
    <w:rsid w:val="00572BDD"/>
    <w:rsid w:val="00572D9D"/>
    <w:rsid w:val="00572F41"/>
    <w:rsid w:val="005731AF"/>
    <w:rsid w:val="005738A0"/>
    <w:rsid w:val="00573B69"/>
    <w:rsid w:val="00573FDB"/>
    <w:rsid w:val="00574473"/>
    <w:rsid w:val="005748FB"/>
    <w:rsid w:val="00574B17"/>
    <w:rsid w:val="00574BD8"/>
    <w:rsid w:val="0057516B"/>
    <w:rsid w:val="00575510"/>
    <w:rsid w:val="00575D09"/>
    <w:rsid w:val="00576BE7"/>
    <w:rsid w:val="00577023"/>
    <w:rsid w:val="005774FD"/>
    <w:rsid w:val="00577985"/>
    <w:rsid w:val="00577C92"/>
    <w:rsid w:val="00577FC6"/>
    <w:rsid w:val="005801EF"/>
    <w:rsid w:val="00580653"/>
    <w:rsid w:val="005809C5"/>
    <w:rsid w:val="00580BCC"/>
    <w:rsid w:val="005812DA"/>
    <w:rsid w:val="005812EC"/>
    <w:rsid w:val="0058216A"/>
    <w:rsid w:val="0058232D"/>
    <w:rsid w:val="00582512"/>
    <w:rsid w:val="0058263B"/>
    <w:rsid w:val="0058280A"/>
    <w:rsid w:val="00582A2E"/>
    <w:rsid w:val="00582AF0"/>
    <w:rsid w:val="00583E8D"/>
    <w:rsid w:val="005843BA"/>
    <w:rsid w:val="0058449C"/>
    <w:rsid w:val="00584671"/>
    <w:rsid w:val="00584D34"/>
    <w:rsid w:val="00584D41"/>
    <w:rsid w:val="00584F7A"/>
    <w:rsid w:val="005851CD"/>
    <w:rsid w:val="00585991"/>
    <w:rsid w:val="00585BF0"/>
    <w:rsid w:val="00585F3C"/>
    <w:rsid w:val="00585FF7"/>
    <w:rsid w:val="0058612E"/>
    <w:rsid w:val="00586B6F"/>
    <w:rsid w:val="00586CB5"/>
    <w:rsid w:val="00586F1B"/>
    <w:rsid w:val="0058708F"/>
    <w:rsid w:val="005872AE"/>
    <w:rsid w:val="00590138"/>
    <w:rsid w:val="005908ED"/>
    <w:rsid w:val="005911D6"/>
    <w:rsid w:val="005916B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404C"/>
    <w:rsid w:val="0059415F"/>
    <w:rsid w:val="0059420B"/>
    <w:rsid w:val="00594474"/>
    <w:rsid w:val="005947FD"/>
    <w:rsid w:val="00594B2B"/>
    <w:rsid w:val="00594BEE"/>
    <w:rsid w:val="00594DC3"/>
    <w:rsid w:val="00594EF1"/>
    <w:rsid w:val="00595828"/>
    <w:rsid w:val="00595C66"/>
    <w:rsid w:val="00595CA8"/>
    <w:rsid w:val="00596AB0"/>
    <w:rsid w:val="00596C82"/>
    <w:rsid w:val="00596E21"/>
    <w:rsid w:val="0059710A"/>
    <w:rsid w:val="00597365"/>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05F"/>
    <w:rsid w:val="005C125D"/>
    <w:rsid w:val="005C146C"/>
    <w:rsid w:val="005C2680"/>
    <w:rsid w:val="005C3011"/>
    <w:rsid w:val="005C3052"/>
    <w:rsid w:val="005C313A"/>
    <w:rsid w:val="005C34B9"/>
    <w:rsid w:val="005C3704"/>
    <w:rsid w:val="005C38D3"/>
    <w:rsid w:val="005C3B69"/>
    <w:rsid w:val="005C3C46"/>
    <w:rsid w:val="005C3E9D"/>
    <w:rsid w:val="005C411C"/>
    <w:rsid w:val="005C4800"/>
    <w:rsid w:val="005C4867"/>
    <w:rsid w:val="005C48D3"/>
    <w:rsid w:val="005C49D3"/>
    <w:rsid w:val="005C4E87"/>
    <w:rsid w:val="005C50FF"/>
    <w:rsid w:val="005C519C"/>
    <w:rsid w:val="005C53F6"/>
    <w:rsid w:val="005C5456"/>
    <w:rsid w:val="005C56CE"/>
    <w:rsid w:val="005C5701"/>
    <w:rsid w:val="005C6083"/>
    <w:rsid w:val="005C60B3"/>
    <w:rsid w:val="005C61A4"/>
    <w:rsid w:val="005C6238"/>
    <w:rsid w:val="005C6537"/>
    <w:rsid w:val="005C66F0"/>
    <w:rsid w:val="005C69C3"/>
    <w:rsid w:val="005C69D0"/>
    <w:rsid w:val="005C6AEF"/>
    <w:rsid w:val="005C6C1B"/>
    <w:rsid w:val="005C6F98"/>
    <w:rsid w:val="005C713A"/>
    <w:rsid w:val="005C79DA"/>
    <w:rsid w:val="005C7AB4"/>
    <w:rsid w:val="005D03D0"/>
    <w:rsid w:val="005D04B2"/>
    <w:rsid w:val="005D19D9"/>
    <w:rsid w:val="005D1AA3"/>
    <w:rsid w:val="005D2409"/>
    <w:rsid w:val="005D2B22"/>
    <w:rsid w:val="005D2B57"/>
    <w:rsid w:val="005D2F5F"/>
    <w:rsid w:val="005D31EE"/>
    <w:rsid w:val="005D3306"/>
    <w:rsid w:val="005D35D7"/>
    <w:rsid w:val="005D374D"/>
    <w:rsid w:val="005D37A4"/>
    <w:rsid w:val="005D37B6"/>
    <w:rsid w:val="005D39BA"/>
    <w:rsid w:val="005D3AFB"/>
    <w:rsid w:val="005D3C05"/>
    <w:rsid w:val="005D3DC5"/>
    <w:rsid w:val="005D3EB2"/>
    <w:rsid w:val="005D3EB8"/>
    <w:rsid w:val="005D3F59"/>
    <w:rsid w:val="005D43E7"/>
    <w:rsid w:val="005D47C4"/>
    <w:rsid w:val="005D488F"/>
    <w:rsid w:val="005D48AC"/>
    <w:rsid w:val="005D5174"/>
    <w:rsid w:val="005D5824"/>
    <w:rsid w:val="005D5884"/>
    <w:rsid w:val="005D5E0E"/>
    <w:rsid w:val="005D65CD"/>
    <w:rsid w:val="005D6841"/>
    <w:rsid w:val="005D6F43"/>
    <w:rsid w:val="005D717D"/>
    <w:rsid w:val="005D730F"/>
    <w:rsid w:val="005D73E1"/>
    <w:rsid w:val="005D768F"/>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988"/>
    <w:rsid w:val="005E598D"/>
    <w:rsid w:val="005E626E"/>
    <w:rsid w:val="005E632E"/>
    <w:rsid w:val="005E64A1"/>
    <w:rsid w:val="005E6F04"/>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B6"/>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C0D"/>
    <w:rsid w:val="00606009"/>
    <w:rsid w:val="00606302"/>
    <w:rsid w:val="0060667F"/>
    <w:rsid w:val="006067FE"/>
    <w:rsid w:val="00606A3C"/>
    <w:rsid w:val="00606CBB"/>
    <w:rsid w:val="00607926"/>
    <w:rsid w:val="00607C65"/>
    <w:rsid w:val="00607EC6"/>
    <w:rsid w:val="0061037E"/>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315"/>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BCF"/>
    <w:rsid w:val="00624E46"/>
    <w:rsid w:val="00624F29"/>
    <w:rsid w:val="00624F5D"/>
    <w:rsid w:val="00625121"/>
    <w:rsid w:val="00625299"/>
    <w:rsid w:val="00625D30"/>
    <w:rsid w:val="006260CA"/>
    <w:rsid w:val="00626B46"/>
    <w:rsid w:val="0062761D"/>
    <w:rsid w:val="006277AD"/>
    <w:rsid w:val="00627A3F"/>
    <w:rsid w:val="00627B81"/>
    <w:rsid w:val="00627DB2"/>
    <w:rsid w:val="00627E44"/>
    <w:rsid w:val="00627E9B"/>
    <w:rsid w:val="00627FC2"/>
    <w:rsid w:val="006301D0"/>
    <w:rsid w:val="00630273"/>
    <w:rsid w:val="00631097"/>
    <w:rsid w:val="006310B8"/>
    <w:rsid w:val="0063148F"/>
    <w:rsid w:val="0063264A"/>
    <w:rsid w:val="006329C7"/>
    <w:rsid w:val="00633EFA"/>
    <w:rsid w:val="0063414F"/>
    <w:rsid w:val="006343D9"/>
    <w:rsid w:val="006348DB"/>
    <w:rsid w:val="00634F1A"/>
    <w:rsid w:val="00635071"/>
    <w:rsid w:val="006356A4"/>
    <w:rsid w:val="006356BB"/>
    <w:rsid w:val="00635BC0"/>
    <w:rsid w:val="00635F71"/>
    <w:rsid w:val="00636A95"/>
    <w:rsid w:val="00636B20"/>
    <w:rsid w:val="00636D16"/>
    <w:rsid w:val="00636DF8"/>
    <w:rsid w:val="00636E40"/>
    <w:rsid w:val="00637519"/>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83B"/>
    <w:rsid w:val="00643EEA"/>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CF8"/>
    <w:rsid w:val="00646EDB"/>
    <w:rsid w:val="006473A5"/>
    <w:rsid w:val="00647759"/>
    <w:rsid w:val="00650406"/>
    <w:rsid w:val="006508FF"/>
    <w:rsid w:val="00650F53"/>
    <w:rsid w:val="00651819"/>
    <w:rsid w:val="0065185D"/>
    <w:rsid w:val="00651974"/>
    <w:rsid w:val="00651992"/>
    <w:rsid w:val="00651D1A"/>
    <w:rsid w:val="00651FC2"/>
    <w:rsid w:val="00652416"/>
    <w:rsid w:val="00652AD7"/>
    <w:rsid w:val="00652AF5"/>
    <w:rsid w:val="006532A1"/>
    <w:rsid w:val="006532F5"/>
    <w:rsid w:val="00653BD5"/>
    <w:rsid w:val="00653C7E"/>
    <w:rsid w:val="00653DEF"/>
    <w:rsid w:val="00653E4C"/>
    <w:rsid w:val="00653E55"/>
    <w:rsid w:val="0065543B"/>
    <w:rsid w:val="0065582D"/>
    <w:rsid w:val="00655A03"/>
    <w:rsid w:val="00655F86"/>
    <w:rsid w:val="00656004"/>
    <w:rsid w:val="0065615A"/>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ABA"/>
    <w:rsid w:val="00667D68"/>
    <w:rsid w:val="00667DA4"/>
    <w:rsid w:val="0067008A"/>
    <w:rsid w:val="006703DB"/>
    <w:rsid w:val="00671350"/>
    <w:rsid w:val="00671F8B"/>
    <w:rsid w:val="00672521"/>
    <w:rsid w:val="00672C24"/>
    <w:rsid w:val="0067323A"/>
    <w:rsid w:val="00673315"/>
    <w:rsid w:val="006737D8"/>
    <w:rsid w:val="00673A29"/>
    <w:rsid w:val="00673C80"/>
    <w:rsid w:val="00673EFA"/>
    <w:rsid w:val="00674B0E"/>
    <w:rsid w:val="00674C8E"/>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7FA"/>
    <w:rsid w:val="00680A80"/>
    <w:rsid w:val="00680B3C"/>
    <w:rsid w:val="006812AD"/>
    <w:rsid w:val="00681444"/>
    <w:rsid w:val="0068153F"/>
    <w:rsid w:val="00681A15"/>
    <w:rsid w:val="00681FB4"/>
    <w:rsid w:val="006820D4"/>
    <w:rsid w:val="00682569"/>
    <w:rsid w:val="0068262A"/>
    <w:rsid w:val="00682A53"/>
    <w:rsid w:val="00682BF1"/>
    <w:rsid w:val="00682DBC"/>
    <w:rsid w:val="006832CC"/>
    <w:rsid w:val="00683987"/>
    <w:rsid w:val="00684078"/>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D84"/>
    <w:rsid w:val="00691321"/>
    <w:rsid w:val="0069152F"/>
    <w:rsid w:val="006915CC"/>
    <w:rsid w:val="0069164C"/>
    <w:rsid w:val="00691C77"/>
    <w:rsid w:val="00692338"/>
    <w:rsid w:val="006924A8"/>
    <w:rsid w:val="00692CAA"/>
    <w:rsid w:val="00692D03"/>
    <w:rsid w:val="00692F12"/>
    <w:rsid w:val="00693128"/>
    <w:rsid w:val="006937BB"/>
    <w:rsid w:val="006942F7"/>
    <w:rsid w:val="006952E8"/>
    <w:rsid w:val="0069600A"/>
    <w:rsid w:val="00696101"/>
    <w:rsid w:val="006967BD"/>
    <w:rsid w:val="00696881"/>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E55"/>
    <w:rsid w:val="006A4111"/>
    <w:rsid w:val="006A41D7"/>
    <w:rsid w:val="006A4382"/>
    <w:rsid w:val="006A441C"/>
    <w:rsid w:val="006A4E08"/>
    <w:rsid w:val="006A542A"/>
    <w:rsid w:val="006A5467"/>
    <w:rsid w:val="006A58A5"/>
    <w:rsid w:val="006A5B47"/>
    <w:rsid w:val="006A5DF3"/>
    <w:rsid w:val="006A60E5"/>
    <w:rsid w:val="006A6669"/>
    <w:rsid w:val="006A6802"/>
    <w:rsid w:val="006A7087"/>
    <w:rsid w:val="006A70F9"/>
    <w:rsid w:val="006A7462"/>
    <w:rsid w:val="006A7A95"/>
    <w:rsid w:val="006A7DB2"/>
    <w:rsid w:val="006B02E2"/>
    <w:rsid w:val="006B05F0"/>
    <w:rsid w:val="006B0CC3"/>
    <w:rsid w:val="006B0CD8"/>
    <w:rsid w:val="006B0E81"/>
    <w:rsid w:val="006B1003"/>
    <w:rsid w:val="006B107B"/>
    <w:rsid w:val="006B12AB"/>
    <w:rsid w:val="006B1319"/>
    <w:rsid w:val="006B1D11"/>
    <w:rsid w:val="006B2C76"/>
    <w:rsid w:val="006B2E1E"/>
    <w:rsid w:val="006B323F"/>
    <w:rsid w:val="006B35C5"/>
    <w:rsid w:val="006B3974"/>
    <w:rsid w:val="006B3A4E"/>
    <w:rsid w:val="006B3D20"/>
    <w:rsid w:val="006B3E29"/>
    <w:rsid w:val="006B477D"/>
    <w:rsid w:val="006B4D68"/>
    <w:rsid w:val="006B5150"/>
    <w:rsid w:val="006B53FD"/>
    <w:rsid w:val="006B5D8C"/>
    <w:rsid w:val="006B5F00"/>
    <w:rsid w:val="006B6257"/>
    <w:rsid w:val="006B62EB"/>
    <w:rsid w:val="006B666B"/>
    <w:rsid w:val="006B6B0A"/>
    <w:rsid w:val="006B6D31"/>
    <w:rsid w:val="006B7117"/>
    <w:rsid w:val="006B72F5"/>
    <w:rsid w:val="006B7AC3"/>
    <w:rsid w:val="006B7BED"/>
    <w:rsid w:val="006B7C64"/>
    <w:rsid w:val="006C00B5"/>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6C59"/>
    <w:rsid w:val="006C767A"/>
    <w:rsid w:val="006C76E4"/>
    <w:rsid w:val="006C7C3D"/>
    <w:rsid w:val="006D0E51"/>
    <w:rsid w:val="006D17DA"/>
    <w:rsid w:val="006D1B2C"/>
    <w:rsid w:val="006D1D1E"/>
    <w:rsid w:val="006D1F14"/>
    <w:rsid w:val="006D1F2E"/>
    <w:rsid w:val="006D3402"/>
    <w:rsid w:val="006D39CF"/>
    <w:rsid w:val="006D4325"/>
    <w:rsid w:val="006D488B"/>
    <w:rsid w:val="006D48F3"/>
    <w:rsid w:val="006D61E4"/>
    <w:rsid w:val="006D6231"/>
    <w:rsid w:val="006D62B2"/>
    <w:rsid w:val="006D66A1"/>
    <w:rsid w:val="006D6A16"/>
    <w:rsid w:val="006D6A1B"/>
    <w:rsid w:val="006D6D4B"/>
    <w:rsid w:val="006D726B"/>
    <w:rsid w:val="006D7416"/>
    <w:rsid w:val="006D78FF"/>
    <w:rsid w:val="006D79ED"/>
    <w:rsid w:val="006E06FE"/>
    <w:rsid w:val="006E0809"/>
    <w:rsid w:val="006E0F19"/>
    <w:rsid w:val="006E17AF"/>
    <w:rsid w:val="006E18E9"/>
    <w:rsid w:val="006E2D6D"/>
    <w:rsid w:val="006E30B0"/>
    <w:rsid w:val="006E341E"/>
    <w:rsid w:val="006E377C"/>
    <w:rsid w:val="006E3E57"/>
    <w:rsid w:val="006E42D7"/>
    <w:rsid w:val="006E465D"/>
    <w:rsid w:val="006E4C19"/>
    <w:rsid w:val="006E4F5B"/>
    <w:rsid w:val="006E54D8"/>
    <w:rsid w:val="006E5759"/>
    <w:rsid w:val="006E5FE9"/>
    <w:rsid w:val="006E61C3"/>
    <w:rsid w:val="006E64CD"/>
    <w:rsid w:val="006E6969"/>
    <w:rsid w:val="006E73CF"/>
    <w:rsid w:val="006E7D0C"/>
    <w:rsid w:val="006E7DC3"/>
    <w:rsid w:val="006E7FE7"/>
    <w:rsid w:val="006F00EA"/>
    <w:rsid w:val="006F078E"/>
    <w:rsid w:val="006F0B63"/>
    <w:rsid w:val="006F10D1"/>
    <w:rsid w:val="006F17B4"/>
    <w:rsid w:val="006F1D20"/>
    <w:rsid w:val="006F1F10"/>
    <w:rsid w:val="006F20D7"/>
    <w:rsid w:val="006F2313"/>
    <w:rsid w:val="006F2BF8"/>
    <w:rsid w:val="006F2EE2"/>
    <w:rsid w:val="006F316B"/>
    <w:rsid w:val="006F3769"/>
    <w:rsid w:val="006F3958"/>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2EF"/>
    <w:rsid w:val="007135B0"/>
    <w:rsid w:val="007137CD"/>
    <w:rsid w:val="00713CA5"/>
    <w:rsid w:val="007141D2"/>
    <w:rsid w:val="00714595"/>
    <w:rsid w:val="00714B7A"/>
    <w:rsid w:val="00714FB2"/>
    <w:rsid w:val="007151A2"/>
    <w:rsid w:val="00715586"/>
    <w:rsid w:val="007155E3"/>
    <w:rsid w:val="00715621"/>
    <w:rsid w:val="0071773D"/>
    <w:rsid w:val="007178D6"/>
    <w:rsid w:val="007179CD"/>
    <w:rsid w:val="00717C7F"/>
    <w:rsid w:val="00717D49"/>
    <w:rsid w:val="00717F25"/>
    <w:rsid w:val="0072070E"/>
    <w:rsid w:val="00720AD6"/>
    <w:rsid w:val="00720DCD"/>
    <w:rsid w:val="0072160F"/>
    <w:rsid w:val="00721BCE"/>
    <w:rsid w:val="00721D16"/>
    <w:rsid w:val="00721DBE"/>
    <w:rsid w:val="00721E83"/>
    <w:rsid w:val="00722203"/>
    <w:rsid w:val="007225C6"/>
    <w:rsid w:val="007227BE"/>
    <w:rsid w:val="0072282C"/>
    <w:rsid w:val="00722A97"/>
    <w:rsid w:val="00722D6A"/>
    <w:rsid w:val="00723A09"/>
    <w:rsid w:val="00723C72"/>
    <w:rsid w:val="00723D49"/>
    <w:rsid w:val="007241BF"/>
    <w:rsid w:val="00724F87"/>
    <w:rsid w:val="00725362"/>
    <w:rsid w:val="007269A9"/>
    <w:rsid w:val="00726C76"/>
    <w:rsid w:val="007272F9"/>
    <w:rsid w:val="00727700"/>
    <w:rsid w:val="0072773C"/>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6DCA"/>
    <w:rsid w:val="007470AF"/>
    <w:rsid w:val="0074743C"/>
    <w:rsid w:val="007475CD"/>
    <w:rsid w:val="0074761C"/>
    <w:rsid w:val="007478B1"/>
    <w:rsid w:val="00747992"/>
    <w:rsid w:val="007501BC"/>
    <w:rsid w:val="007505A1"/>
    <w:rsid w:val="00750AF5"/>
    <w:rsid w:val="00750CF8"/>
    <w:rsid w:val="007511A4"/>
    <w:rsid w:val="007514BF"/>
    <w:rsid w:val="00751CCA"/>
    <w:rsid w:val="007523EC"/>
    <w:rsid w:val="007524D6"/>
    <w:rsid w:val="007525E0"/>
    <w:rsid w:val="0075366E"/>
    <w:rsid w:val="00753851"/>
    <w:rsid w:val="007549BD"/>
    <w:rsid w:val="00754B2C"/>
    <w:rsid w:val="00754D9C"/>
    <w:rsid w:val="00755D93"/>
    <w:rsid w:val="00755DA4"/>
    <w:rsid w:val="00756042"/>
    <w:rsid w:val="00756A31"/>
    <w:rsid w:val="00756EB6"/>
    <w:rsid w:val="0075789C"/>
    <w:rsid w:val="00757A28"/>
    <w:rsid w:val="007600A6"/>
    <w:rsid w:val="007602CA"/>
    <w:rsid w:val="0076085A"/>
    <w:rsid w:val="00760A0A"/>
    <w:rsid w:val="00760B36"/>
    <w:rsid w:val="00760D76"/>
    <w:rsid w:val="007612E6"/>
    <w:rsid w:val="00761304"/>
    <w:rsid w:val="0076133C"/>
    <w:rsid w:val="0076158B"/>
    <w:rsid w:val="007616C3"/>
    <w:rsid w:val="00761C12"/>
    <w:rsid w:val="0076226D"/>
    <w:rsid w:val="00762FD3"/>
    <w:rsid w:val="0076349D"/>
    <w:rsid w:val="00763ED2"/>
    <w:rsid w:val="007641E8"/>
    <w:rsid w:val="007643D2"/>
    <w:rsid w:val="00764481"/>
    <w:rsid w:val="00764597"/>
    <w:rsid w:val="00765E83"/>
    <w:rsid w:val="00765F8F"/>
    <w:rsid w:val="007666EB"/>
    <w:rsid w:val="00767DE6"/>
    <w:rsid w:val="00767E91"/>
    <w:rsid w:val="0077034F"/>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E7F"/>
    <w:rsid w:val="00774F2D"/>
    <w:rsid w:val="00774F90"/>
    <w:rsid w:val="00774FBC"/>
    <w:rsid w:val="007750DA"/>
    <w:rsid w:val="00775A29"/>
    <w:rsid w:val="007760DE"/>
    <w:rsid w:val="007764C3"/>
    <w:rsid w:val="00776BB6"/>
    <w:rsid w:val="007773BB"/>
    <w:rsid w:val="00777535"/>
    <w:rsid w:val="00777985"/>
    <w:rsid w:val="0078025A"/>
    <w:rsid w:val="00780507"/>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CF9"/>
    <w:rsid w:val="00786F80"/>
    <w:rsid w:val="00787550"/>
    <w:rsid w:val="00787A66"/>
    <w:rsid w:val="00787D73"/>
    <w:rsid w:val="00790021"/>
    <w:rsid w:val="0079028A"/>
    <w:rsid w:val="007903A9"/>
    <w:rsid w:val="00790522"/>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0A6"/>
    <w:rsid w:val="00795237"/>
    <w:rsid w:val="00795C85"/>
    <w:rsid w:val="0079607A"/>
    <w:rsid w:val="00796295"/>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976"/>
    <w:rsid w:val="007A2ACF"/>
    <w:rsid w:val="007A2E13"/>
    <w:rsid w:val="007A3245"/>
    <w:rsid w:val="007A3282"/>
    <w:rsid w:val="007A36E9"/>
    <w:rsid w:val="007A3829"/>
    <w:rsid w:val="007A3B77"/>
    <w:rsid w:val="007A3FFF"/>
    <w:rsid w:val="007A48DD"/>
    <w:rsid w:val="007A5677"/>
    <w:rsid w:val="007A57F5"/>
    <w:rsid w:val="007A5861"/>
    <w:rsid w:val="007A60C2"/>
    <w:rsid w:val="007A6613"/>
    <w:rsid w:val="007A7BDA"/>
    <w:rsid w:val="007A7D44"/>
    <w:rsid w:val="007B0204"/>
    <w:rsid w:val="007B0464"/>
    <w:rsid w:val="007B0639"/>
    <w:rsid w:val="007B06F2"/>
    <w:rsid w:val="007B098C"/>
    <w:rsid w:val="007B0E11"/>
    <w:rsid w:val="007B1DB0"/>
    <w:rsid w:val="007B2D3E"/>
    <w:rsid w:val="007B2F7F"/>
    <w:rsid w:val="007B313F"/>
    <w:rsid w:val="007B3F2E"/>
    <w:rsid w:val="007B4203"/>
    <w:rsid w:val="007B4A1B"/>
    <w:rsid w:val="007B4F0B"/>
    <w:rsid w:val="007B5C6C"/>
    <w:rsid w:val="007B5FB4"/>
    <w:rsid w:val="007B62A4"/>
    <w:rsid w:val="007B6ADF"/>
    <w:rsid w:val="007B6F01"/>
    <w:rsid w:val="007B6F83"/>
    <w:rsid w:val="007B7673"/>
    <w:rsid w:val="007B77A1"/>
    <w:rsid w:val="007B7B4D"/>
    <w:rsid w:val="007B7CF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1F5"/>
    <w:rsid w:val="007D0320"/>
    <w:rsid w:val="007D0473"/>
    <w:rsid w:val="007D070C"/>
    <w:rsid w:val="007D0CCA"/>
    <w:rsid w:val="007D0DDC"/>
    <w:rsid w:val="007D0FE4"/>
    <w:rsid w:val="007D138A"/>
    <w:rsid w:val="007D1807"/>
    <w:rsid w:val="007D1CF8"/>
    <w:rsid w:val="007D1DC8"/>
    <w:rsid w:val="007D25BF"/>
    <w:rsid w:val="007D261B"/>
    <w:rsid w:val="007D27EB"/>
    <w:rsid w:val="007D28C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997"/>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84"/>
    <w:rsid w:val="007E1130"/>
    <w:rsid w:val="007E155E"/>
    <w:rsid w:val="007E16D5"/>
    <w:rsid w:val="007E17FC"/>
    <w:rsid w:val="007E1954"/>
    <w:rsid w:val="007E1B1F"/>
    <w:rsid w:val="007E1D80"/>
    <w:rsid w:val="007E1E93"/>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3D1"/>
    <w:rsid w:val="007E67CA"/>
    <w:rsid w:val="007E6814"/>
    <w:rsid w:val="007E6CF7"/>
    <w:rsid w:val="007E6D40"/>
    <w:rsid w:val="007E7014"/>
    <w:rsid w:val="007E77B1"/>
    <w:rsid w:val="007E7851"/>
    <w:rsid w:val="007E7865"/>
    <w:rsid w:val="007E7A11"/>
    <w:rsid w:val="007E7DE8"/>
    <w:rsid w:val="007E7E0B"/>
    <w:rsid w:val="007E7F51"/>
    <w:rsid w:val="007F01FB"/>
    <w:rsid w:val="007F0371"/>
    <w:rsid w:val="007F0502"/>
    <w:rsid w:val="007F0E82"/>
    <w:rsid w:val="007F0E9A"/>
    <w:rsid w:val="007F1065"/>
    <w:rsid w:val="007F12A2"/>
    <w:rsid w:val="007F16BC"/>
    <w:rsid w:val="007F1AA8"/>
    <w:rsid w:val="007F28C8"/>
    <w:rsid w:val="007F29AA"/>
    <w:rsid w:val="007F29DF"/>
    <w:rsid w:val="007F36A3"/>
    <w:rsid w:val="007F3830"/>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5DD2"/>
    <w:rsid w:val="007F64AF"/>
    <w:rsid w:val="007F67DF"/>
    <w:rsid w:val="007F69B7"/>
    <w:rsid w:val="007F6BA1"/>
    <w:rsid w:val="007F6C49"/>
    <w:rsid w:val="007F6F84"/>
    <w:rsid w:val="007F7619"/>
    <w:rsid w:val="007F774F"/>
    <w:rsid w:val="00800B99"/>
    <w:rsid w:val="008011DC"/>
    <w:rsid w:val="008012A7"/>
    <w:rsid w:val="0080137B"/>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801"/>
    <w:rsid w:val="00805089"/>
    <w:rsid w:val="008052DF"/>
    <w:rsid w:val="008053B6"/>
    <w:rsid w:val="00805883"/>
    <w:rsid w:val="00805B34"/>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6C4"/>
    <w:rsid w:val="00812FDD"/>
    <w:rsid w:val="00813086"/>
    <w:rsid w:val="00813293"/>
    <w:rsid w:val="008133E2"/>
    <w:rsid w:val="00814049"/>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395"/>
    <w:rsid w:val="0083067A"/>
    <w:rsid w:val="00830889"/>
    <w:rsid w:val="00831CEC"/>
    <w:rsid w:val="00831EBF"/>
    <w:rsid w:val="00832067"/>
    <w:rsid w:val="00832320"/>
    <w:rsid w:val="00832436"/>
    <w:rsid w:val="00832475"/>
    <w:rsid w:val="00832824"/>
    <w:rsid w:val="00832868"/>
    <w:rsid w:val="00832AE1"/>
    <w:rsid w:val="00832AF3"/>
    <w:rsid w:val="008330B5"/>
    <w:rsid w:val="0083310B"/>
    <w:rsid w:val="008339F9"/>
    <w:rsid w:val="00833D62"/>
    <w:rsid w:val="00833DA7"/>
    <w:rsid w:val="00833F6A"/>
    <w:rsid w:val="00833FBC"/>
    <w:rsid w:val="008345BF"/>
    <w:rsid w:val="008348F9"/>
    <w:rsid w:val="00834949"/>
    <w:rsid w:val="00834BE5"/>
    <w:rsid w:val="00835040"/>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1198"/>
    <w:rsid w:val="00841A4E"/>
    <w:rsid w:val="00841B6D"/>
    <w:rsid w:val="00841EDD"/>
    <w:rsid w:val="00842260"/>
    <w:rsid w:val="00842314"/>
    <w:rsid w:val="008426CA"/>
    <w:rsid w:val="00842F37"/>
    <w:rsid w:val="00843196"/>
    <w:rsid w:val="008437A6"/>
    <w:rsid w:val="00843FF1"/>
    <w:rsid w:val="008442DB"/>
    <w:rsid w:val="00844474"/>
    <w:rsid w:val="00845090"/>
    <w:rsid w:val="00845242"/>
    <w:rsid w:val="008452A8"/>
    <w:rsid w:val="008457AD"/>
    <w:rsid w:val="00845A72"/>
    <w:rsid w:val="00845B67"/>
    <w:rsid w:val="00846528"/>
    <w:rsid w:val="00846766"/>
    <w:rsid w:val="0084698C"/>
    <w:rsid w:val="00846D78"/>
    <w:rsid w:val="0084731E"/>
    <w:rsid w:val="00847689"/>
    <w:rsid w:val="008477E6"/>
    <w:rsid w:val="0084792B"/>
    <w:rsid w:val="00847C41"/>
    <w:rsid w:val="00850483"/>
    <w:rsid w:val="00850C40"/>
    <w:rsid w:val="00850C9F"/>
    <w:rsid w:val="00851427"/>
    <w:rsid w:val="00851548"/>
    <w:rsid w:val="00851B2A"/>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174"/>
    <w:rsid w:val="00856885"/>
    <w:rsid w:val="008568E2"/>
    <w:rsid w:val="00856A8D"/>
    <w:rsid w:val="00856AF9"/>
    <w:rsid w:val="00856E76"/>
    <w:rsid w:val="00856FE0"/>
    <w:rsid w:val="008571D6"/>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C3"/>
    <w:rsid w:val="00863488"/>
    <w:rsid w:val="0086357D"/>
    <w:rsid w:val="00863A31"/>
    <w:rsid w:val="00863A8C"/>
    <w:rsid w:val="00864447"/>
    <w:rsid w:val="0086459D"/>
    <w:rsid w:val="00864B6C"/>
    <w:rsid w:val="00864C62"/>
    <w:rsid w:val="00864F0F"/>
    <w:rsid w:val="008650DD"/>
    <w:rsid w:val="008657D3"/>
    <w:rsid w:val="008657EA"/>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26F4"/>
    <w:rsid w:val="008831B2"/>
    <w:rsid w:val="0088371F"/>
    <w:rsid w:val="00883E4E"/>
    <w:rsid w:val="00884811"/>
    <w:rsid w:val="00884949"/>
    <w:rsid w:val="00884AA2"/>
    <w:rsid w:val="00884BD9"/>
    <w:rsid w:val="00884C3E"/>
    <w:rsid w:val="00885157"/>
    <w:rsid w:val="0088607A"/>
    <w:rsid w:val="00886567"/>
    <w:rsid w:val="00886D79"/>
    <w:rsid w:val="00886DB6"/>
    <w:rsid w:val="00886FCC"/>
    <w:rsid w:val="008872E7"/>
    <w:rsid w:val="00887523"/>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77C"/>
    <w:rsid w:val="00897CB9"/>
    <w:rsid w:val="00897F63"/>
    <w:rsid w:val="008A03BA"/>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5BFC"/>
    <w:rsid w:val="008A619C"/>
    <w:rsid w:val="008A6944"/>
    <w:rsid w:val="008A6AB9"/>
    <w:rsid w:val="008A7317"/>
    <w:rsid w:val="008A7410"/>
    <w:rsid w:val="008B03E6"/>
    <w:rsid w:val="008B04F6"/>
    <w:rsid w:val="008B08BB"/>
    <w:rsid w:val="008B0A38"/>
    <w:rsid w:val="008B1180"/>
    <w:rsid w:val="008B1A80"/>
    <w:rsid w:val="008B2BC7"/>
    <w:rsid w:val="008B2D35"/>
    <w:rsid w:val="008B2D45"/>
    <w:rsid w:val="008B3899"/>
    <w:rsid w:val="008B3A7A"/>
    <w:rsid w:val="008B3CD7"/>
    <w:rsid w:val="008B3DCC"/>
    <w:rsid w:val="008B4329"/>
    <w:rsid w:val="008B4D89"/>
    <w:rsid w:val="008B51B5"/>
    <w:rsid w:val="008B5270"/>
    <w:rsid w:val="008B543C"/>
    <w:rsid w:val="008B5481"/>
    <w:rsid w:val="008B5925"/>
    <w:rsid w:val="008B5A05"/>
    <w:rsid w:val="008B5BB9"/>
    <w:rsid w:val="008B5C71"/>
    <w:rsid w:val="008B5D42"/>
    <w:rsid w:val="008B6375"/>
    <w:rsid w:val="008B6500"/>
    <w:rsid w:val="008B69A0"/>
    <w:rsid w:val="008B6B76"/>
    <w:rsid w:val="008B6F00"/>
    <w:rsid w:val="008B738E"/>
    <w:rsid w:val="008B755B"/>
    <w:rsid w:val="008B7C36"/>
    <w:rsid w:val="008C0A6E"/>
    <w:rsid w:val="008C1049"/>
    <w:rsid w:val="008C1297"/>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4480"/>
    <w:rsid w:val="008D4571"/>
    <w:rsid w:val="008D45E4"/>
    <w:rsid w:val="008D4810"/>
    <w:rsid w:val="008D4914"/>
    <w:rsid w:val="008D4AFE"/>
    <w:rsid w:val="008D4FFA"/>
    <w:rsid w:val="008D586D"/>
    <w:rsid w:val="008D5899"/>
    <w:rsid w:val="008D5CA9"/>
    <w:rsid w:val="008D6D79"/>
    <w:rsid w:val="008D7196"/>
    <w:rsid w:val="008D737D"/>
    <w:rsid w:val="008D7386"/>
    <w:rsid w:val="008E00E3"/>
    <w:rsid w:val="008E0230"/>
    <w:rsid w:val="008E0605"/>
    <w:rsid w:val="008E099C"/>
    <w:rsid w:val="008E09A6"/>
    <w:rsid w:val="008E0D4D"/>
    <w:rsid w:val="008E0EA1"/>
    <w:rsid w:val="008E10F1"/>
    <w:rsid w:val="008E1981"/>
    <w:rsid w:val="008E20D3"/>
    <w:rsid w:val="008E25F7"/>
    <w:rsid w:val="008E2762"/>
    <w:rsid w:val="008E290D"/>
    <w:rsid w:val="008E2CCD"/>
    <w:rsid w:val="008E360C"/>
    <w:rsid w:val="008E4263"/>
    <w:rsid w:val="008E4345"/>
    <w:rsid w:val="008E43B8"/>
    <w:rsid w:val="008E47F6"/>
    <w:rsid w:val="008E4903"/>
    <w:rsid w:val="008E560D"/>
    <w:rsid w:val="008E56C9"/>
    <w:rsid w:val="008E56DD"/>
    <w:rsid w:val="008E58AE"/>
    <w:rsid w:val="008E5D46"/>
    <w:rsid w:val="008E6028"/>
    <w:rsid w:val="008E6146"/>
    <w:rsid w:val="008E63E1"/>
    <w:rsid w:val="008E6476"/>
    <w:rsid w:val="008E667F"/>
    <w:rsid w:val="008E66C4"/>
    <w:rsid w:val="008E6B1D"/>
    <w:rsid w:val="008E6C30"/>
    <w:rsid w:val="008E6E9E"/>
    <w:rsid w:val="008E72EB"/>
    <w:rsid w:val="008E7FAE"/>
    <w:rsid w:val="008F0072"/>
    <w:rsid w:val="008F09C1"/>
    <w:rsid w:val="008F1D07"/>
    <w:rsid w:val="008F2093"/>
    <w:rsid w:val="008F23AF"/>
    <w:rsid w:val="008F2F60"/>
    <w:rsid w:val="008F347B"/>
    <w:rsid w:val="008F35E3"/>
    <w:rsid w:val="008F4AD9"/>
    <w:rsid w:val="008F529C"/>
    <w:rsid w:val="008F533A"/>
    <w:rsid w:val="008F55B8"/>
    <w:rsid w:val="008F55D2"/>
    <w:rsid w:val="008F6393"/>
    <w:rsid w:val="008F67A7"/>
    <w:rsid w:val="008F6A89"/>
    <w:rsid w:val="008F6D33"/>
    <w:rsid w:val="008F6D7F"/>
    <w:rsid w:val="008F76F1"/>
    <w:rsid w:val="008F797D"/>
    <w:rsid w:val="008F7E60"/>
    <w:rsid w:val="008F7EA6"/>
    <w:rsid w:val="00900E2C"/>
    <w:rsid w:val="00900EAA"/>
    <w:rsid w:val="0090187B"/>
    <w:rsid w:val="00901A57"/>
    <w:rsid w:val="00901E5D"/>
    <w:rsid w:val="00902090"/>
    <w:rsid w:val="0090224A"/>
    <w:rsid w:val="009027DE"/>
    <w:rsid w:val="009030B4"/>
    <w:rsid w:val="00903843"/>
    <w:rsid w:val="00903984"/>
    <w:rsid w:val="00903E93"/>
    <w:rsid w:val="0090403A"/>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02"/>
    <w:rsid w:val="00915762"/>
    <w:rsid w:val="00915DFA"/>
    <w:rsid w:val="0091683B"/>
    <w:rsid w:val="009169F9"/>
    <w:rsid w:val="00916F33"/>
    <w:rsid w:val="00916F91"/>
    <w:rsid w:val="00917A6B"/>
    <w:rsid w:val="00917A7D"/>
    <w:rsid w:val="009205D6"/>
    <w:rsid w:val="00920A66"/>
    <w:rsid w:val="00920F22"/>
    <w:rsid w:val="009213FE"/>
    <w:rsid w:val="0092197D"/>
    <w:rsid w:val="00921ADE"/>
    <w:rsid w:val="00921EE3"/>
    <w:rsid w:val="009223B8"/>
    <w:rsid w:val="00922882"/>
    <w:rsid w:val="00922ACC"/>
    <w:rsid w:val="00922CEF"/>
    <w:rsid w:val="009236D0"/>
    <w:rsid w:val="0092395B"/>
    <w:rsid w:val="00923E4A"/>
    <w:rsid w:val="00924AE7"/>
    <w:rsid w:val="00924F56"/>
    <w:rsid w:val="00925DA3"/>
    <w:rsid w:val="00925E4B"/>
    <w:rsid w:val="009264FD"/>
    <w:rsid w:val="0092651A"/>
    <w:rsid w:val="0092672D"/>
    <w:rsid w:val="00926CDF"/>
    <w:rsid w:val="00926D88"/>
    <w:rsid w:val="00926DA6"/>
    <w:rsid w:val="00927B8E"/>
    <w:rsid w:val="00930975"/>
    <w:rsid w:val="00930A0F"/>
    <w:rsid w:val="00930A90"/>
    <w:rsid w:val="00930C86"/>
    <w:rsid w:val="00931229"/>
    <w:rsid w:val="00931280"/>
    <w:rsid w:val="00931521"/>
    <w:rsid w:val="00931952"/>
    <w:rsid w:val="00931FE0"/>
    <w:rsid w:val="00932165"/>
    <w:rsid w:val="0093240F"/>
    <w:rsid w:val="0093257E"/>
    <w:rsid w:val="00933022"/>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694"/>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A76"/>
    <w:rsid w:val="00942DC4"/>
    <w:rsid w:val="009432A1"/>
    <w:rsid w:val="009432CB"/>
    <w:rsid w:val="00943E1A"/>
    <w:rsid w:val="00943EF6"/>
    <w:rsid w:val="0094467D"/>
    <w:rsid w:val="00944CCD"/>
    <w:rsid w:val="00944F93"/>
    <w:rsid w:val="0094567B"/>
    <w:rsid w:val="0094594D"/>
    <w:rsid w:val="00946595"/>
    <w:rsid w:val="009468B1"/>
    <w:rsid w:val="009469A3"/>
    <w:rsid w:val="00947733"/>
    <w:rsid w:val="0094793F"/>
    <w:rsid w:val="00947DB0"/>
    <w:rsid w:val="009505F1"/>
    <w:rsid w:val="009507BB"/>
    <w:rsid w:val="00950F15"/>
    <w:rsid w:val="00951490"/>
    <w:rsid w:val="00952011"/>
    <w:rsid w:val="009523E9"/>
    <w:rsid w:val="0095273D"/>
    <w:rsid w:val="00952CFA"/>
    <w:rsid w:val="0095326C"/>
    <w:rsid w:val="009535C0"/>
    <w:rsid w:val="00954095"/>
    <w:rsid w:val="00954328"/>
    <w:rsid w:val="00954360"/>
    <w:rsid w:val="009544DF"/>
    <w:rsid w:val="009545A9"/>
    <w:rsid w:val="009545B3"/>
    <w:rsid w:val="009549B8"/>
    <w:rsid w:val="009549F1"/>
    <w:rsid w:val="00955106"/>
    <w:rsid w:val="00955C6D"/>
    <w:rsid w:val="00957039"/>
    <w:rsid w:val="009573CB"/>
    <w:rsid w:val="00957846"/>
    <w:rsid w:val="00957B1B"/>
    <w:rsid w:val="00957B4C"/>
    <w:rsid w:val="00961140"/>
    <w:rsid w:val="00961470"/>
    <w:rsid w:val="0096176E"/>
    <w:rsid w:val="00961AC4"/>
    <w:rsid w:val="00961F41"/>
    <w:rsid w:val="009620FA"/>
    <w:rsid w:val="00962193"/>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1C2"/>
    <w:rsid w:val="00967218"/>
    <w:rsid w:val="00967579"/>
    <w:rsid w:val="00967768"/>
    <w:rsid w:val="0097186E"/>
    <w:rsid w:val="0097228C"/>
    <w:rsid w:val="009729F8"/>
    <w:rsid w:val="00972CD2"/>
    <w:rsid w:val="009730AB"/>
    <w:rsid w:val="0097335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2A4"/>
    <w:rsid w:val="00983543"/>
    <w:rsid w:val="00983B65"/>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A63"/>
    <w:rsid w:val="00987CEF"/>
    <w:rsid w:val="00990316"/>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4DD5"/>
    <w:rsid w:val="00995310"/>
    <w:rsid w:val="00995661"/>
    <w:rsid w:val="00995E87"/>
    <w:rsid w:val="00995FA1"/>
    <w:rsid w:val="00996006"/>
    <w:rsid w:val="009962C6"/>
    <w:rsid w:val="00996373"/>
    <w:rsid w:val="009964B0"/>
    <w:rsid w:val="009964D2"/>
    <w:rsid w:val="00996F2A"/>
    <w:rsid w:val="00997482"/>
    <w:rsid w:val="0099759B"/>
    <w:rsid w:val="00997913"/>
    <w:rsid w:val="00997D9A"/>
    <w:rsid w:val="009A0698"/>
    <w:rsid w:val="009A098F"/>
    <w:rsid w:val="009A09D7"/>
    <w:rsid w:val="009A0ADB"/>
    <w:rsid w:val="009A108C"/>
    <w:rsid w:val="009A128E"/>
    <w:rsid w:val="009A164D"/>
    <w:rsid w:val="009A1AF7"/>
    <w:rsid w:val="009A1BFB"/>
    <w:rsid w:val="009A2AA4"/>
    <w:rsid w:val="009A2CBB"/>
    <w:rsid w:val="009A2D00"/>
    <w:rsid w:val="009A3629"/>
    <w:rsid w:val="009A38E8"/>
    <w:rsid w:val="009A397B"/>
    <w:rsid w:val="009A3F1B"/>
    <w:rsid w:val="009A56B6"/>
    <w:rsid w:val="009A6160"/>
    <w:rsid w:val="009A6A28"/>
    <w:rsid w:val="009A6AEF"/>
    <w:rsid w:val="009A741D"/>
    <w:rsid w:val="009A768D"/>
    <w:rsid w:val="009A7953"/>
    <w:rsid w:val="009A7F53"/>
    <w:rsid w:val="009B071A"/>
    <w:rsid w:val="009B0A1C"/>
    <w:rsid w:val="009B1134"/>
    <w:rsid w:val="009B153B"/>
    <w:rsid w:val="009B16F0"/>
    <w:rsid w:val="009B2146"/>
    <w:rsid w:val="009B2B3A"/>
    <w:rsid w:val="009B2B75"/>
    <w:rsid w:val="009B2E96"/>
    <w:rsid w:val="009B3460"/>
    <w:rsid w:val="009B38ED"/>
    <w:rsid w:val="009B3F52"/>
    <w:rsid w:val="009B3FE5"/>
    <w:rsid w:val="009B4778"/>
    <w:rsid w:val="009B4C71"/>
    <w:rsid w:val="009B4F41"/>
    <w:rsid w:val="009B507B"/>
    <w:rsid w:val="009B5244"/>
    <w:rsid w:val="009B532A"/>
    <w:rsid w:val="009B5439"/>
    <w:rsid w:val="009B5532"/>
    <w:rsid w:val="009B5898"/>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B5C"/>
    <w:rsid w:val="009C3F37"/>
    <w:rsid w:val="009C4255"/>
    <w:rsid w:val="009C4A0A"/>
    <w:rsid w:val="009C4DB8"/>
    <w:rsid w:val="009C528E"/>
    <w:rsid w:val="009C5494"/>
    <w:rsid w:val="009C56BC"/>
    <w:rsid w:val="009C59DD"/>
    <w:rsid w:val="009C6614"/>
    <w:rsid w:val="009C6ACD"/>
    <w:rsid w:val="009C6CE8"/>
    <w:rsid w:val="009C7109"/>
    <w:rsid w:val="009C7960"/>
    <w:rsid w:val="009D0171"/>
    <w:rsid w:val="009D03C4"/>
    <w:rsid w:val="009D09B2"/>
    <w:rsid w:val="009D0A09"/>
    <w:rsid w:val="009D0DE8"/>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B06"/>
    <w:rsid w:val="009D7DC9"/>
    <w:rsid w:val="009D7E94"/>
    <w:rsid w:val="009E02FF"/>
    <w:rsid w:val="009E0455"/>
    <w:rsid w:val="009E0506"/>
    <w:rsid w:val="009E0AA0"/>
    <w:rsid w:val="009E0AD1"/>
    <w:rsid w:val="009E0FB3"/>
    <w:rsid w:val="009E14EE"/>
    <w:rsid w:val="009E1902"/>
    <w:rsid w:val="009E1E25"/>
    <w:rsid w:val="009E2699"/>
    <w:rsid w:val="009E27DB"/>
    <w:rsid w:val="009E289F"/>
    <w:rsid w:val="009E3005"/>
    <w:rsid w:val="009E3179"/>
    <w:rsid w:val="009E3587"/>
    <w:rsid w:val="009E3C4F"/>
    <w:rsid w:val="009E46F8"/>
    <w:rsid w:val="009E48AD"/>
    <w:rsid w:val="009E51C6"/>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E7CEE"/>
    <w:rsid w:val="009F04A5"/>
    <w:rsid w:val="009F0F75"/>
    <w:rsid w:val="009F1496"/>
    <w:rsid w:val="009F16F4"/>
    <w:rsid w:val="009F1CB6"/>
    <w:rsid w:val="009F1E40"/>
    <w:rsid w:val="009F20A3"/>
    <w:rsid w:val="009F23B8"/>
    <w:rsid w:val="009F2766"/>
    <w:rsid w:val="009F2A44"/>
    <w:rsid w:val="009F2C00"/>
    <w:rsid w:val="009F2CEA"/>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2A97"/>
    <w:rsid w:val="00A02B6F"/>
    <w:rsid w:val="00A02DE8"/>
    <w:rsid w:val="00A038D2"/>
    <w:rsid w:val="00A046C3"/>
    <w:rsid w:val="00A04D4F"/>
    <w:rsid w:val="00A05077"/>
    <w:rsid w:val="00A054CA"/>
    <w:rsid w:val="00A05592"/>
    <w:rsid w:val="00A055BF"/>
    <w:rsid w:val="00A0583D"/>
    <w:rsid w:val="00A059C2"/>
    <w:rsid w:val="00A05C20"/>
    <w:rsid w:val="00A05E9F"/>
    <w:rsid w:val="00A06548"/>
    <w:rsid w:val="00A066B2"/>
    <w:rsid w:val="00A0686F"/>
    <w:rsid w:val="00A068C4"/>
    <w:rsid w:val="00A06A90"/>
    <w:rsid w:val="00A06C19"/>
    <w:rsid w:val="00A06C2F"/>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04D"/>
    <w:rsid w:val="00A1416D"/>
    <w:rsid w:val="00A144D2"/>
    <w:rsid w:val="00A1452E"/>
    <w:rsid w:val="00A14641"/>
    <w:rsid w:val="00A14EE0"/>
    <w:rsid w:val="00A15415"/>
    <w:rsid w:val="00A15946"/>
    <w:rsid w:val="00A15ECA"/>
    <w:rsid w:val="00A16071"/>
    <w:rsid w:val="00A161BB"/>
    <w:rsid w:val="00A16F49"/>
    <w:rsid w:val="00A17664"/>
    <w:rsid w:val="00A17712"/>
    <w:rsid w:val="00A17CCA"/>
    <w:rsid w:val="00A17ECD"/>
    <w:rsid w:val="00A20AB1"/>
    <w:rsid w:val="00A20CC2"/>
    <w:rsid w:val="00A20D31"/>
    <w:rsid w:val="00A20EB6"/>
    <w:rsid w:val="00A211E5"/>
    <w:rsid w:val="00A2175A"/>
    <w:rsid w:val="00A21E79"/>
    <w:rsid w:val="00A22143"/>
    <w:rsid w:val="00A221F7"/>
    <w:rsid w:val="00A2260F"/>
    <w:rsid w:val="00A226FC"/>
    <w:rsid w:val="00A229AF"/>
    <w:rsid w:val="00A22A65"/>
    <w:rsid w:val="00A22CC7"/>
    <w:rsid w:val="00A22E00"/>
    <w:rsid w:val="00A22E36"/>
    <w:rsid w:val="00A23218"/>
    <w:rsid w:val="00A235E2"/>
    <w:rsid w:val="00A237DA"/>
    <w:rsid w:val="00A23868"/>
    <w:rsid w:val="00A23A1C"/>
    <w:rsid w:val="00A242AD"/>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7191"/>
    <w:rsid w:val="00A37260"/>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367B"/>
    <w:rsid w:val="00A436C6"/>
    <w:rsid w:val="00A43993"/>
    <w:rsid w:val="00A43FD8"/>
    <w:rsid w:val="00A4443E"/>
    <w:rsid w:val="00A44840"/>
    <w:rsid w:val="00A44C48"/>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1C9E"/>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6B93"/>
    <w:rsid w:val="00A57536"/>
    <w:rsid w:val="00A57C48"/>
    <w:rsid w:val="00A60333"/>
    <w:rsid w:val="00A603B3"/>
    <w:rsid w:val="00A60A3B"/>
    <w:rsid w:val="00A60CDA"/>
    <w:rsid w:val="00A60DAF"/>
    <w:rsid w:val="00A61018"/>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804D8"/>
    <w:rsid w:val="00A804E8"/>
    <w:rsid w:val="00A8065C"/>
    <w:rsid w:val="00A809CB"/>
    <w:rsid w:val="00A815EA"/>
    <w:rsid w:val="00A8176B"/>
    <w:rsid w:val="00A823DB"/>
    <w:rsid w:val="00A82845"/>
    <w:rsid w:val="00A828A5"/>
    <w:rsid w:val="00A82986"/>
    <w:rsid w:val="00A82B54"/>
    <w:rsid w:val="00A831A5"/>
    <w:rsid w:val="00A8331A"/>
    <w:rsid w:val="00A83768"/>
    <w:rsid w:val="00A83D11"/>
    <w:rsid w:val="00A83D14"/>
    <w:rsid w:val="00A83E4E"/>
    <w:rsid w:val="00A845A6"/>
    <w:rsid w:val="00A846C8"/>
    <w:rsid w:val="00A84EA0"/>
    <w:rsid w:val="00A84EE3"/>
    <w:rsid w:val="00A852D6"/>
    <w:rsid w:val="00A86A7F"/>
    <w:rsid w:val="00A873EA"/>
    <w:rsid w:val="00A8749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152E"/>
    <w:rsid w:val="00AA23E8"/>
    <w:rsid w:val="00AA244F"/>
    <w:rsid w:val="00AA2510"/>
    <w:rsid w:val="00AA2590"/>
    <w:rsid w:val="00AA31C2"/>
    <w:rsid w:val="00AA3708"/>
    <w:rsid w:val="00AA392C"/>
    <w:rsid w:val="00AA3D89"/>
    <w:rsid w:val="00AA41DA"/>
    <w:rsid w:val="00AA47B3"/>
    <w:rsid w:val="00AA4C87"/>
    <w:rsid w:val="00AA5501"/>
    <w:rsid w:val="00AA5544"/>
    <w:rsid w:val="00AA57C5"/>
    <w:rsid w:val="00AA5B1F"/>
    <w:rsid w:val="00AA5D92"/>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164"/>
    <w:rsid w:val="00AB44E5"/>
    <w:rsid w:val="00AB44F5"/>
    <w:rsid w:val="00AB47F7"/>
    <w:rsid w:val="00AB4A49"/>
    <w:rsid w:val="00AB542B"/>
    <w:rsid w:val="00AB557B"/>
    <w:rsid w:val="00AB5723"/>
    <w:rsid w:val="00AB6850"/>
    <w:rsid w:val="00AB698C"/>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AA"/>
    <w:rsid w:val="00AC3FD5"/>
    <w:rsid w:val="00AC4987"/>
    <w:rsid w:val="00AC4DD6"/>
    <w:rsid w:val="00AC52C4"/>
    <w:rsid w:val="00AC564D"/>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1F18"/>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D0F"/>
    <w:rsid w:val="00AD5E14"/>
    <w:rsid w:val="00AD6106"/>
    <w:rsid w:val="00AD668E"/>
    <w:rsid w:val="00AD7609"/>
    <w:rsid w:val="00AD77AE"/>
    <w:rsid w:val="00AD7AEC"/>
    <w:rsid w:val="00AD7EA2"/>
    <w:rsid w:val="00AD7F6A"/>
    <w:rsid w:val="00AE06CB"/>
    <w:rsid w:val="00AE0F33"/>
    <w:rsid w:val="00AE13C7"/>
    <w:rsid w:val="00AE1577"/>
    <w:rsid w:val="00AE1608"/>
    <w:rsid w:val="00AE1D26"/>
    <w:rsid w:val="00AE1E02"/>
    <w:rsid w:val="00AE247E"/>
    <w:rsid w:val="00AE30B6"/>
    <w:rsid w:val="00AE315C"/>
    <w:rsid w:val="00AE3296"/>
    <w:rsid w:val="00AE33F4"/>
    <w:rsid w:val="00AE34A5"/>
    <w:rsid w:val="00AE37EB"/>
    <w:rsid w:val="00AE40DB"/>
    <w:rsid w:val="00AE4488"/>
    <w:rsid w:val="00AE4B00"/>
    <w:rsid w:val="00AE4C1F"/>
    <w:rsid w:val="00AE4D39"/>
    <w:rsid w:val="00AE4DDA"/>
    <w:rsid w:val="00AE56A9"/>
    <w:rsid w:val="00AE5B9F"/>
    <w:rsid w:val="00AE5C08"/>
    <w:rsid w:val="00AE5E38"/>
    <w:rsid w:val="00AE62E2"/>
    <w:rsid w:val="00AE6824"/>
    <w:rsid w:val="00AE6AA3"/>
    <w:rsid w:val="00AE6BE7"/>
    <w:rsid w:val="00AE7516"/>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C2"/>
    <w:rsid w:val="00AF3C18"/>
    <w:rsid w:val="00AF3C3A"/>
    <w:rsid w:val="00AF40DD"/>
    <w:rsid w:val="00AF4C07"/>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F01"/>
    <w:rsid w:val="00B00F0C"/>
    <w:rsid w:val="00B00F2F"/>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51"/>
    <w:rsid w:val="00B07A49"/>
    <w:rsid w:val="00B10A0E"/>
    <w:rsid w:val="00B10CC6"/>
    <w:rsid w:val="00B1138E"/>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13AB"/>
    <w:rsid w:val="00B220C0"/>
    <w:rsid w:val="00B221B3"/>
    <w:rsid w:val="00B23340"/>
    <w:rsid w:val="00B23548"/>
    <w:rsid w:val="00B235AD"/>
    <w:rsid w:val="00B23F1C"/>
    <w:rsid w:val="00B2403E"/>
    <w:rsid w:val="00B240B4"/>
    <w:rsid w:val="00B24161"/>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3462"/>
    <w:rsid w:val="00B3424A"/>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5756"/>
    <w:rsid w:val="00B462B2"/>
    <w:rsid w:val="00B4647B"/>
    <w:rsid w:val="00B4653A"/>
    <w:rsid w:val="00B46741"/>
    <w:rsid w:val="00B46AA7"/>
    <w:rsid w:val="00B46C4C"/>
    <w:rsid w:val="00B470D4"/>
    <w:rsid w:val="00B4751B"/>
    <w:rsid w:val="00B475F8"/>
    <w:rsid w:val="00B47F31"/>
    <w:rsid w:val="00B500D2"/>
    <w:rsid w:val="00B50611"/>
    <w:rsid w:val="00B50D24"/>
    <w:rsid w:val="00B50DCF"/>
    <w:rsid w:val="00B50E5F"/>
    <w:rsid w:val="00B50E7A"/>
    <w:rsid w:val="00B511E7"/>
    <w:rsid w:val="00B513C2"/>
    <w:rsid w:val="00B516EC"/>
    <w:rsid w:val="00B519E0"/>
    <w:rsid w:val="00B519F7"/>
    <w:rsid w:val="00B52103"/>
    <w:rsid w:val="00B5254B"/>
    <w:rsid w:val="00B525B2"/>
    <w:rsid w:val="00B5284B"/>
    <w:rsid w:val="00B52CD5"/>
    <w:rsid w:val="00B52D94"/>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9DB"/>
    <w:rsid w:val="00B57A3F"/>
    <w:rsid w:val="00B57D74"/>
    <w:rsid w:val="00B60751"/>
    <w:rsid w:val="00B60A1F"/>
    <w:rsid w:val="00B60CB0"/>
    <w:rsid w:val="00B60F65"/>
    <w:rsid w:val="00B6133D"/>
    <w:rsid w:val="00B6157E"/>
    <w:rsid w:val="00B615D5"/>
    <w:rsid w:val="00B61934"/>
    <w:rsid w:val="00B61A3E"/>
    <w:rsid w:val="00B61EDE"/>
    <w:rsid w:val="00B621A9"/>
    <w:rsid w:val="00B625D9"/>
    <w:rsid w:val="00B6289A"/>
    <w:rsid w:val="00B62964"/>
    <w:rsid w:val="00B62B12"/>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767"/>
    <w:rsid w:val="00B76BCB"/>
    <w:rsid w:val="00B76C14"/>
    <w:rsid w:val="00B76CA1"/>
    <w:rsid w:val="00B76D19"/>
    <w:rsid w:val="00B76E1A"/>
    <w:rsid w:val="00B771A3"/>
    <w:rsid w:val="00B77C5B"/>
    <w:rsid w:val="00B8047F"/>
    <w:rsid w:val="00B805C4"/>
    <w:rsid w:val="00B80BBB"/>
    <w:rsid w:val="00B80ECD"/>
    <w:rsid w:val="00B815A6"/>
    <w:rsid w:val="00B8249F"/>
    <w:rsid w:val="00B82AC0"/>
    <w:rsid w:val="00B82D06"/>
    <w:rsid w:val="00B83091"/>
    <w:rsid w:val="00B830F0"/>
    <w:rsid w:val="00B831A6"/>
    <w:rsid w:val="00B835E5"/>
    <w:rsid w:val="00B836B2"/>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0A1"/>
    <w:rsid w:val="00B874D8"/>
    <w:rsid w:val="00B87921"/>
    <w:rsid w:val="00B87C43"/>
    <w:rsid w:val="00B906AF"/>
    <w:rsid w:val="00B90D82"/>
    <w:rsid w:val="00B90E87"/>
    <w:rsid w:val="00B90EE7"/>
    <w:rsid w:val="00B90FC7"/>
    <w:rsid w:val="00B9165F"/>
    <w:rsid w:val="00B91830"/>
    <w:rsid w:val="00B91AFA"/>
    <w:rsid w:val="00B91E2A"/>
    <w:rsid w:val="00B92596"/>
    <w:rsid w:val="00B92902"/>
    <w:rsid w:val="00B92BD0"/>
    <w:rsid w:val="00B92F44"/>
    <w:rsid w:val="00B930FA"/>
    <w:rsid w:val="00B9335E"/>
    <w:rsid w:val="00B93802"/>
    <w:rsid w:val="00B9382F"/>
    <w:rsid w:val="00B9396D"/>
    <w:rsid w:val="00B9403C"/>
    <w:rsid w:val="00B9474D"/>
    <w:rsid w:val="00B94B15"/>
    <w:rsid w:val="00B954BF"/>
    <w:rsid w:val="00B957EA"/>
    <w:rsid w:val="00B958E8"/>
    <w:rsid w:val="00B958F4"/>
    <w:rsid w:val="00B95F91"/>
    <w:rsid w:val="00B96124"/>
    <w:rsid w:val="00B969CA"/>
    <w:rsid w:val="00B97196"/>
    <w:rsid w:val="00B97437"/>
    <w:rsid w:val="00B97972"/>
    <w:rsid w:val="00BA016A"/>
    <w:rsid w:val="00BA068A"/>
    <w:rsid w:val="00BA0E4A"/>
    <w:rsid w:val="00BA1241"/>
    <w:rsid w:val="00BA14D3"/>
    <w:rsid w:val="00BA1562"/>
    <w:rsid w:val="00BA18BF"/>
    <w:rsid w:val="00BA2054"/>
    <w:rsid w:val="00BA2341"/>
    <w:rsid w:val="00BA2502"/>
    <w:rsid w:val="00BA29C9"/>
    <w:rsid w:val="00BA3846"/>
    <w:rsid w:val="00BA3A50"/>
    <w:rsid w:val="00BA3A62"/>
    <w:rsid w:val="00BA3C42"/>
    <w:rsid w:val="00BA3DC4"/>
    <w:rsid w:val="00BA48D0"/>
    <w:rsid w:val="00BA4ED4"/>
    <w:rsid w:val="00BA4FA1"/>
    <w:rsid w:val="00BA503D"/>
    <w:rsid w:val="00BA5100"/>
    <w:rsid w:val="00BA5512"/>
    <w:rsid w:val="00BA5513"/>
    <w:rsid w:val="00BA59BD"/>
    <w:rsid w:val="00BA5A00"/>
    <w:rsid w:val="00BA5CD4"/>
    <w:rsid w:val="00BA65FC"/>
    <w:rsid w:val="00BA75EE"/>
    <w:rsid w:val="00BA77DA"/>
    <w:rsid w:val="00BB05CB"/>
    <w:rsid w:val="00BB0A3C"/>
    <w:rsid w:val="00BB0BF8"/>
    <w:rsid w:val="00BB0D5D"/>
    <w:rsid w:val="00BB121E"/>
    <w:rsid w:val="00BB138C"/>
    <w:rsid w:val="00BB1795"/>
    <w:rsid w:val="00BB2AFE"/>
    <w:rsid w:val="00BB30BC"/>
    <w:rsid w:val="00BB3860"/>
    <w:rsid w:val="00BB3C66"/>
    <w:rsid w:val="00BB4214"/>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11E3"/>
    <w:rsid w:val="00BC19FE"/>
    <w:rsid w:val="00BC1C0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93C"/>
    <w:rsid w:val="00BD0EFC"/>
    <w:rsid w:val="00BD1267"/>
    <w:rsid w:val="00BD1415"/>
    <w:rsid w:val="00BD1609"/>
    <w:rsid w:val="00BD1BCC"/>
    <w:rsid w:val="00BD1C64"/>
    <w:rsid w:val="00BD1F97"/>
    <w:rsid w:val="00BD245C"/>
    <w:rsid w:val="00BD24EB"/>
    <w:rsid w:val="00BD3345"/>
    <w:rsid w:val="00BD33DB"/>
    <w:rsid w:val="00BD3B1A"/>
    <w:rsid w:val="00BD3B8D"/>
    <w:rsid w:val="00BD4423"/>
    <w:rsid w:val="00BD45B6"/>
    <w:rsid w:val="00BD4DB7"/>
    <w:rsid w:val="00BD4E0C"/>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1CD2"/>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A7E"/>
    <w:rsid w:val="00BE5BFA"/>
    <w:rsid w:val="00BE6424"/>
    <w:rsid w:val="00BE66C0"/>
    <w:rsid w:val="00BE6A7A"/>
    <w:rsid w:val="00BE6BAE"/>
    <w:rsid w:val="00BE6D12"/>
    <w:rsid w:val="00BE7452"/>
    <w:rsid w:val="00BE77F3"/>
    <w:rsid w:val="00BF0127"/>
    <w:rsid w:val="00BF0235"/>
    <w:rsid w:val="00BF025A"/>
    <w:rsid w:val="00BF02E8"/>
    <w:rsid w:val="00BF0F84"/>
    <w:rsid w:val="00BF0FE6"/>
    <w:rsid w:val="00BF2147"/>
    <w:rsid w:val="00BF2619"/>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861"/>
    <w:rsid w:val="00BF7B98"/>
    <w:rsid w:val="00BF7C0F"/>
    <w:rsid w:val="00BF7C61"/>
    <w:rsid w:val="00BF7E35"/>
    <w:rsid w:val="00C00D2E"/>
    <w:rsid w:val="00C0119F"/>
    <w:rsid w:val="00C012F1"/>
    <w:rsid w:val="00C01921"/>
    <w:rsid w:val="00C019AE"/>
    <w:rsid w:val="00C01ED1"/>
    <w:rsid w:val="00C02237"/>
    <w:rsid w:val="00C0224E"/>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60B6"/>
    <w:rsid w:val="00C07191"/>
    <w:rsid w:val="00C07449"/>
    <w:rsid w:val="00C07D42"/>
    <w:rsid w:val="00C07D49"/>
    <w:rsid w:val="00C10239"/>
    <w:rsid w:val="00C104F7"/>
    <w:rsid w:val="00C10C98"/>
    <w:rsid w:val="00C11893"/>
    <w:rsid w:val="00C11B4B"/>
    <w:rsid w:val="00C12379"/>
    <w:rsid w:val="00C1280C"/>
    <w:rsid w:val="00C12F4E"/>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5FA"/>
    <w:rsid w:val="00C207CE"/>
    <w:rsid w:val="00C20C70"/>
    <w:rsid w:val="00C21530"/>
    <w:rsid w:val="00C2177B"/>
    <w:rsid w:val="00C217E7"/>
    <w:rsid w:val="00C21D68"/>
    <w:rsid w:val="00C22DAC"/>
    <w:rsid w:val="00C23023"/>
    <w:rsid w:val="00C23330"/>
    <w:rsid w:val="00C240C1"/>
    <w:rsid w:val="00C240CF"/>
    <w:rsid w:val="00C241D5"/>
    <w:rsid w:val="00C249B7"/>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0F3"/>
    <w:rsid w:val="00C34125"/>
    <w:rsid w:val="00C346DC"/>
    <w:rsid w:val="00C349F8"/>
    <w:rsid w:val="00C34BB3"/>
    <w:rsid w:val="00C34BCB"/>
    <w:rsid w:val="00C34C44"/>
    <w:rsid w:val="00C3501C"/>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939"/>
    <w:rsid w:val="00C42017"/>
    <w:rsid w:val="00C421B4"/>
    <w:rsid w:val="00C4221F"/>
    <w:rsid w:val="00C42B14"/>
    <w:rsid w:val="00C42DEC"/>
    <w:rsid w:val="00C43225"/>
    <w:rsid w:val="00C432F7"/>
    <w:rsid w:val="00C43535"/>
    <w:rsid w:val="00C435EF"/>
    <w:rsid w:val="00C43C7B"/>
    <w:rsid w:val="00C43E41"/>
    <w:rsid w:val="00C44164"/>
    <w:rsid w:val="00C4431C"/>
    <w:rsid w:val="00C44339"/>
    <w:rsid w:val="00C4453D"/>
    <w:rsid w:val="00C452DB"/>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874"/>
    <w:rsid w:val="00C54C29"/>
    <w:rsid w:val="00C54C70"/>
    <w:rsid w:val="00C5546E"/>
    <w:rsid w:val="00C55611"/>
    <w:rsid w:val="00C55AA8"/>
    <w:rsid w:val="00C55B83"/>
    <w:rsid w:val="00C5601D"/>
    <w:rsid w:val="00C5602F"/>
    <w:rsid w:val="00C56624"/>
    <w:rsid w:val="00C56858"/>
    <w:rsid w:val="00C56A78"/>
    <w:rsid w:val="00C56A8B"/>
    <w:rsid w:val="00C56CBB"/>
    <w:rsid w:val="00C56CC5"/>
    <w:rsid w:val="00C57D4E"/>
    <w:rsid w:val="00C57EEE"/>
    <w:rsid w:val="00C607B7"/>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62A"/>
    <w:rsid w:val="00C82874"/>
    <w:rsid w:val="00C82DEA"/>
    <w:rsid w:val="00C83040"/>
    <w:rsid w:val="00C8325B"/>
    <w:rsid w:val="00C832D3"/>
    <w:rsid w:val="00C83DD7"/>
    <w:rsid w:val="00C840B5"/>
    <w:rsid w:val="00C841BF"/>
    <w:rsid w:val="00C84318"/>
    <w:rsid w:val="00C84584"/>
    <w:rsid w:val="00C8478D"/>
    <w:rsid w:val="00C849B1"/>
    <w:rsid w:val="00C84A9B"/>
    <w:rsid w:val="00C850FE"/>
    <w:rsid w:val="00C85162"/>
    <w:rsid w:val="00C855E7"/>
    <w:rsid w:val="00C85FA5"/>
    <w:rsid w:val="00C87579"/>
    <w:rsid w:val="00C87764"/>
    <w:rsid w:val="00C87878"/>
    <w:rsid w:val="00C87A42"/>
    <w:rsid w:val="00C90A23"/>
    <w:rsid w:val="00C910F7"/>
    <w:rsid w:val="00C91237"/>
    <w:rsid w:val="00C914C4"/>
    <w:rsid w:val="00C91DC6"/>
    <w:rsid w:val="00C91FA9"/>
    <w:rsid w:val="00C921E1"/>
    <w:rsid w:val="00C922BF"/>
    <w:rsid w:val="00C92A4D"/>
    <w:rsid w:val="00C92A4F"/>
    <w:rsid w:val="00C92A62"/>
    <w:rsid w:val="00C934A9"/>
    <w:rsid w:val="00C93E2F"/>
    <w:rsid w:val="00C93E60"/>
    <w:rsid w:val="00C93FCA"/>
    <w:rsid w:val="00C94191"/>
    <w:rsid w:val="00C94274"/>
    <w:rsid w:val="00C944AD"/>
    <w:rsid w:val="00C94651"/>
    <w:rsid w:val="00C9485F"/>
    <w:rsid w:val="00C94E7B"/>
    <w:rsid w:val="00C95133"/>
    <w:rsid w:val="00C9552D"/>
    <w:rsid w:val="00C955FE"/>
    <w:rsid w:val="00C9579B"/>
    <w:rsid w:val="00C95B2A"/>
    <w:rsid w:val="00C95DC4"/>
    <w:rsid w:val="00C95F09"/>
    <w:rsid w:val="00C96069"/>
    <w:rsid w:val="00C967BC"/>
    <w:rsid w:val="00C96DE6"/>
    <w:rsid w:val="00C96EB3"/>
    <w:rsid w:val="00C96F5C"/>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775"/>
    <w:rsid w:val="00CA2E15"/>
    <w:rsid w:val="00CA2E4A"/>
    <w:rsid w:val="00CA2E55"/>
    <w:rsid w:val="00CA34CC"/>
    <w:rsid w:val="00CA3D6D"/>
    <w:rsid w:val="00CA448F"/>
    <w:rsid w:val="00CA4790"/>
    <w:rsid w:val="00CA4A5C"/>
    <w:rsid w:val="00CA4E99"/>
    <w:rsid w:val="00CA4FB3"/>
    <w:rsid w:val="00CA5108"/>
    <w:rsid w:val="00CA59B1"/>
    <w:rsid w:val="00CA5ADE"/>
    <w:rsid w:val="00CA6547"/>
    <w:rsid w:val="00CA6B74"/>
    <w:rsid w:val="00CA6CE5"/>
    <w:rsid w:val="00CA6E7C"/>
    <w:rsid w:val="00CA7DC9"/>
    <w:rsid w:val="00CA7EBB"/>
    <w:rsid w:val="00CB086D"/>
    <w:rsid w:val="00CB08DE"/>
    <w:rsid w:val="00CB0DF5"/>
    <w:rsid w:val="00CB13EF"/>
    <w:rsid w:val="00CB1685"/>
    <w:rsid w:val="00CB1ABC"/>
    <w:rsid w:val="00CB1EB9"/>
    <w:rsid w:val="00CB2103"/>
    <w:rsid w:val="00CB214B"/>
    <w:rsid w:val="00CB217A"/>
    <w:rsid w:val="00CB2432"/>
    <w:rsid w:val="00CB2698"/>
    <w:rsid w:val="00CB29A1"/>
    <w:rsid w:val="00CB2A40"/>
    <w:rsid w:val="00CB2D60"/>
    <w:rsid w:val="00CB2E3F"/>
    <w:rsid w:val="00CB2F54"/>
    <w:rsid w:val="00CB30B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51B"/>
    <w:rsid w:val="00CC1557"/>
    <w:rsid w:val="00CC190D"/>
    <w:rsid w:val="00CC1E21"/>
    <w:rsid w:val="00CC27AA"/>
    <w:rsid w:val="00CC2928"/>
    <w:rsid w:val="00CC31E7"/>
    <w:rsid w:val="00CC341D"/>
    <w:rsid w:val="00CC385D"/>
    <w:rsid w:val="00CC46BC"/>
    <w:rsid w:val="00CC4B6B"/>
    <w:rsid w:val="00CC50F5"/>
    <w:rsid w:val="00CC5997"/>
    <w:rsid w:val="00CC6C44"/>
    <w:rsid w:val="00CC6C82"/>
    <w:rsid w:val="00CC6DC6"/>
    <w:rsid w:val="00CC7CCA"/>
    <w:rsid w:val="00CC7FBA"/>
    <w:rsid w:val="00CD010E"/>
    <w:rsid w:val="00CD133F"/>
    <w:rsid w:val="00CD14C0"/>
    <w:rsid w:val="00CD281A"/>
    <w:rsid w:val="00CD32D0"/>
    <w:rsid w:val="00CD36F6"/>
    <w:rsid w:val="00CD3963"/>
    <w:rsid w:val="00CD3BF8"/>
    <w:rsid w:val="00CD3C41"/>
    <w:rsid w:val="00CD3DC0"/>
    <w:rsid w:val="00CD400D"/>
    <w:rsid w:val="00CD44E1"/>
    <w:rsid w:val="00CD450B"/>
    <w:rsid w:val="00CD4ACB"/>
    <w:rsid w:val="00CD4CB7"/>
    <w:rsid w:val="00CD66DA"/>
    <w:rsid w:val="00CD72B8"/>
    <w:rsid w:val="00CD772C"/>
    <w:rsid w:val="00CD7DEE"/>
    <w:rsid w:val="00CE012F"/>
    <w:rsid w:val="00CE05AB"/>
    <w:rsid w:val="00CE063A"/>
    <w:rsid w:val="00CE0706"/>
    <w:rsid w:val="00CE1153"/>
    <w:rsid w:val="00CE1E9E"/>
    <w:rsid w:val="00CE2956"/>
    <w:rsid w:val="00CE2A6F"/>
    <w:rsid w:val="00CE353E"/>
    <w:rsid w:val="00CE3DF3"/>
    <w:rsid w:val="00CE43B4"/>
    <w:rsid w:val="00CE451B"/>
    <w:rsid w:val="00CE45FF"/>
    <w:rsid w:val="00CE4AD9"/>
    <w:rsid w:val="00CE5111"/>
    <w:rsid w:val="00CE5830"/>
    <w:rsid w:val="00CE597D"/>
    <w:rsid w:val="00CE5D1B"/>
    <w:rsid w:val="00CE5EF2"/>
    <w:rsid w:val="00CE5F23"/>
    <w:rsid w:val="00CE61F5"/>
    <w:rsid w:val="00CE67C5"/>
    <w:rsid w:val="00CE689E"/>
    <w:rsid w:val="00CE73AE"/>
    <w:rsid w:val="00CE7799"/>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A8"/>
    <w:rsid w:val="00CF3A1D"/>
    <w:rsid w:val="00CF3AA2"/>
    <w:rsid w:val="00CF3D7D"/>
    <w:rsid w:val="00CF409B"/>
    <w:rsid w:val="00CF41B8"/>
    <w:rsid w:val="00CF4750"/>
    <w:rsid w:val="00CF4B34"/>
    <w:rsid w:val="00CF4B36"/>
    <w:rsid w:val="00CF4C76"/>
    <w:rsid w:val="00CF4FAD"/>
    <w:rsid w:val="00CF53EB"/>
    <w:rsid w:val="00CF544D"/>
    <w:rsid w:val="00CF55F1"/>
    <w:rsid w:val="00CF5B56"/>
    <w:rsid w:val="00CF5FC1"/>
    <w:rsid w:val="00CF6156"/>
    <w:rsid w:val="00CF61E4"/>
    <w:rsid w:val="00CF623A"/>
    <w:rsid w:val="00CF63BF"/>
    <w:rsid w:val="00CF65B4"/>
    <w:rsid w:val="00CF67A5"/>
    <w:rsid w:val="00CF68F9"/>
    <w:rsid w:val="00CF6A31"/>
    <w:rsid w:val="00CF6CC7"/>
    <w:rsid w:val="00CF6E8C"/>
    <w:rsid w:val="00CF7489"/>
    <w:rsid w:val="00CF7908"/>
    <w:rsid w:val="00CF7C88"/>
    <w:rsid w:val="00D0061D"/>
    <w:rsid w:val="00D0152C"/>
    <w:rsid w:val="00D0173D"/>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17F"/>
    <w:rsid w:val="00D14ABB"/>
    <w:rsid w:val="00D14EC1"/>
    <w:rsid w:val="00D14FDB"/>
    <w:rsid w:val="00D152AE"/>
    <w:rsid w:val="00D1589E"/>
    <w:rsid w:val="00D15B2B"/>
    <w:rsid w:val="00D165F3"/>
    <w:rsid w:val="00D16975"/>
    <w:rsid w:val="00D16DA1"/>
    <w:rsid w:val="00D1705C"/>
    <w:rsid w:val="00D17281"/>
    <w:rsid w:val="00D1757E"/>
    <w:rsid w:val="00D17B09"/>
    <w:rsid w:val="00D17D7A"/>
    <w:rsid w:val="00D2070E"/>
    <w:rsid w:val="00D20ED4"/>
    <w:rsid w:val="00D211B8"/>
    <w:rsid w:val="00D21461"/>
    <w:rsid w:val="00D21E22"/>
    <w:rsid w:val="00D2333C"/>
    <w:rsid w:val="00D23E1C"/>
    <w:rsid w:val="00D2472A"/>
    <w:rsid w:val="00D25823"/>
    <w:rsid w:val="00D25E88"/>
    <w:rsid w:val="00D25F38"/>
    <w:rsid w:val="00D2675A"/>
    <w:rsid w:val="00D26B43"/>
    <w:rsid w:val="00D270F7"/>
    <w:rsid w:val="00D27683"/>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158"/>
    <w:rsid w:val="00D33464"/>
    <w:rsid w:val="00D343F5"/>
    <w:rsid w:val="00D34595"/>
    <w:rsid w:val="00D34A00"/>
    <w:rsid w:val="00D34B80"/>
    <w:rsid w:val="00D35232"/>
    <w:rsid w:val="00D3580A"/>
    <w:rsid w:val="00D35FAC"/>
    <w:rsid w:val="00D3604B"/>
    <w:rsid w:val="00D365C2"/>
    <w:rsid w:val="00D3679D"/>
    <w:rsid w:val="00D36FDE"/>
    <w:rsid w:val="00D370DB"/>
    <w:rsid w:val="00D37807"/>
    <w:rsid w:val="00D37A8F"/>
    <w:rsid w:val="00D37B4E"/>
    <w:rsid w:val="00D37E98"/>
    <w:rsid w:val="00D40124"/>
    <w:rsid w:val="00D41B78"/>
    <w:rsid w:val="00D41C22"/>
    <w:rsid w:val="00D424A9"/>
    <w:rsid w:val="00D42952"/>
    <w:rsid w:val="00D43526"/>
    <w:rsid w:val="00D44205"/>
    <w:rsid w:val="00D44BF4"/>
    <w:rsid w:val="00D45225"/>
    <w:rsid w:val="00D4531A"/>
    <w:rsid w:val="00D45410"/>
    <w:rsid w:val="00D459B3"/>
    <w:rsid w:val="00D45F01"/>
    <w:rsid w:val="00D461C2"/>
    <w:rsid w:val="00D4732C"/>
    <w:rsid w:val="00D47667"/>
    <w:rsid w:val="00D47B52"/>
    <w:rsid w:val="00D47CD3"/>
    <w:rsid w:val="00D47D74"/>
    <w:rsid w:val="00D500DF"/>
    <w:rsid w:val="00D50121"/>
    <w:rsid w:val="00D508BD"/>
    <w:rsid w:val="00D50CB1"/>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57660"/>
    <w:rsid w:val="00D604B7"/>
    <w:rsid w:val="00D608DD"/>
    <w:rsid w:val="00D617E3"/>
    <w:rsid w:val="00D61893"/>
    <w:rsid w:val="00D61ADF"/>
    <w:rsid w:val="00D62681"/>
    <w:rsid w:val="00D63638"/>
    <w:rsid w:val="00D63C70"/>
    <w:rsid w:val="00D63D09"/>
    <w:rsid w:val="00D64154"/>
    <w:rsid w:val="00D641CD"/>
    <w:rsid w:val="00D64633"/>
    <w:rsid w:val="00D64642"/>
    <w:rsid w:val="00D647F6"/>
    <w:rsid w:val="00D6486C"/>
    <w:rsid w:val="00D649CE"/>
    <w:rsid w:val="00D65051"/>
    <w:rsid w:val="00D65436"/>
    <w:rsid w:val="00D65DEF"/>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B0B"/>
    <w:rsid w:val="00D71BDD"/>
    <w:rsid w:val="00D71CD2"/>
    <w:rsid w:val="00D71F3F"/>
    <w:rsid w:val="00D71F44"/>
    <w:rsid w:val="00D7233B"/>
    <w:rsid w:val="00D725B6"/>
    <w:rsid w:val="00D7282C"/>
    <w:rsid w:val="00D73CD7"/>
    <w:rsid w:val="00D744D5"/>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6E55"/>
    <w:rsid w:val="00D772FD"/>
    <w:rsid w:val="00D775A2"/>
    <w:rsid w:val="00D77D37"/>
    <w:rsid w:val="00D806C8"/>
    <w:rsid w:val="00D80DBA"/>
    <w:rsid w:val="00D80EEF"/>
    <w:rsid w:val="00D8147C"/>
    <w:rsid w:val="00D81B17"/>
    <w:rsid w:val="00D81D30"/>
    <w:rsid w:val="00D81EA7"/>
    <w:rsid w:val="00D82942"/>
    <w:rsid w:val="00D82BD3"/>
    <w:rsid w:val="00D82EF4"/>
    <w:rsid w:val="00D8328D"/>
    <w:rsid w:val="00D832DD"/>
    <w:rsid w:val="00D8347C"/>
    <w:rsid w:val="00D8378E"/>
    <w:rsid w:val="00D83932"/>
    <w:rsid w:val="00D8450D"/>
    <w:rsid w:val="00D84773"/>
    <w:rsid w:val="00D84B7C"/>
    <w:rsid w:val="00D8546B"/>
    <w:rsid w:val="00D85C6F"/>
    <w:rsid w:val="00D85D02"/>
    <w:rsid w:val="00D85D09"/>
    <w:rsid w:val="00D85DC4"/>
    <w:rsid w:val="00D85E7A"/>
    <w:rsid w:val="00D86A1B"/>
    <w:rsid w:val="00D86E48"/>
    <w:rsid w:val="00D87364"/>
    <w:rsid w:val="00D877E1"/>
    <w:rsid w:val="00D87814"/>
    <w:rsid w:val="00D87B19"/>
    <w:rsid w:val="00D87BD3"/>
    <w:rsid w:val="00D87FE9"/>
    <w:rsid w:val="00D9065B"/>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B94"/>
    <w:rsid w:val="00D96CC3"/>
    <w:rsid w:val="00DA04AA"/>
    <w:rsid w:val="00DA057C"/>
    <w:rsid w:val="00DA19C4"/>
    <w:rsid w:val="00DA1AA9"/>
    <w:rsid w:val="00DA1D97"/>
    <w:rsid w:val="00DA202F"/>
    <w:rsid w:val="00DA250F"/>
    <w:rsid w:val="00DA2653"/>
    <w:rsid w:val="00DA2940"/>
    <w:rsid w:val="00DA2D20"/>
    <w:rsid w:val="00DA2F8E"/>
    <w:rsid w:val="00DA3160"/>
    <w:rsid w:val="00DA35A0"/>
    <w:rsid w:val="00DA3842"/>
    <w:rsid w:val="00DA47E9"/>
    <w:rsid w:val="00DA4D3A"/>
    <w:rsid w:val="00DA4EB8"/>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102"/>
    <w:rsid w:val="00DB1D5A"/>
    <w:rsid w:val="00DB252F"/>
    <w:rsid w:val="00DB345B"/>
    <w:rsid w:val="00DB38D1"/>
    <w:rsid w:val="00DB3DD8"/>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7A9"/>
    <w:rsid w:val="00DC0A76"/>
    <w:rsid w:val="00DC1364"/>
    <w:rsid w:val="00DC1680"/>
    <w:rsid w:val="00DC1BCE"/>
    <w:rsid w:val="00DC1D94"/>
    <w:rsid w:val="00DC1FCA"/>
    <w:rsid w:val="00DC1FDA"/>
    <w:rsid w:val="00DC2054"/>
    <w:rsid w:val="00DC22B7"/>
    <w:rsid w:val="00DC233C"/>
    <w:rsid w:val="00DC2438"/>
    <w:rsid w:val="00DC285F"/>
    <w:rsid w:val="00DC30C3"/>
    <w:rsid w:val="00DC30CD"/>
    <w:rsid w:val="00DC37A1"/>
    <w:rsid w:val="00DC3890"/>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FEE"/>
    <w:rsid w:val="00DD015B"/>
    <w:rsid w:val="00DD0322"/>
    <w:rsid w:val="00DD0362"/>
    <w:rsid w:val="00DD07AF"/>
    <w:rsid w:val="00DD0895"/>
    <w:rsid w:val="00DD0C91"/>
    <w:rsid w:val="00DD0EA8"/>
    <w:rsid w:val="00DD1184"/>
    <w:rsid w:val="00DD11AC"/>
    <w:rsid w:val="00DD1205"/>
    <w:rsid w:val="00DD1208"/>
    <w:rsid w:val="00DD1214"/>
    <w:rsid w:val="00DD12D3"/>
    <w:rsid w:val="00DD133A"/>
    <w:rsid w:val="00DD1343"/>
    <w:rsid w:val="00DD1D02"/>
    <w:rsid w:val="00DD1D6D"/>
    <w:rsid w:val="00DD1E57"/>
    <w:rsid w:val="00DD25E9"/>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3EE"/>
    <w:rsid w:val="00DD7421"/>
    <w:rsid w:val="00DD7787"/>
    <w:rsid w:val="00DD7A48"/>
    <w:rsid w:val="00DD7C19"/>
    <w:rsid w:val="00DE005F"/>
    <w:rsid w:val="00DE06BB"/>
    <w:rsid w:val="00DE0716"/>
    <w:rsid w:val="00DE158C"/>
    <w:rsid w:val="00DE18C0"/>
    <w:rsid w:val="00DE1B83"/>
    <w:rsid w:val="00DE1D3F"/>
    <w:rsid w:val="00DE2074"/>
    <w:rsid w:val="00DE24F8"/>
    <w:rsid w:val="00DE2583"/>
    <w:rsid w:val="00DE286E"/>
    <w:rsid w:val="00DE377D"/>
    <w:rsid w:val="00DE3E50"/>
    <w:rsid w:val="00DE40C1"/>
    <w:rsid w:val="00DE49C6"/>
    <w:rsid w:val="00DE4A9E"/>
    <w:rsid w:val="00DE4ACB"/>
    <w:rsid w:val="00DE4BE3"/>
    <w:rsid w:val="00DE54A1"/>
    <w:rsid w:val="00DE551A"/>
    <w:rsid w:val="00DE5D8B"/>
    <w:rsid w:val="00DE5FA2"/>
    <w:rsid w:val="00DE69C1"/>
    <w:rsid w:val="00DE7784"/>
    <w:rsid w:val="00DF006D"/>
    <w:rsid w:val="00DF0784"/>
    <w:rsid w:val="00DF186B"/>
    <w:rsid w:val="00DF189C"/>
    <w:rsid w:val="00DF19C7"/>
    <w:rsid w:val="00DF1B64"/>
    <w:rsid w:val="00DF1CAA"/>
    <w:rsid w:val="00DF229E"/>
    <w:rsid w:val="00DF23E7"/>
    <w:rsid w:val="00DF27D7"/>
    <w:rsid w:val="00DF281A"/>
    <w:rsid w:val="00DF2BE9"/>
    <w:rsid w:val="00DF2CFE"/>
    <w:rsid w:val="00DF321D"/>
    <w:rsid w:val="00DF33C2"/>
    <w:rsid w:val="00DF34AE"/>
    <w:rsid w:val="00DF357C"/>
    <w:rsid w:val="00DF362F"/>
    <w:rsid w:val="00DF380B"/>
    <w:rsid w:val="00DF408A"/>
    <w:rsid w:val="00DF4268"/>
    <w:rsid w:val="00DF4719"/>
    <w:rsid w:val="00DF4AD9"/>
    <w:rsid w:val="00DF50BC"/>
    <w:rsid w:val="00DF5C9A"/>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A38"/>
    <w:rsid w:val="00E12D70"/>
    <w:rsid w:val="00E12FCB"/>
    <w:rsid w:val="00E13A9F"/>
    <w:rsid w:val="00E13CFB"/>
    <w:rsid w:val="00E13E22"/>
    <w:rsid w:val="00E13F68"/>
    <w:rsid w:val="00E14001"/>
    <w:rsid w:val="00E1400F"/>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238"/>
    <w:rsid w:val="00E2160A"/>
    <w:rsid w:val="00E21C18"/>
    <w:rsid w:val="00E21E0F"/>
    <w:rsid w:val="00E21FC0"/>
    <w:rsid w:val="00E2264D"/>
    <w:rsid w:val="00E22936"/>
    <w:rsid w:val="00E22A1B"/>
    <w:rsid w:val="00E22AF0"/>
    <w:rsid w:val="00E2350F"/>
    <w:rsid w:val="00E23695"/>
    <w:rsid w:val="00E24053"/>
    <w:rsid w:val="00E24574"/>
    <w:rsid w:val="00E24701"/>
    <w:rsid w:val="00E248F0"/>
    <w:rsid w:val="00E24A4E"/>
    <w:rsid w:val="00E25506"/>
    <w:rsid w:val="00E257F5"/>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3BD"/>
    <w:rsid w:val="00E3248E"/>
    <w:rsid w:val="00E32BCB"/>
    <w:rsid w:val="00E33047"/>
    <w:rsid w:val="00E33500"/>
    <w:rsid w:val="00E33D88"/>
    <w:rsid w:val="00E33F65"/>
    <w:rsid w:val="00E3411F"/>
    <w:rsid w:val="00E349F0"/>
    <w:rsid w:val="00E34A45"/>
    <w:rsid w:val="00E34AD6"/>
    <w:rsid w:val="00E34BAE"/>
    <w:rsid w:val="00E351AA"/>
    <w:rsid w:val="00E3591B"/>
    <w:rsid w:val="00E35CD8"/>
    <w:rsid w:val="00E35FA1"/>
    <w:rsid w:val="00E36362"/>
    <w:rsid w:val="00E36AA7"/>
    <w:rsid w:val="00E36E51"/>
    <w:rsid w:val="00E37364"/>
    <w:rsid w:val="00E37BF2"/>
    <w:rsid w:val="00E37D26"/>
    <w:rsid w:val="00E40108"/>
    <w:rsid w:val="00E4052F"/>
    <w:rsid w:val="00E40543"/>
    <w:rsid w:val="00E409C2"/>
    <w:rsid w:val="00E413C8"/>
    <w:rsid w:val="00E4181D"/>
    <w:rsid w:val="00E41BCD"/>
    <w:rsid w:val="00E41DE9"/>
    <w:rsid w:val="00E4243D"/>
    <w:rsid w:val="00E4257F"/>
    <w:rsid w:val="00E4284C"/>
    <w:rsid w:val="00E428F6"/>
    <w:rsid w:val="00E42A13"/>
    <w:rsid w:val="00E42D5B"/>
    <w:rsid w:val="00E42FE6"/>
    <w:rsid w:val="00E43005"/>
    <w:rsid w:val="00E432DB"/>
    <w:rsid w:val="00E433D9"/>
    <w:rsid w:val="00E435E9"/>
    <w:rsid w:val="00E4378D"/>
    <w:rsid w:val="00E4387C"/>
    <w:rsid w:val="00E44434"/>
    <w:rsid w:val="00E44E11"/>
    <w:rsid w:val="00E44E8E"/>
    <w:rsid w:val="00E45778"/>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32A7"/>
    <w:rsid w:val="00E542C4"/>
    <w:rsid w:val="00E54960"/>
    <w:rsid w:val="00E54A0A"/>
    <w:rsid w:val="00E55806"/>
    <w:rsid w:val="00E55C1B"/>
    <w:rsid w:val="00E55EEB"/>
    <w:rsid w:val="00E564BB"/>
    <w:rsid w:val="00E57362"/>
    <w:rsid w:val="00E57B0B"/>
    <w:rsid w:val="00E57B10"/>
    <w:rsid w:val="00E6013B"/>
    <w:rsid w:val="00E605D8"/>
    <w:rsid w:val="00E60936"/>
    <w:rsid w:val="00E60A1D"/>
    <w:rsid w:val="00E60A45"/>
    <w:rsid w:val="00E60D6F"/>
    <w:rsid w:val="00E60FBD"/>
    <w:rsid w:val="00E60FFF"/>
    <w:rsid w:val="00E6121D"/>
    <w:rsid w:val="00E6176E"/>
    <w:rsid w:val="00E618C8"/>
    <w:rsid w:val="00E61BB2"/>
    <w:rsid w:val="00E61D32"/>
    <w:rsid w:val="00E62324"/>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58E"/>
    <w:rsid w:val="00E7068D"/>
    <w:rsid w:val="00E70A40"/>
    <w:rsid w:val="00E70E61"/>
    <w:rsid w:val="00E71336"/>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6F8"/>
    <w:rsid w:val="00E817A1"/>
    <w:rsid w:val="00E81818"/>
    <w:rsid w:val="00E81ABF"/>
    <w:rsid w:val="00E82350"/>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0C1"/>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77C"/>
    <w:rsid w:val="00E97BB9"/>
    <w:rsid w:val="00E97D51"/>
    <w:rsid w:val="00EA067C"/>
    <w:rsid w:val="00EA08B3"/>
    <w:rsid w:val="00EA0CF9"/>
    <w:rsid w:val="00EA0EC5"/>
    <w:rsid w:val="00EA1149"/>
    <w:rsid w:val="00EA12E4"/>
    <w:rsid w:val="00EA1341"/>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A7B18"/>
    <w:rsid w:val="00EB0177"/>
    <w:rsid w:val="00EB02E0"/>
    <w:rsid w:val="00EB04EE"/>
    <w:rsid w:val="00EB071D"/>
    <w:rsid w:val="00EB146D"/>
    <w:rsid w:val="00EB1704"/>
    <w:rsid w:val="00EB1710"/>
    <w:rsid w:val="00EB1A67"/>
    <w:rsid w:val="00EB1BAA"/>
    <w:rsid w:val="00EB1C3D"/>
    <w:rsid w:val="00EB1DF9"/>
    <w:rsid w:val="00EB2DEE"/>
    <w:rsid w:val="00EB305E"/>
    <w:rsid w:val="00EB35A4"/>
    <w:rsid w:val="00EB3991"/>
    <w:rsid w:val="00EB3D1C"/>
    <w:rsid w:val="00EB45E0"/>
    <w:rsid w:val="00EB4866"/>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888"/>
    <w:rsid w:val="00EC1DA4"/>
    <w:rsid w:val="00EC1E81"/>
    <w:rsid w:val="00EC2E2E"/>
    <w:rsid w:val="00EC349A"/>
    <w:rsid w:val="00EC3523"/>
    <w:rsid w:val="00EC3A9B"/>
    <w:rsid w:val="00EC3AA9"/>
    <w:rsid w:val="00EC43E4"/>
    <w:rsid w:val="00EC4766"/>
    <w:rsid w:val="00EC547C"/>
    <w:rsid w:val="00EC6091"/>
    <w:rsid w:val="00EC6270"/>
    <w:rsid w:val="00EC72DB"/>
    <w:rsid w:val="00EC73BA"/>
    <w:rsid w:val="00EC76C3"/>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CF8"/>
    <w:rsid w:val="00ED2FFF"/>
    <w:rsid w:val="00ED3214"/>
    <w:rsid w:val="00ED324D"/>
    <w:rsid w:val="00ED3283"/>
    <w:rsid w:val="00ED3604"/>
    <w:rsid w:val="00ED36E0"/>
    <w:rsid w:val="00ED37BE"/>
    <w:rsid w:val="00ED3C38"/>
    <w:rsid w:val="00ED3F68"/>
    <w:rsid w:val="00ED42F1"/>
    <w:rsid w:val="00ED469B"/>
    <w:rsid w:val="00ED47F4"/>
    <w:rsid w:val="00ED727C"/>
    <w:rsid w:val="00ED76E8"/>
    <w:rsid w:val="00EE06CC"/>
    <w:rsid w:val="00EE0CD0"/>
    <w:rsid w:val="00EE0D5D"/>
    <w:rsid w:val="00EE11BF"/>
    <w:rsid w:val="00EE1306"/>
    <w:rsid w:val="00EE14C6"/>
    <w:rsid w:val="00EE15BC"/>
    <w:rsid w:val="00EE1BB4"/>
    <w:rsid w:val="00EE1CD3"/>
    <w:rsid w:val="00EE2194"/>
    <w:rsid w:val="00EE2209"/>
    <w:rsid w:val="00EE240A"/>
    <w:rsid w:val="00EE25C4"/>
    <w:rsid w:val="00EE2C3B"/>
    <w:rsid w:val="00EE342D"/>
    <w:rsid w:val="00EE3A8A"/>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A38"/>
    <w:rsid w:val="00EF2D23"/>
    <w:rsid w:val="00EF2EFA"/>
    <w:rsid w:val="00EF327A"/>
    <w:rsid w:val="00EF339A"/>
    <w:rsid w:val="00EF3D4F"/>
    <w:rsid w:val="00EF3E21"/>
    <w:rsid w:val="00EF4037"/>
    <w:rsid w:val="00EF4260"/>
    <w:rsid w:val="00EF5203"/>
    <w:rsid w:val="00EF5513"/>
    <w:rsid w:val="00EF5C0C"/>
    <w:rsid w:val="00EF6369"/>
    <w:rsid w:val="00EF750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A83"/>
    <w:rsid w:val="00F12E44"/>
    <w:rsid w:val="00F12EB8"/>
    <w:rsid w:val="00F1382F"/>
    <w:rsid w:val="00F13925"/>
    <w:rsid w:val="00F13A21"/>
    <w:rsid w:val="00F1413C"/>
    <w:rsid w:val="00F14FF7"/>
    <w:rsid w:val="00F15131"/>
    <w:rsid w:val="00F15A3C"/>
    <w:rsid w:val="00F15E9B"/>
    <w:rsid w:val="00F1637E"/>
    <w:rsid w:val="00F165F3"/>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65"/>
    <w:rsid w:val="00F253BA"/>
    <w:rsid w:val="00F255C9"/>
    <w:rsid w:val="00F255CD"/>
    <w:rsid w:val="00F26058"/>
    <w:rsid w:val="00F26312"/>
    <w:rsid w:val="00F26488"/>
    <w:rsid w:val="00F26669"/>
    <w:rsid w:val="00F2773C"/>
    <w:rsid w:val="00F277EA"/>
    <w:rsid w:val="00F2791A"/>
    <w:rsid w:val="00F27947"/>
    <w:rsid w:val="00F279E0"/>
    <w:rsid w:val="00F27DA0"/>
    <w:rsid w:val="00F307D5"/>
    <w:rsid w:val="00F30DD9"/>
    <w:rsid w:val="00F312E2"/>
    <w:rsid w:val="00F313E8"/>
    <w:rsid w:val="00F3143E"/>
    <w:rsid w:val="00F31AD3"/>
    <w:rsid w:val="00F32196"/>
    <w:rsid w:val="00F322CE"/>
    <w:rsid w:val="00F32442"/>
    <w:rsid w:val="00F326E8"/>
    <w:rsid w:val="00F32BE1"/>
    <w:rsid w:val="00F32E2D"/>
    <w:rsid w:val="00F3309C"/>
    <w:rsid w:val="00F33B06"/>
    <w:rsid w:val="00F33BE0"/>
    <w:rsid w:val="00F345F9"/>
    <w:rsid w:val="00F34664"/>
    <w:rsid w:val="00F347EF"/>
    <w:rsid w:val="00F3537D"/>
    <w:rsid w:val="00F35583"/>
    <w:rsid w:val="00F3598B"/>
    <w:rsid w:val="00F35F2A"/>
    <w:rsid w:val="00F35F9A"/>
    <w:rsid w:val="00F36286"/>
    <w:rsid w:val="00F36506"/>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AC"/>
    <w:rsid w:val="00F41770"/>
    <w:rsid w:val="00F4189E"/>
    <w:rsid w:val="00F41D05"/>
    <w:rsid w:val="00F4206D"/>
    <w:rsid w:val="00F42144"/>
    <w:rsid w:val="00F42919"/>
    <w:rsid w:val="00F42D58"/>
    <w:rsid w:val="00F42DF7"/>
    <w:rsid w:val="00F42EFB"/>
    <w:rsid w:val="00F43037"/>
    <w:rsid w:val="00F438DF"/>
    <w:rsid w:val="00F43C25"/>
    <w:rsid w:val="00F441C4"/>
    <w:rsid w:val="00F44324"/>
    <w:rsid w:val="00F4438F"/>
    <w:rsid w:val="00F4493B"/>
    <w:rsid w:val="00F450B9"/>
    <w:rsid w:val="00F452EC"/>
    <w:rsid w:val="00F457E6"/>
    <w:rsid w:val="00F459B2"/>
    <w:rsid w:val="00F45A33"/>
    <w:rsid w:val="00F46245"/>
    <w:rsid w:val="00F469CC"/>
    <w:rsid w:val="00F46A2C"/>
    <w:rsid w:val="00F46B20"/>
    <w:rsid w:val="00F46BF0"/>
    <w:rsid w:val="00F46CAA"/>
    <w:rsid w:val="00F47386"/>
    <w:rsid w:val="00F47427"/>
    <w:rsid w:val="00F47534"/>
    <w:rsid w:val="00F478F8"/>
    <w:rsid w:val="00F506B0"/>
    <w:rsid w:val="00F50D2D"/>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114"/>
    <w:rsid w:val="00F55874"/>
    <w:rsid w:val="00F55A8F"/>
    <w:rsid w:val="00F55F44"/>
    <w:rsid w:val="00F56523"/>
    <w:rsid w:val="00F56861"/>
    <w:rsid w:val="00F56A18"/>
    <w:rsid w:val="00F56ACA"/>
    <w:rsid w:val="00F5742D"/>
    <w:rsid w:val="00F575BA"/>
    <w:rsid w:val="00F57867"/>
    <w:rsid w:val="00F622CC"/>
    <w:rsid w:val="00F625DA"/>
    <w:rsid w:val="00F63103"/>
    <w:rsid w:val="00F6367D"/>
    <w:rsid w:val="00F63D22"/>
    <w:rsid w:val="00F640AD"/>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8F5"/>
    <w:rsid w:val="00F71F9D"/>
    <w:rsid w:val="00F720B4"/>
    <w:rsid w:val="00F72459"/>
    <w:rsid w:val="00F72BD3"/>
    <w:rsid w:val="00F7306C"/>
    <w:rsid w:val="00F73279"/>
    <w:rsid w:val="00F7338C"/>
    <w:rsid w:val="00F7373F"/>
    <w:rsid w:val="00F73FCC"/>
    <w:rsid w:val="00F744E3"/>
    <w:rsid w:val="00F74C8B"/>
    <w:rsid w:val="00F74DA2"/>
    <w:rsid w:val="00F74E27"/>
    <w:rsid w:val="00F74F11"/>
    <w:rsid w:val="00F74FF2"/>
    <w:rsid w:val="00F74FF4"/>
    <w:rsid w:val="00F75C45"/>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90135"/>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C2F"/>
    <w:rsid w:val="00FA0D77"/>
    <w:rsid w:val="00FA0DAF"/>
    <w:rsid w:val="00FA0DD5"/>
    <w:rsid w:val="00FA0ECE"/>
    <w:rsid w:val="00FA13A4"/>
    <w:rsid w:val="00FA1427"/>
    <w:rsid w:val="00FA1952"/>
    <w:rsid w:val="00FA20AE"/>
    <w:rsid w:val="00FA235E"/>
    <w:rsid w:val="00FA2786"/>
    <w:rsid w:val="00FA2D09"/>
    <w:rsid w:val="00FA306D"/>
    <w:rsid w:val="00FA35FF"/>
    <w:rsid w:val="00FA3C57"/>
    <w:rsid w:val="00FA4671"/>
    <w:rsid w:val="00FA48D4"/>
    <w:rsid w:val="00FA4AEA"/>
    <w:rsid w:val="00FA4DA5"/>
    <w:rsid w:val="00FA507E"/>
    <w:rsid w:val="00FA5463"/>
    <w:rsid w:val="00FA5FE2"/>
    <w:rsid w:val="00FA6BCF"/>
    <w:rsid w:val="00FA72E1"/>
    <w:rsid w:val="00FA773E"/>
    <w:rsid w:val="00FA7752"/>
    <w:rsid w:val="00FA7D3C"/>
    <w:rsid w:val="00FB006D"/>
    <w:rsid w:val="00FB00CA"/>
    <w:rsid w:val="00FB0DC3"/>
    <w:rsid w:val="00FB0E00"/>
    <w:rsid w:val="00FB168C"/>
    <w:rsid w:val="00FB1D94"/>
    <w:rsid w:val="00FB1E73"/>
    <w:rsid w:val="00FB3061"/>
    <w:rsid w:val="00FB3919"/>
    <w:rsid w:val="00FB393A"/>
    <w:rsid w:val="00FB39D1"/>
    <w:rsid w:val="00FB39E0"/>
    <w:rsid w:val="00FB3CB5"/>
    <w:rsid w:val="00FB3CCE"/>
    <w:rsid w:val="00FB4333"/>
    <w:rsid w:val="00FB4394"/>
    <w:rsid w:val="00FB485E"/>
    <w:rsid w:val="00FB48EA"/>
    <w:rsid w:val="00FB5456"/>
    <w:rsid w:val="00FB5999"/>
    <w:rsid w:val="00FB5BB4"/>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3E"/>
    <w:rsid w:val="00FC3E54"/>
    <w:rsid w:val="00FC4130"/>
    <w:rsid w:val="00FC4198"/>
    <w:rsid w:val="00FC465F"/>
    <w:rsid w:val="00FC468A"/>
    <w:rsid w:val="00FC48C8"/>
    <w:rsid w:val="00FC4E17"/>
    <w:rsid w:val="00FC5720"/>
    <w:rsid w:val="00FC5820"/>
    <w:rsid w:val="00FC594C"/>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1BFC"/>
    <w:rsid w:val="00FD25FB"/>
    <w:rsid w:val="00FD289C"/>
    <w:rsid w:val="00FD2C0A"/>
    <w:rsid w:val="00FD364D"/>
    <w:rsid w:val="00FD38A7"/>
    <w:rsid w:val="00FD3AC6"/>
    <w:rsid w:val="00FD4A7F"/>
    <w:rsid w:val="00FD4EAA"/>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E064A"/>
    <w:rsid w:val="00FE0973"/>
    <w:rsid w:val="00FE129C"/>
    <w:rsid w:val="00FE2306"/>
    <w:rsid w:val="00FE2506"/>
    <w:rsid w:val="00FE299A"/>
    <w:rsid w:val="00FE2A6A"/>
    <w:rsid w:val="00FE2CEF"/>
    <w:rsid w:val="00FE3211"/>
    <w:rsid w:val="00FE35AC"/>
    <w:rsid w:val="00FE3F95"/>
    <w:rsid w:val="00FE406D"/>
    <w:rsid w:val="00FE45DA"/>
    <w:rsid w:val="00FE4870"/>
    <w:rsid w:val="00FE5107"/>
    <w:rsid w:val="00FE5159"/>
    <w:rsid w:val="00FE5698"/>
    <w:rsid w:val="00FE5943"/>
    <w:rsid w:val="00FE5AD1"/>
    <w:rsid w:val="00FE5FF1"/>
    <w:rsid w:val="00FE62B0"/>
    <w:rsid w:val="00FE7101"/>
    <w:rsid w:val="00FE7769"/>
    <w:rsid w:val="00FE7D76"/>
    <w:rsid w:val="00FF00D1"/>
    <w:rsid w:val="00FF076B"/>
    <w:rsid w:val="00FF098C"/>
    <w:rsid w:val="00FF0EF2"/>
    <w:rsid w:val="00FF10D7"/>
    <w:rsid w:val="00FF16D7"/>
    <w:rsid w:val="00FF171F"/>
    <w:rsid w:val="00FF1B3E"/>
    <w:rsid w:val="00FF1B71"/>
    <w:rsid w:val="00FF1B77"/>
    <w:rsid w:val="00FF1EAA"/>
    <w:rsid w:val="00FF2326"/>
    <w:rsid w:val="00FF2534"/>
    <w:rsid w:val="00FF260C"/>
    <w:rsid w:val="00FF294A"/>
    <w:rsid w:val="00FF30DF"/>
    <w:rsid w:val="00FF3755"/>
    <w:rsid w:val="00FF4491"/>
    <w:rsid w:val="00FF46BB"/>
    <w:rsid w:val="00FF47DF"/>
    <w:rsid w:val="00FF4AED"/>
    <w:rsid w:val="00FF4B02"/>
    <w:rsid w:val="00FF4C42"/>
    <w:rsid w:val="00FF586B"/>
    <w:rsid w:val="00FF5B11"/>
    <w:rsid w:val="00FF5D77"/>
    <w:rsid w:val="00FF60EB"/>
    <w:rsid w:val="00FF61F8"/>
    <w:rsid w:val="00FF66EE"/>
    <w:rsid w:val="00FF6F58"/>
    <w:rsid w:val="00FF70DC"/>
    <w:rsid w:val="00FF70E6"/>
    <w:rsid w:val="00FF71DF"/>
    <w:rsid w:val="00FF7820"/>
    <w:rsid w:val="00FF788B"/>
    <w:rsid w:val="00FF7AA9"/>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fill="f" fillcolor="#f49100" strokecolor="#f49100">
      <v:fill color="#f49100" on="f"/>
      <v:stroke color="#f49100"/>
      <o:colormru v:ext="edit" colors="#f49100,#8f9286"/>
    </o:shapedefaults>
    <o:shapelayout v:ext="edit">
      <o:idmap v:ext="edit" data="1"/>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0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 w:type="character" w:customStyle="1" w:styleId="normaltextrun">
    <w:name w:val="normaltextrun"/>
    <w:basedOn w:val="DefaultParagraphFont"/>
    <w:rsid w:val="00E816F8"/>
  </w:style>
  <w:style w:type="character" w:customStyle="1" w:styleId="eop">
    <w:name w:val="eop"/>
    <w:basedOn w:val="DefaultParagraphFont"/>
    <w:rsid w:val="00E81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209195910">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2846028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4005024">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2.xml><?xml version="1.0" encoding="utf-8"?>
<ds:datastoreItem xmlns:ds="http://schemas.openxmlformats.org/officeDocument/2006/customXml" ds:itemID="{14957A77-5F20-4869-A40B-76D7C3399A29}">
  <ds:schemaRefs>
    <ds:schemaRef ds:uri="http://purl.org/dc/elements/1.1/"/>
    <ds:schemaRef ds:uri="http://schemas.microsoft.com/office/2006/metadata/properties"/>
    <ds:schemaRef ds:uri="http://schemas.microsoft.com/office/2006/documentManagement/types"/>
    <ds:schemaRef ds:uri="623d751c-1841-4b8a-a767-3e121fd19828"/>
    <ds:schemaRef ds:uri="http://purl.org/dc/terms/"/>
    <ds:schemaRef ds:uri="http://schemas.openxmlformats.org/package/2006/metadata/core-properties"/>
    <ds:schemaRef ds:uri="a9c3ae1e-04ea-472a-8824-9b97814cc635"/>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ABA90FD-F02B-4F29-8B97-D40041362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E64414-5732-48E2-AB20-FD190A47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693</TotalTime>
  <Pages>26</Pages>
  <Words>5740</Words>
  <Characters>34694</Characters>
  <Application>Microsoft Office Word</Application>
  <DocSecurity>0</DocSecurity>
  <Lines>289</Lines>
  <Paragraphs>80</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40354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Amarapron Bovontummatat</cp:lastModifiedBy>
  <cp:revision>50</cp:revision>
  <cp:lastPrinted>2021-11-11T09:55:00Z</cp:lastPrinted>
  <dcterms:created xsi:type="dcterms:W3CDTF">2021-10-01T11:49:00Z</dcterms:created>
  <dcterms:modified xsi:type="dcterms:W3CDTF">2021-11-11T09:55:00Z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