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8B26AE" w:rsidRPr="00BA3B87" w14:paraId="79CE6E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14B282CE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1DAC09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6D018B8D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26AE" w:rsidRPr="00BA3B87" w14:paraId="23FF8F7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C476D60" w:rsidR="008B26AE" w:rsidRPr="00BC6587" w:rsidRDefault="00227D0B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2DB27F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23ED72FC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3F561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45568" w:rsidRPr="00BA3B87" w14:paraId="5910365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63BE65" w14:textId="24FAD731" w:rsidR="00245568" w:rsidRPr="00BC6587" w:rsidRDefault="00227D0B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8BF5B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5E6331" w14:textId="6935FA8D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64581A"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7A6BA7" w:rsidRPr="00BA3B87" w14:paraId="54B7317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A75CA6" w14:textId="697551F7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9A379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3ECFB" w14:textId="482C6FE3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A6BA7" w:rsidRPr="00BA3B87" w14:paraId="601F07D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54D666E4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7C693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BA7" w:rsidRPr="00BA3B87" w14:paraId="4BFAA22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403623D3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E640FE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A20F9D2" w:rsidR="007A6BA7" w:rsidRPr="00C241F2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A6BA7" w:rsidRPr="00BA3B87" w14:paraId="7B712E7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8093E2D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958810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708A28B1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7A6BA7" w:rsidRPr="00BA3B87" w14:paraId="45C2872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15A32D1A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911CF2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7F481312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A6BA7" w:rsidRPr="00BA3B87" w14:paraId="31D9D28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E70A7B" w14:textId="3005EF86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89DB2A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9A2DD" w14:textId="782086F6" w:rsidR="007A6BA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A6BA7" w:rsidRPr="00BA3B87" w14:paraId="33558F1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6EC2C08B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6B31CF6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676F485B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6BA7" w:rsidRPr="00BA3B87" w14:paraId="1D73B5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40617EAB" w:rsidR="007A6BA7" w:rsidRPr="00BC65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FB280D8" w14:textId="77777777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3337C86A" w:rsidR="007A6BA7" w:rsidRPr="00BA3B87" w:rsidRDefault="007A6BA7" w:rsidP="007A6B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2C3A64" w:rsidRPr="00BA3B87" w14:paraId="20A1445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B8D695" w14:textId="74A7BC59" w:rsidR="002C3A64" w:rsidRDefault="002C3A64" w:rsidP="002C3A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C0CD902" w14:textId="77777777" w:rsidR="002C3A64" w:rsidRPr="00BA3B87" w:rsidRDefault="002C3A64" w:rsidP="002C3A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EE1B7C" w14:textId="69CF4DF6" w:rsidR="002C3A64" w:rsidRPr="00AE12E6" w:rsidRDefault="002C3A64" w:rsidP="002C3A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คดีฟ้องร้อง</w:t>
            </w:r>
          </w:p>
        </w:tc>
      </w:tr>
      <w:tr w:rsidR="002812E0" w:rsidRPr="00BA3B87" w14:paraId="1855049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793B9" w14:textId="0BFB4A48" w:rsidR="002812E0" w:rsidRPr="00BC65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AC5BE" w14:textId="77777777" w:rsidR="002812E0" w:rsidRPr="00BA3B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E10A4E" w14:textId="61F19558" w:rsidR="002812E0" w:rsidRPr="001A0D1E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430EB" w:rsidRPr="00BA3B87" w14:paraId="56A071F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7EEC8339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69586376" w:rsidR="002430EB" w:rsidRPr="006A3DFE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812E0" w:rsidRPr="00BA3B87" w14:paraId="779DD9F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7B3BA" w14:textId="74621D1F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6C79A" w14:textId="77777777" w:rsidR="002812E0" w:rsidRPr="00BA3B87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44166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430EB" w:rsidRPr="00BA3B87" w14:paraId="6AE2401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9433A9" w:rsidRDefault="001940B5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21F38631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27D0B" w:rsidRPr="009433A9">
        <w:rPr>
          <w:rFonts w:ascii="Angsana New" w:hAnsi="Angsana New"/>
          <w:sz w:val="30"/>
          <w:szCs w:val="30"/>
        </w:rPr>
        <w:t xml:space="preserve">11 </w:t>
      </w:r>
      <w:r w:rsidR="00CB1C38">
        <w:rPr>
          <w:rFonts w:ascii="Angsana New" w:hAnsi="Angsana New" w:hint="cs"/>
          <w:sz w:val="30"/>
          <w:szCs w:val="30"/>
          <w:cs/>
        </w:rPr>
        <w:t>พฤ</w:t>
      </w:r>
      <w:r w:rsidR="00EF3A5C">
        <w:rPr>
          <w:rFonts w:ascii="Angsana New" w:hAnsi="Angsana New" w:hint="cs"/>
          <w:sz w:val="30"/>
          <w:szCs w:val="30"/>
          <w:cs/>
        </w:rPr>
        <w:t>ศ</w:t>
      </w:r>
      <w:r w:rsidR="00CB1C38">
        <w:rPr>
          <w:rFonts w:ascii="Angsana New" w:hAnsi="Angsana New" w:hint="cs"/>
          <w:sz w:val="30"/>
          <w:szCs w:val="30"/>
          <w:cs/>
        </w:rPr>
        <w:t>จิกายน</w:t>
      </w:r>
      <w:r w:rsidR="0053447D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53447D" w:rsidRPr="009433A9">
        <w:rPr>
          <w:rFonts w:ascii="Angsana New" w:hAnsi="Angsana New"/>
          <w:sz w:val="30"/>
          <w:szCs w:val="30"/>
        </w:rPr>
        <w:t>256</w:t>
      </w:r>
      <w:r w:rsidR="00777016" w:rsidRPr="009433A9">
        <w:rPr>
          <w:rFonts w:ascii="Angsana New" w:hAnsi="Angsana New"/>
          <w:sz w:val="30"/>
          <w:szCs w:val="30"/>
        </w:rPr>
        <w:t>4</w:t>
      </w:r>
    </w:p>
    <w:p w14:paraId="19C18B58" w14:textId="77777777" w:rsidR="00661CC0" w:rsidRPr="009433A9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433A9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2F2F9FB4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2563</w:t>
      </w:r>
    </w:p>
    <w:p w14:paraId="2983236C" w14:textId="26F2B0F1" w:rsidR="001512FC" w:rsidRPr="009433A9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2402A8B5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8B26AE" w:rsidRPr="009433A9">
        <w:rPr>
          <w:rFonts w:ascii="Angsana New" w:hAnsi="Angsana New"/>
          <w:sz w:val="30"/>
          <w:szCs w:val="30"/>
        </w:rPr>
        <w:t>3</w:t>
      </w:r>
      <w:r w:rsidR="00436168" w:rsidRPr="009433A9">
        <w:rPr>
          <w:rFonts w:ascii="Angsana New" w:hAnsi="Angsana New"/>
          <w:sz w:val="30"/>
          <w:szCs w:val="30"/>
        </w:rPr>
        <w:t xml:space="preserve"> </w:t>
      </w:r>
    </w:p>
    <w:p w14:paraId="6728B332" w14:textId="77777777" w:rsidR="001E2D8D" w:rsidRPr="00200B54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3CC89D71" w:rsidR="00C45EB9" w:rsidRPr="009433A9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200B54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28672CCC" w14:textId="0AAD5917" w:rsidR="00832AE4" w:rsidRPr="00832AE4" w:rsidRDefault="00832AE4" w:rsidP="00832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32AE4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F42A77">
        <w:rPr>
          <w:rFonts w:ascii="Angsana New" w:hAnsi="Angsana New"/>
          <w:sz w:val="30"/>
          <w:szCs w:val="30"/>
        </w:rPr>
        <w:t xml:space="preserve"> </w:t>
      </w:r>
      <w:r w:rsidRPr="00832AE4">
        <w:rPr>
          <w:rFonts w:ascii="Angsana New" w:hAnsi="Angsana New"/>
          <w:sz w:val="30"/>
          <w:szCs w:val="30"/>
          <w:cs/>
        </w:rPr>
        <w:t>และนโยบายการกำหนดราคาไม่มีการเปลี่ยนแปลงที่มีสาระสำคัญในระหว่างงวด</w:t>
      </w:r>
      <w:r w:rsidR="00AD7A8A">
        <w:rPr>
          <w:rFonts w:ascii="Angsana New" w:hAnsi="Angsana New" w:hint="cs"/>
          <w:sz w:val="30"/>
          <w:szCs w:val="30"/>
          <w:cs/>
        </w:rPr>
        <w:t>เก้า</w:t>
      </w:r>
      <w:r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32AE4">
        <w:rPr>
          <w:rFonts w:ascii="Angsana New" w:hAnsi="Angsana New"/>
          <w:sz w:val="30"/>
          <w:szCs w:val="30"/>
        </w:rPr>
        <w:t xml:space="preserve">30 </w:t>
      </w:r>
      <w:r w:rsidR="00AD7A8A">
        <w:rPr>
          <w:rFonts w:ascii="Angsana New" w:hAnsi="Angsana New" w:hint="cs"/>
          <w:sz w:val="30"/>
          <w:szCs w:val="30"/>
          <w:cs/>
        </w:rPr>
        <w:t>กันย</w:t>
      </w:r>
      <w:r w:rsidRPr="00832AE4">
        <w:rPr>
          <w:rFonts w:ascii="Angsana New" w:hAnsi="Angsana New"/>
          <w:sz w:val="30"/>
          <w:szCs w:val="30"/>
          <w:cs/>
        </w:rPr>
        <w:t xml:space="preserve">ายน </w:t>
      </w:r>
      <w:r w:rsidRPr="00832AE4">
        <w:rPr>
          <w:rFonts w:ascii="Angsana New" w:hAnsi="Angsana New"/>
          <w:sz w:val="30"/>
          <w:szCs w:val="30"/>
        </w:rPr>
        <w:t>2564</w:t>
      </w:r>
    </w:p>
    <w:p w14:paraId="3C85FBE5" w14:textId="77777777" w:rsidR="001460BA" w:rsidRPr="00832AE4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B1D4340" w14:textId="7BCC5CD6" w:rsidR="00661CC0" w:rsidRPr="009433A9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9433A9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9433A9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9433A9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="00AD7A8A">
        <w:rPr>
          <w:rFonts w:ascii="Angsana New" w:hAnsi="Angsana New" w:hint="cs"/>
          <w:sz w:val="30"/>
          <w:szCs w:val="30"/>
          <w:cs/>
        </w:rPr>
        <w:t>เก้า</w:t>
      </w:r>
      <w:r w:rsidR="003A1B1A"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A1B1A" w:rsidRPr="00832AE4">
        <w:rPr>
          <w:rFonts w:ascii="Angsana New" w:hAnsi="Angsana New"/>
          <w:sz w:val="30"/>
          <w:szCs w:val="30"/>
        </w:rPr>
        <w:t xml:space="preserve">30 </w:t>
      </w:r>
      <w:r w:rsidR="00AD7A8A">
        <w:rPr>
          <w:rFonts w:ascii="Angsana New" w:hAnsi="Angsana New" w:hint="cs"/>
          <w:sz w:val="30"/>
          <w:szCs w:val="30"/>
          <w:cs/>
        </w:rPr>
        <w:t>กันยา</w:t>
      </w:r>
      <w:r w:rsidR="003A1B1A" w:rsidRPr="00832AE4">
        <w:rPr>
          <w:rFonts w:ascii="Angsana New" w:hAnsi="Angsana New"/>
          <w:sz w:val="30"/>
          <w:szCs w:val="30"/>
          <w:cs/>
        </w:rPr>
        <w:t xml:space="preserve">ยน </w:t>
      </w:r>
      <w:r w:rsidR="003A1B1A" w:rsidRPr="00832AE4">
        <w:rPr>
          <w:rFonts w:ascii="Angsana New" w:hAnsi="Angsana New"/>
          <w:sz w:val="30"/>
          <w:szCs w:val="30"/>
        </w:rPr>
        <w:t>2564</w:t>
      </w:r>
      <w:r w:rsidR="009C75A0" w:rsidRPr="009433A9">
        <w:rPr>
          <w:rFonts w:ascii="Angsana New" w:hAnsi="Angsana New"/>
          <w:b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0747CAE" w14:textId="28AB0316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20750B" w:rsidRPr="009433A9" w14:paraId="6BB0F207" w14:textId="77777777" w:rsidTr="00152DDA">
        <w:trPr>
          <w:tblHeader/>
        </w:trPr>
        <w:tc>
          <w:tcPr>
            <w:tcW w:w="2132" w:type="pct"/>
          </w:tcPr>
          <w:p w14:paraId="49EBDF32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78DE5202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3FD168F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1F571AEE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50B" w:rsidRPr="009433A9" w14:paraId="140A1620" w14:textId="77777777" w:rsidTr="00152DDA">
        <w:trPr>
          <w:tblHeader/>
        </w:trPr>
        <w:tc>
          <w:tcPr>
            <w:tcW w:w="2132" w:type="pct"/>
          </w:tcPr>
          <w:p w14:paraId="7E41E103" w14:textId="0FF9691A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D7A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406234A3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28A377F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B7FB44A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4D345AB7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C890488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5F7FBE61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2B77B83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0750B" w:rsidRPr="009433A9" w14:paraId="4E6718CC" w14:textId="77777777" w:rsidTr="00152DDA">
        <w:trPr>
          <w:tblHeader/>
        </w:trPr>
        <w:tc>
          <w:tcPr>
            <w:tcW w:w="2132" w:type="pct"/>
          </w:tcPr>
          <w:p w14:paraId="61FF92AE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24AAFAE0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50B" w:rsidRPr="009433A9" w14:paraId="542E4109" w14:textId="77777777" w:rsidTr="00152DDA">
        <w:tc>
          <w:tcPr>
            <w:tcW w:w="2132" w:type="pct"/>
          </w:tcPr>
          <w:p w14:paraId="642F3781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02713133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792321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01458C46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4231765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1455FDA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7AEB30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F9D64BA" w14:textId="77777777" w:rsidR="0020750B" w:rsidRPr="009433A9" w:rsidRDefault="0020750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D7A8A" w:rsidRPr="009433A9" w14:paraId="29B1DCB6" w14:textId="77777777" w:rsidTr="00152DDA">
        <w:tc>
          <w:tcPr>
            <w:tcW w:w="2132" w:type="pct"/>
          </w:tcPr>
          <w:p w14:paraId="0D81CDB7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47BD97FB" w14:textId="4003F5B5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F7C625B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1D625A8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F6F8DC0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59DD1FF" w14:textId="5B5AAF8C" w:rsidR="00AD7A8A" w:rsidRPr="009433A9" w:rsidRDefault="007775D4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75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D008FC"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="00C40008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28" w:type="pct"/>
          </w:tcPr>
          <w:p w14:paraId="028DF5E9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B1FB00F" w14:textId="4203F478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2,585</w:t>
            </w:r>
          </w:p>
        </w:tc>
      </w:tr>
      <w:tr w:rsidR="00AD7A8A" w:rsidRPr="009433A9" w14:paraId="59FAADE4" w14:textId="77777777" w:rsidTr="00152DDA">
        <w:tc>
          <w:tcPr>
            <w:tcW w:w="2132" w:type="pct"/>
          </w:tcPr>
          <w:p w14:paraId="276CF182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1979D555" w14:textId="72F5ECBA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1F9CDD5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75A47D0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D81AB89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29E90B7" w14:textId="4B6222D8" w:rsidR="00AD7A8A" w:rsidRPr="009433A9" w:rsidRDefault="00D008FC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5,140</w:t>
            </w:r>
          </w:p>
        </w:tc>
        <w:tc>
          <w:tcPr>
            <w:tcW w:w="128" w:type="pct"/>
          </w:tcPr>
          <w:p w14:paraId="4822B6B0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C761AA" w14:textId="2CC67936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5,904</w:t>
            </w:r>
          </w:p>
        </w:tc>
      </w:tr>
      <w:tr w:rsidR="00AD7A8A" w:rsidRPr="009433A9" w14:paraId="46784797" w14:textId="77777777" w:rsidTr="00152DDA">
        <w:tc>
          <w:tcPr>
            <w:tcW w:w="2132" w:type="pct"/>
          </w:tcPr>
          <w:p w14:paraId="00EDFCD7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450984FE" w14:textId="5F87A2D0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93FE9A8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3F387C1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0ABDA04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BD7C2AB" w14:textId="672A23CD" w:rsidR="00AD7A8A" w:rsidRPr="009433A9" w:rsidRDefault="00D008FC" w:rsidP="00D008F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A4CF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A4CF6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28" w:type="pct"/>
          </w:tcPr>
          <w:p w14:paraId="6F53CD4B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CF7B8C5" w14:textId="5524C962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1,922</w:t>
            </w:r>
          </w:p>
        </w:tc>
      </w:tr>
      <w:tr w:rsidR="00AD7A8A" w:rsidRPr="009433A9" w14:paraId="27718B61" w14:textId="77777777" w:rsidTr="00152DDA">
        <w:tc>
          <w:tcPr>
            <w:tcW w:w="2132" w:type="pct"/>
          </w:tcPr>
          <w:p w14:paraId="0F5F4699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55240DC8" w14:textId="717E0084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1A651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2C66A84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F0EB73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58555AD" w14:textId="06FE2C97" w:rsidR="00AD7A8A" w:rsidRPr="009433A9" w:rsidRDefault="00D008FC" w:rsidP="00D008F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1,295</w:t>
            </w:r>
          </w:p>
        </w:tc>
        <w:tc>
          <w:tcPr>
            <w:tcW w:w="128" w:type="pct"/>
          </w:tcPr>
          <w:p w14:paraId="67348F7C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6716661" w14:textId="7F4E9A5A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1,295</w:t>
            </w:r>
          </w:p>
        </w:tc>
      </w:tr>
      <w:tr w:rsidR="00AD7A8A" w:rsidRPr="009433A9" w14:paraId="07C20CAC" w14:textId="77777777" w:rsidTr="00152DDA">
        <w:tc>
          <w:tcPr>
            <w:tcW w:w="2132" w:type="pct"/>
          </w:tcPr>
          <w:p w14:paraId="49FCD08B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02D94934" w14:textId="09E6CAEE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DA0829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B77F68C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3A27AF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61141B6" w14:textId="410AC1D7" w:rsidR="00AD7A8A" w:rsidRPr="009433A9" w:rsidRDefault="00D008FC" w:rsidP="00AD7A8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7,171</w:t>
            </w:r>
          </w:p>
        </w:tc>
        <w:tc>
          <w:tcPr>
            <w:tcW w:w="128" w:type="pct"/>
          </w:tcPr>
          <w:p w14:paraId="7F12B47C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A3034B" w14:textId="0584622A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7,719</w:t>
            </w:r>
          </w:p>
        </w:tc>
      </w:tr>
      <w:tr w:rsidR="00CA3405" w:rsidRPr="009433A9" w14:paraId="20CBFB80" w14:textId="77777777" w:rsidTr="00152DDA">
        <w:tc>
          <w:tcPr>
            <w:tcW w:w="2132" w:type="pct"/>
          </w:tcPr>
          <w:p w14:paraId="4EFE242D" w14:textId="31758DE9" w:rsidR="00CA3405" w:rsidRPr="009433A9" w:rsidRDefault="00CA3405" w:rsidP="00CA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6E72">
              <w:rPr>
                <w:rFonts w:ascii="Angsana New" w:hAnsi="Angsana New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624" w:type="pct"/>
          </w:tcPr>
          <w:p w14:paraId="06BEAB11" w14:textId="6D951BF2" w:rsidR="00CA3405" w:rsidRDefault="00CA3405" w:rsidP="00CA34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65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BB5610C" w14:textId="77777777" w:rsidR="00CA3405" w:rsidRPr="009433A9" w:rsidRDefault="00CA3405" w:rsidP="00CA34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58FA33" w14:textId="0C5DF5D3" w:rsidR="00CA3405" w:rsidRPr="009433A9" w:rsidRDefault="00CA3405" w:rsidP="00CA340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65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883657E" w14:textId="77777777" w:rsidR="00CA3405" w:rsidRPr="009433A9" w:rsidRDefault="00CA3405" w:rsidP="00CA34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3D9935A" w14:textId="4CA81084" w:rsidR="00CA3405" w:rsidRDefault="00A362F1" w:rsidP="00CA340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  <w:r w:rsidR="00CA34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28" w:type="pct"/>
          </w:tcPr>
          <w:p w14:paraId="1CF6B1D9" w14:textId="77777777" w:rsidR="00CA3405" w:rsidRPr="009433A9" w:rsidRDefault="00CA3405" w:rsidP="00CA34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F11969E" w14:textId="6BA4FA2D" w:rsidR="00CA3405" w:rsidRDefault="00CA3405" w:rsidP="00F44A9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62B1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7A8A" w:rsidRPr="009433A9" w14:paraId="2FC9DA59" w14:textId="77777777" w:rsidTr="00152DDA">
        <w:tc>
          <w:tcPr>
            <w:tcW w:w="2132" w:type="pct"/>
          </w:tcPr>
          <w:p w14:paraId="3A6CCD58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7B0E7EE9" w14:textId="7603D36A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6279798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EF923C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C9F6EA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B125729" w14:textId="22D1DBA3" w:rsidR="00AD7A8A" w:rsidRPr="009433A9" w:rsidRDefault="00D008FC" w:rsidP="00AD7A8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28" w:type="pct"/>
          </w:tcPr>
          <w:p w14:paraId="29A685F4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6DB51C" w14:textId="42B69549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4,193</w:t>
            </w:r>
          </w:p>
        </w:tc>
      </w:tr>
      <w:tr w:rsidR="00AD7A8A" w:rsidRPr="009433A9" w14:paraId="18F34990" w14:textId="77777777" w:rsidTr="00152DDA">
        <w:tc>
          <w:tcPr>
            <w:tcW w:w="2132" w:type="pct"/>
          </w:tcPr>
          <w:p w14:paraId="6DCA66D0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08D73BA4" w14:textId="0BD28A3D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7C2A4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92F308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682517F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07D5BF1" w14:textId="1344E852" w:rsidR="00AD7A8A" w:rsidRPr="009433A9" w:rsidRDefault="00D008FC" w:rsidP="00AD7A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18,660</w:t>
            </w:r>
          </w:p>
        </w:tc>
        <w:tc>
          <w:tcPr>
            <w:tcW w:w="128" w:type="pct"/>
          </w:tcPr>
          <w:p w14:paraId="343CE81F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FA1B040" w14:textId="7189FBEA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13,384</w:t>
            </w:r>
          </w:p>
        </w:tc>
      </w:tr>
      <w:tr w:rsidR="00AD7A8A" w:rsidRPr="009433A9" w14:paraId="7F3E97A0" w14:textId="77777777" w:rsidTr="00152DDA">
        <w:tc>
          <w:tcPr>
            <w:tcW w:w="2132" w:type="pct"/>
          </w:tcPr>
          <w:p w14:paraId="4859E9A3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3C64E144" w14:textId="270DFC09" w:rsidR="00AD7A8A" w:rsidRPr="009433A9" w:rsidRDefault="00AD7A8A" w:rsidP="00AD7A8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22B962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02EA99D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92DAAAD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F982FE" w14:textId="0DE7B5EB" w:rsidR="00AD7A8A" w:rsidRPr="009433A9" w:rsidRDefault="00D008FC" w:rsidP="00AD7A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28" w:type="pct"/>
          </w:tcPr>
          <w:p w14:paraId="2A232371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135F60" w14:textId="55923D83" w:rsidR="00AD7A8A" w:rsidRPr="009433A9" w:rsidRDefault="00AD7A8A" w:rsidP="00AD7A8A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1,596</w:t>
            </w:r>
          </w:p>
        </w:tc>
      </w:tr>
      <w:tr w:rsidR="00986DA5" w:rsidRPr="009433A9" w14:paraId="5B0CD495" w14:textId="77777777" w:rsidTr="00152DDA">
        <w:tc>
          <w:tcPr>
            <w:tcW w:w="2132" w:type="pct"/>
          </w:tcPr>
          <w:p w14:paraId="2043103A" w14:textId="77777777" w:rsidR="00986DA5" w:rsidRPr="009433A9" w:rsidRDefault="00986DA5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7D232E6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5F77360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121133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D2ABDE1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C306E1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3EBAAAC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2FF6685" w14:textId="77777777" w:rsidR="00986DA5" w:rsidRPr="009433A9" w:rsidRDefault="00986DA5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316AF39C" w14:textId="77777777" w:rsidTr="00E01AAC">
        <w:tc>
          <w:tcPr>
            <w:tcW w:w="2132" w:type="pct"/>
            <w:shd w:val="clear" w:color="auto" w:fill="auto"/>
          </w:tcPr>
          <w:p w14:paraId="1F4BC658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3904E321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B8A3592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035C794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A3652AE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10EB5DA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C634177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D340D5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04923DD0" w14:textId="77777777" w:rsidTr="00E01AAC">
        <w:tc>
          <w:tcPr>
            <w:tcW w:w="2132" w:type="pct"/>
            <w:shd w:val="clear" w:color="auto" w:fill="auto"/>
          </w:tcPr>
          <w:p w14:paraId="6F108568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67DAC989" w14:textId="60BD42F6" w:rsidR="0020750B" w:rsidRPr="00D401E3" w:rsidRDefault="00B56393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14,735</w:t>
            </w:r>
          </w:p>
        </w:tc>
        <w:tc>
          <w:tcPr>
            <w:tcW w:w="128" w:type="pct"/>
            <w:shd w:val="clear" w:color="auto" w:fill="auto"/>
          </w:tcPr>
          <w:p w14:paraId="4F727631" w14:textId="77777777" w:rsidR="0020750B" w:rsidRPr="00D401E3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52D2571" w14:textId="1B4ED6A9" w:rsidR="0020750B" w:rsidRPr="00D401E3" w:rsidRDefault="00A907ED" w:rsidP="00955AA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002529D" w14:textId="77777777" w:rsidR="0020750B" w:rsidRPr="00D401E3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42846E5" w14:textId="2A00D56F" w:rsidR="0020750B" w:rsidRPr="00D401E3" w:rsidRDefault="007775D4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75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="00B56393">
              <w:rPr>
                <w:rFonts w:ascii="Angsana New" w:hAnsi="Angsana New"/>
                <w:sz w:val="30"/>
                <w:szCs w:val="30"/>
                <w:lang w:val="en-US" w:bidi="th-TH"/>
              </w:rPr>
              <w:t>,735</w:t>
            </w:r>
          </w:p>
        </w:tc>
        <w:tc>
          <w:tcPr>
            <w:tcW w:w="128" w:type="pct"/>
            <w:shd w:val="clear" w:color="auto" w:fill="auto"/>
          </w:tcPr>
          <w:p w14:paraId="2834B4AE" w14:textId="77777777" w:rsidR="0020750B" w:rsidRPr="00D401E3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90449DC" w14:textId="6CB0B164" w:rsidR="0020750B" w:rsidRPr="00D401E3" w:rsidRDefault="003A3404" w:rsidP="00955AA0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0750B" w:rsidRPr="009433A9" w14:paraId="5FCE7F94" w14:textId="77777777" w:rsidTr="00E01AAC">
        <w:tc>
          <w:tcPr>
            <w:tcW w:w="2132" w:type="pct"/>
            <w:shd w:val="clear" w:color="auto" w:fill="auto"/>
          </w:tcPr>
          <w:p w14:paraId="795A1393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FADE564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D45F1E4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F5D7306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F1273B0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1ECFDDA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5BD38902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3BF262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6F2A2FDE" w14:textId="77777777" w:rsidTr="00E01AAC">
        <w:tc>
          <w:tcPr>
            <w:tcW w:w="2132" w:type="pct"/>
            <w:shd w:val="clear" w:color="auto" w:fill="auto"/>
          </w:tcPr>
          <w:p w14:paraId="100132C6" w14:textId="77777777" w:rsidR="0020750B" w:rsidRPr="009433A9" w:rsidRDefault="0020750B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19059FE3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7D385A9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8BB4EBA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4C82777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D9EB74E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CEAF238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5B21BE" w14:textId="77777777" w:rsidR="0020750B" w:rsidRPr="009433A9" w:rsidRDefault="0020750B" w:rsidP="00152DD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7A8A" w:rsidRPr="009433A9" w14:paraId="1C0B10C1" w14:textId="77777777" w:rsidTr="00E01AAC">
        <w:tc>
          <w:tcPr>
            <w:tcW w:w="2132" w:type="pct"/>
            <w:shd w:val="clear" w:color="auto" w:fill="auto"/>
          </w:tcPr>
          <w:p w14:paraId="407B3A2E" w14:textId="276909B1" w:rsidR="006F68F5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5273CB28" w14:textId="03A59EB3" w:rsidR="006F68F5" w:rsidRPr="009433A9" w:rsidRDefault="00F838DF" w:rsidP="002F370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2,070</w:t>
            </w:r>
          </w:p>
        </w:tc>
        <w:tc>
          <w:tcPr>
            <w:tcW w:w="128" w:type="pct"/>
            <w:shd w:val="clear" w:color="auto" w:fill="auto"/>
          </w:tcPr>
          <w:p w14:paraId="3F458C35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A209C73" w14:textId="03C5F2E0" w:rsidR="006F68F5" w:rsidRPr="009433A9" w:rsidRDefault="00AD7A8A" w:rsidP="002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1,990</w:t>
            </w:r>
          </w:p>
        </w:tc>
        <w:tc>
          <w:tcPr>
            <w:tcW w:w="128" w:type="pct"/>
            <w:shd w:val="clear" w:color="auto" w:fill="auto"/>
          </w:tcPr>
          <w:p w14:paraId="001EE7C2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CADBA3E" w14:textId="5C03378B" w:rsidR="006F68F5" w:rsidRPr="009433A9" w:rsidRDefault="00F838DF" w:rsidP="002F37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2,070</w:t>
            </w:r>
          </w:p>
        </w:tc>
        <w:tc>
          <w:tcPr>
            <w:tcW w:w="128" w:type="pct"/>
            <w:shd w:val="clear" w:color="auto" w:fill="auto"/>
          </w:tcPr>
          <w:p w14:paraId="6FCEC246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FFF947" w14:textId="0276A3DF" w:rsidR="006F68F5" w:rsidRPr="009433A9" w:rsidRDefault="00AD7A8A" w:rsidP="002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1,990</w:t>
            </w:r>
          </w:p>
        </w:tc>
      </w:tr>
      <w:tr w:rsidR="008C26BC" w:rsidRPr="009433A9" w14:paraId="3BBD711B" w14:textId="77777777" w:rsidTr="00E01AAC">
        <w:tc>
          <w:tcPr>
            <w:tcW w:w="2132" w:type="pct"/>
            <w:shd w:val="clear" w:color="auto" w:fill="auto"/>
          </w:tcPr>
          <w:p w14:paraId="33ED7460" w14:textId="16800BBB" w:rsidR="008C26BC" w:rsidRPr="009433A9" w:rsidRDefault="008C26BC" w:rsidP="008C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37964E82" w14:textId="494EB4E3" w:rsidR="008C26BC" w:rsidRDefault="008C26BC" w:rsidP="008C26BC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4,536</w:t>
            </w:r>
          </w:p>
        </w:tc>
        <w:tc>
          <w:tcPr>
            <w:tcW w:w="128" w:type="pct"/>
            <w:shd w:val="clear" w:color="auto" w:fill="auto"/>
          </w:tcPr>
          <w:p w14:paraId="1C4E9D95" w14:textId="77777777" w:rsidR="008C26BC" w:rsidRPr="009433A9" w:rsidRDefault="008C26BC" w:rsidP="008C26B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F001421" w14:textId="6B7E4BE4" w:rsidR="008C26BC" w:rsidRDefault="008C26BC" w:rsidP="008C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4,648</w:t>
            </w:r>
          </w:p>
        </w:tc>
        <w:tc>
          <w:tcPr>
            <w:tcW w:w="128" w:type="pct"/>
            <w:shd w:val="clear" w:color="auto" w:fill="auto"/>
          </w:tcPr>
          <w:p w14:paraId="1110F5E8" w14:textId="77777777" w:rsidR="008C26BC" w:rsidRPr="009433A9" w:rsidRDefault="008C26BC" w:rsidP="008C26B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2B6766F" w14:textId="67326B74" w:rsidR="008C26BC" w:rsidRDefault="008C26BC" w:rsidP="008C26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4,536</w:t>
            </w:r>
          </w:p>
        </w:tc>
        <w:tc>
          <w:tcPr>
            <w:tcW w:w="128" w:type="pct"/>
            <w:shd w:val="clear" w:color="auto" w:fill="auto"/>
          </w:tcPr>
          <w:p w14:paraId="3CEA6028" w14:textId="77777777" w:rsidR="008C26BC" w:rsidRPr="009433A9" w:rsidRDefault="008C26BC" w:rsidP="008C26B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677C496" w14:textId="14512446" w:rsidR="008C26BC" w:rsidRDefault="008C26BC" w:rsidP="008C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4,648</w:t>
            </w:r>
          </w:p>
        </w:tc>
      </w:tr>
      <w:tr w:rsidR="002F3703" w:rsidRPr="009433A9" w14:paraId="7DC635F5" w14:textId="77777777" w:rsidTr="00E01AAC">
        <w:tc>
          <w:tcPr>
            <w:tcW w:w="2132" w:type="pct"/>
            <w:shd w:val="clear" w:color="auto" w:fill="auto"/>
          </w:tcPr>
          <w:p w14:paraId="50F39B4B" w14:textId="7F426D3C" w:rsidR="002F3703" w:rsidRPr="009433A9" w:rsidRDefault="002F3703" w:rsidP="002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2C997B71" w14:textId="1F04A999" w:rsidR="002F3703" w:rsidRDefault="002F3703" w:rsidP="002F3703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128" w:type="pct"/>
            <w:shd w:val="clear" w:color="auto" w:fill="auto"/>
          </w:tcPr>
          <w:p w14:paraId="172166CF" w14:textId="77777777" w:rsidR="002F3703" w:rsidRPr="009433A9" w:rsidRDefault="002F3703" w:rsidP="002F370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771D4FC" w14:textId="576D8794" w:rsidR="002F3703" w:rsidRDefault="002F3703" w:rsidP="002F370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504B3D1" w14:textId="77777777" w:rsidR="002F3703" w:rsidRPr="009433A9" w:rsidRDefault="002F3703" w:rsidP="002F370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07344E7" w14:textId="29492146" w:rsidR="002F3703" w:rsidRDefault="002F3703" w:rsidP="002F37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128" w:type="pct"/>
            <w:shd w:val="clear" w:color="auto" w:fill="auto"/>
          </w:tcPr>
          <w:p w14:paraId="6126FB94" w14:textId="77777777" w:rsidR="002F3703" w:rsidRPr="009433A9" w:rsidRDefault="002F3703" w:rsidP="002F370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F8E364F" w14:textId="20A5A254" w:rsidR="002F3703" w:rsidRDefault="002F3703" w:rsidP="002F370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401E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7A8A" w:rsidRPr="009433A9" w14:paraId="2238D50D" w14:textId="77777777" w:rsidTr="00E01AAC">
        <w:tc>
          <w:tcPr>
            <w:tcW w:w="2132" w:type="pct"/>
            <w:shd w:val="clear" w:color="auto" w:fill="auto"/>
          </w:tcPr>
          <w:p w14:paraId="6F8E8E88" w14:textId="189BEABE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4AFEF01E" w14:textId="63218944" w:rsidR="00AD7A8A" w:rsidRPr="009433A9" w:rsidRDefault="00AD7A8A" w:rsidP="00AD7A8A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314E7A5A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AB8A52A" w14:textId="325E34EF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8A50744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E14685C" w14:textId="79A7B881" w:rsidR="00AD7A8A" w:rsidRPr="009433A9" w:rsidRDefault="00AD7A8A" w:rsidP="00AD7A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FF47527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03F29F1" w14:textId="46CB206C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750B" w:rsidRPr="009433A9" w14:paraId="09E9C670" w14:textId="77777777" w:rsidTr="00152DDA">
        <w:tc>
          <w:tcPr>
            <w:tcW w:w="2132" w:type="pct"/>
          </w:tcPr>
          <w:p w14:paraId="477C31C3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028DD83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6AB74D1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AAD456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744D4CB9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854526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17BAAB0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F401EC8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0750B" w:rsidRPr="009433A9" w14:paraId="302136F8" w14:textId="77777777" w:rsidTr="00152DDA">
        <w:tc>
          <w:tcPr>
            <w:tcW w:w="2132" w:type="pct"/>
          </w:tcPr>
          <w:p w14:paraId="686E59D4" w14:textId="77777777" w:rsidR="0020750B" w:rsidRPr="009433A9" w:rsidRDefault="0020750B" w:rsidP="00207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6C78FB1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846BDAF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E7D24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47B5A7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4B660C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6969EEB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B5B7EED" w14:textId="77777777" w:rsidR="0020750B" w:rsidRPr="009433A9" w:rsidRDefault="0020750B" w:rsidP="0020750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7A8A" w:rsidRPr="009433A9" w14:paraId="5BCC48C3" w14:textId="77777777" w:rsidTr="00152DDA">
        <w:tc>
          <w:tcPr>
            <w:tcW w:w="2132" w:type="pct"/>
          </w:tcPr>
          <w:p w14:paraId="05469F17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0151E46A" w14:textId="181D78F9" w:rsidR="00AD7A8A" w:rsidRPr="009433A9" w:rsidRDefault="007775D4" w:rsidP="00AD7A8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75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872BB2">
              <w:rPr>
                <w:rFonts w:ascii="Angsana New" w:hAnsi="Angsana New"/>
                <w:sz w:val="30"/>
                <w:szCs w:val="30"/>
                <w:lang w:val="en-US" w:bidi="th-TH"/>
              </w:rPr>
              <w:t>,994</w:t>
            </w:r>
          </w:p>
        </w:tc>
        <w:tc>
          <w:tcPr>
            <w:tcW w:w="128" w:type="pct"/>
          </w:tcPr>
          <w:p w14:paraId="3DB46CAE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DBA3590" w14:textId="162C103A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18,564</w:t>
            </w:r>
          </w:p>
        </w:tc>
        <w:tc>
          <w:tcPr>
            <w:tcW w:w="128" w:type="pct"/>
          </w:tcPr>
          <w:p w14:paraId="7BA5BF42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A74109" w14:textId="2285E61E" w:rsidR="00AD7A8A" w:rsidRPr="009433A9" w:rsidRDefault="007775D4" w:rsidP="00AD7A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75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872BB2">
              <w:rPr>
                <w:rFonts w:ascii="Angsana New" w:hAnsi="Angsana New"/>
                <w:sz w:val="30"/>
                <w:szCs w:val="30"/>
                <w:lang w:val="en-US" w:bidi="th-TH"/>
              </w:rPr>
              <w:t>,364</w:t>
            </w:r>
          </w:p>
        </w:tc>
        <w:tc>
          <w:tcPr>
            <w:tcW w:w="128" w:type="pct"/>
          </w:tcPr>
          <w:p w14:paraId="4B76CC10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77F5AD4" w14:textId="7BF62F4A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17,934</w:t>
            </w:r>
          </w:p>
        </w:tc>
      </w:tr>
      <w:tr w:rsidR="00AD7A8A" w:rsidRPr="009433A9" w14:paraId="10D29445" w14:textId="77777777" w:rsidTr="00152DDA">
        <w:tc>
          <w:tcPr>
            <w:tcW w:w="2132" w:type="pct"/>
          </w:tcPr>
          <w:p w14:paraId="47104133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5A20BA1" w14:textId="1AE0D192" w:rsidR="00AD7A8A" w:rsidRPr="009433A9" w:rsidRDefault="00C47939" w:rsidP="00AD7A8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28" w:type="pct"/>
          </w:tcPr>
          <w:p w14:paraId="44A511FB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BAF92A5" w14:textId="0052A316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28" w:type="pct"/>
          </w:tcPr>
          <w:p w14:paraId="699969DA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D7ECCF4" w14:textId="70C3FF82" w:rsidR="00AD7A8A" w:rsidRPr="009433A9" w:rsidRDefault="00C47939" w:rsidP="00AD7A8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128" w:type="pct"/>
          </w:tcPr>
          <w:p w14:paraId="448970AD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67B473FD" w14:textId="29C2DBFD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AD7A8A" w:rsidRPr="009433A9" w14:paraId="3FFEC7B6" w14:textId="77777777" w:rsidTr="00152DDA">
        <w:tc>
          <w:tcPr>
            <w:tcW w:w="2132" w:type="pct"/>
          </w:tcPr>
          <w:p w14:paraId="798EC8FF" w14:textId="77777777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5C1C5BC" w14:textId="59CE8909" w:rsidR="00AD7A8A" w:rsidRPr="009433A9" w:rsidRDefault="002B251F" w:rsidP="00AD7A8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72B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9,723</w:t>
            </w:r>
          </w:p>
        </w:tc>
        <w:tc>
          <w:tcPr>
            <w:tcW w:w="128" w:type="pct"/>
          </w:tcPr>
          <w:p w14:paraId="25CBBB1A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3D5AD63" w14:textId="2EF3376D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19,639</w:t>
            </w:r>
          </w:p>
        </w:tc>
        <w:tc>
          <w:tcPr>
            <w:tcW w:w="128" w:type="pct"/>
          </w:tcPr>
          <w:p w14:paraId="076979BF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4705280" w14:textId="1B52981A" w:rsidR="00AD7A8A" w:rsidRPr="009433A9" w:rsidRDefault="00C47939" w:rsidP="00AD7A8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72B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9,093</w:t>
            </w:r>
          </w:p>
        </w:tc>
        <w:tc>
          <w:tcPr>
            <w:tcW w:w="128" w:type="pct"/>
          </w:tcPr>
          <w:p w14:paraId="1419E899" w14:textId="77777777" w:rsidR="00AD7A8A" w:rsidRPr="009433A9" w:rsidRDefault="00AD7A8A" w:rsidP="00AD7A8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DEDE" w14:textId="0D6DA1A1" w:rsidR="00AD7A8A" w:rsidRPr="009433A9" w:rsidRDefault="00AD7A8A" w:rsidP="00AD7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19,009</w:t>
            </w:r>
          </w:p>
        </w:tc>
      </w:tr>
    </w:tbl>
    <w:p w14:paraId="73AED348" w14:textId="77777777" w:rsidR="001E7815" w:rsidRPr="009433A9" w:rsidRDefault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05D2775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875052F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7CD5D582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33D71B6" w14:textId="77777777" w:rsidR="004372A9" w:rsidRDefault="004372A9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DC5A82B" w14:textId="00C055C5" w:rsidR="001E7815" w:rsidRPr="009433A9" w:rsidRDefault="001E7815" w:rsidP="001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Pr="009433A9">
        <w:rPr>
          <w:rFonts w:ascii="Angsana New" w:hAnsi="Angsana New"/>
          <w:sz w:val="30"/>
          <w:szCs w:val="30"/>
        </w:rPr>
        <w:t>30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</w:t>
      </w:r>
      <w:r w:rsidRPr="009433A9">
        <w:rPr>
          <w:rFonts w:ascii="Angsana New" w:hAnsi="Angsana New" w:hint="cs"/>
          <w:sz w:val="30"/>
          <w:szCs w:val="30"/>
          <w:cs/>
        </w:rPr>
        <w:t>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2564</w:t>
      </w:r>
      <w:r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Pr="009433A9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 w:hint="cs"/>
          <w:sz w:val="30"/>
          <w:szCs w:val="30"/>
        </w:rPr>
        <w:t>256</w:t>
      </w:r>
      <w:r w:rsidRPr="009433A9">
        <w:rPr>
          <w:rFonts w:ascii="Angsana New" w:hAnsi="Angsana New"/>
          <w:sz w:val="28"/>
          <w:szCs w:val="28"/>
        </w:rPr>
        <w:t>3</w:t>
      </w:r>
      <w:r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0834750A" w14:textId="5781983A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70"/>
        <w:gridCol w:w="243"/>
        <w:gridCol w:w="1143"/>
        <w:gridCol w:w="17"/>
        <w:gridCol w:w="236"/>
        <w:gridCol w:w="17"/>
        <w:gridCol w:w="1125"/>
        <w:gridCol w:w="14"/>
        <w:gridCol w:w="224"/>
        <w:gridCol w:w="14"/>
        <w:gridCol w:w="1112"/>
      </w:tblGrid>
      <w:tr w:rsidR="001E7815" w:rsidRPr="009433A9" w14:paraId="50371D23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</w:tcPr>
          <w:p w14:paraId="32D159FB" w14:textId="77777777" w:rsidR="001E7815" w:rsidRPr="009433A9" w:rsidRDefault="001E7815" w:rsidP="00152DDA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75BC4A" w14:textId="77777777" w:rsidR="001E7815" w:rsidRPr="009433A9" w:rsidRDefault="001E7815" w:rsidP="00152DDA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C52F02" w14:textId="77777777" w:rsidR="001E7815" w:rsidRPr="009433A9" w:rsidRDefault="001E7815" w:rsidP="00152DDA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A94E8C" w14:textId="77777777" w:rsidR="001E7815" w:rsidRPr="009433A9" w:rsidRDefault="001E7815" w:rsidP="00152DDA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815" w:rsidRPr="009433A9" w14:paraId="2D9E90D4" w14:textId="77777777" w:rsidTr="00152DDA">
        <w:tc>
          <w:tcPr>
            <w:tcW w:w="3957" w:type="dxa"/>
          </w:tcPr>
          <w:p w14:paraId="6D659E1B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6F5C34" w14:textId="3EF525CA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131346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17B3EA2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C298286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0F8131AA" w14:textId="668667FB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gridSpan w:val="2"/>
          </w:tcPr>
          <w:p w14:paraId="6A5AF84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EF3E4D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E7815" w:rsidRPr="009433A9" w14:paraId="66C6EFC6" w14:textId="77777777" w:rsidTr="00152DDA">
        <w:tc>
          <w:tcPr>
            <w:tcW w:w="3957" w:type="dxa"/>
          </w:tcPr>
          <w:p w14:paraId="3726D98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72DE16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19BEE2F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4B16B417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107A854" w14:textId="77777777" w:rsidR="001E7815" w:rsidRPr="009433A9" w:rsidRDefault="001E7815" w:rsidP="00152DD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5DD16D6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gridSpan w:val="2"/>
          </w:tcPr>
          <w:p w14:paraId="465F5F9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E3D74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7815" w:rsidRPr="009433A9" w14:paraId="60832294" w14:textId="77777777" w:rsidTr="00152DDA">
        <w:tc>
          <w:tcPr>
            <w:tcW w:w="3957" w:type="dxa"/>
          </w:tcPr>
          <w:p w14:paraId="78E95A1D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5" w:type="dxa"/>
            <w:gridSpan w:val="11"/>
          </w:tcPr>
          <w:p w14:paraId="2B330CE9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7815" w:rsidRPr="009433A9" w14:paraId="1CAA83B4" w14:textId="77777777" w:rsidTr="00152DDA">
        <w:tc>
          <w:tcPr>
            <w:tcW w:w="3957" w:type="dxa"/>
          </w:tcPr>
          <w:p w14:paraId="21D2831A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5" w:type="dxa"/>
            <w:gridSpan w:val="11"/>
          </w:tcPr>
          <w:p w14:paraId="23FC2F2C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7815" w:rsidRPr="009433A9" w14:paraId="6914BF7A" w14:textId="77777777" w:rsidTr="00152DDA">
        <w:tc>
          <w:tcPr>
            <w:tcW w:w="3957" w:type="dxa"/>
          </w:tcPr>
          <w:p w14:paraId="548B4643" w14:textId="77777777" w:rsidR="001E7815" w:rsidRPr="009433A9" w:rsidRDefault="001E7815" w:rsidP="00152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13692E" w14:textId="76F3C550" w:rsidR="001E7815" w:rsidRPr="009433A9" w:rsidRDefault="00C45AB5" w:rsidP="00EE3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B6F8A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tcBorders>
              <w:bottom w:val="double" w:sz="4" w:space="0" w:color="auto"/>
            </w:tcBorders>
          </w:tcPr>
          <w:p w14:paraId="0B6F0581" w14:textId="77777777" w:rsidR="001E7815" w:rsidRPr="009433A9" w:rsidRDefault="001E7815" w:rsidP="00EE3CB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32D49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gridSpan w:val="3"/>
            <w:tcBorders>
              <w:bottom w:val="double" w:sz="4" w:space="0" w:color="auto"/>
            </w:tcBorders>
          </w:tcPr>
          <w:p w14:paraId="6213986C" w14:textId="10C9911D" w:rsidR="001E7815" w:rsidRPr="009433A9" w:rsidRDefault="007775D4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75D4">
              <w:rPr>
                <w:rFonts w:ascii="Angsana New" w:hAnsi="Angsana New" w:hint="cs"/>
                <w:b/>
                <w:bCs/>
                <w:sz w:val="30"/>
                <w:szCs w:val="30"/>
              </w:rPr>
              <w:t>283</w:t>
            </w:r>
            <w:r w:rsidR="00C45AB5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621B2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38" w:type="dxa"/>
            <w:gridSpan w:val="2"/>
          </w:tcPr>
          <w:p w14:paraId="24CB5E13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8E4B587" w14:textId="5EFD7DC6" w:rsidR="001E7815" w:rsidRPr="009433A9" w:rsidRDefault="00FD16EB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16E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03A1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D16EB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A03A18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</w:tr>
      <w:tr w:rsidR="001E7815" w:rsidRPr="009433A9" w14:paraId="6A137215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9771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8A802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4C63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94EE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3CA3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11D35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5EC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F3FBE6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E7815" w:rsidRPr="009433A9" w14:paraId="0CDBB579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6D11" w14:textId="77777777" w:rsidR="001E7815" w:rsidRPr="009433A9" w:rsidRDefault="001E7815" w:rsidP="00152DDA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0EC1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CED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814AE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2A62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CBCE8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7D8D0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F576CF" w14:textId="77777777" w:rsidR="001E7815" w:rsidRPr="009433A9" w:rsidRDefault="001E7815" w:rsidP="00152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D16EB" w:rsidRPr="009433A9" w14:paraId="081664BA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A75D" w14:textId="77777777" w:rsidR="00FD16EB" w:rsidRPr="009433A9" w:rsidRDefault="00FD16EB" w:rsidP="00FD16E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94C4" w14:textId="4C2C9B00" w:rsidR="00FD16EB" w:rsidRPr="009433A9" w:rsidRDefault="00AB1708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1851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B199" w14:textId="77777777" w:rsidR="00FD16EB" w:rsidRPr="009433A9" w:rsidRDefault="00FD16EB" w:rsidP="00FD16E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E9B7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2CEA0" w14:textId="78FDC3FB" w:rsidR="00FD16EB" w:rsidRPr="009433A9" w:rsidRDefault="003E138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6,997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977F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F49AA48" w14:textId="22078CA8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A03A18">
              <w:rPr>
                <w:rFonts w:ascii="Angsana New" w:hAnsi="Angsana New"/>
                <w:sz w:val="30"/>
                <w:szCs w:val="30"/>
              </w:rPr>
              <w:t>035</w:t>
            </w:r>
          </w:p>
        </w:tc>
      </w:tr>
      <w:tr w:rsidR="00FD16EB" w:rsidRPr="009433A9" w14:paraId="0338D96C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DB81" w14:textId="77777777" w:rsidR="00FD16EB" w:rsidRPr="009433A9" w:rsidRDefault="00FD16EB" w:rsidP="00FD16E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BDCF2" w14:textId="2358FE36" w:rsidR="00FD16EB" w:rsidRPr="009433A9" w:rsidRDefault="00AB1708" w:rsidP="00EE3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880"/>
                <w:tab w:val="decimal" w:pos="950"/>
              </w:tabs>
              <w:spacing w:after="0" w:line="240" w:lineRule="auto"/>
              <w:ind w:left="-108" w:right="-4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81E22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8DFAE" w14:textId="12A7E061" w:rsidR="00FD16EB" w:rsidRPr="009433A9" w:rsidRDefault="00FD16EB" w:rsidP="00FD16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148B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2D591" w14:textId="5B89C999" w:rsidR="00FD16EB" w:rsidRPr="009433A9" w:rsidRDefault="00AB1708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D093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97A63" w14:textId="202F9F05" w:rsidR="00FD16EB" w:rsidRPr="009433A9" w:rsidRDefault="00A03A18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FD16EB" w:rsidRPr="009433A9" w14:paraId="007B7171" w14:textId="77777777" w:rsidTr="00152DDA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B337" w14:textId="77777777" w:rsidR="00FD16EB" w:rsidRPr="009433A9" w:rsidRDefault="00FD16EB" w:rsidP="00FD16E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5D1A8E" w14:textId="7CDD72FD" w:rsidR="00FD16EB" w:rsidRPr="00900EE6" w:rsidRDefault="00AB1708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880"/>
                <w:tab w:val="decimal" w:pos="950"/>
              </w:tabs>
              <w:spacing w:after="0" w:line="240" w:lineRule="auto"/>
              <w:ind w:left="-108"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E56" w14:textId="77777777" w:rsidR="00FD16EB" w:rsidRPr="00900EE6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25AE49" w14:textId="070CAC81" w:rsidR="00FD16EB" w:rsidRPr="00900EE6" w:rsidRDefault="00FD16EB" w:rsidP="00FD16E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0EE6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0695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5305C" w14:textId="0767C10B" w:rsidR="00FD16EB" w:rsidRPr="009433A9" w:rsidRDefault="003E138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3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B17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60A" w14:textId="77777777" w:rsidR="00FD16EB" w:rsidRPr="009433A9" w:rsidRDefault="00FD16EB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131E3A" w14:textId="597190FF" w:rsidR="00FD16EB" w:rsidRPr="009433A9" w:rsidRDefault="00A03A18" w:rsidP="00FD1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D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</w:tr>
    </w:tbl>
    <w:p w14:paraId="3865710D" w14:textId="00E7F9F6" w:rsidR="00B578F0" w:rsidRPr="00200B54" w:rsidRDefault="00B5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200A5EA" w14:textId="2F9D8F58" w:rsidR="00C851AB" w:rsidRPr="009433A9" w:rsidRDefault="00C851AB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FD16EB">
        <w:rPr>
          <w:rFonts w:ascii="Angsana New" w:hAnsi="Angsana New" w:hint="cs"/>
          <w:sz w:val="30"/>
          <w:szCs w:val="30"/>
          <w:cs/>
        </w:rPr>
        <w:t>เก้า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9D2B5A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 w:rsidR="00177F84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61F1409" w14:textId="41505DEF" w:rsidR="001F2AE5" w:rsidRPr="009433A9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9"/>
        <w:gridCol w:w="1079"/>
        <w:gridCol w:w="236"/>
        <w:gridCol w:w="1116"/>
        <w:gridCol w:w="1079"/>
        <w:gridCol w:w="236"/>
        <w:gridCol w:w="935"/>
        <w:gridCol w:w="236"/>
        <w:gridCol w:w="935"/>
        <w:gridCol w:w="242"/>
        <w:gridCol w:w="1017"/>
      </w:tblGrid>
      <w:tr w:rsidR="001F2AE5" w:rsidRPr="00211EE8" w14:paraId="7722F95C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336AC299" w14:textId="408D2910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21B82B05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31572493" w14:textId="6C0F106D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11E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12B9F" w:rsidRPr="00211EE8" w14:paraId="310D8C52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3C53616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B8A09E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8F690D6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31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F2780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43B3776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ECB7B29" w14:textId="0B893899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</w:t>
            </w:r>
            <w:r w:rsidR="009D2B5A" w:rsidRPr="00211EE8">
              <w:rPr>
                <w:rFonts w:ascii="Angsana New" w:hAnsi="Angsana New"/>
                <w:sz w:val="28"/>
                <w:szCs w:val="28"/>
              </w:rPr>
              <w:t>0</w:t>
            </w:r>
            <w:r w:rsidR="00503B4C"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40D72B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58B6F73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31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7F05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BF8C067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FA043C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2816350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CBD517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EBADC2D" w14:textId="777777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19D77E7" w14:textId="65159077" w:rsidR="001F2AE5" w:rsidRPr="00211EE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3</w:t>
            </w:r>
            <w:r w:rsidR="009D2B5A" w:rsidRPr="00211EE8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D16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B08D9" w:rsidRPr="00211EE8" w14:paraId="1F1A44F7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6FCCF07D" w14:textId="2F16D412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0" w:name="_Hlk68479092"/>
            <w:r w:rsidRPr="00211EE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0"/>
          </w:p>
        </w:tc>
        <w:tc>
          <w:tcPr>
            <w:tcW w:w="1079" w:type="dxa"/>
            <w:shd w:val="clear" w:color="auto" w:fill="auto"/>
            <w:vAlign w:val="bottom"/>
          </w:tcPr>
          <w:p w14:paraId="2432EF49" w14:textId="594AC515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2915F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5FB8C9" w14:textId="1CB9DD11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340D79B" w14:textId="339620FA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C0DF4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D02FC6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57927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DC585D0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B62B0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2F5E9E2" w14:textId="28F7CA26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211EE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B08D9" w:rsidRPr="00211EE8" w14:paraId="05D1F061" w14:textId="77777777" w:rsidTr="0038609B">
        <w:trPr>
          <w:tblHeader/>
        </w:trPr>
        <w:tc>
          <w:tcPr>
            <w:tcW w:w="2609" w:type="dxa"/>
            <w:shd w:val="clear" w:color="auto" w:fill="auto"/>
          </w:tcPr>
          <w:p w14:paraId="4DD4849B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CF01615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1E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518C136C" w14:textId="77777777" w:rsidR="00AB08D9" w:rsidRPr="00211EE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11E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11EE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11E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E7109" w:rsidRPr="00211EE8" w14:paraId="0DE4A68E" w14:textId="77777777" w:rsidTr="0038609B">
        <w:tc>
          <w:tcPr>
            <w:tcW w:w="2609" w:type="dxa"/>
            <w:shd w:val="clear" w:color="auto" w:fill="auto"/>
          </w:tcPr>
          <w:p w14:paraId="7879C957" w14:textId="16D4C7AE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  <w:shd w:val="clear" w:color="auto" w:fill="auto"/>
          </w:tcPr>
          <w:p w14:paraId="732E0AC2" w14:textId="2449EEC1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10.0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85FB3EE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1A868A41" w14:textId="2B09F969" w:rsidR="00BE7109" w:rsidRPr="00211EE8" w:rsidRDefault="00B5257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10.0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14:paraId="36729C75" w14:textId="63CE271D" w:rsidR="00BE7109" w:rsidRPr="00211EE8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6" w:type="dxa"/>
            <w:shd w:val="clear" w:color="auto" w:fill="auto"/>
          </w:tcPr>
          <w:p w14:paraId="65E8FADC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5ECB944" w14:textId="436FF482" w:rsidR="00BE7109" w:rsidRPr="00211EE8" w:rsidRDefault="006F68F5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C3C65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FF5CE99" w14:textId="3903FEFC" w:rsidR="00BE7109" w:rsidRPr="00211EE8" w:rsidRDefault="006F68F5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03B09B" w14:textId="77777777" w:rsidR="00BE7109" w:rsidRPr="00211EE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9AE8DF" w14:textId="2C7637BB" w:rsidR="00BE7109" w:rsidRPr="00211EE8" w:rsidRDefault="006F68F5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38609B" w:rsidRPr="00211EE8" w14:paraId="11FD5E6E" w14:textId="77777777" w:rsidTr="0038609B">
        <w:tc>
          <w:tcPr>
            <w:tcW w:w="2609" w:type="dxa"/>
            <w:shd w:val="clear" w:color="auto" w:fill="auto"/>
          </w:tcPr>
          <w:p w14:paraId="455E90F2" w14:textId="02AB6CF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1EE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  <w:shd w:val="clear" w:color="auto" w:fill="auto"/>
          </w:tcPr>
          <w:p w14:paraId="57EB67C2" w14:textId="4C674A79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8.0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  <w:r w:rsidRPr="00211E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1EE8">
              <w:rPr>
                <w:rFonts w:ascii="Angsana New" w:hAnsi="Angsana New"/>
                <w:sz w:val="28"/>
                <w:szCs w:val="28"/>
              </w:rPr>
              <w:t>9.0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CF86121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5FB31F28" w14:textId="21BBCA8D" w:rsidR="0038609B" w:rsidRPr="00211EE8" w:rsidRDefault="00B52579" w:rsidP="00E7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7.72 - 9.00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5BF1838" w14:textId="76BF62C4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  <w:tc>
          <w:tcPr>
            <w:tcW w:w="236" w:type="dxa"/>
            <w:shd w:val="clear" w:color="auto" w:fill="auto"/>
          </w:tcPr>
          <w:p w14:paraId="3F11229E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0F69CE0F" w14:textId="20A55029" w:rsidR="0038609B" w:rsidRPr="00211EE8" w:rsidRDefault="00B32F50" w:rsidP="0078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37,253</w:t>
            </w:r>
          </w:p>
        </w:tc>
        <w:tc>
          <w:tcPr>
            <w:tcW w:w="236" w:type="dxa"/>
            <w:shd w:val="clear" w:color="auto" w:fill="auto"/>
          </w:tcPr>
          <w:p w14:paraId="6912D3F0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2598AC3" w14:textId="060F8AE8" w:rsidR="0038609B" w:rsidRPr="00211EE8" w:rsidRDefault="003F7A1A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(34,586)</w:t>
            </w:r>
          </w:p>
        </w:tc>
        <w:tc>
          <w:tcPr>
            <w:tcW w:w="242" w:type="dxa"/>
            <w:shd w:val="clear" w:color="auto" w:fill="auto"/>
          </w:tcPr>
          <w:p w14:paraId="102D15E3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282C16CA" w:rsidR="0038609B" w:rsidRPr="00211EE8" w:rsidRDefault="003F7A1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83,855</w:t>
            </w:r>
          </w:p>
        </w:tc>
      </w:tr>
      <w:tr w:rsidR="0038609B" w:rsidRPr="00211EE8" w14:paraId="436F321E" w14:textId="77777777" w:rsidTr="00C26533">
        <w:tc>
          <w:tcPr>
            <w:tcW w:w="2609" w:type="dxa"/>
            <w:shd w:val="clear" w:color="auto" w:fill="auto"/>
          </w:tcPr>
          <w:p w14:paraId="702B9A9E" w14:textId="568FCC8D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</w:tcPr>
          <w:p w14:paraId="53D78899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03053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326A925B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D7D7B5C" w14:textId="772FE00E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  <w:tc>
          <w:tcPr>
            <w:tcW w:w="236" w:type="dxa"/>
            <w:shd w:val="clear" w:color="auto" w:fill="auto"/>
          </w:tcPr>
          <w:p w14:paraId="11F24B25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739924D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AE4EDF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8146BA6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2728059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DB27CEB" w14:textId="20F1F8BD" w:rsidR="0038609B" w:rsidRPr="00211EE8" w:rsidRDefault="003F7A1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280,855</w:t>
            </w:r>
          </w:p>
        </w:tc>
      </w:tr>
      <w:tr w:rsidR="001B1B66" w:rsidRPr="00211EE8" w14:paraId="1F07F552" w14:textId="77777777" w:rsidTr="00C26533">
        <w:tc>
          <w:tcPr>
            <w:tcW w:w="2609" w:type="dxa"/>
            <w:shd w:val="clear" w:color="auto" w:fill="auto"/>
          </w:tcPr>
          <w:p w14:paraId="3964B4F0" w14:textId="7BA552ED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11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79" w:type="dxa"/>
            <w:shd w:val="clear" w:color="auto" w:fill="auto"/>
          </w:tcPr>
          <w:p w14:paraId="677E24FD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5DFAE3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96ED5C5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C0BB16C" w14:textId="77777777" w:rsidR="001B1B66" w:rsidRPr="00211EE8" w:rsidRDefault="001B1B66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A24152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6B0AC66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D29515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ADF9CE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4553000" w14:textId="77777777" w:rsidR="001B1B66" w:rsidRPr="00211EE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31F3383" w14:textId="77777777" w:rsidR="001B1B66" w:rsidRPr="00211EE8" w:rsidRDefault="001B1B66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609B" w:rsidRPr="00211EE8" w14:paraId="06610084" w14:textId="77777777" w:rsidTr="0038609B">
        <w:tc>
          <w:tcPr>
            <w:tcW w:w="2609" w:type="dxa"/>
            <w:shd w:val="clear" w:color="auto" w:fill="auto"/>
          </w:tcPr>
          <w:p w14:paraId="4B118958" w14:textId="343AE513" w:rsidR="0038609B" w:rsidRPr="00211EE8" w:rsidRDefault="001B1B66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EE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1EE8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 w:rsidRPr="00211E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7ACEDE17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2B127C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28712240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73BA6D4" w14:textId="48FC033D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211E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BC19E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4BFC9DA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AF88E9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5242EE2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8275E95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96442BC" w14:textId="7DE02EFE" w:rsidR="0038609B" w:rsidRPr="00211EE8" w:rsidRDefault="003F7A1A" w:rsidP="007F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"/>
                <w:tab w:val="decimal" w:pos="636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609B" w:rsidRPr="00211EE8" w14:paraId="4FBCA6A1" w14:textId="77777777" w:rsidTr="0038609B">
        <w:tc>
          <w:tcPr>
            <w:tcW w:w="2609" w:type="dxa"/>
            <w:shd w:val="clear" w:color="auto" w:fill="auto"/>
          </w:tcPr>
          <w:p w14:paraId="17602996" w14:textId="170125F6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1E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shd w:val="clear" w:color="auto" w:fill="auto"/>
          </w:tcPr>
          <w:p w14:paraId="5F2813DE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F0437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</w:tcPr>
          <w:p w14:paraId="4CA18048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31CE0" w14:textId="273CF43D" w:rsidR="0038609B" w:rsidRPr="00211EE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1EE8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  <w:tc>
          <w:tcPr>
            <w:tcW w:w="236" w:type="dxa"/>
            <w:shd w:val="clear" w:color="auto" w:fill="auto"/>
          </w:tcPr>
          <w:p w14:paraId="5A37AB98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4BEC77A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F76451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ED05ED4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AD2B7F7" w14:textId="77777777" w:rsidR="0038609B" w:rsidRPr="00211EE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86D79" w14:textId="444CB1F5" w:rsidR="0038609B" w:rsidRPr="00211EE8" w:rsidRDefault="003F7A1A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280,855</w:t>
            </w:r>
          </w:p>
        </w:tc>
      </w:tr>
    </w:tbl>
    <w:p w14:paraId="43306A4C" w14:textId="18A7EBEC" w:rsidR="00200B54" w:rsidRDefault="00200B54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D12724E" w14:textId="77777777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09"/>
        <w:gridCol w:w="1079"/>
        <w:gridCol w:w="236"/>
        <w:gridCol w:w="1116"/>
        <w:gridCol w:w="1079"/>
        <w:gridCol w:w="240"/>
        <w:gridCol w:w="931"/>
        <w:gridCol w:w="236"/>
        <w:gridCol w:w="935"/>
        <w:gridCol w:w="242"/>
        <w:gridCol w:w="1017"/>
      </w:tblGrid>
      <w:tr w:rsidR="00C944BC" w:rsidRPr="004568AF" w14:paraId="190FE1D4" w14:textId="77777777" w:rsidTr="0062232F">
        <w:trPr>
          <w:tblHeader/>
        </w:trPr>
        <w:tc>
          <w:tcPr>
            <w:tcW w:w="2609" w:type="dxa"/>
            <w:vAlign w:val="bottom"/>
          </w:tcPr>
          <w:p w14:paraId="7FEBC244" w14:textId="6E20EEFD" w:rsidR="00C944BC" w:rsidRPr="004568AF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288B686" w14:textId="77777777" w:rsidR="00C944BC" w:rsidRPr="004568AF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vAlign w:val="bottom"/>
          </w:tcPr>
          <w:p w14:paraId="21CEE40F" w14:textId="77777777" w:rsidR="00C944BC" w:rsidRPr="004568AF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B5A" w:rsidRPr="004568AF" w14:paraId="3E78E259" w14:textId="77777777" w:rsidTr="00040A31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1573558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9A634B4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840BF05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31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36" w:type="dxa"/>
            <w:vAlign w:val="bottom"/>
          </w:tcPr>
          <w:p w14:paraId="46ED16A8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03F677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F387CD7" w14:textId="3FC5C0AC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79" w:type="dxa"/>
            <w:vAlign w:val="bottom"/>
          </w:tcPr>
          <w:p w14:paraId="751A213D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67A18E6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31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40" w:type="dxa"/>
            <w:vAlign w:val="bottom"/>
          </w:tcPr>
          <w:p w14:paraId="1519ED39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EAE69FE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424F74A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92F8655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6F414A69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7854600" w14:textId="77777777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9FEC92E" w14:textId="04C2A361" w:rsidR="009D2B5A" w:rsidRPr="004568AF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30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7761C" w:rsidRPr="004568AF" w14:paraId="4FFED99B" w14:textId="77777777" w:rsidTr="00040A31">
        <w:trPr>
          <w:tblHeader/>
        </w:trPr>
        <w:tc>
          <w:tcPr>
            <w:tcW w:w="2609" w:type="dxa"/>
            <w:vAlign w:val="bottom"/>
          </w:tcPr>
          <w:p w14:paraId="3E9034E4" w14:textId="4C10612B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79" w:type="dxa"/>
            <w:vAlign w:val="bottom"/>
          </w:tcPr>
          <w:p w14:paraId="3D49F063" w14:textId="69D908E9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5897CC79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28C14DF" w14:textId="65532F81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79" w:type="dxa"/>
            <w:vAlign w:val="bottom"/>
          </w:tcPr>
          <w:p w14:paraId="6309A3D3" w14:textId="3B693638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" w:type="dxa"/>
            <w:vAlign w:val="bottom"/>
          </w:tcPr>
          <w:p w14:paraId="03DEB650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204DAAE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F4600DA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B9B9B84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14:paraId="3BA9D525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D62BD23" w14:textId="368CC7CC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256</w:t>
            </w:r>
            <w:r w:rsidR="00177F84" w:rsidRPr="004568A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7761C" w:rsidRPr="004568AF" w14:paraId="07A442D2" w14:textId="77777777" w:rsidTr="0062232F">
        <w:trPr>
          <w:tblHeader/>
        </w:trPr>
        <w:tc>
          <w:tcPr>
            <w:tcW w:w="2609" w:type="dxa"/>
          </w:tcPr>
          <w:p w14:paraId="7EEEECBE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2EFD2245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568A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</w:tcPr>
          <w:p w14:paraId="4018849D" w14:textId="77777777" w:rsidR="00C7761C" w:rsidRPr="004568AF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568A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4568A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568A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E7109" w:rsidRPr="004568AF" w14:paraId="3A1EFC95" w14:textId="77777777" w:rsidTr="00040A31">
        <w:tc>
          <w:tcPr>
            <w:tcW w:w="2609" w:type="dxa"/>
          </w:tcPr>
          <w:p w14:paraId="43A42637" w14:textId="41699001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0B5AE11A" w14:textId="596C9D03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4.5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6.0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87A631C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A38F9A5" w14:textId="3DF72FEC" w:rsidR="00BE7109" w:rsidRPr="004568AF" w:rsidRDefault="00FC0D01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4.5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6.0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79" w:type="dxa"/>
          </w:tcPr>
          <w:p w14:paraId="06CE0BEE" w14:textId="717B3706" w:rsidR="00BE7109" w:rsidRPr="004568AF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179,246</w:t>
            </w:r>
          </w:p>
        </w:tc>
        <w:tc>
          <w:tcPr>
            <w:tcW w:w="240" w:type="dxa"/>
          </w:tcPr>
          <w:p w14:paraId="29AC6CE6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56DA7950" w14:textId="171FAB8E" w:rsidR="00BE7109" w:rsidRPr="004568AF" w:rsidRDefault="00621B23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A513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36" w:type="dxa"/>
          </w:tcPr>
          <w:p w14:paraId="166CD007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775477A" w14:textId="4356D795" w:rsidR="00BE7109" w:rsidRPr="004568AF" w:rsidRDefault="00A513AC" w:rsidP="001A2BD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(12,000)</w:t>
            </w:r>
          </w:p>
        </w:tc>
        <w:tc>
          <w:tcPr>
            <w:tcW w:w="242" w:type="dxa"/>
          </w:tcPr>
          <w:p w14:paraId="1943F03C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E63EA43" w14:textId="59AED040" w:rsidR="00BE7109" w:rsidRPr="004568AF" w:rsidRDefault="00621B23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  <w:r w:rsidR="00A513A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BE7109" w:rsidRPr="004568AF" w14:paraId="2CB5889D" w14:textId="77777777" w:rsidTr="00040A31">
        <w:tc>
          <w:tcPr>
            <w:tcW w:w="2609" w:type="dxa"/>
          </w:tcPr>
          <w:p w14:paraId="3B9365D8" w14:textId="17A97072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</w:tcPr>
          <w:p w14:paraId="20B6F107" w14:textId="36D06CEF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10.0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549600D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AF6A9A5" w14:textId="60577D54" w:rsidR="00BE7109" w:rsidRPr="004568AF" w:rsidRDefault="00FC0D01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10.0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79" w:type="dxa"/>
          </w:tcPr>
          <w:p w14:paraId="33D6C707" w14:textId="157DAE34" w:rsidR="00BE7109" w:rsidRPr="004568AF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40" w:type="dxa"/>
          </w:tcPr>
          <w:p w14:paraId="519E3833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3DDEE281" w14:textId="6BFAFE83" w:rsidR="00BE7109" w:rsidRPr="004568AF" w:rsidRDefault="00A513AC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450DF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CBF44F6" w14:textId="1702D104" w:rsidR="00BE7109" w:rsidRPr="004568AF" w:rsidRDefault="00A513AC" w:rsidP="001A2BD2">
            <w:pPr>
              <w:pStyle w:val="acctfourfigures"/>
              <w:tabs>
                <w:tab w:val="clear" w:pos="765"/>
                <w:tab w:val="decimal" w:pos="0"/>
                <w:tab w:val="left" w:pos="380"/>
                <w:tab w:val="decimal" w:pos="670"/>
              </w:tabs>
              <w:spacing w:line="240" w:lineRule="auto"/>
              <w:ind w:left="-9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0C59C49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8096D5E" w14:textId="5ED63D3A" w:rsidR="00BE7109" w:rsidRPr="004568AF" w:rsidRDefault="00A513AC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BE7109" w:rsidRPr="004568AF" w14:paraId="7D727BD7" w14:textId="77777777" w:rsidTr="00040A31">
        <w:tc>
          <w:tcPr>
            <w:tcW w:w="2609" w:type="dxa"/>
          </w:tcPr>
          <w:p w14:paraId="7FA90216" w14:textId="5A4B80FB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11C2067F" w14:textId="2FDBB72D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8.0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68AF">
              <w:rPr>
                <w:rFonts w:ascii="Angsana New" w:hAnsi="Angsana New"/>
                <w:sz w:val="28"/>
                <w:szCs w:val="28"/>
              </w:rPr>
              <w:t>9.0</w:t>
            </w:r>
            <w:r w:rsidR="00B525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B7FFD64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828DB90" w14:textId="5685A6A9" w:rsidR="00BE7109" w:rsidRPr="004568AF" w:rsidRDefault="00B5257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7.72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0D01" w:rsidRPr="004568AF">
              <w:rPr>
                <w:rFonts w:ascii="Angsana New" w:hAnsi="Angsana New"/>
                <w:sz w:val="28"/>
                <w:szCs w:val="28"/>
              </w:rPr>
              <w:t>-</w:t>
            </w:r>
            <w:r w:rsidR="004568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0D01" w:rsidRPr="004568AF">
              <w:rPr>
                <w:rFonts w:ascii="Angsana New" w:hAnsi="Angsana New"/>
                <w:sz w:val="28"/>
                <w:szCs w:val="28"/>
              </w:rPr>
              <w:t>9.0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27C1548" w14:textId="1190B126" w:rsidR="00BE7109" w:rsidRPr="004568AF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  <w:tc>
          <w:tcPr>
            <w:tcW w:w="240" w:type="dxa"/>
          </w:tcPr>
          <w:p w14:paraId="5D492932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5ABE4C4A" w14:textId="21ECBF82" w:rsidR="00BE7109" w:rsidRPr="004568AF" w:rsidRDefault="00A513AC" w:rsidP="004568A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37,253</w:t>
            </w:r>
          </w:p>
        </w:tc>
        <w:tc>
          <w:tcPr>
            <w:tcW w:w="236" w:type="dxa"/>
          </w:tcPr>
          <w:p w14:paraId="518186A7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117915A" w14:textId="2929C2D0" w:rsidR="00BE7109" w:rsidRPr="004568AF" w:rsidRDefault="00A513AC" w:rsidP="00E7772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(34,586)</w:t>
            </w:r>
          </w:p>
        </w:tc>
        <w:tc>
          <w:tcPr>
            <w:tcW w:w="242" w:type="dxa"/>
          </w:tcPr>
          <w:p w14:paraId="30301DFC" w14:textId="77777777" w:rsidR="00BE7109" w:rsidRPr="004568AF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FB22CA" w14:textId="260F743E" w:rsidR="00BE7109" w:rsidRPr="004568AF" w:rsidRDefault="00A513AC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83,855</w:t>
            </w:r>
          </w:p>
        </w:tc>
      </w:tr>
      <w:tr w:rsidR="0062232F" w:rsidRPr="004568AF" w14:paraId="6A55256E" w14:textId="77777777" w:rsidTr="00F74725">
        <w:tc>
          <w:tcPr>
            <w:tcW w:w="2609" w:type="dxa"/>
          </w:tcPr>
          <w:p w14:paraId="3235342F" w14:textId="7255DDF0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</w:tcPr>
          <w:p w14:paraId="3E1FB8BB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EA69D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14AB639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A3D4C60" w14:textId="3A086864" w:rsidR="0062232F" w:rsidRPr="004568AF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  <w:tc>
          <w:tcPr>
            <w:tcW w:w="240" w:type="dxa"/>
          </w:tcPr>
          <w:p w14:paraId="0CA7C40A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1B18655A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4E1E3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A8A756D" w14:textId="77777777" w:rsidR="0062232F" w:rsidRPr="004568AF" w:rsidRDefault="0062232F" w:rsidP="0062232F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CC7C262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678FB81" w14:textId="73D3A591" w:rsidR="0062232F" w:rsidRPr="004568AF" w:rsidRDefault="00A513AC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621B23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21B23"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</w:p>
        </w:tc>
      </w:tr>
      <w:tr w:rsidR="001B1B66" w:rsidRPr="004568AF" w14:paraId="3988D6EB" w14:textId="77777777" w:rsidTr="00F74725">
        <w:trPr>
          <w:trHeight w:val="398"/>
        </w:trPr>
        <w:tc>
          <w:tcPr>
            <w:tcW w:w="2609" w:type="dxa"/>
          </w:tcPr>
          <w:p w14:paraId="551FC2E5" w14:textId="4FA4A705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372A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4568A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79" w:type="dxa"/>
          </w:tcPr>
          <w:p w14:paraId="3E849BBD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7859E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8ADBDB7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C53DB9D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81CFEDC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4B6A1C42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ADDC1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1A9FD6B" w14:textId="77777777" w:rsidR="001B1B66" w:rsidRPr="004568AF" w:rsidRDefault="001B1B66" w:rsidP="009E7235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16BD693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113A40A" w14:textId="77777777" w:rsidR="001B1B66" w:rsidRPr="004568A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32F" w:rsidRPr="004568AF" w14:paraId="39717831" w14:textId="77777777" w:rsidTr="00040A31">
        <w:tc>
          <w:tcPr>
            <w:tcW w:w="2609" w:type="dxa"/>
          </w:tcPr>
          <w:p w14:paraId="696B022F" w14:textId="2FDFAF38" w:rsidR="0062232F" w:rsidRPr="004568AF" w:rsidRDefault="00281CAD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68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2232F" w:rsidRPr="004568A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9" w:type="dxa"/>
          </w:tcPr>
          <w:p w14:paraId="493FAFB2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42BB6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14DBC1B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E365397" w14:textId="2E7CA29F" w:rsidR="0062232F" w:rsidRPr="004568AF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4568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531A465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2C7C76AF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E1CFB2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AE9BB61" w14:textId="77777777" w:rsidR="0062232F" w:rsidRPr="004568AF" w:rsidRDefault="0062232F" w:rsidP="0062232F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3C6384E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66AC76D" w14:textId="20AE0BF8" w:rsidR="0062232F" w:rsidRPr="004568AF" w:rsidRDefault="00A513AC" w:rsidP="002A5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32F" w:rsidRPr="004568AF" w14:paraId="4D69881D" w14:textId="77777777" w:rsidTr="00040A31">
        <w:tc>
          <w:tcPr>
            <w:tcW w:w="2609" w:type="dxa"/>
          </w:tcPr>
          <w:p w14:paraId="19BF6EA7" w14:textId="1CAF4939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</w:tcPr>
          <w:p w14:paraId="6004B743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760D4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04A768A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B25797" w14:textId="3E92B8DE" w:rsidR="0062232F" w:rsidRPr="004568AF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68AF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  <w:tc>
          <w:tcPr>
            <w:tcW w:w="240" w:type="dxa"/>
          </w:tcPr>
          <w:p w14:paraId="6BD6EBF5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nil"/>
            </w:tcBorders>
          </w:tcPr>
          <w:p w14:paraId="2F27075F" w14:textId="18134734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529A9C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07021703" w14:textId="42858A31" w:rsidR="0062232F" w:rsidRPr="004568AF" w:rsidRDefault="0062232F" w:rsidP="0062232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6397460" w14:textId="77777777" w:rsidR="0062232F" w:rsidRPr="004568AF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532801D" w14:textId="73168275" w:rsidR="0062232F" w:rsidRPr="004568AF" w:rsidRDefault="00A513AC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621B2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21B23"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</w:p>
        </w:tc>
      </w:tr>
    </w:tbl>
    <w:p w14:paraId="60A167E4" w14:textId="2D9BDD59" w:rsidR="00300228" w:rsidRPr="009433A9" w:rsidRDefault="00836B8F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1107"/>
        <w:gridCol w:w="242"/>
        <w:gridCol w:w="1118"/>
        <w:gridCol w:w="242"/>
        <w:gridCol w:w="1087"/>
        <w:gridCol w:w="261"/>
        <w:gridCol w:w="1093"/>
      </w:tblGrid>
      <w:tr w:rsidR="00040A31" w:rsidRPr="009433A9" w14:paraId="19D31002" w14:textId="77777777" w:rsidTr="009D2B5A">
        <w:trPr>
          <w:tblHeader/>
        </w:trPr>
        <w:tc>
          <w:tcPr>
            <w:tcW w:w="2356" w:type="pct"/>
          </w:tcPr>
          <w:p w14:paraId="215C05C2" w14:textId="77777777" w:rsidR="00040A31" w:rsidRPr="009433A9" w:rsidRDefault="00040A31" w:rsidP="0004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pct"/>
            <w:gridSpan w:val="3"/>
          </w:tcPr>
          <w:p w14:paraId="62559D78" w14:textId="75B1508A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986F511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3" w:type="pct"/>
            <w:gridSpan w:val="3"/>
          </w:tcPr>
          <w:p w14:paraId="197432F1" w14:textId="2E6BA21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0A31" w:rsidRPr="009433A9" w14:paraId="5DBFA33B" w14:textId="77777777" w:rsidTr="004372A9">
        <w:trPr>
          <w:tblHeader/>
        </w:trPr>
        <w:tc>
          <w:tcPr>
            <w:tcW w:w="2356" w:type="pct"/>
          </w:tcPr>
          <w:p w14:paraId="5119E901" w14:textId="77777777" w:rsidR="00040A31" w:rsidRPr="009433A9" w:rsidRDefault="00040A31" w:rsidP="0004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A0CA1C1" w14:textId="3B4A19F6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01A65384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4DE9FBB" w14:textId="24D2CADC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97" w:hanging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4BA2AC4A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3AB872A4" w14:textId="45BD2141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5112DCA9" w14:textId="77777777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5BA82C7D" w14:textId="03B19176" w:rsidR="00040A31" w:rsidRPr="009433A9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40A31" w:rsidRPr="009433A9" w14:paraId="23B04284" w14:textId="77777777" w:rsidTr="002F4A08">
        <w:trPr>
          <w:tblHeader/>
        </w:trPr>
        <w:tc>
          <w:tcPr>
            <w:tcW w:w="2356" w:type="pct"/>
          </w:tcPr>
          <w:p w14:paraId="1BE5F6E3" w14:textId="44481720" w:rsidR="00040A31" w:rsidRPr="009433A9" w:rsidRDefault="00040A31" w:rsidP="004D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pct"/>
            <w:gridSpan w:val="7"/>
          </w:tcPr>
          <w:p w14:paraId="603D1DE2" w14:textId="1E704B5C" w:rsidR="00040A31" w:rsidRPr="009433A9" w:rsidRDefault="00040A31" w:rsidP="004D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33A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040A31" w:rsidRPr="009433A9" w14:paraId="5ADFE855" w14:textId="77777777" w:rsidTr="004372A9">
        <w:tc>
          <w:tcPr>
            <w:tcW w:w="2356" w:type="pct"/>
          </w:tcPr>
          <w:p w14:paraId="3BF48C82" w14:textId="77BBA7D4" w:rsidR="00040A31" w:rsidRPr="009433A9" w:rsidRDefault="00040A31" w:rsidP="0070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69" w:type="pct"/>
          </w:tcPr>
          <w:p w14:paraId="2FBF26CD" w14:textId="2EC0D245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53405C90" w14:textId="77777777" w:rsidR="00040A31" w:rsidRPr="009433A9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</w:tcPr>
          <w:p w14:paraId="672BF533" w14:textId="426EC678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1C6A8D28" w14:textId="77777777" w:rsidR="00040A31" w:rsidRPr="009433A9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3EB5F306" w14:textId="6EA170BC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65390F8F" w14:textId="77777777" w:rsidR="00040A31" w:rsidRPr="009433A9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5916CDBE" w14:textId="0C4FDB6C" w:rsidR="00006A22" w:rsidRPr="009433A9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3" w:hanging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B5A" w:rsidRPr="009433A9" w14:paraId="53A1411A" w14:textId="77777777" w:rsidTr="002F4A08">
        <w:tc>
          <w:tcPr>
            <w:tcW w:w="2356" w:type="pct"/>
          </w:tcPr>
          <w:p w14:paraId="2FF45E02" w14:textId="35AA151B" w:rsidR="009D2B5A" w:rsidRPr="009433A9" w:rsidRDefault="009D2B5A" w:rsidP="009D2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33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FD16E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9433A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433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D16E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CC7442C" w14:textId="137DB295" w:rsidR="009D2B5A" w:rsidRPr="009433A9" w:rsidRDefault="00FC0D01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138F36D6" w14:textId="77777777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83763F7" w14:textId="24102A1A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0002EBBA" w14:textId="77777777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0B19EEC1" w14:textId="1086EA0E" w:rsidR="009D2B5A" w:rsidRPr="009433A9" w:rsidRDefault="00FC0D01" w:rsidP="000502E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left" w:pos="600"/>
              </w:tabs>
              <w:spacing w:line="240" w:lineRule="auto"/>
              <w:ind w:left="-840" w:right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CE90DB8" w14:textId="77777777" w:rsidR="009D2B5A" w:rsidRPr="009433A9" w:rsidRDefault="009D2B5A" w:rsidP="009D2B5A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3C04EF1" w14:textId="722DE634" w:rsidR="009D2B5A" w:rsidRPr="009433A9" w:rsidRDefault="009D2B5A" w:rsidP="009D2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765C47" w14:textId="4D138EB0" w:rsidR="001C51F4" w:rsidRPr="009433A9" w:rsidRDefault="001C51F4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7"/>
        <w:gridCol w:w="268"/>
        <w:gridCol w:w="1085"/>
        <w:gridCol w:w="276"/>
        <w:gridCol w:w="984"/>
        <w:gridCol w:w="274"/>
        <w:gridCol w:w="1054"/>
        <w:gridCol w:w="10"/>
      </w:tblGrid>
      <w:tr w:rsidR="004F7328" w:rsidRPr="009433A9" w14:paraId="72FF50FE" w14:textId="77777777" w:rsidTr="00072463">
        <w:trPr>
          <w:gridAfter w:val="1"/>
          <w:wAfter w:w="5" w:type="pct"/>
        </w:trPr>
        <w:tc>
          <w:tcPr>
            <w:tcW w:w="2364" w:type="pct"/>
          </w:tcPr>
          <w:p w14:paraId="3696EA4D" w14:textId="77777777" w:rsidR="004F7328" w:rsidRPr="009433A9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56A75720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CC64794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pct"/>
            <w:gridSpan w:val="3"/>
          </w:tcPr>
          <w:p w14:paraId="0DB4FA9F" w14:textId="77777777" w:rsidR="004F7328" w:rsidRPr="009433A9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018" w:rsidRPr="009433A9" w14:paraId="61BC02E8" w14:textId="77777777" w:rsidTr="00F43AA0">
        <w:tc>
          <w:tcPr>
            <w:tcW w:w="2364" w:type="pct"/>
          </w:tcPr>
          <w:p w14:paraId="47D3190F" w14:textId="7E9D7DA3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</w:tcPr>
          <w:p w14:paraId="087526CD" w14:textId="2AC9F2F8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115E2B7E" w14:textId="7777777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B729E8" w14:textId="45E0FB8D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61CF9EC4" w14:textId="7777777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50ABE36" w14:textId="24B69624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383004DF" w14:textId="7777777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25379E2E" w14:textId="662E5397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31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2028" w:rsidRPr="009433A9" w14:paraId="18FD4411" w14:textId="77777777" w:rsidTr="00F43AA0">
        <w:tc>
          <w:tcPr>
            <w:tcW w:w="2364" w:type="pct"/>
          </w:tcPr>
          <w:p w14:paraId="04C860F7" w14:textId="3F233830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163C9FAD" w14:textId="426239B1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EC66F50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DA92423" w14:textId="7838F5C0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CDBFE8D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0EC124AB" w14:textId="68B11656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22A86580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314AADE0" w14:textId="2063BEEE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9433A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2028" w:rsidRPr="009433A9" w14:paraId="7726E844" w14:textId="77777777" w:rsidTr="00072463">
        <w:tc>
          <w:tcPr>
            <w:tcW w:w="2364" w:type="pct"/>
          </w:tcPr>
          <w:p w14:paraId="472903E9" w14:textId="41C8095B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6" w:type="pct"/>
            <w:gridSpan w:val="8"/>
          </w:tcPr>
          <w:p w14:paraId="0B87E348" w14:textId="77777777" w:rsidR="00C72028" w:rsidRPr="009433A9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6DD5" w:rsidRPr="009433A9" w14:paraId="3FC9E9F9" w14:textId="77777777" w:rsidTr="00072463">
        <w:tc>
          <w:tcPr>
            <w:tcW w:w="2364" w:type="pct"/>
          </w:tcPr>
          <w:p w14:paraId="4B46E774" w14:textId="375ED13D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36" w:type="pct"/>
            <w:gridSpan w:val="8"/>
          </w:tcPr>
          <w:p w14:paraId="7A2A31E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6DD5" w:rsidRPr="009433A9" w14:paraId="3A3EDA42" w14:textId="77777777" w:rsidTr="00F43AA0">
        <w:tc>
          <w:tcPr>
            <w:tcW w:w="2364" w:type="pct"/>
          </w:tcPr>
          <w:p w14:paraId="2AA971DD" w14:textId="5EE7A8E9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181FA2F" w14:textId="22CDD502" w:rsidR="00676DD5" w:rsidRPr="009433A9" w:rsidRDefault="00FC0D01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67C12E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516ACEF6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9297A0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</w:tcPr>
          <w:p w14:paraId="57CF89F3" w14:textId="134DE3B5" w:rsidR="00676DD5" w:rsidRPr="009433A9" w:rsidRDefault="006B7046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3,920</w:t>
            </w:r>
          </w:p>
        </w:tc>
        <w:tc>
          <w:tcPr>
            <w:tcW w:w="141" w:type="pct"/>
          </w:tcPr>
          <w:p w14:paraId="4FEC0B4A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2D79F1D2" w14:textId="729B29AA" w:rsidR="00676DD5" w:rsidRPr="009433A9" w:rsidRDefault="00A0630A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B481F" w:rsidRPr="000B48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  <w:tr w:rsidR="00676DD5" w:rsidRPr="009433A9" w14:paraId="00289405" w14:textId="77777777" w:rsidTr="00072463">
        <w:tc>
          <w:tcPr>
            <w:tcW w:w="2364" w:type="pct"/>
          </w:tcPr>
          <w:p w14:paraId="17BADDA5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gridSpan w:val="8"/>
          </w:tcPr>
          <w:p w14:paraId="76D5B909" w14:textId="6E2E22EE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6DD5" w:rsidRPr="009433A9" w14:paraId="03787AFA" w14:textId="77777777" w:rsidTr="00072463">
        <w:tc>
          <w:tcPr>
            <w:tcW w:w="2364" w:type="pct"/>
          </w:tcPr>
          <w:p w14:paraId="26CAF7F9" w14:textId="037A13F5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36" w:type="pct"/>
            <w:gridSpan w:val="8"/>
          </w:tcPr>
          <w:p w14:paraId="5397D94F" w14:textId="77777777" w:rsidR="00676DD5" w:rsidRPr="009433A9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6DD5" w:rsidRPr="009433A9" w14:paraId="43D74D8C" w14:textId="77777777" w:rsidTr="007A2D1C">
        <w:tc>
          <w:tcPr>
            <w:tcW w:w="2364" w:type="pct"/>
          </w:tcPr>
          <w:p w14:paraId="2FC34023" w14:textId="77777777" w:rsidR="00676DD5" w:rsidRPr="009433A9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70803AA8" w14:textId="4ABADA2C" w:rsidR="00676DD5" w:rsidRPr="007A2D1C" w:rsidRDefault="00FC0D01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D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2573340" w14:textId="77777777" w:rsidR="00676DD5" w:rsidRPr="007A2D1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6655C73C" w14:textId="47C0ECF8" w:rsidR="00676DD5" w:rsidRPr="007A2D1C" w:rsidRDefault="00676DD5" w:rsidP="0007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D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C9305B" w14:textId="77777777" w:rsidR="00676DD5" w:rsidRPr="007A2D1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</w:tcPr>
          <w:p w14:paraId="5850B839" w14:textId="3389C198" w:rsidR="00676DD5" w:rsidRPr="007A2D1C" w:rsidRDefault="00FC0D01" w:rsidP="001A2BD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840" w:right="2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D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BB84025" w14:textId="77777777" w:rsidR="00676DD5" w:rsidRPr="007A2D1C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gridSpan w:val="2"/>
            <w:tcBorders>
              <w:bottom w:val="double" w:sz="4" w:space="0" w:color="auto"/>
            </w:tcBorders>
          </w:tcPr>
          <w:p w14:paraId="56819253" w14:textId="4D2FB133" w:rsidR="00676DD5" w:rsidRPr="007A2D1C" w:rsidRDefault="00A0630A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D1C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14:paraId="6D4BA959" w14:textId="77777777" w:rsidR="00015305" w:rsidRPr="009433A9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365CE0A" w14:textId="5F488713" w:rsidR="00FF61D2" w:rsidRDefault="00FF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AACA702" w14:textId="5218B70D" w:rsidR="00C868AC" w:rsidRDefault="00434E2F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รายการเคลื่อนไหวของเงินกู้ยืมจากกิจการที่เกี่ยวข้องกันสำหรับงวด</w:t>
      </w:r>
      <w:r w:rsidR="00FD16EB">
        <w:rPr>
          <w:rFonts w:ascii="Angsana New" w:hAnsi="Angsana New" w:hint="cs"/>
          <w:sz w:val="30"/>
          <w:szCs w:val="30"/>
          <w:cs/>
        </w:rPr>
        <w:t>เก้า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B35018" w:rsidRPr="009433A9">
        <w:rPr>
          <w:rFonts w:ascii="Angsana New" w:hAnsi="Angsana New"/>
          <w:sz w:val="30"/>
          <w:szCs w:val="30"/>
        </w:rPr>
        <w:t>0</w:t>
      </w:r>
      <w:r w:rsidR="00503B4C" w:rsidRPr="009433A9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 w:rsidR="00E44DE2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45A1715D" w14:textId="77777777" w:rsidR="004372A9" w:rsidRPr="009433A9" w:rsidRDefault="004372A9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4" w:type="dxa"/>
        <w:tblInd w:w="360" w:type="dxa"/>
        <w:tblLook w:val="04A0" w:firstRow="1" w:lastRow="0" w:firstColumn="1" w:lastColumn="0" w:noHBand="0" w:noVBand="1"/>
      </w:tblPr>
      <w:tblGrid>
        <w:gridCol w:w="1618"/>
        <w:gridCol w:w="1349"/>
        <w:gridCol w:w="234"/>
        <w:gridCol w:w="1385"/>
        <w:gridCol w:w="1204"/>
        <w:gridCol w:w="235"/>
        <w:gridCol w:w="991"/>
        <w:gridCol w:w="235"/>
        <w:gridCol w:w="1119"/>
        <w:gridCol w:w="235"/>
        <w:gridCol w:w="1119"/>
      </w:tblGrid>
      <w:tr w:rsidR="00E85FBE" w:rsidRPr="009433A9" w14:paraId="356E4136" w14:textId="77777777" w:rsidTr="00E85FBE">
        <w:tc>
          <w:tcPr>
            <w:tcW w:w="1618" w:type="dxa"/>
            <w:vAlign w:val="bottom"/>
          </w:tcPr>
          <w:p w14:paraId="4EC47A45" w14:textId="3778BECA" w:rsidR="00E85FBE" w:rsidRPr="009433A9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968" w:type="dxa"/>
            <w:gridSpan w:val="3"/>
            <w:vAlign w:val="bottom"/>
          </w:tcPr>
          <w:p w14:paraId="62937F9B" w14:textId="77777777" w:rsidR="00E85FBE" w:rsidRPr="009433A9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8" w:type="dxa"/>
            <w:gridSpan w:val="7"/>
            <w:vAlign w:val="bottom"/>
          </w:tcPr>
          <w:p w14:paraId="624969D7" w14:textId="77777777" w:rsidR="00E85FBE" w:rsidRPr="009433A9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018" w:rsidRPr="009433A9" w14:paraId="39023824" w14:textId="77777777" w:rsidTr="00E85FBE">
        <w:tc>
          <w:tcPr>
            <w:tcW w:w="1618" w:type="dxa"/>
            <w:shd w:val="clear" w:color="auto" w:fill="auto"/>
            <w:vAlign w:val="bottom"/>
          </w:tcPr>
          <w:p w14:paraId="61C881DE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42B05E7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E4A1B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2ABDC9D2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4DF4593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0FDB0A" w14:textId="5B0DE88A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4" w:type="dxa"/>
            <w:vAlign w:val="bottom"/>
          </w:tcPr>
          <w:p w14:paraId="78907CEB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545F8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5" w:type="dxa"/>
            <w:vAlign w:val="bottom"/>
          </w:tcPr>
          <w:p w14:paraId="7D2A2C02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5E73EA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5BD601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52D9A77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18B8041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046D85E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5521E6" w14:textId="4B554CDA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35018" w:rsidRPr="009433A9" w14:paraId="30B38978" w14:textId="77777777" w:rsidTr="00E85FBE">
        <w:tc>
          <w:tcPr>
            <w:tcW w:w="1618" w:type="dxa"/>
            <w:vAlign w:val="bottom"/>
          </w:tcPr>
          <w:p w14:paraId="253090C6" w14:textId="3ACD6B35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49" w:type="dxa"/>
            <w:vAlign w:val="bottom"/>
          </w:tcPr>
          <w:p w14:paraId="532ED1A6" w14:textId="7286BFE3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462D9F5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5F471590" w14:textId="5AAAFF02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04" w:type="dxa"/>
            <w:vAlign w:val="bottom"/>
          </w:tcPr>
          <w:p w14:paraId="0824D23D" w14:textId="29E8F52B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vAlign w:val="bottom"/>
          </w:tcPr>
          <w:p w14:paraId="07A22888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2F9AFFC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FE15ACB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3650E84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EA9FAA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1FC2210" w14:textId="7B519BF6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5018" w:rsidRPr="009433A9" w14:paraId="06F7CEB7" w14:textId="77777777" w:rsidTr="00E85FBE">
        <w:tc>
          <w:tcPr>
            <w:tcW w:w="1618" w:type="dxa"/>
          </w:tcPr>
          <w:p w14:paraId="72AD8945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678239E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8" w:type="dxa"/>
            <w:gridSpan w:val="7"/>
          </w:tcPr>
          <w:p w14:paraId="3E741935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5018" w:rsidRPr="009433A9" w14:paraId="15289F5E" w14:textId="77777777" w:rsidTr="00E85FBE">
        <w:tc>
          <w:tcPr>
            <w:tcW w:w="1618" w:type="dxa"/>
          </w:tcPr>
          <w:p w14:paraId="6BC1E864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08FD4116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76B6AD19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91B9C8E" w14:textId="2B2AC722" w:rsidR="00B35018" w:rsidRPr="009433A9" w:rsidRDefault="00900EE6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0EE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645E8E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900EE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51196F5" w14:textId="02B4246C" w:rsidR="00B35018" w:rsidRPr="009433A9" w:rsidRDefault="00B35018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7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27,985</w:t>
            </w:r>
          </w:p>
        </w:tc>
        <w:tc>
          <w:tcPr>
            <w:tcW w:w="235" w:type="dxa"/>
          </w:tcPr>
          <w:p w14:paraId="4ED91895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90F553" w14:textId="4E307085" w:rsidR="00B35018" w:rsidRPr="009433A9" w:rsidRDefault="006B7046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9207241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CC0040" w14:textId="05DEC4CC" w:rsidR="00B35018" w:rsidRPr="009433A9" w:rsidRDefault="006B7046" w:rsidP="00B5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(2,040)</w:t>
            </w:r>
          </w:p>
        </w:tc>
        <w:tc>
          <w:tcPr>
            <w:tcW w:w="235" w:type="dxa"/>
          </w:tcPr>
          <w:p w14:paraId="393292E2" w14:textId="77777777" w:rsidR="00B35018" w:rsidRPr="009433A9" w:rsidRDefault="00B35018" w:rsidP="00B3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6439B6D9" w14:textId="002D3ADC" w:rsidR="00B35018" w:rsidRPr="009433A9" w:rsidRDefault="006B7046" w:rsidP="00B3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25,945</w:t>
            </w:r>
          </w:p>
        </w:tc>
      </w:tr>
    </w:tbl>
    <w:p w14:paraId="1E6AE21E" w14:textId="77777777" w:rsidR="00C72028" w:rsidRPr="00200B54" w:rsidRDefault="00C72028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856EF4D" w14:textId="490A2ABD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A2718D8" w14:textId="77777777" w:rsidR="0079593A" w:rsidRPr="00200B54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8F0CEF7" w14:textId="5D86D2F4" w:rsidR="0079593A" w:rsidRPr="009433A9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9433A9">
        <w:rPr>
          <w:rFonts w:ascii="Angsana New" w:hAnsi="Angsana New"/>
          <w:b/>
          <w:sz w:val="30"/>
          <w:szCs w:val="30"/>
          <w:cs/>
        </w:rPr>
        <w:t>เพื่อ</w:t>
      </w:r>
      <w:r w:rsidRPr="009433A9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9433A9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9433A9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9433A9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9433A9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34F96FB2" w14:textId="77777777" w:rsidR="00A46510" w:rsidRPr="00200B54" w:rsidRDefault="00A46510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</w:p>
    <w:p w14:paraId="11F67C8F" w14:textId="18F61E69" w:rsidR="0079593A" w:rsidRPr="009433A9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9433A9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9433A9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5AE29EAA" w14:textId="77777777" w:rsidR="00B06D3A" w:rsidRPr="00200B54" w:rsidRDefault="00B06D3A" w:rsidP="0046032E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347EE14A" w14:textId="72BF54DA" w:rsidR="00464A7F" w:rsidRDefault="0079593A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9433A9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="00503B4C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และได้ทำสัญญากู้ยืมเงินจากบริษัทที่เกี่ยวข้องกัน</w:t>
      </w:r>
      <w:r w:rsidR="005945A1" w:rsidRPr="009433A9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3127116D" w14:textId="77777777" w:rsidR="008B73D8" w:rsidRPr="009433A9" w:rsidRDefault="008B73D8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DFEB7AF" w14:textId="166FC21F" w:rsidR="00EC1879" w:rsidRPr="009433A9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บริษัทได้ทำสัญญาให้กู้ยืมเงินหลายฉบับแก่บริษัทที่เกี่ยวข้องกันแห่งหนึ่ง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Pr="009433A9">
        <w:rPr>
          <w:rFonts w:ascii="Angsana New" w:hAnsi="Angsana New"/>
          <w:spacing w:val="-2"/>
          <w:sz w:val="30"/>
          <w:szCs w:val="30"/>
        </w:rPr>
        <w:t>1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9433A9">
        <w:rPr>
          <w:rFonts w:ascii="Angsana New" w:hAnsi="Angsana New"/>
          <w:spacing w:val="-2"/>
          <w:sz w:val="30"/>
          <w:szCs w:val="30"/>
        </w:rPr>
        <w:t>8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="000502EE">
        <w:rPr>
          <w:rFonts w:ascii="Angsana New" w:hAnsi="Angsana New"/>
          <w:spacing w:val="-2"/>
          <w:sz w:val="30"/>
          <w:szCs w:val="30"/>
        </w:rPr>
        <w:t xml:space="preserve"> </w:t>
      </w:r>
      <w:r w:rsidR="000502EE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0502EE">
        <w:rPr>
          <w:rFonts w:ascii="Angsana New" w:hAnsi="Angsana New"/>
          <w:spacing w:val="-2"/>
          <w:sz w:val="30"/>
          <w:szCs w:val="30"/>
        </w:rPr>
        <w:t xml:space="preserve">9 </w:t>
      </w:r>
      <w:r w:rsidR="000502E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433A9">
        <w:rPr>
          <w:rFonts w:ascii="Angsana New" w:hAnsi="Angsana New"/>
          <w:spacing w:val="-2"/>
          <w:sz w:val="30"/>
          <w:szCs w:val="30"/>
          <w:cs/>
        </w:rPr>
        <w:t xml:space="preserve"> ตามแต่ละสัญญาพร้อมทั้งค้ำประกันโดยสินทรัพย์ของแต่ละโครงการ โดยสัญญาดังกล่าวจะทยอยสิ้นสุดใน</w:t>
      </w:r>
      <w:r w:rsidRPr="007B1010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7B1010" w:rsidRPr="007B101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1010">
        <w:rPr>
          <w:rFonts w:ascii="Angsana New" w:hAnsi="Angsana New"/>
          <w:spacing w:val="-2"/>
          <w:sz w:val="30"/>
          <w:szCs w:val="30"/>
        </w:rPr>
        <w:t>2564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จนถึงเดือ</w:t>
      </w:r>
      <w:r w:rsidR="000B481F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0502EE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B101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1010">
        <w:rPr>
          <w:rFonts w:ascii="Angsana New" w:hAnsi="Angsana New"/>
          <w:spacing w:val="-2"/>
          <w:sz w:val="30"/>
          <w:szCs w:val="30"/>
        </w:rPr>
        <w:t>257</w:t>
      </w:r>
      <w:r w:rsidR="000502EE">
        <w:rPr>
          <w:rFonts w:ascii="Angsana New" w:hAnsi="Angsana New"/>
          <w:spacing w:val="-2"/>
          <w:sz w:val="30"/>
          <w:szCs w:val="30"/>
        </w:rPr>
        <w:t>3</w:t>
      </w:r>
    </w:p>
    <w:p w14:paraId="6FD99A2D" w14:textId="77777777" w:rsidR="00EC1879" w:rsidRPr="00200B54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FC95E1" w14:textId="3ADF8983" w:rsidR="00EC1879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9433A9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งินให้กู้ยืมแก่บริษัทร่วม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Pr="009433A9">
        <w:rPr>
          <w:rFonts w:ascii="Angsana New" w:hAnsi="Angsana New"/>
          <w:spacing w:val="-2"/>
          <w:sz w:val="30"/>
          <w:szCs w:val="30"/>
        </w:rPr>
        <w:t>10</w:t>
      </w:r>
      <w:r w:rsidR="00281CAD" w:rsidRPr="009433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2CAB3B09" w14:textId="400496F2" w:rsidR="00E97B02" w:rsidRDefault="00E97B02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B1F911E" w14:textId="19E81984" w:rsidR="00E97B02" w:rsidRPr="009433A9" w:rsidRDefault="00E97B02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E97B02">
        <w:rPr>
          <w:rFonts w:ascii="Angsana New" w:hAnsi="Angsana New"/>
          <w:spacing w:val="-2"/>
          <w:sz w:val="30"/>
          <w:szCs w:val="30"/>
          <w:cs/>
        </w:rPr>
        <w:t>บริษัทได้ทำสัญญาให้บริการการค้ำประกันเงินกู้ให้แก่บริษัทที่เกี่ยวข้องกันแห่งหนึ่ง ซึ่งมีอัตราค่าบริการเท่ากับที่ระบุในสัญญา โดยสัญญาดังกล่าวจะสิ้นสุดเมื่อบริษัทบอกเลิกสัญญาเป็นลายลักษณ์อักษรแก่คู่สัญญา</w:t>
      </w:r>
    </w:p>
    <w:p w14:paraId="7B1AF821" w14:textId="061DA00A" w:rsidR="008C7B95" w:rsidRPr="00B672F2" w:rsidRDefault="008C7B95" w:rsidP="008C7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672F2">
        <w:rPr>
          <w:rFonts w:ascii="Angsana New" w:hAnsi="Angsana New"/>
          <w:b/>
          <w:sz w:val="30"/>
          <w:szCs w:val="30"/>
          <w:cs/>
        </w:rPr>
        <w:lastRenderedPageBreak/>
        <w:t>ในระหว่างไตรมาส</w:t>
      </w:r>
      <w:r w:rsidRPr="00B672F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672F2">
        <w:rPr>
          <w:rFonts w:ascii="Angsana New" w:hAnsi="Angsana New"/>
          <w:bCs/>
          <w:sz w:val="30"/>
          <w:szCs w:val="30"/>
        </w:rPr>
        <w:t xml:space="preserve">3 </w:t>
      </w:r>
      <w:r w:rsidRPr="00B672F2">
        <w:rPr>
          <w:rFonts w:ascii="Angsana New" w:hAnsi="Angsana New"/>
          <w:b/>
          <w:sz w:val="30"/>
          <w:szCs w:val="30"/>
          <w:cs/>
        </w:rPr>
        <w:t>ปี</w:t>
      </w:r>
      <w:r w:rsidRPr="00B672F2">
        <w:rPr>
          <w:rFonts w:ascii="Angsana New" w:hAnsi="Angsana New"/>
          <w:bCs/>
          <w:sz w:val="30"/>
          <w:szCs w:val="30"/>
        </w:rPr>
        <w:t xml:space="preserve"> 2564</w:t>
      </w:r>
      <w:r w:rsidR="0042537B" w:rsidRPr="00B672F2">
        <w:rPr>
          <w:rFonts w:ascii="Angsana New" w:hAnsi="Angsana New"/>
          <w:bCs/>
          <w:sz w:val="30"/>
          <w:szCs w:val="30"/>
        </w:rPr>
        <w:t xml:space="preserve"> </w:t>
      </w:r>
      <w:r w:rsidRPr="00B672F2">
        <w:rPr>
          <w:rFonts w:ascii="Angsana New" w:hAnsi="Angsana New"/>
          <w:b/>
          <w:sz w:val="30"/>
          <w:szCs w:val="30"/>
          <w:cs/>
        </w:rPr>
        <w:t>บริษัทได้จำหน่ายสินทรัพย์ที่เกี่ยวข้องกับธุรกิจก๊าซธรรมชาติอัดสำหรับอุตสาหกรรม (</w:t>
      </w:r>
      <w:r w:rsidRPr="00B672F2">
        <w:rPr>
          <w:rFonts w:ascii="Angsana New" w:hAnsi="Angsana New"/>
          <w:bCs/>
          <w:sz w:val="30"/>
          <w:szCs w:val="30"/>
        </w:rPr>
        <w:t>iCNG)</w:t>
      </w:r>
      <w:r w:rsidRPr="00B672F2">
        <w:rPr>
          <w:rFonts w:ascii="Angsana New" w:hAnsi="Angsana New"/>
          <w:b/>
          <w:sz w:val="30"/>
          <w:szCs w:val="30"/>
        </w:rPr>
        <w:t xml:space="preserve"> </w:t>
      </w:r>
      <w:r w:rsidRPr="00B672F2">
        <w:rPr>
          <w:rFonts w:ascii="Angsana New" w:hAnsi="Angsana New"/>
          <w:b/>
          <w:sz w:val="30"/>
          <w:szCs w:val="30"/>
          <w:cs/>
        </w:rPr>
        <w:t>ให้แก่</w:t>
      </w:r>
      <w:r w:rsidR="0082154E" w:rsidRPr="0082154E">
        <w:rPr>
          <w:rFonts w:ascii="Angsana New" w:hAnsi="Angsana New"/>
          <w:b/>
          <w:sz w:val="30"/>
          <w:szCs w:val="30"/>
          <w:cs/>
        </w:rPr>
        <w:t>บริษัท เครือข่ายก๊าซไทย-ญี่ปุ่น จำกัด</w:t>
      </w:r>
      <w:r w:rsidR="0082154E">
        <w:rPr>
          <w:rFonts w:ascii="Angsana New" w:hAnsi="Angsana New"/>
          <w:b/>
          <w:sz w:val="30"/>
          <w:szCs w:val="30"/>
        </w:rPr>
        <w:t xml:space="preserve"> </w:t>
      </w:r>
      <w:r w:rsidR="0082154E">
        <w:rPr>
          <w:rFonts w:ascii="Angsana New" w:hAnsi="Angsana New" w:hint="cs"/>
          <w:b/>
          <w:sz w:val="30"/>
          <w:szCs w:val="30"/>
          <w:cs/>
        </w:rPr>
        <w:t>ซึ่งเป็น</w:t>
      </w:r>
      <w:r w:rsidRPr="00B672F2">
        <w:rPr>
          <w:rFonts w:ascii="Angsana New" w:hAnsi="Angsana New"/>
          <w:b/>
          <w:sz w:val="30"/>
          <w:szCs w:val="30"/>
          <w:cs/>
        </w:rPr>
        <w:t>บริษัทย่อย โดยมีมูลค่าสิ่งตอบแทนเป็นจำนวนเงิน</w:t>
      </w:r>
      <w:r w:rsidRPr="00B672F2">
        <w:rPr>
          <w:rFonts w:ascii="Angsana New" w:hAnsi="Angsana New"/>
          <w:bCs/>
          <w:sz w:val="30"/>
          <w:szCs w:val="30"/>
        </w:rPr>
        <w:t xml:space="preserve"> 454 </w:t>
      </w:r>
      <w:r w:rsidRPr="00B672F2">
        <w:rPr>
          <w:rFonts w:ascii="Angsana New" w:hAnsi="Angsana New"/>
          <w:b/>
          <w:sz w:val="30"/>
          <w:szCs w:val="30"/>
          <w:cs/>
        </w:rPr>
        <w:t>ล้านบาท บริษัทรับรู้กำไรจากการจำหน่ายสินทรัพย์เป็นจำนวนเงิน</w:t>
      </w:r>
      <w:r w:rsidRPr="00B672F2">
        <w:rPr>
          <w:rFonts w:ascii="Angsana New" w:hAnsi="Angsana New"/>
          <w:bCs/>
          <w:sz w:val="30"/>
          <w:szCs w:val="30"/>
        </w:rPr>
        <w:t xml:space="preserve"> 11.34 </w:t>
      </w:r>
      <w:r w:rsidRPr="00B672F2">
        <w:rPr>
          <w:rFonts w:ascii="Angsana New" w:hAnsi="Angsana New"/>
          <w:b/>
          <w:sz w:val="30"/>
          <w:szCs w:val="30"/>
          <w:cs/>
        </w:rPr>
        <w:t>ล้านบาท ในงบการเงินเฉพาะกิจการสำหรับงวดเก้าเดือนสิ้นสุดวันที่</w:t>
      </w:r>
      <w:r w:rsidRPr="00B672F2">
        <w:rPr>
          <w:rFonts w:ascii="Angsana New" w:hAnsi="Angsana New"/>
          <w:bCs/>
          <w:sz w:val="30"/>
          <w:szCs w:val="30"/>
        </w:rPr>
        <w:t xml:space="preserve"> 30 </w:t>
      </w:r>
      <w:r w:rsidRPr="00B672F2">
        <w:rPr>
          <w:rFonts w:ascii="Angsana New" w:hAnsi="Angsana New"/>
          <w:b/>
          <w:sz w:val="30"/>
          <w:szCs w:val="30"/>
          <w:cs/>
        </w:rPr>
        <w:t>กันยายน</w:t>
      </w:r>
      <w:r w:rsidRPr="00B672F2">
        <w:rPr>
          <w:rFonts w:ascii="Angsana New" w:hAnsi="Angsana New"/>
          <w:bCs/>
          <w:sz w:val="30"/>
          <w:szCs w:val="30"/>
        </w:rPr>
        <w:t xml:space="preserve"> 2564</w:t>
      </w:r>
    </w:p>
    <w:p w14:paraId="33FAA946" w14:textId="77777777" w:rsidR="008C7B95" w:rsidRDefault="008C7B95" w:rsidP="008C7B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CC0578E" w14:textId="54AE0B77" w:rsidR="00F30622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9433A9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24428301" w14:textId="77777777" w:rsidR="008B73D8" w:rsidRPr="009433A9" w:rsidRDefault="008B73D8" w:rsidP="008B73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2721DBF" w14:textId="0273D10B" w:rsidR="00F30622" w:rsidRPr="009433A9" w:rsidRDefault="00F30622" w:rsidP="00F30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6"/>
          <w:szCs w:val="6"/>
        </w:rPr>
      </w:pPr>
    </w:p>
    <w:tbl>
      <w:tblPr>
        <w:tblW w:w="96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1267"/>
        <w:gridCol w:w="181"/>
        <w:gridCol w:w="1268"/>
        <w:gridCol w:w="178"/>
        <w:gridCol w:w="1175"/>
        <w:gridCol w:w="183"/>
        <w:gridCol w:w="1253"/>
        <w:gridCol w:w="9"/>
      </w:tblGrid>
      <w:tr w:rsidR="00CC6738" w:rsidRPr="009433A9" w14:paraId="60C6A3AF" w14:textId="77777777" w:rsidTr="00F57206">
        <w:trPr>
          <w:cantSplit/>
        </w:trPr>
        <w:tc>
          <w:tcPr>
            <w:tcW w:w="3060" w:type="dxa"/>
            <w:vAlign w:val="bottom"/>
            <w:hideMark/>
          </w:tcPr>
          <w:p w14:paraId="62C15EB1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ABBF0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2F5A9B59" w14:textId="53FFFF1C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2066027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4"/>
            <w:vAlign w:val="bottom"/>
          </w:tcPr>
          <w:p w14:paraId="09A382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6738" w:rsidRPr="009433A9" w14:paraId="22DEBC4F" w14:textId="77777777" w:rsidTr="00F57206">
        <w:trPr>
          <w:cantSplit/>
        </w:trPr>
        <w:tc>
          <w:tcPr>
            <w:tcW w:w="3060" w:type="dxa"/>
            <w:vAlign w:val="bottom"/>
          </w:tcPr>
          <w:p w14:paraId="3F826384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780E6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4FFB176F" w14:textId="67F64C4C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7" w:type="dxa"/>
            <w:vAlign w:val="bottom"/>
          </w:tcPr>
          <w:p w14:paraId="08308ADC" w14:textId="11EC148A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="00B43B45" w:rsidRPr="009433A9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="00FD16E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494BCD79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7C167398" w14:textId="77777777" w:rsidR="00CC6738" w:rsidRPr="009433A9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045D89DB" w14:textId="77777777" w:rsidR="00CC6738" w:rsidRPr="009433A9" w:rsidRDefault="00CC6738" w:rsidP="00BA07E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37E3EF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D41A014" w14:textId="35960EA7" w:rsidR="00CC6738" w:rsidRPr="009433A9" w:rsidRDefault="00CC6738" w:rsidP="00BA07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3B45" w:rsidRPr="009433A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  <w:vAlign w:val="bottom"/>
          </w:tcPr>
          <w:p w14:paraId="09A71B20" w14:textId="77777777" w:rsidR="00CC6738" w:rsidRPr="009433A9" w:rsidRDefault="00CC6738" w:rsidP="00BA07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AC857D7" w14:textId="77777777" w:rsidR="00CC6738" w:rsidRPr="009433A9" w:rsidRDefault="00CC6738" w:rsidP="00BA07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CC6738" w:rsidRPr="009433A9" w14:paraId="0335E5E6" w14:textId="77777777" w:rsidTr="00F57206">
        <w:trPr>
          <w:gridAfter w:val="1"/>
          <w:wAfter w:w="9" w:type="dxa"/>
          <w:cantSplit/>
          <w:trHeight w:val="335"/>
        </w:trPr>
        <w:tc>
          <w:tcPr>
            <w:tcW w:w="3060" w:type="dxa"/>
            <w:vAlign w:val="bottom"/>
            <w:hideMark/>
          </w:tcPr>
          <w:p w14:paraId="55EAD713" w14:textId="77777777" w:rsidR="00CC6738" w:rsidRPr="009433A9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F25C33" w14:textId="77777777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05" w:type="dxa"/>
            <w:gridSpan w:val="7"/>
            <w:vAlign w:val="bottom"/>
            <w:hideMark/>
          </w:tcPr>
          <w:p w14:paraId="2D49CC78" w14:textId="6EBED4B0" w:rsidR="00CC6738" w:rsidRPr="009433A9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738" w:rsidRPr="009433A9" w14:paraId="24AD7F6E" w14:textId="77777777" w:rsidTr="00F57206">
        <w:trPr>
          <w:cantSplit/>
        </w:trPr>
        <w:tc>
          <w:tcPr>
            <w:tcW w:w="3060" w:type="dxa"/>
            <w:hideMark/>
          </w:tcPr>
          <w:p w14:paraId="4792FCCA" w14:textId="550E08B2" w:rsidR="00CC6738" w:rsidRPr="009433A9" w:rsidRDefault="00CC6738" w:rsidP="00BA07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</w:tcPr>
          <w:p w14:paraId="7ACAC899" w14:textId="2AEAA31F" w:rsidR="00CC6738" w:rsidRPr="009433A9" w:rsidRDefault="00331F66" w:rsidP="001A0D1E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7" w:type="dxa"/>
          </w:tcPr>
          <w:p w14:paraId="6CF8B99B" w14:textId="7D415AE3" w:rsidR="00CC6738" w:rsidRPr="009433A9" w:rsidRDefault="00CC6738" w:rsidP="00BA07E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CF5628D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0CD27CCA" w14:textId="53FBC856" w:rsidR="00CC6738" w:rsidRPr="009433A9" w:rsidRDefault="00CC6738" w:rsidP="00BA07E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20A0264" w14:textId="77777777" w:rsidR="00CC6738" w:rsidRPr="009433A9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50A61DC" w14:textId="55C0795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A592339" w14:textId="77777777" w:rsidR="00CC6738" w:rsidRPr="009433A9" w:rsidRDefault="00CC6738" w:rsidP="00BA07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8A8F436" w14:textId="336F73F6" w:rsidR="00CC6738" w:rsidRPr="009433A9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02DEABBF" w14:textId="77777777" w:rsidTr="00F57206">
        <w:trPr>
          <w:cantSplit/>
        </w:trPr>
        <w:tc>
          <w:tcPr>
            <w:tcW w:w="3060" w:type="dxa"/>
          </w:tcPr>
          <w:p w14:paraId="1E81046E" w14:textId="7E161A3F" w:rsidR="00B36AB5" w:rsidRPr="009433A9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693AB3A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7A1CC3E8" w14:textId="2D743140" w:rsidR="00B36AB5" w:rsidRPr="009433A9" w:rsidRDefault="006B7046" w:rsidP="00D23CA9">
            <w:pPr>
              <w:pStyle w:val="acctfourfigures"/>
              <w:tabs>
                <w:tab w:val="clear" w:pos="765"/>
              </w:tabs>
              <w:spacing w:line="240" w:lineRule="auto"/>
              <w:ind w:left="-350" w:right="38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C949471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0F81F4" w14:textId="2D5C8948" w:rsidR="00B36AB5" w:rsidRPr="009433A9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CF92B63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021BDA" w14:textId="2B844D05" w:rsidR="00B36AB5" w:rsidRPr="009433A9" w:rsidRDefault="006B7046" w:rsidP="005C4D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</w:t>
            </w:r>
            <w:r w:rsidR="000C7B6E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183" w:type="dxa"/>
          </w:tcPr>
          <w:p w14:paraId="41F35E73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07B3CF7" w14:textId="640D0965" w:rsidR="00B36AB5" w:rsidRPr="009433A9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287,457</w:t>
            </w:r>
          </w:p>
        </w:tc>
      </w:tr>
      <w:tr w:rsidR="00B36AB5" w:rsidRPr="009433A9" w14:paraId="683F9905" w14:textId="77777777" w:rsidTr="00F57206">
        <w:trPr>
          <w:cantSplit/>
        </w:trPr>
        <w:tc>
          <w:tcPr>
            <w:tcW w:w="3060" w:type="dxa"/>
          </w:tcPr>
          <w:p w14:paraId="6E709636" w14:textId="1E1CE72E" w:rsidR="00B36AB5" w:rsidRPr="009433A9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507956"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703F96CA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288C947" w14:textId="377FB80B" w:rsidR="00B36AB5" w:rsidRPr="009433A9" w:rsidRDefault="00C40008" w:rsidP="00955BEF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6B704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1" w:type="dxa"/>
          </w:tcPr>
          <w:p w14:paraId="649E9969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3702B36" w14:textId="3DF4A8F9" w:rsidR="00B36AB5" w:rsidRPr="009433A9" w:rsidRDefault="00955BEF" w:rsidP="00955B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78" w:type="dxa"/>
          </w:tcPr>
          <w:p w14:paraId="713676D4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1799668" w14:textId="58A23E89" w:rsidR="00B36AB5" w:rsidRPr="009433A9" w:rsidRDefault="00621B23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7,916</w:t>
            </w:r>
          </w:p>
        </w:tc>
        <w:tc>
          <w:tcPr>
            <w:tcW w:w="183" w:type="dxa"/>
          </w:tcPr>
          <w:p w14:paraId="408BE321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5195508A" w14:textId="6292FC13" w:rsidR="00B36AB5" w:rsidRPr="009433A9" w:rsidRDefault="002117E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8,370</w:t>
            </w:r>
          </w:p>
        </w:tc>
      </w:tr>
      <w:tr w:rsidR="00B36AB5" w:rsidRPr="009433A9" w14:paraId="2FAAB72D" w14:textId="77777777" w:rsidTr="00F57206">
        <w:trPr>
          <w:cantSplit/>
        </w:trPr>
        <w:tc>
          <w:tcPr>
            <w:tcW w:w="3060" w:type="dxa"/>
          </w:tcPr>
          <w:p w14:paraId="6CD96037" w14:textId="77777777" w:rsidR="00B36AB5" w:rsidRPr="009433A9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5AF41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A4D0036" w14:textId="1A1EBFBE" w:rsidR="00B36AB5" w:rsidRPr="009433A9" w:rsidRDefault="00C40008" w:rsidP="00955BEF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6B7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1" w:type="dxa"/>
          </w:tcPr>
          <w:p w14:paraId="270DF68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DB85E61" w14:textId="61EF6662" w:rsidR="00B36AB5" w:rsidRPr="009433A9" w:rsidRDefault="00955BEF" w:rsidP="00955BE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78" w:type="dxa"/>
          </w:tcPr>
          <w:p w14:paraId="0509A34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DCAA8AC" w14:textId="0FBBFEB4" w:rsidR="00B36AB5" w:rsidRPr="009433A9" w:rsidRDefault="00621B23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  <w:r w:rsidR="006B7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83" w:type="dxa"/>
          </w:tcPr>
          <w:p w14:paraId="42B5B74F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62FF5" w14:textId="7E286C16" w:rsidR="00B36AB5" w:rsidRPr="009433A9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295,</w:t>
            </w:r>
            <w:r w:rsidR="002117E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117E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74905" w:rsidRPr="009433A9" w14:paraId="744FB337" w14:textId="77777777" w:rsidTr="00F57206">
        <w:trPr>
          <w:cantSplit/>
        </w:trPr>
        <w:tc>
          <w:tcPr>
            <w:tcW w:w="3060" w:type="dxa"/>
          </w:tcPr>
          <w:p w14:paraId="40DC1A7B" w14:textId="77777777" w:rsidR="00574905" w:rsidRPr="005C4D66" w:rsidRDefault="0057490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F0A88A" w14:textId="77777777" w:rsidR="00574905" w:rsidRPr="005C4D66" w:rsidRDefault="0057490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97E9763" w14:textId="77777777" w:rsidR="00574905" w:rsidRPr="005C4D66" w:rsidRDefault="0057490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882A854" w14:textId="77777777" w:rsidR="00574905" w:rsidRPr="005C4D66" w:rsidRDefault="0057490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7805F8F" w14:textId="77777777" w:rsidR="00574905" w:rsidRPr="005C4D66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2DE9789" w14:textId="77777777" w:rsidR="00574905" w:rsidRPr="005C4D66" w:rsidRDefault="0057490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0685184" w14:textId="77777777" w:rsidR="00574905" w:rsidRPr="005C4D6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D0BFA44" w14:textId="77777777" w:rsidR="00574905" w:rsidRPr="005C4D66" w:rsidRDefault="0057490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1F8CB6DB" w14:textId="77777777" w:rsidR="00574905" w:rsidRPr="005C4D6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090AE2BE" w14:textId="77777777" w:rsidTr="00F57206">
        <w:trPr>
          <w:cantSplit/>
        </w:trPr>
        <w:tc>
          <w:tcPr>
            <w:tcW w:w="3060" w:type="dxa"/>
            <w:hideMark/>
          </w:tcPr>
          <w:p w14:paraId="2EFE6133" w14:textId="42FB8C2B" w:rsidR="00B36AB5" w:rsidRPr="009433A9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CA52C30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FE3AAE1" w14:textId="75111D7D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C1F7347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D960FE2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EC2791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B6D70B" w14:textId="77777777" w:rsidR="00B36AB5" w:rsidRPr="009433A9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764941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892210E" w14:textId="77777777" w:rsidR="00B36AB5" w:rsidRPr="009433A9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AB5" w:rsidRPr="009433A9" w14:paraId="28C23419" w14:textId="77777777" w:rsidTr="00F57206">
        <w:trPr>
          <w:cantSplit/>
        </w:trPr>
        <w:tc>
          <w:tcPr>
            <w:tcW w:w="3060" w:type="dxa"/>
          </w:tcPr>
          <w:p w14:paraId="5BCB11B1" w14:textId="6A963304" w:rsidR="00B36AB5" w:rsidRPr="009433A9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BBA5CA9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8728A38" w14:textId="2C89C8F2" w:rsidR="00B36AB5" w:rsidRPr="00B81049" w:rsidRDefault="001E797D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323E">
              <w:rPr>
                <w:rFonts w:asciiTheme="majorBidi" w:hAnsiTheme="majorBidi" w:cstheme="majorBidi"/>
                <w:sz w:val="30"/>
                <w:szCs w:val="30"/>
              </w:rPr>
              <w:t>329,182</w:t>
            </w:r>
          </w:p>
        </w:tc>
        <w:tc>
          <w:tcPr>
            <w:tcW w:w="181" w:type="dxa"/>
          </w:tcPr>
          <w:p w14:paraId="7D2D54CA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F1AD067" w14:textId="34F96895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277,162</w:t>
            </w:r>
          </w:p>
        </w:tc>
        <w:tc>
          <w:tcPr>
            <w:tcW w:w="178" w:type="dxa"/>
          </w:tcPr>
          <w:p w14:paraId="52B9E58B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A7F570" w14:textId="73B3EB4D" w:rsidR="00B36AB5" w:rsidRPr="000C7B6E" w:rsidRDefault="006B704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7B6E">
              <w:rPr>
                <w:rFonts w:asciiTheme="majorBidi" w:hAnsiTheme="majorBidi" w:cstheme="majorBidi"/>
                <w:sz w:val="30"/>
                <w:szCs w:val="30"/>
              </w:rPr>
              <w:t>283,580</w:t>
            </w:r>
          </w:p>
        </w:tc>
        <w:tc>
          <w:tcPr>
            <w:tcW w:w="183" w:type="dxa"/>
          </w:tcPr>
          <w:p w14:paraId="067FB1C4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BD36B24" w14:textId="00DE1727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239,41</w:t>
            </w:r>
            <w:r w:rsidR="00011705" w:rsidRPr="009433A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71997" w:rsidRPr="009433A9" w14:paraId="1B185F85" w14:textId="77777777" w:rsidTr="00F57206">
        <w:trPr>
          <w:cantSplit/>
        </w:trPr>
        <w:tc>
          <w:tcPr>
            <w:tcW w:w="3060" w:type="dxa"/>
          </w:tcPr>
          <w:p w14:paraId="10DDCCC0" w14:textId="1F2CB3F4" w:rsidR="00D71997" w:rsidRPr="009433A9" w:rsidRDefault="00D71997" w:rsidP="00D719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</w:tcPr>
          <w:p w14:paraId="280494A1" w14:textId="77777777" w:rsidR="00D71997" w:rsidRPr="009433A9" w:rsidRDefault="00D71997" w:rsidP="00D71997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C6A4C7" w14:textId="11006292" w:rsidR="00D71997" w:rsidRPr="00D9323E" w:rsidRDefault="00D71997" w:rsidP="00D71997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400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181" w:type="dxa"/>
          </w:tcPr>
          <w:p w14:paraId="29AC3A4A" w14:textId="77777777" w:rsidR="00D71997" w:rsidRPr="009433A9" w:rsidRDefault="00D71997" w:rsidP="00D719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F44F41C" w14:textId="56D24717" w:rsidR="00D71997" w:rsidRPr="009433A9" w:rsidRDefault="00D71997" w:rsidP="00D7199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13,658</w:t>
            </w:r>
          </w:p>
        </w:tc>
        <w:tc>
          <w:tcPr>
            <w:tcW w:w="178" w:type="dxa"/>
          </w:tcPr>
          <w:p w14:paraId="2355BE19" w14:textId="77777777" w:rsidR="00D71997" w:rsidRPr="009433A9" w:rsidRDefault="00D71997" w:rsidP="00D719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6A9C73" w14:textId="5BFE2534" w:rsidR="00D71997" w:rsidRPr="000C7B6E" w:rsidRDefault="00D71997" w:rsidP="0063591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2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7B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400B9AD" w14:textId="77777777" w:rsidR="00D71997" w:rsidRPr="009433A9" w:rsidRDefault="00D71997" w:rsidP="00D719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ADFE9C8" w14:textId="3FE632A7" w:rsidR="00D71997" w:rsidRPr="009433A9" w:rsidRDefault="00D71997" w:rsidP="00591C8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956" w:rsidRPr="009433A9" w14:paraId="422B0D30" w14:textId="77777777" w:rsidTr="00F57206">
        <w:trPr>
          <w:cantSplit/>
        </w:trPr>
        <w:tc>
          <w:tcPr>
            <w:tcW w:w="3060" w:type="dxa"/>
          </w:tcPr>
          <w:p w14:paraId="0865585D" w14:textId="3427783D" w:rsidR="00507956" w:rsidRPr="009433A9" w:rsidRDefault="00507956" w:rsidP="005079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80" w:type="dxa"/>
          </w:tcPr>
          <w:p w14:paraId="32FB9A37" w14:textId="77777777" w:rsidR="00507956" w:rsidRPr="009433A9" w:rsidRDefault="00507956" w:rsidP="0050795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957ECD2" w14:textId="7E64C875" w:rsidR="00507956" w:rsidRPr="00B81049" w:rsidRDefault="001E797D" w:rsidP="00507956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323E">
              <w:rPr>
                <w:rFonts w:asciiTheme="majorBidi" w:hAnsiTheme="majorBidi" w:cstheme="majorBidi"/>
                <w:sz w:val="30"/>
                <w:szCs w:val="30"/>
              </w:rPr>
              <w:t>12,249</w:t>
            </w:r>
          </w:p>
        </w:tc>
        <w:tc>
          <w:tcPr>
            <w:tcW w:w="181" w:type="dxa"/>
          </w:tcPr>
          <w:p w14:paraId="3D252103" w14:textId="77777777" w:rsidR="00507956" w:rsidRPr="009433A9" w:rsidRDefault="00507956" w:rsidP="005079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4703925" w14:textId="53FFF36C" w:rsidR="00507956" w:rsidRPr="009433A9" w:rsidRDefault="00507956" w:rsidP="0050795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9,517</w:t>
            </w:r>
          </w:p>
        </w:tc>
        <w:tc>
          <w:tcPr>
            <w:tcW w:w="178" w:type="dxa"/>
          </w:tcPr>
          <w:p w14:paraId="704D1E19" w14:textId="77777777" w:rsidR="00507956" w:rsidRPr="009433A9" w:rsidRDefault="00507956" w:rsidP="005079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988A73B" w14:textId="3E8F5332" w:rsidR="00507956" w:rsidRPr="000C7B6E" w:rsidRDefault="006B7046" w:rsidP="005079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7B6E">
              <w:rPr>
                <w:rFonts w:asciiTheme="majorBidi" w:hAnsiTheme="majorBidi" w:cstheme="majorBidi"/>
                <w:sz w:val="30"/>
                <w:szCs w:val="30"/>
              </w:rPr>
              <w:t>7,843</w:t>
            </w:r>
          </w:p>
        </w:tc>
        <w:tc>
          <w:tcPr>
            <w:tcW w:w="183" w:type="dxa"/>
          </w:tcPr>
          <w:p w14:paraId="6A846FE7" w14:textId="77777777" w:rsidR="00507956" w:rsidRPr="009433A9" w:rsidRDefault="00507956" w:rsidP="00507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5C5D937" w14:textId="7BE713B7" w:rsidR="00507956" w:rsidRPr="009433A9" w:rsidRDefault="00507956" w:rsidP="005079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</w:tr>
      <w:tr w:rsidR="00B36AB5" w:rsidRPr="009433A9" w14:paraId="54E34F00" w14:textId="77777777" w:rsidTr="00F57206">
        <w:trPr>
          <w:cantSplit/>
        </w:trPr>
        <w:tc>
          <w:tcPr>
            <w:tcW w:w="3060" w:type="dxa"/>
          </w:tcPr>
          <w:p w14:paraId="29CB2572" w14:textId="660DB046" w:rsidR="00B36AB5" w:rsidRPr="009433A9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</w:tcPr>
          <w:p w14:paraId="1D469BE0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1684979" w14:textId="01C6CE56" w:rsidR="00B36AB5" w:rsidRPr="00C40008" w:rsidRDefault="001E797D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008">
              <w:rPr>
                <w:rFonts w:asciiTheme="majorBidi" w:hAnsiTheme="majorBidi" w:cstheme="majorBidi"/>
                <w:sz w:val="30"/>
                <w:szCs w:val="30"/>
              </w:rPr>
              <w:t>9,44</w:t>
            </w:r>
            <w:r w:rsidR="00C40008" w:rsidRPr="00C400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48D7969A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1B95E4D" w14:textId="4CAC0C5B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178" w:type="dxa"/>
          </w:tcPr>
          <w:p w14:paraId="0F6366F9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3721E5E" w14:textId="74492E2D" w:rsidR="00B36AB5" w:rsidRPr="000C7B6E" w:rsidRDefault="006B704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7B6E">
              <w:rPr>
                <w:rFonts w:asciiTheme="majorBidi" w:hAnsiTheme="majorBidi" w:cstheme="majorBidi"/>
                <w:sz w:val="30"/>
                <w:szCs w:val="30"/>
              </w:rPr>
              <w:t>4,721</w:t>
            </w:r>
          </w:p>
        </w:tc>
        <w:tc>
          <w:tcPr>
            <w:tcW w:w="183" w:type="dxa"/>
          </w:tcPr>
          <w:p w14:paraId="7C03FA06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F9BBE60" w14:textId="3CD7F08A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</w:tr>
      <w:tr w:rsidR="00927981" w:rsidRPr="009433A9" w14:paraId="3730B74B" w14:textId="77777777" w:rsidTr="00F57206">
        <w:trPr>
          <w:cantSplit/>
        </w:trPr>
        <w:tc>
          <w:tcPr>
            <w:tcW w:w="3060" w:type="dxa"/>
          </w:tcPr>
          <w:p w14:paraId="51C38DC0" w14:textId="36B228B3" w:rsidR="00927981" w:rsidRPr="009433A9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80" w:type="dxa"/>
          </w:tcPr>
          <w:p w14:paraId="5621EFF7" w14:textId="77777777" w:rsidR="00927981" w:rsidRPr="009433A9" w:rsidRDefault="00927981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EFFC22D" w14:textId="08BE8ABB" w:rsidR="00927981" w:rsidRPr="00C40008" w:rsidRDefault="001E797D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008">
              <w:rPr>
                <w:rFonts w:asciiTheme="majorBidi" w:hAnsiTheme="majorBidi" w:cstheme="majorBidi"/>
                <w:sz w:val="30"/>
                <w:szCs w:val="30"/>
              </w:rPr>
              <w:t>4,875</w:t>
            </w:r>
          </w:p>
        </w:tc>
        <w:tc>
          <w:tcPr>
            <w:tcW w:w="181" w:type="dxa"/>
          </w:tcPr>
          <w:p w14:paraId="64C92451" w14:textId="77777777" w:rsidR="00927981" w:rsidRPr="00D9323E" w:rsidRDefault="00927981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8" w:type="dxa"/>
          </w:tcPr>
          <w:p w14:paraId="13832DE4" w14:textId="35FE547C" w:rsidR="00927981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178" w:type="dxa"/>
          </w:tcPr>
          <w:p w14:paraId="2A843DF9" w14:textId="77777777" w:rsidR="00927981" w:rsidRPr="009433A9" w:rsidRDefault="00927981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E4A5180" w14:textId="70E9D8ED" w:rsidR="00927981" w:rsidRPr="000C7B6E" w:rsidRDefault="006B704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7B6E">
              <w:rPr>
                <w:rFonts w:asciiTheme="majorBidi" w:hAnsiTheme="majorBidi" w:cstheme="majorBidi"/>
                <w:sz w:val="30"/>
                <w:szCs w:val="30"/>
              </w:rPr>
              <w:t>4,42</w:t>
            </w:r>
            <w:r w:rsidR="000C7B6E" w:rsidRPr="000C7B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74255F62" w14:textId="77777777" w:rsidR="00927981" w:rsidRPr="009433A9" w:rsidRDefault="00927981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58C9222B" w14:textId="585FCABB" w:rsidR="00927981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</w:tr>
      <w:tr w:rsidR="00B36AB5" w:rsidRPr="009433A9" w14:paraId="40F869F8" w14:textId="77777777" w:rsidTr="00955BEF">
        <w:trPr>
          <w:cantSplit/>
        </w:trPr>
        <w:tc>
          <w:tcPr>
            <w:tcW w:w="3060" w:type="dxa"/>
          </w:tcPr>
          <w:p w14:paraId="0E872A51" w14:textId="49D6AC49" w:rsidR="00B36AB5" w:rsidRPr="009433A9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117E5" w:rsidRPr="009433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1CD00E67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26F1274" w14:textId="0D9D77CD" w:rsidR="00B36AB5" w:rsidRPr="00C40008" w:rsidRDefault="00C40008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00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E797D" w:rsidRPr="00C40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0008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E797D" w:rsidRPr="00C400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14:paraId="2A23F2B7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02312A6" w14:textId="449B4206" w:rsidR="00B36AB5" w:rsidRPr="009433A9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55BEF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78" w:type="dxa"/>
          </w:tcPr>
          <w:p w14:paraId="1C8F3EAD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E643A8E" w14:textId="561F87E4" w:rsidR="00B36AB5" w:rsidRPr="000C7B6E" w:rsidRDefault="001E797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7B6E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C7B6E" w:rsidRPr="000C7B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21B2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83" w:type="dxa"/>
          </w:tcPr>
          <w:p w14:paraId="26272CE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47F29985" w14:textId="05537C5C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4,</w:t>
            </w:r>
            <w:r w:rsidR="002117E5" w:rsidRPr="009433A9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B36AB5" w:rsidRPr="009433A9" w14:paraId="1E8A8EA0" w14:textId="77777777" w:rsidTr="00955BEF">
        <w:trPr>
          <w:cantSplit/>
        </w:trPr>
        <w:tc>
          <w:tcPr>
            <w:tcW w:w="3060" w:type="dxa"/>
          </w:tcPr>
          <w:p w14:paraId="417A5297" w14:textId="77777777" w:rsidR="00B36AB5" w:rsidRPr="009433A9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0A7084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CBF4320" w14:textId="09D49B91" w:rsidR="00B36AB5" w:rsidRPr="00C40008" w:rsidRDefault="001E797D" w:rsidP="001E797D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4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71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C4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71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181" w:type="dxa"/>
          </w:tcPr>
          <w:p w14:paraId="207ED50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CC036EE" w14:textId="1722D198" w:rsidR="00B36AB5" w:rsidRPr="00164E37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5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5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78" w:type="dxa"/>
          </w:tcPr>
          <w:p w14:paraId="35080ED2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12D5746" w14:textId="575BCB7B" w:rsidR="00B36AB5" w:rsidRPr="000C7B6E" w:rsidRDefault="001E797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7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21B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0C7B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21B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83" w:type="dxa"/>
          </w:tcPr>
          <w:p w14:paraId="1379C8C3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79A63" w14:textId="7E526B75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255,</w:t>
            </w:r>
            <w:r w:rsidR="002117E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01170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F0B3D" w:rsidRPr="009433A9" w14:paraId="444A3900" w14:textId="77777777" w:rsidTr="00EF0B3D">
        <w:trPr>
          <w:cantSplit/>
        </w:trPr>
        <w:tc>
          <w:tcPr>
            <w:tcW w:w="3060" w:type="dxa"/>
          </w:tcPr>
          <w:p w14:paraId="3104EA34" w14:textId="77777777" w:rsidR="00EF0B3D" w:rsidRPr="009433A9" w:rsidRDefault="00EF0B3D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99931A" w14:textId="77777777" w:rsidR="00EF0B3D" w:rsidRPr="009433A9" w:rsidRDefault="00EF0B3D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2AD077D" w14:textId="77777777" w:rsidR="00EF0B3D" w:rsidRPr="00D82712" w:rsidRDefault="00EF0B3D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3052558" w14:textId="77777777" w:rsidR="00EF0B3D" w:rsidRPr="009433A9" w:rsidRDefault="00EF0B3D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7768020" w14:textId="77777777" w:rsidR="00EF0B3D" w:rsidRPr="009433A9" w:rsidRDefault="00EF0B3D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81E3FB0" w14:textId="77777777" w:rsidR="00EF0B3D" w:rsidRPr="009433A9" w:rsidRDefault="00EF0B3D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B7E2AA3" w14:textId="77777777" w:rsidR="00EF0B3D" w:rsidRPr="00900EE6" w:rsidRDefault="00EF0B3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236980A" w14:textId="77777777" w:rsidR="00EF0B3D" w:rsidRPr="009433A9" w:rsidRDefault="00EF0B3D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437395E5" w14:textId="77777777" w:rsidR="00EF0B3D" w:rsidRPr="009433A9" w:rsidRDefault="00EF0B3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3ADA9C6A" w14:textId="77777777" w:rsidTr="00EF0B3D">
        <w:trPr>
          <w:cantSplit/>
        </w:trPr>
        <w:tc>
          <w:tcPr>
            <w:tcW w:w="3060" w:type="dxa"/>
            <w:hideMark/>
          </w:tcPr>
          <w:p w14:paraId="01A93F89" w14:textId="11339F20" w:rsidR="00B36AB5" w:rsidRPr="009433A9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4ED6165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F71A33" w14:textId="6731DE12" w:rsidR="00B36AB5" w:rsidRPr="009433A9" w:rsidRDefault="001E797D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D719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D7199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651</w:t>
            </w:r>
          </w:p>
        </w:tc>
        <w:tc>
          <w:tcPr>
            <w:tcW w:w="181" w:type="dxa"/>
          </w:tcPr>
          <w:p w14:paraId="26B4EF8C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065684B6" w14:textId="0BD1FB2C" w:rsidR="00B36AB5" w:rsidRPr="009433A9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315,29</w:t>
            </w:r>
            <w:r w:rsidR="002117E5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402DEC18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C7347A" w14:textId="7E211523" w:rsidR="00B36AB5" w:rsidRPr="009433A9" w:rsidRDefault="00621B23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  <w:r w:rsidR="001E7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183" w:type="dxa"/>
          </w:tcPr>
          <w:p w14:paraId="41350B6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B035B84" w14:textId="5AC8350E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551,46</w:t>
            </w:r>
            <w:r w:rsidR="00011705" w:rsidRPr="009433A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D4C40" w:rsidRPr="009433A9" w14:paraId="0CEAA0AF" w14:textId="77777777" w:rsidTr="00F57206">
        <w:trPr>
          <w:cantSplit/>
        </w:trPr>
        <w:tc>
          <w:tcPr>
            <w:tcW w:w="3060" w:type="dxa"/>
          </w:tcPr>
          <w:p w14:paraId="5690C329" w14:textId="2D332A99" w:rsidR="005D4C40" w:rsidRPr="009433A9" w:rsidRDefault="005D4C40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80" w:type="dxa"/>
          </w:tcPr>
          <w:p w14:paraId="0A9BCCF8" w14:textId="77777777" w:rsidR="005D4C40" w:rsidRPr="009433A9" w:rsidRDefault="005D4C40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6130E1A" w14:textId="7AD08F3C" w:rsidR="005D4C40" w:rsidRPr="009433A9" w:rsidRDefault="005D4C40" w:rsidP="000B454E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410C446" w14:textId="77777777" w:rsidR="005D4C40" w:rsidRPr="009433A9" w:rsidRDefault="005D4C40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4246A08C" w14:textId="77777777" w:rsidR="005D4C40" w:rsidRPr="009433A9" w:rsidRDefault="005D4C40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8A0316" w14:textId="77777777" w:rsidR="005D4C40" w:rsidRPr="009433A9" w:rsidRDefault="005D4C40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A52FDF" w14:textId="77777777" w:rsidR="005D4C40" w:rsidRPr="009433A9" w:rsidRDefault="005D4C40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2A3F6C" w14:textId="77777777" w:rsidR="005D4C40" w:rsidRPr="009433A9" w:rsidRDefault="005D4C40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ED00206" w14:textId="77777777" w:rsidR="005D4C40" w:rsidRPr="009433A9" w:rsidRDefault="005D4C40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9433A9" w14:paraId="09668E84" w14:textId="77777777" w:rsidTr="00F57206">
        <w:trPr>
          <w:cantSplit/>
        </w:trPr>
        <w:tc>
          <w:tcPr>
            <w:tcW w:w="3060" w:type="dxa"/>
            <w:hideMark/>
          </w:tcPr>
          <w:p w14:paraId="6FAF5098" w14:textId="35B1A2B9" w:rsidR="00B36AB5" w:rsidRPr="009433A9" w:rsidRDefault="005D4C40" w:rsidP="00B36A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80" w:type="dxa"/>
          </w:tcPr>
          <w:p w14:paraId="57F45C1F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B3B900" w14:textId="69E1B8DD" w:rsidR="00B36AB5" w:rsidRPr="009433A9" w:rsidRDefault="00984CEA" w:rsidP="00DF054B">
            <w:pPr>
              <w:pStyle w:val="acctfourfigures"/>
              <w:tabs>
                <w:tab w:val="clear" w:pos="765"/>
              </w:tabs>
              <w:spacing w:line="240" w:lineRule="auto"/>
              <w:ind w:left="-83" w:right="3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(37,52</w:t>
            </w:r>
            <w:r w:rsidR="00C400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0CD107E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5FE5CEF" w14:textId="2E2D8203" w:rsidR="00B36AB5" w:rsidRPr="009433A9" w:rsidRDefault="00095DC6" w:rsidP="00FD653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4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11705" w:rsidRPr="009433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1705" w:rsidRPr="009433A9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9433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A400847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58A6242" w14:textId="3C0DD1DB" w:rsidR="00B36AB5" w:rsidRPr="009433A9" w:rsidRDefault="001E797D" w:rsidP="00D23CA9">
            <w:pPr>
              <w:pStyle w:val="acctfourfigures"/>
              <w:tabs>
                <w:tab w:val="clear" w:pos="765"/>
              </w:tabs>
              <w:spacing w:line="240" w:lineRule="auto"/>
              <w:ind w:left="-79"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(35,2</w:t>
            </w:r>
            <w:r w:rsidR="000C7B6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58E86F58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68045610" w14:textId="481685B1" w:rsidR="00B36AB5" w:rsidRPr="009433A9" w:rsidRDefault="00095DC6" w:rsidP="00D23CA9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(7,49</w:t>
            </w:r>
            <w:r w:rsidR="00011705" w:rsidRPr="009433A9">
              <w:rPr>
                <w:rFonts w:ascii="Angsana New" w:hAnsi="Angsana New"/>
                <w:sz w:val="30"/>
                <w:szCs w:val="30"/>
              </w:rPr>
              <w:t>3</w:t>
            </w:r>
            <w:r w:rsidRPr="009433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AB5" w:rsidRPr="009433A9" w14:paraId="76608E2F" w14:textId="77777777" w:rsidTr="00F57206">
        <w:trPr>
          <w:cantSplit/>
        </w:trPr>
        <w:tc>
          <w:tcPr>
            <w:tcW w:w="3060" w:type="dxa"/>
            <w:hideMark/>
          </w:tcPr>
          <w:p w14:paraId="3E76043E" w14:textId="1908FF52" w:rsidR="00B36AB5" w:rsidRPr="009433A9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27BA0BD4" w14:textId="77777777" w:rsidR="00B36AB5" w:rsidRPr="009433A9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08D9165" w14:textId="26AC98B2" w:rsidR="00B36AB5" w:rsidRPr="009433A9" w:rsidRDefault="00984CEA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71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719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81" w:type="dxa"/>
          </w:tcPr>
          <w:p w14:paraId="620FA57C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0D4C5F11" w14:textId="36B347F0" w:rsidR="00B36AB5" w:rsidRPr="009433A9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</w:t>
            </w:r>
            <w:r w:rsidR="00011705" w:rsidRPr="00943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78" w:type="dxa"/>
          </w:tcPr>
          <w:p w14:paraId="45E7BA8F" w14:textId="77777777" w:rsidR="00B36AB5" w:rsidRPr="009433A9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5ECE04E" w14:textId="2931B03E" w:rsidR="00B36AB5" w:rsidRPr="009433A9" w:rsidRDefault="001E797D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21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21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83" w:type="dxa"/>
          </w:tcPr>
          <w:p w14:paraId="4B6600CE" w14:textId="77777777" w:rsidR="00B36AB5" w:rsidRPr="009433A9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9AAF7" w14:textId="013A96E7" w:rsidR="00B36AB5" w:rsidRPr="009433A9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</w:rPr>
              <w:t>543,970</w:t>
            </w:r>
          </w:p>
        </w:tc>
      </w:tr>
    </w:tbl>
    <w:p w14:paraId="1291C38B" w14:textId="47A5E1F2" w:rsidR="00200B54" w:rsidRDefault="00200B54"/>
    <w:p w14:paraId="41D9D9EE" w14:textId="77777777" w:rsidR="00200B54" w:rsidRDefault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7"/>
        <w:gridCol w:w="1260"/>
        <w:gridCol w:w="181"/>
        <w:gridCol w:w="1268"/>
        <w:gridCol w:w="178"/>
        <w:gridCol w:w="1175"/>
        <w:gridCol w:w="183"/>
        <w:gridCol w:w="1262"/>
      </w:tblGrid>
      <w:tr w:rsidR="00C23466" w:rsidRPr="009433A9" w14:paraId="426F247D" w14:textId="77777777" w:rsidTr="00200B54">
        <w:trPr>
          <w:cantSplit/>
        </w:trPr>
        <w:tc>
          <w:tcPr>
            <w:tcW w:w="4039" w:type="dxa"/>
            <w:vAlign w:val="bottom"/>
            <w:hideMark/>
          </w:tcPr>
          <w:p w14:paraId="5AC1D481" w14:textId="57485F31" w:rsidR="00C23466" w:rsidRPr="009433A9" w:rsidRDefault="00B578F0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9433A9">
              <w:lastRenderedPageBreak/>
              <w:br w:type="column"/>
            </w:r>
          </w:p>
        </w:tc>
        <w:tc>
          <w:tcPr>
            <w:tcW w:w="2716" w:type="dxa"/>
            <w:gridSpan w:val="4"/>
            <w:vAlign w:val="bottom"/>
          </w:tcPr>
          <w:p w14:paraId="59023CD1" w14:textId="77777777" w:rsidR="00C23466" w:rsidRPr="009433A9" w:rsidRDefault="00C23466" w:rsidP="00BC3F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5E4039A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576B1771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C23466" w:rsidRPr="009433A9" w14:paraId="20453767" w14:textId="77777777" w:rsidTr="00200B54">
        <w:trPr>
          <w:cantSplit/>
        </w:trPr>
        <w:tc>
          <w:tcPr>
            <w:tcW w:w="4039" w:type="dxa"/>
            <w:vAlign w:val="bottom"/>
          </w:tcPr>
          <w:p w14:paraId="3CD7B277" w14:textId="709DF58B" w:rsidR="00C23466" w:rsidRPr="009433A9" w:rsidRDefault="00BF30BE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67" w:type="dxa"/>
            <w:gridSpan w:val="2"/>
            <w:vAlign w:val="bottom"/>
          </w:tcPr>
          <w:p w14:paraId="39E65E04" w14:textId="63247816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>3</w:t>
            </w:r>
            <w:r w:rsidR="00B43B45" w:rsidRPr="009433A9">
              <w:rPr>
                <w:rFonts w:asciiTheme="majorBidi" w:hAnsiTheme="majorBidi" w:cstheme="majorBidi"/>
                <w:b w:val="0"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 xml:space="preserve"> </w:t>
            </w:r>
            <w:r w:rsidR="00FD16EB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>กันยายน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 xml:space="preserve"> </w:t>
            </w:r>
          </w:p>
          <w:p w14:paraId="55B190AD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180812CB" w14:textId="77777777" w:rsidR="00C23466" w:rsidRPr="009433A9" w:rsidRDefault="00C23466" w:rsidP="00BC3F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268" w:type="dxa"/>
            <w:vAlign w:val="bottom"/>
          </w:tcPr>
          <w:p w14:paraId="08C5B657" w14:textId="77777777" w:rsidR="00C23466" w:rsidRPr="009433A9" w:rsidRDefault="00C23466" w:rsidP="00BC3FE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 2563</w:t>
            </w:r>
          </w:p>
        </w:tc>
        <w:tc>
          <w:tcPr>
            <w:tcW w:w="178" w:type="dxa"/>
          </w:tcPr>
          <w:p w14:paraId="23F0CAC0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175" w:type="dxa"/>
            <w:vAlign w:val="bottom"/>
          </w:tcPr>
          <w:p w14:paraId="679EE27E" w14:textId="2731A775" w:rsidR="00C23466" w:rsidRPr="009433A9" w:rsidRDefault="00C23466" w:rsidP="00BC3FE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B43B45" w:rsidRPr="009433A9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FD16EB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83" w:type="dxa"/>
            <w:vAlign w:val="bottom"/>
          </w:tcPr>
          <w:p w14:paraId="5563E532" w14:textId="77777777" w:rsidR="00C23466" w:rsidRPr="009433A9" w:rsidRDefault="00C23466" w:rsidP="00BC3F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262" w:type="dxa"/>
            <w:vAlign w:val="bottom"/>
          </w:tcPr>
          <w:p w14:paraId="745C9ECE" w14:textId="77777777" w:rsidR="00C23466" w:rsidRPr="009433A9" w:rsidRDefault="00C23466" w:rsidP="00BC3FE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31 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  <w:cs/>
              </w:rPr>
              <w:t>ธันวาคม</w:t>
            </w:r>
            <w:r w:rsidRPr="009433A9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 2563</w:t>
            </w:r>
          </w:p>
        </w:tc>
      </w:tr>
      <w:tr w:rsidR="00C23466" w:rsidRPr="009433A9" w14:paraId="0ABAC9C9" w14:textId="77777777" w:rsidTr="00200B54">
        <w:trPr>
          <w:cantSplit/>
        </w:trPr>
        <w:tc>
          <w:tcPr>
            <w:tcW w:w="4039" w:type="dxa"/>
            <w:vAlign w:val="bottom"/>
            <w:hideMark/>
          </w:tcPr>
          <w:p w14:paraId="1A6B39EB" w14:textId="77777777" w:rsidR="00C23466" w:rsidRPr="009433A9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514" w:type="dxa"/>
            <w:gridSpan w:val="8"/>
            <w:vAlign w:val="bottom"/>
            <w:hideMark/>
          </w:tcPr>
          <w:p w14:paraId="1E99BB7F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23466" w:rsidRPr="009433A9" w14:paraId="38868D05" w14:textId="77777777" w:rsidTr="00200B54">
        <w:trPr>
          <w:cantSplit/>
        </w:trPr>
        <w:tc>
          <w:tcPr>
            <w:tcW w:w="4039" w:type="dxa"/>
            <w:vAlign w:val="bottom"/>
          </w:tcPr>
          <w:p w14:paraId="3ADBE4E8" w14:textId="77777777" w:rsidR="00C23466" w:rsidRPr="009433A9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514" w:type="dxa"/>
            <w:gridSpan w:val="8"/>
            <w:vAlign w:val="bottom"/>
          </w:tcPr>
          <w:p w14:paraId="20E97DA9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9433A9" w14:paraId="7402117F" w14:textId="77777777" w:rsidTr="00200B54">
        <w:trPr>
          <w:cantSplit/>
        </w:trPr>
        <w:tc>
          <w:tcPr>
            <w:tcW w:w="4039" w:type="dxa"/>
            <w:hideMark/>
          </w:tcPr>
          <w:p w14:paraId="1CDCBD61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  <w:gridSpan w:val="2"/>
          </w:tcPr>
          <w:p w14:paraId="5B59ED6E" w14:textId="429B923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23F681D5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2DF9F4C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17EEF51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453C211B" w14:textId="4F40F59E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67,8</w:t>
            </w:r>
            <w:r w:rsidR="00621B23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84</w:t>
            </w:r>
          </w:p>
        </w:tc>
        <w:tc>
          <w:tcPr>
            <w:tcW w:w="183" w:type="dxa"/>
          </w:tcPr>
          <w:p w14:paraId="2ECEEECA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53AB7706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67,924</w:t>
            </w:r>
          </w:p>
        </w:tc>
      </w:tr>
      <w:tr w:rsidR="00C23466" w:rsidRPr="009433A9" w14:paraId="44DDC64A" w14:textId="77777777" w:rsidTr="00200B54">
        <w:trPr>
          <w:cantSplit/>
        </w:trPr>
        <w:tc>
          <w:tcPr>
            <w:tcW w:w="4039" w:type="dxa"/>
            <w:hideMark/>
          </w:tcPr>
          <w:p w14:paraId="0E6619B2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67" w:type="dxa"/>
            <w:gridSpan w:val="2"/>
          </w:tcPr>
          <w:p w14:paraId="7DF46C25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24E5C745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E1A776A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</w:tcPr>
          <w:p w14:paraId="7863CCB6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27B14C98" w14:textId="77777777" w:rsidR="00C23466" w:rsidRPr="00B8104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57D41B0A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7F1E34D5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3466" w:rsidRPr="009433A9" w14:paraId="03BA0348" w14:textId="77777777" w:rsidTr="00200B54">
        <w:trPr>
          <w:cantSplit/>
        </w:trPr>
        <w:tc>
          <w:tcPr>
            <w:tcW w:w="4039" w:type="dxa"/>
            <w:hideMark/>
          </w:tcPr>
          <w:p w14:paraId="0B0CE8EA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9433A9">
              <w:rPr>
                <w:rFonts w:ascii="Angsana New" w:hAnsi="Angsana New"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</w:tcPr>
          <w:p w14:paraId="09501F4B" w14:textId="43486F9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61CD424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A73B8CB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6484FCEA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5CE78D8C" w14:textId="43CBC587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1,8</w:t>
            </w:r>
            <w:r w:rsidR="00621B23">
              <w:rPr>
                <w:rFonts w:asciiTheme="majorBidi" w:hAnsiTheme="majorBidi" w:cstheme="majorBidi"/>
                <w:sz w:val="29"/>
                <w:szCs w:val="29"/>
              </w:rPr>
              <w:t>09</w:t>
            </w:r>
          </w:p>
        </w:tc>
        <w:tc>
          <w:tcPr>
            <w:tcW w:w="183" w:type="dxa"/>
          </w:tcPr>
          <w:p w14:paraId="3A2E2D52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188D6720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1,386</w:t>
            </w:r>
          </w:p>
        </w:tc>
      </w:tr>
      <w:tr w:rsidR="00C23466" w:rsidRPr="009433A9" w14:paraId="669DD341" w14:textId="77777777" w:rsidTr="00200B54">
        <w:trPr>
          <w:cantSplit/>
        </w:trPr>
        <w:tc>
          <w:tcPr>
            <w:tcW w:w="4039" w:type="dxa"/>
            <w:hideMark/>
          </w:tcPr>
          <w:p w14:paraId="121C8DAB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</w:tcPr>
          <w:p w14:paraId="6C73888C" w14:textId="4CED5596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274A623D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BA78FE8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164897A4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79EE38D4" w14:textId="6FE4D557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509</w:t>
            </w:r>
          </w:p>
        </w:tc>
        <w:tc>
          <w:tcPr>
            <w:tcW w:w="183" w:type="dxa"/>
          </w:tcPr>
          <w:p w14:paraId="43071D71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03015EC8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230</w:t>
            </w:r>
          </w:p>
        </w:tc>
      </w:tr>
      <w:tr w:rsidR="00C23466" w:rsidRPr="009433A9" w14:paraId="3CDBE3B1" w14:textId="77777777" w:rsidTr="00200B54">
        <w:trPr>
          <w:cantSplit/>
        </w:trPr>
        <w:tc>
          <w:tcPr>
            <w:tcW w:w="4039" w:type="dxa"/>
            <w:hideMark/>
          </w:tcPr>
          <w:p w14:paraId="4FBE5216" w14:textId="77777777" w:rsidR="00C23466" w:rsidRPr="009433A9" w:rsidRDefault="00C23466" w:rsidP="00BC3F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/>
                <w:sz w:val="29"/>
                <w:szCs w:val="29"/>
              </w:rPr>
              <w:t>6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-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12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</w:tcPr>
          <w:p w14:paraId="535FEEEE" w14:textId="47F926A5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225E119B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D6256D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6B669053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58BBB62A" w14:textId="69563394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441</w:t>
            </w:r>
          </w:p>
        </w:tc>
        <w:tc>
          <w:tcPr>
            <w:tcW w:w="183" w:type="dxa"/>
          </w:tcPr>
          <w:p w14:paraId="3448466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53C16210" w14:textId="64D58B18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4,08</w:t>
            </w:r>
            <w:r w:rsidRPr="009433A9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C23466" w:rsidRPr="009433A9" w14:paraId="7A2CCAEC" w14:textId="77777777" w:rsidTr="00200B54">
        <w:trPr>
          <w:cantSplit/>
        </w:trPr>
        <w:tc>
          <w:tcPr>
            <w:tcW w:w="4039" w:type="dxa"/>
            <w:hideMark/>
          </w:tcPr>
          <w:p w14:paraId="5ABADC02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72958" w14:textId="3C4C68E6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3B19EF0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3EC7B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64C41E1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28E40" w14:textId="4D0076FD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212,811</w:t>
            </w:r>
          </w:p>
        </w:tc>
        <w:tc>
          <w:tcPr>
            <w:tcW w:w="183" w:type="dxa"/>
          </w:tcPr>
          <w:p w14:paraId="0CD814CE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D75C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213,835</w:t>
            </w:r>
          </w:p>
        </w:tc>
      </w:tr>
      <w:tr w:rsidR="00C23466" w:rsidRPr="009433A9" w14:paraId="1682F66C" w14:textId="77777777" w:rsidTr="00200B54">
        <w:trPr>
          <w:cantSplit/>
        </w:trPr>
        <w:tc>
          <w:tcPr>
            <w:tcW w:w="4039" w:type="dxa"/>
            <w:hideMark/>
          </w:tcPr>
          <w:p w14:paraId="2371AC28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4E13" w14:textId="5A611B0A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504E1D0C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2FA5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77D9C86C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BE42" w14:textId="5CD3F62C" w:rsidR="00C23466" w:rsidRPr="00E52338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red"/>
                <w:lang w:val="en-US" w:bidi="th-TH"/>
              </w:rPr>
            </w:pPr>
            <w:r w:rsidRPr="00621B2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283,4</w:t>
            </w:r>
            <w:r w:rsidR="00621B23" w:rsidRPr="00621B23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54</w:t>
            </w:r>
          </w:p>
        </w:tc>
        <w:tc>
          <w:tcPr>
            <w:tcW w:w="183" w:type="dxa"/>
          </w:tcPr>
          <w:p w14:paraId="6091E0E3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76D487E" w14:textId="6A703FB0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287,457</w:t>
            </w:r>
          </w:p>
        </w:tc>
      </w:tr>
      <w:tr w:rsidR="00C23466" w:rsidRPr="009433A9" w14:paraId="7E2D2BA9" w14:textId="77777777" w:rsidTr="00200B54">
        <w:trPr>
          <w:cantSplit/>
          <w:trHeight w:val="71"/>
        </w:trPr>
        <w:tc>
          <w:tcPr>
            <w:tcW w:w="4039" w:type="dxa"/>
            <w:vAlign w:val="bottom"/>
            <w:hideMark/>
          </w:tcPr>
          <w:p w14:paraId="39344F3F" w14:textId="77777777" w:rsidR="00C23466" w:rsidRPr="009433A9" w:rsidRDefault="00C23466" w:rsidP="00BC3FE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0FEB4" w14:textId="5A57468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AC7F89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97767E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vAlign w:val="bottom"/>
          </w:tcPr>
          <w:p w14:paraId="61A992DE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3959" w14:textId="58337402" w:rsidR="00C23466" w:rsidRPr="00B81049" w:rsidRDefault="00263274" w:rsidP="007A6BB4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3" w:type="dxa"/>
            <w:vAlign w:val="bottom"/>
          </w:tcPr>
          <w:p w14:paraId="22C8D7FC" w14:textId="77777777" w:rsidR="00C23466" w:rsidRPr="009433A9" w:rsidRDefault="00C23466" w:rsidP="00BC3F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0E12B16C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23466" w:rsidRPr="009433A9" w14:paraId="69778EDE" w14:textId="77777777" w:rsidTr="00200B54">
        <w:trPr>
          <w:cantSplit/>
        </w:trPr>
        <w:tc>
          <w:tcPr>
            <w:tcW w:w="4039" w:type="dxa"/>
            <w:hideMark/>
          </w:tcPr>
          <w:p w14:paraId="25F0F1C6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80AAE" w14:textId="613927C4" w:rsidR="00C23466" w:rsidRPr="009433A9" w:rsidRDefault="00E47305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33E6F35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D0E5C" w14:textId="77777777" w:rsidR="00C23466" w:rsidRPr="009433A9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78" w:type="dxa"/>
          </w:tcPr>
          <w:p w14:paraId="3A5CAB8D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E08AE" w14:textId="3F93FBF0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21B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283,4</w:t>
            </w:r>
            <w:r w:rsidR="00621B23" w:rsidRPr="00621B2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</w:t>
            </w:r>
          </w:p>
        </w:tc>
        <w:tc>
          <w:tcPr>
            <w:tcW w:w="183" w:type="dxa"/>
          </w:tcPr>
          <w:p w14:paraId="510FC77D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double" w:sz="4" w:space="0" w:color="auto"/>
            </w:tcBorders>
          </w:tcPr>
          <w:p w14:paraId="6564DCCD" w14:textId="3DF4BF69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287,457</w:t>
            </w:r>
          </w:p>
        </w:tc>
      </w:tr>
      <w:tr w:rsidR="00C23466" w:rsidRPr="009433A9" w14:paraId="75026FF9" w14:textId="77777777" w:rsidTr="00200B54">
        <w:trPr>
          <w:cantSplit/>
        </w:trPr>
        <w:tc>
          <w:tcPr>
            <w:tcW w:w="4046" w:type="dxa"/>
            <w:gridSpan w:val="2"/>
            <w:vAlign w:val="bottom"/>
          </w:tcPr>
          <w:p w14:paraId="2AB0D828" w14:textId="77777777" w:rsidR="00C23466" w:rsidRPr="004810C8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5507" w:type="dxa"/>
            <w:gridSpan w:val="7"/>
            <w:vAlign w:val="bottom"/>
          </w:tcPr>
          <w:p w14:paraId="5D613385" w14:textId="77777777" w:rsidR="00C23466" w:rsidRPr="004810C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9433A9" w14:paraId="2F994045" w14:textId="77777777" w:rsidTr="00200B54">
        <w:trPr>
          <w:cantSplit/>
        </w:trPr>
        <w:tc>
          <w:tcPr>
            <w:tcW w:w="4046" w:type="dxa"/>
            <w:gridSpan w:val="2"/>
            <w:vAlign w:val="bottom"/>
          </w:tcPr>
          <w:p w14:paraId="798E8A8E" w14:textId="77777777" w:rsidR="00C23466" w:rsidRPr="009433A9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กิจการอื่น</w:t>
            </w:r>
          </w:p>
        </w:tc>
        <w:tc>
          <w:tcPr>
            <w:tcW w:w="5507" w:type="dxa"/>
            <w:gridSpan w:val="7"/>
            <w:vAlign w:val="bottom"/>
          </w:tcPr>
          <w:p w14:paraId="6C666763" w14:textId="77777777" w:rsidR="00C23466" w:rsidRPr="009433A9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9433A9" w14:paraId="0E0C05A5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254361EC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5105FD2" w14:textId="6F6B0810" w:rsidR="00C23466" w:rsidRPr="003E33F2" w:rsidRDefault="00263274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33F2">
              <w:rPr>
                <w:rFonts w:asciiTheme="majorBidi" w:hAnsiTheme="majorBidi" w:cstheme="majorBidi"/>
                <w:sz w:val="29"/>
                <w:szCs w:val="29"/>
              </w:rPr>
              <w:t>227,38</w:t>
            </w:r>
            <w:r w:rsidR="000C4855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81" w:type="dxa"/>
          </w:tcPr>
          <w:p w14:paraId="0038C0E7" w14:textId="77777777" w:rsidR="00C23466" w:rsidRPr="003E33F2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C4D0795" w14:textId="7CC01384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9433A9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78" w:type="dxa"/>
          </w:tcPr>
          <w:p w14:paraId="5228924E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7981A4E1" w14:textId="49C2DDD0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199,50</w:t>
            </w:r>
            <w:r w:rsidR="00B81049" w:rsidRPr="00B81049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83" w:type="dxa"/>
          </w:tcPr>
          <w:p w14:paraId="7D9F572D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64E05AE6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185,662</w:t>
            </w:r>
          </w:p>
        </w:tc>
      </w:tr>
      <w:tr w:rsidR="00C23466" w:rsidRPr="009433A9" w14:paraId="08F08B49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7E41477B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96030E5" w14:textId="77777777" w:rsidR="00C23466" w:rsidRPr="00B8104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81" w:type="dxa"/>
          </w:tcPr>
          <w:p w14:paraId="6A409ABA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B7CD41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</w:tcPr>
          <w:p w14:paraId="0EE18699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7CF541F1" w14:textId="77777777" w:rsidR="00C23466" w:rsidRPr="00B8104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14:paraId="67EFBAC0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72DC4FDB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3466" w:rsidRPr="009433A9" w14:paraId="6C7038D8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0F1C136A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9433A9">
              <w:rPr>
                <w:rFonts w:ascii="Angsana New" w:hAnsi="Angsana New"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3217D35" w14:textId="7289A714" w:rsidR="00C23466" w:rsidRPr="00F3685A" w:rsidRDefault="00263274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3685A">
              <w:rPr>
                <w:rFonts w:asciiTheme="majorBidi" w:hAnsiTheme="majorBidi" w:cstheme="majorBidi"/>
                <w:sz w:val="29"/>
                <w:szCs w:val="29"/>
              </w:rPr>
              <w:t>30,647</w:t>
            </w:r>
          </w:p>
        </w:tc>
        <w:tc>
          <w:tcPr>
            <w:tcW w:w="181" w:type="dxa"/>
          </w:tcPr>
          <w:p w14:paraId="76CD40D4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B3CF868" w14:textId="3E14AACC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44,50</w:t>
            </w:r>
            <w:r w:rsidR="001300E0" w:rsidRPr="009433A9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78" w:type="dxa"/>
          </w:tcPr>
          <w:p w14:paraId="2D127D2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3957428A" w14:textId="5DF7E568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18,741</w:t>
            </w:r>
          </w:p>
        </w:tc>
        <w:tc>
          <w:tcPr>
            <w:tcW w:w="183" w:type="dxa"/>
          </w:tcPr>
          <w:p w14:paraId="63A0830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1FCF3D52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30,923</w:t>
            </w:r>
          </w:p>
        </w:tc>
      </w:tr>
      <w:tr w:rsidR="00C23466" w:rsidRPr="009433A9" w14:paraId="1E0030D0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2841B04E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B15614C" w14:textId="03316241" w:rsidR="00C23466" w:rsidRPr="00F3685A" w:rsidRDefault="00263274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3685A">
              <w:rPr>
                <w:rFonts w:asciiTheme="majorBidi" w:hAnsiTheme="majorBidi" w:cstheme="majorBidi"/>
                <w:sz w:val="29"/>
                <w:szCs w:val="29"/>
              </w:rPr>
              <w:t>6,253</w:t>
            </w:r>
          </w:p>
        </w:tc>
        <w:tc>
          <w:tcPr>
            <w:tcW w:w="181" w:type="dxa"/>
          </w:tcPr>
          <w:p w14:paraId="7E428CF4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A265FA7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12,411</w:t>
            </w:r>
          </w:p>
        </w:tc>
        <w:tc>
          <w:tcPr>
            <w:tcW w:w="178" w:type="dxa"/>
          </w:tcPr>
          <w:p w14:paraId="0D3082FB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191D8D96" w14:textId="0F0E9E1C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3,205</w:t>
            </w:r>
          </w:p>
        </w:tc>
        <w:tc>
          <w:tcPr>
            <w:tcW w:w="183" w:type="dxa"/>
          </w:tcPr>
          <w:p w14:paraId="1DCD6206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6B36524C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8,217</w:t>
            </w:r>
          </w:p>
        </w:tc>
      </w:tr>
      <w:tr w:rsidR="00C23466" w:rsidRPr="009433A9" w14:paraId="0E734EF6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085D5124" w14:textId="77777777" w:rsidR="00C23466" w:rsidRPr="009433A9" w:rsidRDefault="00C23466" w:rsidP="00BC3F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/>
                <w:sz w:val="29"/>
                <w:szCs w:val="29"/>
              </w:rPr>
              <w:t>6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-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sz w:val="29"/>
                <w:szCs w:val="29"/>
              </w:rPr>
              <w:t>12</w:t>
            </w: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EFE80AE" w14:textId="22161DAA" w:rsidR="00C23466" w:rsidRPr="003E33F2" w:rsidRDefault="00263274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33F2">
              <w:rPr>
                <w:rFonts w:asciiTheme="majorBidi" w:hAnsiTheme="majorBidi" w:cstheme="majorBidi"/>
                <w:sz w:val="29"/>
                <w:szCs w:val="29"/>
              </w:rPr>
              <w:t>55,105</w:t>
            </w:r>
          </w:p>
        </w:tc>
        <w:tc>
          <w:tcPr>
            <w:tcW w:w="181" w:type="dxa"/>
          </w:tcPr>
          <w:p w14:paraId="049B92AB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F565C8C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3,795</w:t>
            </w:r>
          </w:p>
        </w:tc>
        <w:tc>
          <w:tcPr>
            <w:tcW w:w="178" w:type="dxa"/>
          </w:tcPr>
          <w:p w14:paraId="0F294A11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</w:tcPr>
          <w:p w14:paraId="3E0B3489" w14:textId="1A19A25A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54,665</w:t>
            </w:r>
          </w:p>
        </w:tc>
        <w:tc>
          <w:tcPr>
            <w:tcW w:w="183" w:type="dxa"/>
          </w:tcPr>
          <w:p w14:paraId="4EEB34C0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</w:tcPr>
          <w:p w14:paraId="30538071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3,128</w:t>
            </w:r>
          </w:p>
        </w:tc>
      </w:tr>
      <w:tr w:rsidR="00C23466" w:rsidRPr="009433A9" w14:paraId="1C732D90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78A8FA05" w14:textId="77777777" w:rsidR="00C23466" w:rsidRPr="009433A9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9433A9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9433A9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9D09" w14:textId="346211C1" w:rsidR="00C23466" w:rsidRPr="003E33F2" w:rsidRDefault="00263274" w:rsidP="00496B06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33F2">
              <w:rPr>
                <w:rFonts w:asciiTheme="majorBidi" w:hAnsiTheme="majorBidi" w:cstheme="majorBidi"/>
                <w:sz w:val="29"/>
                <w:szCs w:val="29"/>
              </w:rPr>
              <w:t>9,79</w:t>
            </w:r>
            <w:r w:rsidR="000C4855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81" w:type="dxa"/>
          </w:tcPr>
          <w:p w14:paraId="7E7128A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7178" w14:textId="77777777" w:rsidR="00C23466" w:rsidRPr="009433A9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14,451</w:t>
            </w:r>
          </w:p>
        </w:tc>
        <w:tc>
          <w:tcPr>
            <w:tcW w:w="178" w:type="dxa"/>
          </w:tcPr>
          <w:p w14:paraId="1B7DDF70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1932B" w14:textId="68D2CA44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7,465</w:t>
            </w:r>
          </w:p>
        </w:tc>
        <w:tc>
          <w:tcPr>
            <w:tcW w:w="183" w:type="dxa"/>
          </w:tcPr>
          <w:p w14:paraId="3CA7BD66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9D7A9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433A9">
              <w:rPr>
                <w:rFonts w:ascii="Angsana New" w:hAnsi="Angsana New"/>
                <w:sz w:val="29"/>
                <w:szCs w:val="29"/>
              </w:rPr>
              <w:t>11,485</w:t>
            </w:r>
          </w:p>
        </w:tc>
      </w:tr>
      <w:tr w:rsidR="00C23466" w:rsidRPr="009433A9" w14:paraId="4B37E0BA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09A7A583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4EE7" w14:textId="30BDA0FF" w:rsidR="00C23466" w:rsidRPr="003E33F2" w:rsidRDefault="00263274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E33F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329,18</w:t>
            </w:r>
            <w:r w:rsidR="000C485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81" w:type="dxa"/>
          </w:tcPr>
          <w:p w14:paraId="3830FC97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6EC52" w14:textId="1E1BA15C" w:rsidR="00C23466" w:rsidRPr="00BB3270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277,</w:t>
            </w:r>
            <w:r w:rsidR="001300E0"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162</w:t>
            </w:r>
          </w:p>
        </w:tc>
        <w:tc>
          <w:tcPr>
            <w:tcW w:w="178" w:type="dxa"/>
          </w:tcPr>
          <w:p w14:paraId="03B4D9DD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9F1E" w14:textId="43D00B06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283,5</w:t>
            </w:r>
            <w:r w:rsidR="00B81049" w:rsidRPr="00B8104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80</w:t>
            </w:r>
          </w:p>
        </w:tc>
        <w:tc>
          <w:tcPr>
            <w:tcW w:w="183" w:type="dxa"/>
          </w:tcPr>
          <w:p w14:paraId="1AE325B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172A4222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239,415</w:t>
            </w:r>
          </w:p>
        </w:tc>
      </w:tr>
      <w:tr w:rsidR="00C23466" w:rsidRPr="009433A9" w14:paraId="312EA624" w14:textId="77777777" w:rsidTr="00200B54">
        <w:trPr>
          <w:cantSplit/>
          <w:trHeight w:val="71"/>
        </w:trPr>
        <w:tc>
          <w:tcPr>
            <w:tcW w:w="4046" w:type="dxa"/>
            <w:gridSpan w:val="2"/>
            <w:vAlign w:val="bottom"/>
            <w:hideMark/>
          </w:tcPr>
          <w:p w14:paraId="39B51943" w14:textId="77777777" w:rsidR="00C23466" w:rsidRPr="009433A9" w:rsidRDefault="00C23466" w:rsidP="00BC3FE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6E312" w14:textId="3BD0D5EA" w:rsidR="00C23466" w:rsidRPr="003E33F2" w:rsidRDefault="00263274" w:rsidP="00BB3270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33F2">
              <w:rPr>
                <w:rFonts w:asciiTheme="majorBidi" w:hAnsiTheme="majorBidi" w:cstheme="majorBidi"/>
                <w:sz w:val="29"/>
                <w:szCs w:val="29"/>
              </w:rPr>
              <w:t>(37,52</w:t>
            </w:r>
            <w:r w:rsidR="00C40008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3E33F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E923188" w14:textId="77777777" w:rsidR="00C23466" w:rsidRPr="003E33F2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32252" w14:textId="77777777" w:rsidR="00C23466" w:rsidRPr="003E33F2" w:rsidRDefault="00C23466" w:rsidP="00BB3270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E33F2">
              <w:rPr>
                <w:rFonts w:asciiTheme="majorBidi" w:hAnsiTheme="majorBidi" w:cstheme="majorBidi"/>
                <w:sz w:val="29"/>
                <w:szCs w:val="29"/>
              </w:rPr>
              <w:t>(11,283)</w:t>
            </w:r>
          </w:p>
        </w:tc>
        <w:tc>
          <w:tcPr>
            <w:tcW w:w="178" w:type="dxa"/>
            <w:vAlign w:val="bottom"/>
          </w:tcPr>
          <w:p w14:paraId="46C87DA1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85B2A" w14:textId="66E5F165" w:rsidR="00C23466" w:rsidRPr="00B81049" w:rsidRDefault="00263274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sz w:val="29"/>
                <w:szCs w:val="29"/>
              </w:rPr>
              <w:t>(35,2</w:t>
            </w:r>
            <w:r w:rsidR="00B81049" w:rsidRPr="00B81049">
              <w:rPr>
                <w:rFonts w:asciiTheme="majorBidi" w:hAnsiTheme="majorBidi" w:cstheme="majorBidi"/>
                <w:sz w:val="29"/>
                <w:szCs w:val="29"/>
              </w:rPr>
              <w:t>50</w:t>
            </w:r>
            <w:r w:rsidRPr="00B8104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3" w:type="dxa"/>
            <w:vAlign w:val="bottom"/>
          </w:tcPr>
          <w:p w14:paraId="4E1E0D49" w14:textId="77777777" w:rsidR="00C23466" w:rsidRPr="009433A9" w:rsidRDefault="00C23466" w:rsidP="00BC3F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71F077BE" w14:textId="77777777" w:rsidR="00C23466" w:rsidRPr="009433A9" w:rsidRDefault="00C23466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2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</w:rPr>
              <w:t>(7,493)</w:t>
            </w:r>
          </w:p>
        </w:tc>
      </w:tr>
      <w:tr w:rsidR="00C23466" w:rsidRPr="009433A9" w14:paraId="03DF816C" w14:textId="77777777" w:rsidTr="00200B54">
        <w:trPr>
          <w:cantSplit/>
        </w:trPr>
        <w:tc>
          <w:tcPr>
            <w:tcW w:w="4046" w:type="dxa"/>
            <w:gridSpan w:val="2"/>
            <w:hideMark/>
          </w:tcPr>
          <w:p w14:paraId="65A87F21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1FCD8" w14:textId="62C43FB7" w:rsidR="00C23466" w:rsidRPr="003E33F2" w:rsidRDefault="00263274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3E33F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291,65</w:t>
            </w:r>
            <w:r w:rsidR="00EF3A5C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0EED9482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6EEE1" w14:textId="229C5F83" w:rsidR="00C23466" w:rsidRPr="00BB3270" w:rsidRDefault="00C23466" w:rsidP="00BB327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265,</w:t>
            </w:r>
            <w:r w:rsidR="001300E0" w:rsidRPr="00BB32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78" w:type="dxa"/>
          </w:tcPr>
          <w:p w14:paraId="46E71BA8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CE7C8" w14:textId="62F1EAE5" w:rsidR="00C23466" w:rsidRPr="00B8104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8104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248,330</w:t>
            </w:r>
          </w:p>
        </w:tc>
        <w:tc>
          <w:tcPr>
            <w:tcW w:w="183" w:type="dxa"/>
          </w:tcPr>
          <w:p w14:paraId="0EF49EC7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single" w:sz="2" w:space="0" w:color="auto"/>
              <w:bottom w:val="double" w:sz="4" w:space="0" w:color="auto"/>
            </w:tcBorders>
          </w:tcPr>
          <w:p w14:paraId="597BF7D5" w14:textId="77777777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231,922</w:t>
            </w:r>
          </w:p>
        </w:tc>
      </w:tr>
      <w:tr w:rsidR="00C23466" w:rsidRPr="009433A9" w14:paraId="16CC6185" w14:textId="77777777" w:rsidTr="00200B54">
        <w:trPr>
          <w:cantSplit/>
        </w:trPr>
        <w:tc>
          <w:tcPr>
            <w:tcW w:w="4046" w:type="dxa"/>
            <w:gridSpan w:val="2"/>
          </w:tcPr>
          <w:p w14:paraId="3074B3F3" w14:textId="77777777" w:rsidR="00C23466" w:rsidRPr="004810C8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8282F19" w14:textId="77777777" w:rsidR="00C23466" w:rsidRPr="004810C8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8A37FF1" w14:textId="77777777" w:rsidR="00C23466" w:rsidRPr="004810C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</w:tcPr>
          <w:p w14:paraId="036FFA53" w14:textId="77777777" w:rsidR="00C23466" w:rsidRPr="004810C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78" w:type="dxa"/>
          </w:tcPr>
          <w:p w14:paraId="79E2F759" w14:textId="77777777" w:rsidR="00C23466" w:rsidRPr="004810C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right w:val="nil"/>
            </w:tcBorders>
          </w:tcPr>
          <w:p w14:paraId="13381030" w14:textId="77777777" w:rsidR="00C23466" w:rsidRPr="004810C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3" w:type="dxa"/>
          </w:tcPr>
          <w:p w14:paraId="68D1C8D8" w14:textId="77777777" w:rsidR="00C23466" w:rsidRPr="004810C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312E447" w14:textId="77777777" w:rsidR="00C23466" w:rsidRPr="004810C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C23466" w:rsidRPr="009433A9" w14:paraId="1FD5B591" w14:textId="77777777" w:rsidTr="00200B54">
        <w:trPr>
          <w:cantSplit/>
        </w:trPr>
        <w:tc>
          <w:tcPr>
            <w:tcW w:w="4046" w:type="dxa"/>
            <w:gridSpan w:val="2"/>
          </w:tcPr>
          <w:p w14:paraId="39C5EA1B" w14:textId="77777777" w:rsidR="00C23466" w:rsidRPr="009433A9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8B2EFE3" w14:textId="67996834" w:rsidR="00C23466" w:rsidRPr="009433A9" w:rsidRDefault="00263274" w:rsidP="00496B06">
            <w:pPr>
              <w:pStyle w:val="acctfourfigures"/>
              <w:tabs>
                <w:tab w:val="decimal" w:pos="465"/>
              </w:tabs>
              <w:spacing w:line="240" w:lineRule="auto"/>
              <w:ind w:left="-83" w:right="73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291,65</w:t>
            </w:r>
            <w:r w:rsidR="00EF3A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81" w:type="dxa"/>
          </w:tcPr>
          <w:p w14:paraId="03A9CEC1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</w:tcPr>
          <w:p w14:paraId="246D7C2F" w14:textId="67F88FFE" w:rsidR="00C23466" w:rsidRPr="009433A9" w:rsidRDefault="00C23466" w:rsidP="00316780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</w:rPr>
              <w:t>265,</w:t>
            </w:r>
            <w:r w:rsidR="001300E0" w:rsidRPr="0031678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78" w:type="dxa"/>
          </w:tcPr>
          <w:p w14:paraId="1741E826" w14:textId="77777777" w:rsidR="00C23466" w:rsidRPr="009433A9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tcBorders>
              <w:left w:val="nil"/>
              <w:bottom w:val="double" w:sz="4" w:space="0" w:color="auto"/>
              <w:right w:val="nil"/>
            </w:tcBorders>
          </w:tcPr>
          <w:p w14:paraId="5673C1CF" w14:textId="08F78CE2" w:rsidR="00C23466" w:rsidRPr="009433A9" w:rsidRDefault="00263274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531,</w:t>
            </w:r>
            <w:r w:rsidR="00B8104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7</w:t>
            </w:r>
            <w:r w:rsidR="00621B23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84</w:t>
            </w:r>
          </w:p>
        </w:tc>
        <w:tc>
          <w:tcPr>
            <w:tcW w:w="183" w:type="dxa"/>
          </w:tcPr>
          <w:p w14:paraId="31DF1165" w14:textId="77777777" w:rsidR="00C23466" w:rsidRPr="009433A9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5AB1872" w14:textId="588742FE" w:rsidR="00C23466" w:rsidRPr="009433A9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519,37</w:t>
            </w:r>
            <w:r w:rsidR="00755B81" w:rsidRPr="009433A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</w:t>
            </w:r>
          </w:p>
        </w:tc>
      </w:tr>
    </w:tbl>
    <w:p w14:paraId="3C484393" w14:textId="77777777" w:rsidR="008B1C42" w:rsidRPr="004810C8" w:rsidRDefault="008B1C42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180"/>
        <w:gridCol w:w="1266"/>
        <w:gridCol w:w="178"/>
        <w:gridCol w:w="1173"/>
        <w:gridCol w:w="183"/>
        <w:gridCol w:w="1258"/>
      </w:tblGrid>
      <w:tr w:rsidR="00F30622" w:rsidRPr="009433A9" w14:paraId="499F3D67" w14:textId="77777777" w:rsidTr="00C23466">
        <w:trPr>
          <w:cantSplit/>
        </w:trPr>
        <w:tc>
          <w:tcPr>
            <w:tcW w:w="4044" w:type="dxa"/>
            <w:vAlign w:val="bottom"/>
            <w:hideMark/>
          </w:tcPr>
          <w:p w14:paraId="59C1C5EE" w14:textId="28429168" w:rsidR="00F30622" w:rsidRPr="009433A9" w:rsidRDefault="00F30622" w:rsidP="004D29B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79D320E9" w14:textId="658031E0" w:rsidR="00F30622" w:rsidRPr="009433A9" w:rsidRDefault="00F30622" w:rsidP="004D29B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3A2889A" w14:textId="77777777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7D5F3C75" w14:textId="136B693B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F30622" w:rsidRPr="009433A9" w14:paraId="19E14183" w14:textId="77777777" w:rsidTr="00C23466">
        <w:trPr>
          <w:cantSplit/>
        </w:trPr>
        <w:tc>
          <w:tcPr>
            <w:tcW w:w="4044" w:type="dxa"/>
            <w:vAlign w:val="bottom"/>
          </w:tcPr>
          <w:p w14:paraId="7D037DA5" w14:textId="629D2AD5" w:rsidR="00F30622" w:rsidRPr="009433A9" w:rsidRDefault="00E8136F" w:rsidP="004D29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FD16E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="00690B8B"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กันยายน</w:t>
            </w:r>
          </w:p>
        </w:tc>
        <w:tc>
          <w:tcPr>
            <w:tcW w:w="1258" w:type="dxa"/>
            <w:vAlign w:val="bottom"/>
          </w:tcPr>
          <w:p w14:paraId="09F80BFF" w14:textId="595950EE" w:rsidR="00F30622" w:rsidRPr="009433A9" w:rsidRDefault="00777016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F0DC3A" w14:textId="77777777" w:rsidR="00F30622" w:rsidRPr="009433A9" w:rsidRDefault="00F30622" w:rsidP="004D29B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323D6574" w14:textId="7993BC35" w:rsidR="00F30622" w:rsidRPr="009433A9" w:rsidRDefault="00777016" w:rsidP="004D29B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869D872" w14:textId="77777777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bottom"/>
          </w:tcPr>
          <w:p w14:paraId="0FA18E4B" w14:textId="55BB20BC" w:rsidR="00F30622" w:rsidRPr="009433A9" w:rsidRDefault="00777016" w:rsidP="004D29B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bCs/>
                <w:sz w:val="29"/>
                <w:szCs w:val="29"/>
              </w:rPr>
              <w:t>2564</w:t>
            </w:r>
          </w:p>
        </w:tc>
        <w:tc>
          <w:tcPr>
            <w:tcW w:w="183" w:type="dxa"/>
            <w:vAlign w:val="bottom"/>
          </w:tcPr>
          <w:p w14:paraId="43DC96E8" w14:textId="77777777" w:rsidR="00F30622" w:rsidRPr="009433A9" w:rsidRDefault="00F30622" w:rsidP="004D2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00961CF3" w14:textId="6A37D28B" w:rsidR="00F30622" w:rsidRPr="009433A9" w:rsidRDefault="00777016" w:rsidP="004D29B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2563</w:t>
            </w:r>
          </w:p>
        </w:tc>
      </w:tr>
      <w:tr w:rsidR="00F30622" w:rsidRPr="009433A9" w14:paraId="46343A54" w14:textId="77777777" w:rsidTr="00C23466">
        <w:trPr>
          <w:cantSplit/>
        </w:trPr>
        <w:tc>
          <w:tcPr>
            <w:tcW w:w="4044" w:type="dxa"/>
            <w:vAlign w:val="bottom"/>
            <w:hideMark/>
          </w:tcPr>
          <w:p w14:paraId="719B1102" w14:textId="055BA952" w:rsidR="00F30622" w:rsidRPr="009433A9" w:rsidRDefault="00F30622" w:rsidP="004D29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64E87DF0" w14:textId="6F4D58FC" w:rsidR="00F30622" w:rsidRPr="009433A9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="00E8136F"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F30622" w:rsidRPr="009433A9" w14:paraId="20A7A467" w14:textId="77777777" w:rsidTr="00C23466">
        <w:trPr>
          <w:cantSplit/>
        </w:trPr>
        <w:tc>
          <w:tcPr>
            <w:tcW w:w="4044" w:type="dxa"/>
          </w:tcPr>
          <w:p w14:paraId="5CAE6FB2" w14:textId="77777777" w:rsidR="00F30622" w:rsidRPr="009433A9" w:rsidRDefault="00F30622" w:rsidP="00020A0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2AFFEEEF" w14:textId="34B96268" w:rsidR="00F30622" w:rsidRPr="009433A9" w:rsidRDefault="00263274" w:rsidP="00E73769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26,24</w:t>
            </w:r>
            <w:r w:rsidR="00EF3A5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80" w:type="dxa"/>
          </w:tcPr>
          <w:p w14:paraId="377E168C" w14:textId="77777777" w:rsidR="00F30622" w:rsidRPr="009433A9" w:rsidRDefault="00F30622" w:rsidP="004D29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6" w:type="dxa"/>
          </w:tcPr>
          <w:p w14:paraId="7B33DCE3" w14:textId="43BBB898" w:rsidR="00F30622" w:rsidRPr="00E73769" w:rsidRDefault="000B481F" w:rsidP="00E73769">
            <w:pPr>
              <w:pStyle w:val="acctfourfigures"/>
              <w:tabs>
                <w:tab w:val="decimal" w:pos="465"/>
              </w:tabs>
              <w:spacing w:line="240" w:lineRule="auto"/>
              <w:ind w:left="-83" w:right="7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B481F">
              <w:rPr>
                <w:rFonts w:asciiTheme="majorBidi" w:hAnsiTheme="majorBidi" w:cstheme="majorBidi"/>
                <w:sz w:val="29"/>
                <w:szCs w:val="29"/>
              </w:rPr>
              <w:t>3,089</w:t>
            </w:r>
          </w:p>
        </w:tc>
        <w:tc>
          <w:tcPr>
            <w:tcW w:w="178" w:type="dxa"/>
          </w:tcPr>
          <w:p w14:paraId="0FADDD1D" w14:textId="77777777" w:rsidR="00F30622" w:rsidRPr="009433A9" w:rsidRDefault="00F30622" w:rsidP="004D29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1C0863B3" w14:textId="0C23353A" w:rsidR="00F30622" w:rsidRPr="009433A9" w:rsidRDefault="00263274" w:rsidP="00DD1D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27,75</w:t>
            </w:r>
            <w:r w:rsidR="00EF3A5C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83" w:type="dxa"/>
          </w:tcPr>
          <w:p w14:paraId="08E58C6B" w14:textId="77777777" w:rsidR="00F30622" w:rsidRPr="009433A9" w:rsidRDefault="00F30622" w:rsidP="004D29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694895CC" w14:textId="0899070E" w:rsidR="00F30622" w:rsidRPr="009433A9" w:rsidRDefault="000B481F" w:rsidP="00DD1D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B481F">
              <w:rPr>
                <w:rFonts w:asciiTheme="majorBidi" w:hAnsiTheme="majorBidi" w:cstheme="majorBidi"/>
                <w:sz w:val="29"/>
                <w:szCs w:val="29"/>
              </w:rPr>
              <w:t>405</w:t>
            </w:r>
          </w:p>
        </w:tc>
      </w:tr>
    </w:tbl>
    <w:p w14:paraId="4E33297B" w14:textId="77777777" w:rsidR="001D0194" w:rsidRPr="009433A9" w:rsidRDefault="001D019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1D0194" w:rsidRPr="009433A9" w:rsidSect="009433A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5FEC718F" w14:textId="4076FD9F" w:rsidR="000C4855" w:rsidRDefault="000C4855" w:rsidP="0057134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เงินลงทุน</w:t>
      </w:r>
      <w:r w:rsidRPr="000C4855">
        <w:rPr>
          <w:rFonts w:ascii="Angsana New" w:hAnsi="Angsana New"/>
          <w:bCs/>
          <w:sz w:val="30"/>
          <w:szCs w:val="30"/>
          <w:cs/>
        </w:rPr>
        <w:t>ในการร่วมค้า</w:t>
      </w:r>
    </w:p>
    <w:p w14:paraId="52C6CAC5" w14:textId="77777777" w:rsidR="00EF320E" w:rsidRPr="007E4596" w:rsidRDefault="00EF320E" w:rsidP="00EF320E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4DC2E3D" w14:textId="2A24AF96" w:rsidR="00EF320E" w:rsidRPr="00EF320E" w:rsidRDefault="008B4372" w:rsidP="00EF320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ไตรมาส </w:t>
      </w:r>
      <w:r w:rsidR="00EF320E" w:rsidRPr="00EF320E">
        <w:rPr>
          <w:rFonts w:ascii="Angsana New" w:hAnsi="Angsana New"/>
          <w:sz w:val="30"/>
          <w:szCs w:val="30"/>
        </w:rPr>
        <w:t xml:space="preserve">3 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ปี </w:t>
      </w:r>
      <w:r w:rsidR="00EF320E" w:rsidRPr="00EF320E">
        <w:rPr>
          <w:rFonts w:ascii="Angsana New" w:hAnsi="Angsana New"/>
          <w:sz w:val="30"/>
          <w:szCs w:val="30"/>
        </w:rPr>
        <w:t xml:space="preserve">2564 </w:t>
      </w:r>
      <w:r w:rsidR="00EF320E" w:rsidRPr="00EF320E">
        <w:rPr>
          <w:rFonts w:ascii="Angsana New" w:hAnsi="Angsana New"/>
          <w:sz w:val="30"/>
          <w:szCs w:val="30"/>
          <w:cs/>
        </w:rPr>
        <w:t>บริษัท สแกน แอดวานซ์ เพาเวอร์ จำกัด ได้เรียกชำระทุนเพิ่มเติมจากผู้ถือห</w:t>
      </w:r>
      <w:r w:rsidR="00EF320E" w:rsidRPr="00EF320E">
        <w:rPr>
          <w:rFonts w:ascii="Angsana New" w:hAnsi="Angsana New" w:hint="cs"/>
          <w:sz w:val="30"/>
          <w:szCs w:val="30"/>
          <w:cs/>
        </w:rPr>
        <w:t>ุ้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นร้อยละ </w:t>
      </w:r>
      <w:r w:rsidR="00EF320E" w:rsidRPr="00EF320E">
        <w:rPr>
          <w:rFonts w:ascii="Angsana New" w:hAnsi="Angsana New"/>
          <w:sz w:val="30"/>
          <w:szCs w:val="30"/>
        </w:rPr>
        <w:t xml:space="preserve">2 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สำหรับหุ้นสามัญจำนวน </w:t>
      </w:r>
      <w:r w:rsidR="00EF320E" w:rsidRPr="00EF320E">
        <w:rPr>
          <w:rFonts w:ascii="Angsana New" w:hAnsi="Angsana New"/>
          <w:sz w:val="30"/>
          <w:szCs w:val="30"/>
        </w:rPr>
        <w:t xml:space="preserve">2,000,000 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EF320E" w:rsidRPr="00EF320E">
        <w:rPr>
          <w:rFonts w:ascii="Angsana New" w:hAnsi="Angsana New"/>
          <w:sz w:val="30"/>
          <w:szCs w:val="30"/>
        </w:rPr>
        <w:t xml:space="preserve">100 </w:t>
      </w:r>
      <w:r w:rsidR="00EF320E" w:rsidRPr="00EF320E">
        <w:rPr>
          <w:rFonts w:ascii="Angsana New" w:hAnsi="Angsana New"/>
          <w:sz w:val="30"/>
          <w:szCs w:val="30"/>
          <w:cs/>
        </w:rPr>
        <w:t>บาท โดยบริษัท คอนโทร์โน จำกัด 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>ในกลุ่ม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บริษัทได้จ่ายชำระเงินค่าหุ้นเพิ่มทุนดังกล่าวแล้วเป็นจำนวน </w:t>
      </w:r>
      <w:r w:rsidR="00EF320E" w:rsidRPr="00EF320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EF320E" w:rsidRPr="00EF320E">
        <w:rPr>
          <w:rFonts w:ascii="Angsana New" w:hAnsi="Angsana New"/>
          <w:sz w:val="30"/>
          <w:szCs w:val="30"/>
        </w:rPr>
        <w:t xml:space="preserve">04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บาท เมื่อวันที่ </w:t>
      </w:r>
      <w:r w:rsidR="00EF320E" w:rsidRPr="00EF320E">
        <w:rPr>
          <w:rFonts w:ascii="Angsana New" w:hAnsi="Angsana New"/>
          <w:sz w:val="30"/>
          <w:szCs w:val="30"/>
        </w:rPr>
        <w:t xml:space="preserve">5 </w:t>
      </w:r>
      <w:r w:rsidR="00EF320E" w:rsidRPr="00EF320E">
        <w:rPr>
          <w:rFonts w:ascii="Angsana New" w:hAnsi="Angsana New"/>
          <w:sz w:val="30"/>
          <w:szCs w:val="30"/>
          <w:cs/>
        </w:rPr>
        <w:t xml:space="preserve">สิงหาคม </w:t>
      </w:r>
      <w:r w:rsidR="00EF320E" w:rsidRPr="00EF320E">
        <w:rPr>
          <w:rFonts w:ascii="Angsana New" w:hAnsi="Angsana New"/>
          <w:sz w:val="30"/>
          <w:szCs w:val="30"/>
        </w:rPr>
        <w:t xml:space="preserve">2564 </w:t>
      </w:r>
      <w:r w:rsidR="00EF320E" w:rsidRPr="00EF320E">
        <w:rPr>
          <w:rFonts w:ascii="Angsana New" w:hAnsi="Angsana New"/>
          <w:sz w:val="30"/>
          <w:szCs w:val="30"/>
          <w:cs/>
        </w:rPr>
        <w:t>เพื่อรักษาสัดส่วนการถือหุ้นเดิม</w:t>
      </w:r>
    </w:p>
    <w:p w14:paraId="45935BF1" w14:textId="77777777" w:rsidR="000C4855" w:rsidRPr="007E4596" w:rsidRDefault="000C4855" w:rsidP="000C4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3DF02F71" w14:textId="314FDD60" w:rsidR="00571348" w:rsidRPr="009433A9" w:rsidRDefault="00571348" w:rsidP="0057134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5F0D4214" w14:textId="77777777" w:rsidR="00571348" w:rsidRPr="009433A9" w:rsidRDefault="00571348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p w14:paraId="08899931" w14:textId="6E910006" w:rsidR="00BF3DAB" w:rsidRPr="007E4596" w:rsidRDefault="00BF3DAB" w:rsidP="00DC1B32">
      <w:pPr>
        <w:ind w:left="540"/>
        <w:rPr>
          <w:rFonts w:ascii="Angsana New" w:hAnsi="Angsana New"/>
          <w:bCs/>
          <w:sz w:val="24"/>
          <w:szCs w:val="24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237"/>
        <w:gridCol w:w="236"/>
        <w:gridCol w:w="1062"/>
        <w:gridCol w:w="1440"/>
      </w:tblGrid>
      <w:tr w:rsidR="00DC1B32" w:rsidRPr="005133C9" w14:paraId="6E8C99F9" w14:textId="77777777" w:rsidTr="00D01BB5">
        <w:trPr>
          <w:tblHeader/>
        </w:trPr>
        <w:tc>
          <w:tcPr>
            <w:tcW w:w="5670" w:type="dxa"/>
            <w:vAlign w:val="bottom"/>
          </w:tcPr>
          <w:p w14:paraId="6045D329" w14:textId="0BA88C83" w:rsidR="00DC1B32" w:rsidRPr="000B4788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3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D16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FD16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4788" w:rsidRPr="005133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40" w:type="dxa"/>
            <w:vAlign w:val="bottom"/>
          </w:tcPr>
          <w:p w14:paraId="71C2A582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3544F5B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753BE2" w14:textId="77777777" w:rsidR="00DC1B32" w:rsidRPr="002A40A6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0087478A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0D024F7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33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C26FB8A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133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1B32" w:rsidRPr="005133C9" w14:paraId="736C4A63" w14:textId="77777777" w:rsidTr="00D01BB5">
        <w:tc>
          <w:tcPr>
            <w:tcW w:w="5670" w:type="dxa"/>
            <w:vAlign w:val="bottom"/>
          </w:tcPr>
          <w:p w14:paraId="22FBD22E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1BAF7C4" w14:textId="77777777" w:rsidR="00DC1B32" w:rsidRPr="005133C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CBFF7DC" w14:textId="77777777" w:rsidR="00DC1B32" w:rsidRPr="005133C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4B513" w14:textId="77777777" w:rsidR="00DC1B32" w:rsidRPr="005133C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2F36103" w14:textId="77777777" w:rsidR="00DC1B32" w:rsidRPr="005133C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DD7207" w14:textId="2C575560" w:rsidR="00DC1B32" w:rsidRPr="002A40A6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A40A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424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A40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DC1B32" w:rsidRPr="005133C9" w14:paraId="3D877F69" w14:textId="77777777" w:rsidTr="00D01BB5">
        <w:tc>
          <w:tcPr>
            <w:tcW w:w="5670" w:type="dxa"/>
            <w:vAlign w:val="bottom"/>
          </w:tcPr>
          <w:p w14:paraId="1C6E9B9F" w14:textId="01ADF8B9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2759">
              <w:rPr>
                <w:rFonts w:asciiTheme="majorBidi" w:hAnsiTheme="majorBidi"/>
                <w:sz w:val="30"/>
                <w:szCs w:val="30"/>
                <w:cs/>
              </w:rPr>
              <w:t>สแกน ไอซีที จำกัด</w:t>
            </w:r>
            <w:r w:rsidR="00C424E1" w:rsidRPr="00852759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40" w:type="dxa"/>
          </w:tcPr>
          <w:p w14:paraId="5A54ECB7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70A0D0A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2E2F8" w14:textId="77777777" w:rsidR="00DC1B32" w:rsidRPr="00852759" w:rsidRDefault="00DC1B32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2EEA0F9F" w14:textId="77777777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62432" w14:textId="7338EACC" w:rsidR="00DC1B32" w:rsidRPr="00EF3A5C" w:rsidRDefault="00DC1B32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B23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EF3A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DC1B32" w:rsidRPr="005133C9" w14:paraId="4ABC4B92" w14:textId="77777777" w:rsidTr="00D01BB5">
        <w:tc>
          <w:tcPr>
            <w:tcW w:w="5670" w:type="dxa"/>
            <w:vAlign w:val="bottom"/>
          </w:tcPr>
          <w:p w14:paraId="122FB28B" w14:textId="66B529BB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52759">
              <w:rPr>
                <w:rFonts w:asciiTheme="majorBidi" w:hAnsiTheme="majorBidi"/>
                <w:sz w:val="30"/>
                <w:szCs w:val="30"/>
                <w:cs/>
              </w:rPr>
              <w:t>เครือข่ายก๊าซไทย-ญี่ปุ่น</w:t>
            </w:r>
            <w:r w:rsidR="004372A9" w:rsidRPr="008527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52759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  <w:r w:rsidR="00C424E1" w:rsidRPr="00852759">
              <w:rPr>
                <w:rFonts w:asciiTheme="majorBidi" w:hAnsiTheme="majorBidi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40" w:type="dxa"/>
          </w:tcPr>
          <w:p w14:paraId="4AE13857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D3B4423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B1C716" w14:textId="77777777" w:rsidR="00DC1B32" w:rsidRPr="00852759" w:rsidRDefault="00DC1B32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  <w:vAlign w:val="bottom"/>
          </w:tcPr>
          <w:p w14:paraId="302F5EB3" w14:textId="77777777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50CC5A" w14:textId="2B419EE9" w:rsidR="00DC1B32" w:rsidRPr="00621B23" w:rsidRDefault="009649E6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1B23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68332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21B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8332B">
              <w:rPr>
                <w:rFonts w:ascii="Angsana New" w:hAnsi="Angsana New"/>
                <w:sz w:val="30"/>
                <w:szCs w:val="30"/>
                <w:lang w:val="en-US" w:bidi="th-TH"/>
              </w:rPr>
              <w:t>999</w:t>
            </w:r>
          </w:p>
        </w:tc>
      </w:tr>
      <w:tr w:rsidR="00DC1B32" w:rsidRPr="005133C9" w14:paraId="606C595F" w14:textId="77777777" w:rsidTr="00D01BB5">
        <w:tc>
          <w:tcPr>
            <w:tcW w:w="5670" w:type="dxa"/>
            <w:vAlign w:val="bottom"/>
          </w:tcPr>
          <w:p w14:paraId="34AC06B1" w14:textId="46F7DE5C" w:rsidR="009649E6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7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  <w:r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สแกน เมดิเฮิร์บ จำกัด</w:t>
            </w:r>
            <w:r w:rsidR="00C424E1" w:rsidRPr="008527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เพิ่มขึ้น</w:t>
            </w:r>
          </w:p>
        </w:tc>
        <w:tc>
          <w:tcPr>
            <w:tcW w:w="540" w:type="dxa"/>
          </w:tcPr>
          <w:p w14:paraId="4689884C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3E96D7" w14:textId="77777777" w:rsidR="00DC1B32" w:rsidRPr="00852759" w:rsidRDefault="00DC1B32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D77AA" w14:textId="77777777" w:rsidR="00DC1B32" w:rsidRPr="00852759" w:rsidRDefault="00DC1B32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0454B27E" w14:textId="77777777" w:rsidR="00DC1B32" w:rsidRPr="00852759" w:rsidRDefault="00DC1B32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03775" w14:textId="33542285" w:rsidR="00DC1B32" w:rsidRPr="00621B23" w:rsidRDefault="00D01BB5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21B23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</w:tr>
      <w:tr w:rsidR="004372A9" w:rsidRPr="005133C9" w14:paraId="35F9CDA8" w14:textId="77777777" w:rsidTr="00D01BB5">
        <w:tc>
          <w:tcPr>
            <w:tcW w:w="5670" w:type="dxa"/>
            <w:vAlign w:val="bottom"/>
          </w:tcPr>
          <w:p w14:paraId="23890A30" w14:textId="78B3C705" w:rsidR="004372A9" w:rsidRPr="00852759" w:rsidRDefault="004372A9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7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B588FD4" w14:textId="77777777" w:rsidR="004372A9" w:rsidRPr="00852759" w:rsidRDefault="004372A9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92A14A" w14:textId="77777777" w:rsidR="004372A9" w:rsidRPr="00852759" w:rsidRDefault="004372A9" w:rsidP="00AE4E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27596" w14:textId="77777777" w:rsidR="004372A9" w:rsidRPr="00852759" w:rsidRDefault="004372A9" w:rsidP="00AE4E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62" w:type="dxa"/>
          </w:tcPr>
          <w:p w14:paraId="7BA5F64C" w14:textId="77777777" w:rsidR="004372A9" w:rsidRPr="00852759" w:rsidRDefault="004372A9" w:rsidP="00AE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E6B6A6" w14:textId="3E631972" w:rsidR="004372A9" w:rsidRPr="00621B23" w:rsidRDefault="009649E6" w:rsidP="003875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1B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417,</w:t>
            </w:r>
            <w:r w:rsidR="004372A9" w:rsidRPr="00621B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D5468" w:rsidRPr="00621B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21B23" w:rsidRPr="00621B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515423BE" w14:textId="42863080" w:rsidR="00BB7D86" w:rsidRPr="007E4596" w:rsidRDefault="00BB7D86" w:rsidP="00DC1B32">
      <w:pPr>
        <w:ind w:left="540"/>
        <w:rPr>
          <w:rFonts w:ascii="Angsana New" w:hAnsi="Angsana New"/>
          <w:bCs/>
          <w:sz w:val="24"/>
          <w:szCs w:val="24"/>
        </w:rPr>
      </w:pPr>
    </w:p>
    <w:p w14:paraId="1A3660F6" w14:textId="0613E080" w:rsidR="00DC1B32" w:rsidRPr="005133C9" w:rsidRDefault="008B437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ไตรมาส </w:t>
      </w:r>
      <w:r w:rsidR="00DC1B32" w:rsidRPr="005133C9">
        <w:rPr>
          <w:rFonts w:ascii="Angsana New" w:hAnsi="Angsana New"/>
          <w:sz w:val="30"/>
          <w:szCs w:val="30"/>
        </w:rPr>
        <w:t xml:space="preserve">4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ปี </w:t>
      </w:r>
      <w:r w:rsidR="00DC1B32" w:rsidRPr="005133C9">
        <w:rPr>
          <w:rFonts w:ascii="Angsana New" w:hAnsi="Angsana New"/>
          <w:sz w:val="30"/>
          <w:szCs w:val="30"/>
        </w:rPr>
        <w:t xml:space="preserve">2563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ที่ประชุมคณะกรรมการของบริษัทมีมติให้ลงทุนในบริษัท สแกน ไอซีที จำกัด โดยบริษัทถือหุ้นสามัญเป็นจำนวน </w:t>
      </w:r>
      <w:r w:rsidR="00DC1B32" w:rsidRPr="005133C9">
        <w:rPr>
          <w:rFonts w:ascii="Angsana New" w:hAnsi="Angsana New"/>
          <w:sz w:val="30"/>
          <w:szCs w:val="30"/>
        </w:rPr>
        <w:t xml:space="preserve">25,500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DC1B32" w:rsidRPr="005133C9">
        <w:rPr>
          <w:rFonts w:ascii="Angsana New" w:hAnsi="Angsana New"/>
          <w:sz w:val="30"/>
          <w:szCs w:val="30"/>
        </w:rPr>
        <w:t xml:space="preserve">100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บาท (เรียกชำระค่าหุ้นร้อยละ </w:t>
      </w:r>
      <w:r w:rsidR="00DC1B32" w:rsidRPr="005133C9">
        <w:rPr>
          <w:rFonts w:ascii="Angsana New" w:hAnsi="Angsana New"/>
          <w:sz w:val="30"/>
          <w:szCs w:val="30"/>
        </w:rPr>
        <w:t xml:space="preserve">25 </w:t>
      </w:r>
      <w:r w:rsidR="00DC1B32" w:rsidRPr="005133C9">
        <w:rPr>
          <w:rFonts w:ascii="Angsana New" w:hAnsi="Angsana New"/>
          <w:sz w:val="30"/>
          <w:szCs w:val="30"/>
          <w:cs/>
        </w:rPr>
        <w:t>ของทุนที่ออกจำหน่าย</w:t>
      </w:r>
      <w:r w:rsidR="00EF3A5C">
        <w:rPr>
          <w:rFonts w:ascii="Angsana New" w:hAnsi="Angsana New"/>
          <w:sz w:val="30"/>
          <w:szCs w:val="30"/>
        </w:rPr>
        <w:t xml:space="preserve">     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DC1B32" w:rsidRPr="005133C9">
        <w:rPr>
          <w:rFonts w:ascii="Angsana New" w:hAnsi="Angsana New"/>
          <w:sz w:val="30"/>
          <w:szCs w:val="30"/>
        </w:rPr>
        <w:t xml:space="preserve">637,500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บาท) บริษัทได้จดทะเบียนจัดตั้งกับกระทรวงพาณิชย์เมื่อ วันที่ </w:t>
      </w:r>
      <w:r w:rsidR="00DC1B32" w:rsidRPr="005133C9">
        <w:rPr>
          <w:rFonts w:ascii="Angsana New" w:hAnsi="Angsana New"/>
          <w:sz w:val="30"/>
          <w:szCs w:val="30"/>
        </w:rPr>
        <w:t xml:space="preserve">18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มกราคม </w:t>
      </w:r>
      <w:r w:rsidR="00DC1B32" w:rsidRPr="005133C9">
        <w:rPr>
          <w:rFonts w:ascii="Angsana New" w:hAnsi="Angsana New"/>
          <w:sz w:val="30"/>
          <w:szCs w:val="30"/>
        </w:rPr>
        <w:t>2564</w:t>
      </w:r>
    </w:p>
    <w:p w14:paraId="33327E55" w14:textId="77777777" w:rsidR="00DC1B32" w:rsidRPr="007E4596" w:rsidRDefault="00DC1B32" w:rsidP="00DC1B3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47FF45D" w14:textId="32832F6A" w:rsidR="00EF320E" w:rsidRPr="008B4372" w:rsidRDefault="008B4372" w:rsidP="00EF320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B4372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ไตรมาส </w:t>
      </w:r>
      <w:r w:rsidR="00DC1B32" w:rsidRPr="008B4372">
        <w:rPr>
          <w:rFonts w:ascii="Angsana New" w:hAnsi="Angsana New"/>
          <w:spacing w:val="-4"/>
          <w:sz w:val="30"/>
          <w:szCs w:val="30"/>
        </w:rPr>
        <w:t xml:space="preserve">1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DC1B32" w:rsidRPr="008B4372">
        <w:rPr>
          <w:rFonts w:ascii="Angsana New" w:hAnsi="Angsana New"/>
          <w:spacing w:val="-4"/>
          <w:sz w:val="30"/>
          <w:szCs w:val="30"/>
        </w:rPr>
        <w:t xml:space="preserve">2564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ที่ประชุมคณะกรรมการของบริษัทมีมติให้ลงทุนในบริษัท เครือข่ายก๊าซไทย-ญี่ปุ่น</w:t>
      </w:r>
      <w:r w:rsidR="00FD5468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F22279" w:rsidRPr="008B4372">
        <w:rPr>
          <w:rFonts w:ascii="Angsana New" w:hAnsi="Angsana New"/>
          <w:spacing w:val="-4"/>
          <w:sz w:val="30"/>
          <w:szCs w:val="30"/>
        </w:rPr>
        <w:t xml:space="preserve"> (“TJN”)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 โดยบริษัทถือหุ้นสามัญเป็นจำนวน </w:t>
      </w:r>
      <w:r w:rsidR="00DC1B32" w:rsidRPr="008B4372">
        <w:rPr>
          <w:rFonts w:ascii="Angsana New" w:hAnsi="Angsana New"/>
          <w:spacing w:val="-4"/>
          <w:sz w:val="30"/>
          <w:szCs w:val="30"/>
        </w:rPr>
        <w:t xml:space="preserve">9,998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มูลค่าหุ้นละ </w:t>
      </w:r>
      <w:r w:rsidR="00DC1B32" w:rsidRPr="008B4372">
        <w:rPr>
          <w:rFonts w:ascii="Angsana New" w:hAnsi="Angsana New"/>
          <w:spacing w:val="-4"/>
          <w:sz w:val="30"/>
          <w:szCs w:val="30"/>
        </w:rPr>
        <w:t xml:space="preserve">100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AD6EF5" w:rsidRPr="008B4372">
        <w:rPr>
          <w:rFonts w:ascii="Angsana New" w:hAnsi="Angsana New"/>
          <w:spacing w:val="-4"/>
          <w:sz w:val="30"/>
          <w:szCs w:val="30"/>
        </w:rPr>
        <w:t xml:space="preserve">TJN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ได้จดทะเบียนจัดตั้งกับกระทรวงพาณิชย์เมื่อวันที่ </w:t>
      </w:r>
      <w:r w:rsidR="00DC1B32" w:rsidRPr="008B4372">
        <w:rPr>
          <w:rFonts w:ascii="Angsana New" w:hAnsi="Angsana New"/>
          <w:spacing w:val="-4"/>
          <w:sz w:val="30"/>
          <w:szCs w:val="30"/>
        </w:rPr>
        <w:t xml:space="preserve">2 </w:t>
      </w:r>
      <w:r w:rsidR="00DC1B32" w:rsidRPr="008B4372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DC1B32" w:rsidRPr="008B4372">
        <w:rPr>
          <w:rFonts w:ascii="Angsana New" w:hAnsi="Angsana New"/>
          <w:spacing w:val="-4"/>
          <w:sz w:val="30"/>
          <w:szCs w:val="30"/>
        </w:rPr>
        <w:t xml:space="preserve">2564 </w:t>
      </w:r>
      <w:r w:rsidR="00F22279" w:rsidRPr="008B4372">
        <w:rPr>
          <w:rFonts w:ascii="Angsana New" w:hAnsi="Angsana New" w:hint="cs"/>
          <w:spacing w:val="-4"/>
          <w:sz w:val="30"/>
          <w:szCs w:val="30"/>
          <w:cs/>
        </w:rPr>
        <w:t>ต่อมาใน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ไตรมาส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3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2564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ที่ประชุมคณะกรรมการของ</w:t>
      </w:r>
      <w:r w:rsidR="00F22279" w:rsidRPr="008B4372">
        <w:rPr>
          <w:rFonts w:ascii="Angsana New" w:hAnsi="Angsana New"/>
          <w:spacing w:val="-4"/>
          <w:sz w:val="30"/>
          <w:szCs w:val="30"/>
        </w:rPr>
        <w:t xml:space="preserve"> TJN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 ได้มีมติให้เพิ่มทุน</w:t>
      </w:r>
      <w:r w:rsidR="0036631D">
        <w:rPr>
          <w:rFonts w:ascii="Angsana New" w:hAnsi="Angsana New" w:hint="cs"/>
          <w:spacing w:val="-4"/>
          <w:sz w:val="30"/>
          <w:szCs w:val="30"/>
          <w:cs/>
        </w:rPr>
        <w:t xml:space="preserve">         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="00AD6EF5" w:rsidRPr="008B4372"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ของบริษัทโดยการออกหุ้นจำนวน </w:t>
      </w:r>
      <w:r w:rsidR="00AD6EF5" w:rsidRPr="008B4372">
        <w:rPr>
          <w:rFonts w:ascii="Angsana New" w:hAnsi="Angsana New"/>
          <w:spacing w:val="-4"/>
          <w:sz w:val="30"/>
          <w:szCs w:val="30"/>
        </w:rPr>
        <w:t xml:space="preserve">4,110,000 </w:t>
      </w:r>
      <w:r w:rsidR="00AD6EF5" w:rsidRPr="008B4372">
        <w:rPr>
          <w:rFonts w:ascii="Angsana New" w:hAnsi="Angsana New" w:hint="cs"/>
          <w:spacing w:val="-4"/>
          <w:sz w:val="30"/>
          <w:szCs w:val="30"/>
          <w:cs/>
        </w:rPr>
        <w:t>หุ้น ซึ่งประกอบด้วยหุ้นสามัญจำนวน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2,091,200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หุ้น และหุ้นบุริมสิทธิจำนวน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2,018,800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มูลค่าหุ้นละ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100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บาท รวมเป็นจำนวน </w:t>
      </w:r>
      <w:r w:rsidR="007E4596" w:rsidRPr="008B4372">
        <w:rPr>
          <w:rFonts w:ascii="Angsana New" w:hAnsi="Angsana New"/>
          <w:spacing w:val="-4"/>
          <w:sz w:val="30"/>
          <w:szCs w:val="30"/>
        </w:rPr>
        <w:t>41</w:t>
      </w:r>
      <w:r w:rsidR="002978DA">
        <w:rPr>
          <w:rFonts w:ascii="Angsana New" w:hAnsi="Angsana New"/>
          <w:spacing w:val="-4"/>
          <w:sz w:val="30"/>
          <w:szCs w:val="30"/>
        </w:rPr>
        <w:t>2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ล้านบาท และเรียกชำระเต็มจำนวนจากบริษัทเมื่อวันที่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24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2564 </w:t>
      </w:r>
      <w:r w:rsidR="00AD6EF5" w:rsidRPr="008B4372">
        <w:rPr>
          <w:rFonts w:ascii="Angsana New" w:hAnsi="Angsana New"/>
          <w:spacing w:val="-4"/>
          <w:sz w:val="30"/>
          <w:szCs w:val="30"/>
        </w:rPr>
        <w:t xml:space="preserve">TJN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ได้จดทะเบียนเพิ่มทุนกับกระทรวงพาณิชย์เมื่อ วันที่ </w:t>
      </w:r>
      <w:r w:rsidR="007E4596" w:rsidRPr="008B4372">
        <w:rPr>
          <w:rFonts w:ascii="Angsana New" w:hAnsi="Angsana New"/>
          <w:spacing w:val="-4"/>
          <w:sz w:val="30"/>
          <w:szCs w:val="30"/>
        </w:rPr>
        <w:t xml:space="preserve">25 </w:t>
      </w:r>
      <w:r w:rsidR="007E4596" w:rsidRPr="008B4372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7E4596" w:rsidRPr="008B4372">
        <w:rPr>
          <w:rFonts w:ascii="Angsana New" w:hAnsi="Angsana New"/>
          <w:spacing w:val="-4"/>
          <w:sz w:val="30"/>
          <w:szCs w:val="30"/>
        </w:rPr>
        <w:t>2564</w:t>
      </w:r>
    </w:p>
    <w:p w14:paraId="3D2F05DB" w14:textId="77777777" w:rsidR="00EF320E" w:rsidRPr="007E4596" w:rsidRDefault="00EF320E" w:rsidP="00DC1B3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2029451" w14:textId="4F59B0AE" w:rsidR="00A63037" w:rsidRDefault="008B4372" w:rsidP="00DC1B32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ไตรมาส </w:t>
      </w:r>
      <w:r w:rsidR="00DC1B32" w:rsidRPr="005133C9">
        <w:rPr>
          <w:rFonts w:ascii="Angsana New" w:hAnsi="Angsana New"/>
          <w:sz w:val="30"/>
          <w:szCs w:val="30"/>
        </w:rPr>
        <w:t xml:space="preserve">2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ปี </w:t>
      </w:r>
      <w:r w:rsidR="00DC1B32" w:rsidRPr="005133C9">
        <w:rPr>
          <w:rFonts w:ascii="Angsana New" w:hAnsi="Angsana New"/>
          <w:sz w:val="30"/>
          <w:szCs w:val="30"/>
        </w:rPr>
        <w:t xml:space="preserve">2564 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ที่ประชุมคณะกรรมการของบริษัทมีมติให้ลงทุนในบริษัท สแกน เมดิเฮิร์บ จำกัด โดยบริษัทถือหุ้นสามัญเป็นจำนวน </w:t>
      </w:r>
      <w:r w:rsidR="00DC1B32" w:rsidRPr="005133C9">
        <w:rPr>
          <w:rFonts w:ascii="Angsana New" w:hAnsi="Angsana New"/>
          <w:sz w:val="30"/>
          <w:szCs w:val="30"/>
        </w:rPr>
        <w:t>49</w:t>
      </w:r>
      <w:r w:rsidR="00DC1B32" w:rsidRPr="005133C9">
        <w:rPr>
          <w:rFonts w:ascii="Angsana New" w:hAnsi="Angsana New"/>
          <w:sz w:val="30"/>
          <w:szCs w:val="30"/>
          <w:cs/>
        </w:rPr>
        <w:t>,</w:t>
      </w:r>
      <w:r w:rsidR="00DC1B32" w:rsidRPr="005133C9">
        <w:rPr>
          <w:rFonts w:ascii="Angsana New" w:hAnsi="Angsana New"/>
          <w:sz w:val="30"/>
          <w:szCs w:val="30"/>
        </w:rPr>
        <w:t>997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 หุ้น มูลค่าหุ้นละ</w:t>
      </w:r>
      <w:r w:rsidR="00DC1B32" w:rsidRPr="005133C9">
        <w:rPr>
          <w:rFonts w:ascii="Angsana New" w:hAnsi="Angsana New"/>
          <w:sz w:val="30"/>
          <w:szCs w:val="30"/>
        </w:rPr>
        <w:t>100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 บาท</w:t>
      </w:r>
      <w:r w:rsidR="002978DA">
        <w:rPr>
          <w:rFonts w:ascii="Angsana New" w:hAnsi="Angsana New"/>
          <w:sz w:val="30"/>
          <w:szCs w:val="30"/>
        </w:rPr>
        <w:t xml:space="preserve"> </w:t>
      </w:r>
      <w:r w:rsidR="002978DA">
        <w:rPr>
          <w:rFonts w:ascii="Angsana New" w:hAnsi="Angsana New" w:hint="cs"/>
          <w:sz w:val="30"/>
          <w:szCs w:val="30"/>
          <w:cs/>
        </w:rPr>
        <w:t xml:space="preserve">รวมเป็นจำนวน </w:t>
      </w:r>
      <w:r w:rsidR="002978DA">
        <w:rPr>
          <w:rFonts w:ascii="Angsana New" w:hAnsi="Angsana New"/>
          <w:sz w:val="30"/>
          <w:szCs w:val="30"/>
        </w:rPr>
        <w:t xml:space="preserve">5 </w:t>
      </w:r>
      <w:r w:rsidR="002978DA">
        <w:rPr>
          <w:rFonts w:ascii="Angsana New" w:hAnsi="Angsana New" w:hint="cs"/>
          <w:sz w:val="30"/>
          <w:szCs w:val="30"/>
          <w:cs/>
        </w:rPr>
        <w:t>ล้านบาท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 บริษัท</w:t>
      </w:r>
      <w:r w:rsidR="00DC1B32" w:rsidRPr="005133C9">
        <w:rPr>
          <w:rFonts w:ascii="Angsana New" w:hAnsi="Angsana New" w:hint="cs"/>
          <w:sz w:val="30"/>
          <w:szCs w:val="30"/>
          <w:cs/>
        </w:rPr>
        <w:t>ได้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จดทะเบียนจัดตั้งบริษัทกับกระทรวงพาณิชย์เมื่อวันที่ </w:t>
      </w:r>
      <w:r w:rsidR="00DC1B32" w:rsidRPr="005133C9">
        <w:rPr>
          <w:rFonts w:ascii="Angsana New" w:hAnsi="Angsana New"/>
          <w:sz w:val="30"/>
          <w:szCs w:val="30"/>
        </w:rPr>
        <w:t>28</w:t>
      </w:r>
      <w:r w:rsidR="00DC1B32" w:rsidRPr="005133C9">
        <w:rPr>
          <w:rFonts w:ascii="Angsana New" w:hAnsi="Angsana New"/>
          <w:sz w:val="30"/>
          <w:szCs w:val="30"/>
          <w:cs/>
        </w:rPr>
        <w:t xml:space="preserve"> เมษายน </w:t>
      </w:r>
      <w:r w:rsidR="00DC1B32" w:rsidRPr="005133C9">
        <w:rPr>
          <w:rFonts w:ascii="Angsana New" w:hAnsi="Angsana New"/>
          <w:sz w:val="30"/>
          <w:szCs w:val="30"/>
        </w:rPr>
        <w:t>2564</w:t>
      </w:r>
    </w:p>
    <w:p w14:paraId="4994504E" w14:textId="77777777" w:rsidR="00A63037" w:rsidRDefault="00A6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E1D6E8" w14:textId="62E33686" w:rsidR="00297A37" w:rsidRPr="009433A9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2" w:name="OLE_LINK1"/>
      <w:r w:rsidRPr="009433A9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1FE3647" w14:textId="77777777" w:rsidR="00C2043A" w:rsidRPr="004832D2" w:rsidRDefault="00C2043A" w:rsidP="00297A37">
      <w:pPr>
        <w:ind w:left="540"/>
        <w:rPr>
          <w:rFonts w:ascii="Angsana New" w:hAnsi="Angsana New"/>
          <w:bCs/>
          <w:sz w:val="30"/>
          <w:szCs w:val="30"/>
        </w:rPr>
      </w:pPr>
    </w:p>
    <w:p w14:paraId="4075443E" w14:textId="4FBECC96" w:rsidR="00297A37" w:rsidRPr="009433A9" w:rsidRDefault="00297A37" w:rsidP="008B57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ก</w:t>
      </w:r>
      <w:r w:rsidRPr="009433A9">
        <w:rPr>
          <w:rFonts w:ascii="Angsana New" w:hAnsi="Angsana New"/>
          <w:sz w:val="30"/>
          <w:szCs w:val="30"/>
          <w:cs/>
        </w:rPr>
        <w:t>ารซื้อ</w:t>
      </w:r>
      <w:r w:rsidR="00FD546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433A9">
        <w:rPr>
          <w:rFonts w:ascii="Angsana New" w:hAnsi="Angsana New"/>
          <w:sz w:val="30"/>
          <w:szCs w:val="30"/>
          <w:cs/>
        </w:rPr>
        <w:t>จำหน่า</w:t>
      </w:r>
      <w:r w:rsidR="00FD5468">
        <w:rPr>
          <w:rFonts w:ascii="Angsana New" w:hAnsi="Angsana New" w:hint="cs"/>
          <w:sz w:val="30"/>
          <w:szCs w:val="30"/>
          <w:cs/>
        </w:rPr>
        <w:t>ย</w:t>
      </w:r>
      <w:r w:rsidRPr="009433A9">
        <w:rPr>
          <w:rFonts w:ascii="Angsana New" w:hAnsi="Angsana New"/>
          <w:sz w:val="30"/>
          <w:szCs w:val="30"/>
          <w:cs/>
        </w:rPr>
        <w:t>ที่ดิน อาคารและอุปกรณ์ระหว่าง</w:t>
      </w:r>
      <w:r w:rsidR="00361715" w:rsidRPr="009433A9">
        <w:rPr>
          <w:rFonts w:ascii="Angsana New" w:hAnsi="Angsana New" w:hint="cs"/>
          <w:sz w:val="30"/>
          <w:szCs w:val="30"/>
          <w:cs/>
        </w:rPr>
        <w:t>งวด</w:t>
      </w:r>
      <w:r w:rsidR="00FD16EB">
        <w:rPr>
          <w:rFonts w:ascii="Angsana New" w:hAnsi="Angsana New" w:hint="cs"/>
          <w:sz w:val="30"/>
          <w:szCs w:val="30"/>
          <w:cs/>
        </w:rPr>
        <w:t>เก้า</w:t>
      </w:r>
      <w:r w:rsidR="00361715" w:rsidRPr="009433A9">
        <w:rPr>
          <w:rFonts w:ascii="Angsana New" w:hAnsi="Angsana New" w:hint="cs"/>
          <w:sz w:val="30"/>
          <w:szCs w:val="30"/>
          <w:cs/>
        </w:rPr>
        <w:t>เดือน</w:t>
      </w:r>
      <w:r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9433A9">
        <w:rPr>
          <w:rFonts w:ascii="Angsana New" w:hAnsi="Angsana New"/>
          <w:sz w:val="30"/>
          <w:szCs w:val="30"/>
        </w:rPr>
        <w:t>3</w:t>
      </w:r>
      <w:r w:rsidR="003E72C6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C7309" w:rsidRPr="009433A9">
        <w:rPr>
          <w:rFonts w:ascii="Angsana New" w:hAnsi="Angsana New"/>
          <w:sz w:val="30"/>
          <w:szCs w:val="30"/>
        </w:rPr>
        <w:t xml:space="preserve">2564 </w:t>
      </w:r>
      <w:r w:rsidRPr="009433A9">
        <w:rPr>
          <w:rFonts w:ascii="Angsana New" w:hAnsi="Angsana New"/>
          <w:sz w:val="30"/>
          <w:szCs w:val="30"/>
          <w:cs/>
        </w:rPr>
        <w:t>มีดังนี้</w:t>
      </w:r>
    </w:p>
    <w:p w14:paraId="6DC7E180" w14:textId="77777777" w:rsidR="00297A37" w:rsidRPr="004832D2" w:rsidRDefault="00297A37" w:rsidP="00297A37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440"/>
      </w:tblGrid>
      <w:tr w:rsidR="009433A9" w:rsidRPr="009433A9" w14:paraId="25879650" w14:textId="77777777" w:rsidTr="009433A9">
        <w:trPr>
          <w:cantSplit/>
          <w:tblHeader/>
        </w:trPr>
        <w:tc>
          <w:tcPr>
            <w:tcW w:w="4950" w:type="dxa"/>
            <w:vAlign w:val="bottom"/>
          </w:tcPr>
          <w:p w14:paraId="21C3CAA6" w14:textId="61F6C861" w:rsidR="009433A9" w:rsidRPr="009433A9" w:rsidRDefault="009433A9" w:rsidP="007E1C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D16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D16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6F4206DD" w14:textId="77777777" w:rsidR="009433A9" w:rsidRPr="009433A9" w:rsidRDefault="009433A9" w:rsidP="007E1C6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0E2DD7" w14:textId="73A23B56" w:rsidR="009433A9" w:rsidRPr="009433A9" w:rsidRDefault="009433A9" w:rsidP="007E1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2017E20" w14:textId="77777777" w:rsidR="009433A9" w:rsidRPr="009433A9" w:rsidRDefault="009433A9" w:rsidP="007E1C6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50767A" w14:textId="77777777" w:rsidR="009433A9" w:rsidRPr="009433A9" w:rsidRDefault="009433A9" w:rsidP="007E1C6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1FDE12E5" w14:textId="182A9676" w:rsidR="009433A9" w:rsidRPr="009433A9" w:rsidRDefault="009433A9" w:rsidP="007E1C6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33A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433A9" w:rsidRPr="009433A9" w14:paraId="255C64F1" w14:textId="77777777" w:rsidTr="009433A9">
        <w:trPr>
          <w:cantSplit/>
        </w:trPr>
        <w:tc>
          <w:tcPr>
            <w:tcW w:w="4950" w:type="dxa"/>
          </w:tcPr>
          <w:p w14:paraId="5D9E3A9A" w14:textId="77777777" w:rsidR="009433A9" w:rsidRPr="009433A9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3B00FC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4A1919F" w14:textId="3E9DD3D0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40F2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433A9" w:rsidRPr="009433A9" w14:paraId="7EA69699" w14:textId="77777777" w:rsidTr="009433A9">
        <w:trPr>
          <w:cantSplit/>
        </w:trPr>
        <w:tc>
          <w:tcPr>
            <w:tcW w:w="4950" w:type="dxa"/>
          </w:tcPr>
          <w:p w14:paraId="649945C5" w14:textId="77777777" w:rsidR="009433A9" w:rsidRPr="00240F21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71676B3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D48C96" w14:textId="31FD657B" w:rsidR="009433A9" w:rsidRPr="00324913" w:rsidRDefault="009931A1" w:rsidP="006C447E">
            <w:pPr>
              <w:pStyle w:val="acctfourfigures"/>
              <w:tabs>
                <w:tab w:val="clear" w:pos="765"/>
                <w:tab w:val="left" w:pos="109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747D0" w:rsidRPr="003249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180" w:type="dxa"/>
          </w:tcPr>
          <w:p w14:paraId="6C225558" w14:textId="77777777" w:rsidR="009433A9" w:rsidRPr="00324913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30FEA9" w14:textId="4A9DC232" w:rsidR="009433A9" w:rsidRPr="00324913" w:rsidRDefault="009931A1" w:rsidP="006C447E">
            <w:pPr>
              <w:pStyle w:val="acctfourfigures"/>
              <w:tabs>
                <w:tab w:val="clear" w:pos="765"/>
                <w:tab w:val="left" w:pos="109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747D0" w:rsidRPr="003249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</w:p>
        </w:tc>
      </w:tr>
      <w:tr w:rsidR="009433A9" w:rsidRPr="009433A9" w14:paraId="74AF7D4E" w14:textId="77777777" w:rsidTr="009433A9">
        <w:trPr>
          <w:cantSplit/>
        </w:trPr>
        <w:tc>
          <w:tcPr>
            <w:tcW w:w="4950" w:type="dxa"/>
          </w:tcPr>
          <w:p w14:paraId="7D88FC2A" w14:textId="77777777" w:rsidR="009433A9" w:rsidRPr="00240F21" w:rsidRDefault="009433A9" w:rsidP="007E1C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0F21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B3EDAB0" w14:textId="77777777" w:rsidR="009433A9" w:rsidRPr="009433A9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583622" w14:textId="4A428E87" w:rsidR="009433A9" w:rsidRPr="00324913" w:rsidRDefault="003747D0" w:rsidP="00FD54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91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931A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249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931A1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  <w:r w:rsidRPr="0032491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215F90" w14:textId="77777777" w:rsidR="009433A9" w:rsidRPr="00324913" w:rsidRDefault="009433A9" w:rsidP="007E1C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5BED68" w14:textId="7A269D5D" w:rsidR="009433A9" w:rsidRPr="00324913" w:rsidRDefault="003747D0" w:rsidP="006C44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913">
              <w:rPr>
                <w:rFonts w:ascii="Angsana New" w:hAnsi="Angsana New"/>
                <w:sz w:val="30"/>
                <w:szCs w:val="30"/>
              </w:rPr>
              <w:t>(</w:t>
            </w:r>
            <w:r w:rsidR="008B1FE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24913">
              <w:rPr>
                <w:rFonts w:ascii="Angsana New" w:hAnsi="Angsana New"/>
                <w:sz w:val="30"/>
                <w:szCs w:val="30"/>
              </w:rPr>
              <w:t>4</w:t>
            </w:r>
            <w:r w:rsidR="008B1FEE">
              <w:rPr>
                <w:rFonts w:ascii="Angsana New" w:hAnsi="Angsana New"/>
                <w:sz w:val="30"/>
                <w:szCs w:val="30"/>
              </w:rPr>
              <w:t>7</w:t>
            </w:r>
            <w:r w:rsidRPr="00324913">
              <w:rPr>
                <w:rFonts w:ascii="Angsana New" w:hAnsi="Angsana New"/>
                <w:sz w:val="30"/>
                <w:szCs w:val="30"/>
              </w:rPr>
              <w:t>,</w:t>
            </w:r>
            <w:r w:rsidR="008B1FEE">
              <w:rPr>
                <w:rFonts w:ascii="Angsana New" w:hAnsi="Angsana New"/>
                <w:sz w:val="30"/>
                <w:szCs w:val="30"/>
              </w:rPr>
              <w:t>159</w:t>
            </w:r>
            <w:r w:rsidRPr="00324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ECE4444" w14:textId="6F81888F" w:rsidR="00A91BEA" w:rsidRDefault="00A91BEA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59231B1" w14:textId="3861D99B" w:rsidR="001E5AE2" w:rsidRPr="009433A9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433A9">
        <w:rPr>
          <w:rFonts w:ascii="Angsana New" w:hAnsi="Angsana New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</w:t>
      </w:r>
      <w:r w:rsidRPr="009433A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9433A9">
        <w:rPr>
          <w:rFonts w:ascii="Angsana New" w:hAnsi="Angsana New"/>
          <w:sz w:val="30"/>
          <w:szCs w:val="30"/>
          <w:cs/>
        </w:rPr>
        <w:t>สำหรับ</w:t>
      </w:r>
      <w:r w:rsidR="00FD5468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9433A9">
        <w:rPr>
          <w:rFonts w:ascii="Angsana New" w:hAnsi="Angsana New"/>
          <w:sz w:val="30"/>
          <w:szCs w:val="30"/>
          <w:cs/>
        </w:rPr>
        <w:t>งวด</w:t>
      </w:r>
      <w:r w:rsidR="00FD16EB">
        <w:rPr>
          <w:rFonts w:ascii="Angsana New" w:hAnsi="Angsana New" w:hint="cs"/>
          <w:sz w:val="30"/>
          <w:szCs w:val="30"/>
          <w:cs/>
        </w:rPr>
        <w:t>เก้า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3E72C6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2564</w:t>
      </w:r>
      <w:r w:rsidRPr="009433A9">
        <w:rPr>
          <w:rFonts w:ascii="Angsana New" w:hAnsi="Angsana New"/>
          <w:sz w:val="30"/>
          <w:szCs w:val="30"/>
          <w:cs/>
        </w:rPr>
        <w:t xml:space="preserve"> จำนวน</w:t>
      </w:r>
      <w:r w:rsidR="00324913">
        <w:rPr>
          <w:rFonts w:ascii="Angsana New" w:hAnsi="Angsana New"/>
          <w:sz w:val="30"/>
          <w:szCs w:val="30"/>
        </w:rPr>
        <w:t xml:space="preserve"> </w:t>
      </w:r>
      <w:r w:rsidR="007775D4" w:rsidRPr="007775D4">
        <w:rPr>
          <w:rFonts w:ascii="Angsana New" w:hAnsi="Angsana New" w:hint="cs"/>
          <w:sz w:val="30"/>
          <w:szCs w:val="30"/>
        </w:rPr>
        <w:t>10</w:t>
      </w:r>
      <w:r w:rsidR="00324913">
        <w:rPr>
          <w:rFonts w:ascii="Angsana New" w:hAnsi="Angsana New"/>
          <w:sz w:val="30"/>
          <w:szCs w:val="30"/>
        </w:rPr>
        <w:t>8</w:t>
      </w:r>
      <w:r w:rsidR="003747D0">
        <w:rPr>
          <w:rFonts w:ascii="Angsana New" w:hAnsi="Angsana New" w:hint="cs"/>
          <w:sz w:val="30"/>
          <w:szCs w:val="30"/>
          <w:cs/>
        </w:rPr>
        <w:t>.</w:t>
      </w:r>
      <w:r w:rsidR="00324913">
        <w:rPr>
          <w:rFonts w:ascii="Angsana New" w:hAnsi="Angsana New"/>
          <w:sz w:val="30"/>
          <w:szCs w:val="30"/>
        </w:rPr>
        <w:t>04</w:t>
      </w:r>
      <w:r w:rsidR="003747D0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>ล้านบาท</w:t>
      </w:r>
      <w:r w:rsidR="00FD5468">
        <w:rPr>
          <w:rFonts w:ascii="Angsana New" w:hAnsi="Angsana New" w:hint="cs"/>
          <w:sz w:val="30"/>
          <w:szCs w:val="30"/>
          <w:cs/>
        </w:rPr>
        <w:t xml:space="preserve"> </w:t>
      </w:r>
      <w:r w:rsidR="001E5408" w:rsidRPr="009433A9">
        <w:rPr>
          <w:rFonts w:ascii="Angsana New" w:hAnsi="Angsana New" w:hint="cs"/>
          <w:sz w:val="30"/>
          <w:szCs w:val="30"/>
          <w:cs/>
        </w:rPr>
        <w:t>และ</w:t>
      </w:r>
      <w:r w:rsidR="00FE7665" w:rsidRPr="009433A9">
        <w:rPr>
          <w:rFonts w:ascii="Angsana New" w:hAnsi="Angsana New" w:hint="cs"/>
          <w:sz w:val="30"/>
          <w:szCs w:val="30"/>
          <w:cs/>
        </w:rPr>
        <w:t>จำนวน</w:t>
      </w:r>
      <w:r w:rsidR="003747D0">
        <w:rPr>
          <w:rFonts w:ascii="Angsana New" w:hAnsi="Angsana New" w:hint="cs"/>
          <w:sz w:val="30"/>
          <w:szCs w:val="30"/>
          <w:cs/>
        </w:rPr>
        <w:t xml:space="preserve"> </w:t>
      </w:r>
      <w:r w:rsidR="007775D4" w:rsidRPr="007775D4">
        <w:rPr>
          <w:rFonts w:ascii="Angsana New" w:hAnsi="Angsana New" w:hint="cs"/>
          <w:sz w:val="30"/>
          <w:szCs w:val="30"/>
        </w:rPr>
        <w:t>85</w:t>
      </w:r>
      <w:r w:rsidR="003747D0">
        <w:rPr>
          <w:rFonts w:ascii="Angsana New" w:hAnsi="Angsana New" w:hint="cs"/>
          <w:sz w:val="30"/>
          <w:szCs w:val="30"/>
          <w:cs/>
        </w:rPr>
        <w:t>.</w:t>
      </w:r>
      <w:r w:rsidR="007775D4" w:rsidRPr="007775D4">
        <w:rPr>
          <w:rFonts w:ascii="Angsana New" w:hAnsi="Angsana New" w:hint="cs"/>
          <w:sz w:val="30"/>
          <w:szCs w:val="30"/>
        </w:rPr>
        <w:t>18</w:t>
      </w:r>
      <w:r w:rsidR="001E5408" w:rsidRPr="009433A9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14892C52" w14:textId="77777777" w:rsidR="001E5AE2" w:rsidRPr="004832D2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060C0A" w14:textId="13002480" w:rsidR="002430EB" w:rsidRPr="009433A9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CD6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351C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51CD6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351C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51CD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E72C6" w:rsidRPr="00351CD6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51C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D16EB" w:rsidRPr="00351CD6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351C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51CD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C2312" w:rsidRPr="00351CD6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351C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351CD6" w:rsidRPr="00351CD6">
        <w:rPr>
          <w:rFonts w:asciiTheme="majorBidi" w:hAnsiTheme="majorBidi" w:cstheme="majorBidi"/>
          <w:spacing w:val="-2"/>
          <w:sz w:val="30"/>
          <w:szCs w:val="30"/>
        </w:rPr>
        <w:t xml:space="preserve"> 1,166.44</w:t>
      </w:r>
      <w:r w:rsidRPr="00351C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51CD6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433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1CD6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9433A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9433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433A9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9C2312" w:rsidRPr="009433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433A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81CAD" w:rsidRPr="009433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458E8" w:rsidRPr="009433A9">
        <w:rPr>
          <w:rFonts w:asciiTheme="majorBidi" w:hAnsiTheme="majorBidi" w:cstheme="majorBidi"/>
          <w:i/>
          <w:iCs/>
          <w:sz w:val="30"/>
          <w:szCs w:val="30"/>
        </w:rPr>
        <w:t>73</w:t>
      </w:r>
      <w:r w:rsidR="007D4965">
        <w:rPr>
          <w:rFonts w:asciiTheme="majorBidi" w:hAnsiTheme="majorBidi" w:cstheme="majorBidi"/>
          <w:i/>
          <w:iCs/>
          <w:sz w:val="30"/>
          <w:szCs w:val="30"/>
        </w:rPr>
        <w:t>8.80</w:t>
      </w:r>
      <w:r w:rsidRPr="009433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9433A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433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52759">
        <w:rPr>
          <w:rFonts w:asciiTheme="majorBidi" w:hAnsiTheme="majorBidi" w:cstheme="majorBidi" w:hint="cs"/>
          <w:sz w:val="30"/>
          <w:szCs w:val="30"/>
          <w:cs/>
        </w:rPr>
        <w:t>ใช้ในการ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และวงเงินกู้ยืมของ</w:t>
      </w:r>
      <w:r w:rsidR="007A22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33A9">
        <w:rPr>
          <w:rFonts w:asciiTheme="majorBidi" w:hAnsiTheme="majorBidi" w:cstheme="majorBidi" w:hint="cs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5ACBFF7B" w14:textId="4E50312D" w:rsidR="00365E58" w:rsidRPr="004832D2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2"/>
    <w:p w14:paraId="0759DBBC" w14:textId="651DBB95" w:rsidR="00016D17" w:rsidRPr="009433A9" w:rsidRDefault="00016D1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AC19335" w14:textId="37FD6422" w:rsidR="00016D17" w:rsidRPr="004832D2" w:rsidRDefault="00016D17" w:rsidP="0001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EF74598" w14:textId="3E60D7BB" w:rsidR="00016D17" w:rsidRPr="009433A9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D5638C" w:rsidRPr="009433A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E72C6" w:rsidRPr="009433A9">
        <w:rPr>
          <w:rFonts w:asciiTheme="majorBidi" w:hAnsiTheme="majorBidi" w:cstheme="majorBidi"/>
          <w:spacing w:val="4"/>
          <w:sz w:val="30"/>
          <w:szCs w:val="30"/>
        </w:rPr>
        <w:t>0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D16EB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5638C" w:rsidRPr="009433A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AF5551" w:rsidRPr="009433A9">
        <w:rPr>
          <w:rFonts w:asciiTheme="majorBidi" w:hAnsiTheme="majorBidi" w:cstheme="majorBidi"/>
          <w:spacing w:val="4"/>
          <w:sz w:val="30"/>
          <w:szCs w:val="30"/>
        </w:rPr>
        <w:t>4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1D25E4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8E2CC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7E1C20" w:rsidRPr="008E2C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75D4" w:rsidRPr="008E2CCD">
        <w:rPr>
          <w:rFonts w:asciiTheme="majorBidi" w:hAnsiTheme="majorBidi" w:cstheme="majorBidi" w:hint="cs"/>
          <w:sz w:val="30"/>
          <w:szCs w:val="30"/>
        </w:rPr>
        <w:t>1</w:t>
      </w:r>
      <w:r w:rsidR="007E1C20" w:rsidRPr="008E2CCD">
        <w:rPr>
          <w:rFonts w:asciiTheme="majorBidi" w:hAnsiTheme="majorBidi" w:cstheme="majorBidi"/>
          <w:sz w:val="30"/>
          <w:szCs w:val="30"/>
        </w:rPr>
        <w:t>,633.94</w:t>
      </w:r>
      <w:r w:rsidR="00281CAD" w:rsidRPr="008E2C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9AF" w:rsidRPr="008E2CC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81CAD" w:rsidRPr="008E2C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8E2CCD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8E2C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8E2CC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6581B" w:rsidRPr="008E2CC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F5551" w:rsidRPr="008E2CC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6581B" w:rsidRPr="008E2CC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81CAD" w:rsidRPr="008E2C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96CF0" w:rsidRPr="008E2CCD">
        <w:rPr>
          <w:rFonts w:asciiTheme="majorBidi" w:hAnsiTheme="majorBidi" w:cstheme="majorBidi"/>
          <w:i/>
          <w:iCs/>
          <w:sz w:val="30"/>
          <w:szCs w:val="30"/>
        </w:rPr>
        <w:t>1,587.8</w:t>
      </w:r>
      <w:r w:rsidR="00FD5468" w:rsidRPr="008E2CC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81CAD" w:rsidRPr="008E2C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8E2CC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6581B" w:rsidRPr="008E2CC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8E2CCD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8E2CCD" w:rsidRPr="008E2CCD">
        <w:rPr>
          <w:rFonts w:asciiTheme="majorBidi" w:hAnsiTheme="majorBidi" w:cstheme="majorBidi"/>
          <w:sz w:val="30"/>
          <w:szCs w:val="30"/>
        </w:rPr>
        <w:t xml:space="preserve"> </w:t>
      </w:r>
      <w:r w:rsidR="00E939BB" w:rsidRPr="008E2CCD">
        <w:rPr>
          <w:rFonts w:asciiTheme="majorBidi" w:hAnsiTheme="majorBidi" w:cstheme="majorBidi"/>
          <w:sz w:val="30"/>
          <w:szCs w:val="30"/>
        </w:rPr>
        <w:t>2.</w:t>
      </w:r>
      <w:r w:rsidR="001F290B" w:rsidRPr="008E2CCD">
        <w:rPr>
          <w:rFonts w:asciiTheme="majorBidi" w:hAnsiTheme="majorBidi" w:cstheme="majorBidi"/>
          <w:sz w:val="30"/>
          <w:szCs w:val="30"/>
        </w:rPr>
        <w:t>0</w:t>
      </w:r>
      <w:r w:rsidR="002F1027" w:rsidRPr="008E2CCD">
        <w:rPr>
          <w:rFonts w:asciiTheme="majorBidi" w:hAnsiTheme="majorBidi" w:cstheme="majorBidi"/>
          <w:sz w:val="30"/>
          <w:szCs w:val="30"/>
        </w:rPr>
        <w:t xml:space="preserve"> </w:t>
      </w:r>
      <w:r w:rsidR="00AA148D" w:rsidRPr="008E2CCD">
        <w:rPr>
          <w:rFonts w:asciiTheme="majorBidi" w:hAnsiTheme="majorBidi" w:cstheme="majorBidi"/>
          <w:sz w:val="30"/>
          <w:szCs w:val="30"/>
        </w:rPr>
        <w:t>-</w:t>
      </w:r>
      <w:r w:rsidR="002F102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290B" w:rsidRPr="007E1C20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939BB" w:rsidRPr="007E1C20">
        <w:rPr>
          <w:rFonts w:asciiTheme="majorBidi" w:hAnsiTheme="majorBidi" w:cstheme="majorBidi"/>
          <w:spacing w:val="4"/>
          <w:sz w:val="30"/>
          <w:szCs w:val="30"/>
        </w:rPr>
        <w:t>.</w:t>
      </w:r>
      <w:r w:rsidR="001F290B" w:rsidRPr="007E1C20">
        <w:rPr>
          <w:rFonts w:asciiTheme="majorBidi" w:hAnsiTheme="majorBidi" w:cstheme="majorBidi"/>
          <w:spacing w:val="4"/>
          <w:sz w:val="30"/>
          <w:szCs w:val="30"/>
        </w:rPr>
        <w:t>1</w:t>
      </w:r>
      <w:r w:rsidR="00281CAD" w:rsidRPr="007E1C2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8E2CCD">
        <w:rPr>
          <w:rFonts w:asciiTheme="majorBidi" w:hAnsiTheme="majorBidi" w:cstheme="majorBidi"/>
          <w:spacing w:val="4"/>
          <w:sz w:val="30"/>
          <w:szCs w:val="30"/>
        </w:rPr>
        <w:t xml:space="preserve">  </w:t>
      </w:r>
      <w:r w:rsidR="0016581B" w:rsidRPr="007E1C20">
        <w:rPr>
          <w:rFonts w:asciiTheme="majorBidi" w:hAnsiTheme="majorBidi" w:cstheme="majorBidi" w:hint="cs"/>
          <w:spacing w:val="4"/>
          <w:sz w:val="30"/>
          <w:szCs w:val="30"/>
          <w:cs/>
        </w:rPr>
        <w:t>ต่อ</w:t>
      </w:r>
      <w:r w:rsidR="0016581B" w:rsidRPr="00955AA0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="00281CAD" w:rsidRPr="009433A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AF5551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 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2.4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DB36C9" w:rsidRPr="009433A9">
        <w:rPr>
          <w:rFonts w:asciiTheme="majorBidi" w:hAnsiTheme="majorBidi" w:cstheme="majorBidi"/>
          <w:spacing w:val="4"/>
          <w:sz w:val="30"/>
          <w:szCs w:val="30"/>
        </w:rPr>
        <w:t>-</w:t>
      </w:r>
      <w:r w:rsidR="00281CAD" w:rsidRPr="009433A9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0E5E10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3.2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16581B" w:rsidRPr="009433A9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ต่อปี</w:t>
      </w:r>
      <w:r w:rsidR="0016581B" w:rsidRPr="009433A9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9433A9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12BAD94F" w14:textId="252F55A9" w:rsidR="0096075E" w:rsidRPr="004832D2" w:rsidRDefault="0096075E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DB075B9" w14:textId="233EB9BB" w:rsidR="00194BBC" w:rsidRPr="009433A9" w:rsidRDefault="0096075E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F30BB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0BB0">
        <w:rPr>
          <w:rFonts w:ascii="Angsana New" w:hAnsi="Angsana New"/>
          <w:sz w:val="30"/>
          <w:szCs w:val="30"/>
        </w:rPr>
        <w:t>3</w:t>
      </w:r>
      <w:r w:rsidR="001C0AF4" w:rsidRPr="00F30BB0">
        <w:rPr>
          <w:rFonts w:ascii="Angsana New" w:hAnsi="Angsana New"/>
          <w:sz w:val="30"/>
          <w:szCs w:val="30"/>
        </w:rPr>
        <w:t>0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Pr="00F30BB0">
        <w:rPr>
          <w:rFonts w:ascii="Angsana New" w:hAnsi="Angsana New"/>
          <w:sz w:val="30"/>
          <w:szCs w:val="30"/>
        </w:rPr>
        <w:t>256</w:t>
      </w:r>
      <w:r w:rsidR="00AF5551" w:rsidRPr="00F30BB0">
        <w:rPr>
          <w:rFonts w:ascii="Angsana New" w:hAnsi="Angsana New"/>
          <w:sz w:val="30"/>
          <w:szCs w:val="30"/>
        </w:rPr>
        <w:t>4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Pr="00F30BB0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กลุ่มบริษัทมีวงเงินสินเชื่อที่ยังไม่ได้</w:t>
      </w:r>
      <w:r w:rsidR="00D02A12" w:rsidRPr="00F30BB0">
        <w:rPr>
          <w:rFonts w:ascii="Angsana New" w:hAnsi="Angsana New" w:hint="cs"/>
          <w:sz w:val="30"/>
          <w:szCs w:val="30"/>
          <w:cs/>
        </w:rPr>
        <w:t>ใช้จากสถาบันการเงินเป็น</w:t>
      </w:r>
      <w:r w:rsidRPr="00F30BB0">
        <w:rPr>
          <w:rFonts w:ascii="Angsana New" w:hAnsi="Angsana New" w:hint="cs"/>
          <w:sz w:val="30"/>
          <w:szCs w:val="30"/>
          <w:cs/>
        </w:rPr>
        <w:t>จำนวน</w:t>
      </w:r>
      <w:r w:rsidR="005E6638" w:rsidRPr="00F30BB0">
        <w:rPr>
          <w:rFonts w:ascii="Angsana New" w:hAnsi="Angsana New" w:hint="cs"/>
          <w:sz w:val="30"/>
          <w:szCs w:val="30"/>
          <w:cs/>
        </w:rPr>
        <w:t>รวม</w:t>
      </w:r>
      <w:r w:rsidR="00F30BB0">
        <w:rPr>
          <w:rFonts w:ascii="Angsana New" w:hAnsi="Angsana New"/>
          <w:sz w:val="30"/>
          <w:szCs w:val="30"/>
        </w:rPr>
        <w:t xml:space="preserve"> </w:t>
      </w:r>
      <w:r w:rsidR="0068332B">
        <w:rPr>
          <w:rFonts w:ascii="Angsana New" w:hAnsi="Angsana New"/>
          <w:sz w:val="30"/>
          <w:szCs w:val="30"/>
        </w:rPr>
        <w:t>895.90</w:t>
      </w:r>
      <w:r w:rsidRPr="00F30BB0">
        <w:rPr>
          <w:rFonts w:ascii="Angsana New" w:hAnsi="Angsana New"/>
          <w:sz w:val="30"/>
          <w:szCs w:val="30"/>
          <w:cs/>
        </w:rPr>
        <w:t xml:space="preserve"> </w:t>
      </w:r>
      <w:r w:rsidR="00C05BF8">
        <w:rPr>
          <w:rFonts w:ascii="Angsana New" w:hAnsi="Angsana New"/>
          <w:sz w:val="30"/>
          <w:szCs w:val="30"/>
        </w:rPr>
        <w:t xml:space="preserve">      </w:t>
      </w:r>
      <w:r w:rsidRPr="00F30BB0">
        <w:rPr>
          <w:rFonts w:ascii="Angsana New" w:hAnsi="Angsana New" w:hint="cs"/>
          <w:sz w:val="30"/>
          <w:szCs w:val="30"/>
          <w:cs/>
        </w:rPr>
        <w:t>ล้านบาท</w:t>
      </w:r>
      <w:r w:rsidR="00281CAD" w:rsidRPr="009433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9433A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F5551" w:rsidRPr="009433A9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9433A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496CF0" w:rsidRPr="009433A9">
        <w:rPr>
          <w:rFonts w:ascii="Angsana New" w:hAnsi="Angsana New"/>
          <w:i/>
          <w:iCs/>
          <w:spacing w:val="-4"/>
          <w:sz w:val="30"/>
          <w:szCs w:val="30"/>
        </w:rPr>
        <w:t>1,147</w:t>
      </w:r>
      <w:r w:rsidRPr="009433A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6CF0" w:rsidRPr="009433A9">
        <w:rPr>
          <w:rFonts w:ascii="Angsana New" w:hAnsi="Angsana New"/>
          <w:i/>
          <w:iCs/>
          <w:spacing w:val="-4"/>
          <w:sz w:val="30"/>
          <w:szCs w:val="30"/>
        </w:rPr>
        <w:t>55</w:t>
      </w:r>
      <w:r w:rsidR="00281CAD" w:rsidRPr="009433A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67E10100" w14:textId="510B7744" w:rsidR="00217FA2" w:rsidRDefault="00217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</w:rPr>
        <w:br w:type="page"/>
      </w:r>
    </w:p>
    <w:p w14:paraId="0A541CEC" w14:textId="04D02B8D" w:rsidR="00626AEE" w:rsidRPr="009433A9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A559D" w:rsidRPr="009433A9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9433A9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F3C2641" w14:textId="73C10EC1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61943F63" w14:textId="17E87BBE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EB6D08" w14:textId="4D35EA86" w:rsidR="00265B42" w:rsidRPr="00A76E07" w:rsidRDefault="00265B42" w:rsidP="00265B4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</w:pP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ในระหว่าง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งวด</w:t>
      </w:r>
      <w:r w:rsidR="00FD16EB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เก้า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เดือนสิ้นสุดวันที่ </w:t>
      </w:r>
      <w:r w:rsidR="00A0139E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>3</w:t>
      </w:r>
      <w:r w:rsidR="001C0AF4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>0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 </w:t>
      </w:r>
      <w:r w:rsidR="00FD16EB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กันยายน</w:t>
      </w:r>
      <w:r w:rsidR="00A0139E"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 xml:space="preserve"> </w:t>
      </w:r>
      <w:r w:rsidR="00A0139E"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2564 </w:t>
      </w: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กลุ่มบริษัทมีการเปลี่ยนแปลงโครงสร้างภายในองค์กร ซึ่งทำให้ส่วนงานที่รายงานเปลี่ยนแปลงไป ทั้งนี้ กลุ่มบริษัทได้มีการปรับย้อนหลังข้อมูลตามส่วนงานสำหรับงวดก่อน</w:t>
      </w:r>
      <w:r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 </w:t>
      </w: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ๆ</w:t>
      </w:r>
      <w:r w:rsidRPr="00A76E07">
        <w:rPr>
          <w:rFonts w:ascii="Angsana New" w:hAnsi="Angsana New"/>
          <w:bCs w:val="0"/>
          <w:i w:val="0"/>
          <w:iCs w:val="0"/>
          <w:spacing w:val="-3"/>
          <w:sz w:val="30"/>
          <w:szCs w:val="30"/>
          <w:lang w:val="en-US" w:bidi="th-TH"/>
        </w:rPr>
        <w:t xml:space="preserve"> </w:t>
      </w:r>
      <w:r w:rsidRPr="00A76E07">
        <w:rPr>
          <w:rFonts w:ascii="Angsana New" w:hAnsi="Angsana New" w:hint="cs"/>
          <w:bCs w:val="0"/>
          <w:i w:val="0"/>
          <w:iCs w:val="0"/>
          <w:spacing w:val="-3"/>
          <w:sz w:val="30"/>
          <w:szCs w:val="30"/>
          <w:cs/>
          <w:lang w:val="en-US" w:bidi="th-TH"/>
        </w:rPr>
        <w:t>แล้ว</w:t>
      </w:r>
    </w:p>
    <w:p w14:paraId="32378B51" w14:textId="77777777" w:rsidR="00265B42" w:rsidRPr="009433A9" w:rsidRDefault="00265B42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9433A9" w:rsidRDefault="00064DED" w:rsidP="003A69C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 w:bidi="ar-SA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AA2C28">
        <w:trPr>
          <w:cantSplit/>
          <w:trHeight w:val="2234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23A817C4" w:rsidR="00064DED" w:rsidRPr="009433A9" w:rsidRDefault="00064DED" w:rsidP="00A45880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ธุรกิจก๊าซธรรมชาติอัดสำหรับอุตสา</w:t>
            </w:r>
            <w:r w:rsidR="00F17F54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>รรม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iCNG)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1922" w:rsidRPr="009433A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179C044D" w:rsidR="00064DED" w:rsidRPr="009433A9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AB43AE" w:rsidRPr="009433A9" w14:paraId="07A3EA98" w14:textId="77777777" w:rsidTr="00AA2C28">
        <w:trPr>
          <w:cantSplit/>
          <w:trHeight w:val="63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7A223B">
        <w:trPr>
          <w:cantSplit/>
          <w:trHeight w:val="3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72B9C013" w14:textId="77777777" w:rsidR="00064DED" w:rsidRPr="009433A9" w:rsidRDefault="00064DED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37C8F2E2" w14:textId="34EED93D" w:rsidR="00162222" w:rsidRPr="009433A9" w:rsidRDefault="00162222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9433A9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331AA6F6" w14:textId="77777777" w:rsidR="00162222" w:rsidRPr="009433A9" w:rsidRDefault="00162222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7287A76D" w14:textId="586D91A5" w:rsidR="00162222" w:rsidRPr="009433A9" w:rsidRDefault="00162222" w:rsidP="00621B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รายได้จากลูกค้ารายใหญ่จากส่วนงาน</w:t>
      </w:r>
      <w:r w:rsidRPr="009433A9">
        <w:rPr>
          <w:rFonts w:ascii="Angsana New" w:hAnsi="Angsana New"/>
          <w:sz w:val="30"/>
          <w:szCs w:val="30"/>
          <w:cs/>
        </w:rPr>
        <w:t xml:space="preserve">ที่ </w:t>
      </w:r>
      <w:r w:rsidRPr="009433A9">
        <w:rPr>
          <w:rFonts w:ascii="Angsana New" w:hAnsi="Angsana New"/>
          <w:sz w:val="30"/>
          <w:szCs w:val="30"/>
        </w:rPr>
        <w:t>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9433A9">
        <w:rPr>
          <w:rFonts w:ascii="Angsana New" w:hAnsi="Angsana New"/>
          <w:sz w:val="30"/>
          <w:szCs w:val="30"/>
          <w:cs/>
        </w:rPr>
        <w:t>สำหรับงวด</w:t>
      </w:r>
      <w:r w:rsidR="00FD16EB">
        <w:rPr>
          <w:rFonts w:ascii="Angsana New" w:hAnsi="Angsana New" w:hint="cs"/>
          <w:sz w:val="30"/>
          <w:szCs w:val="30"/>
          <w:cs/>
        </w:rPr>
        <w:t>เก้า</w:t>
      </w:r>
      <w:r w:rsidR="001C0AF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1C0AF4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2564</w:t>
      </w:r>
      <w:r w:rsidR="00A76E07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เป็นจำนวนประมาณ</w:t>
      </w:r>
      <w:r w:rsidR="00D73311">
        <w:rPr>
          <w:rFonts w:ascii="Angsana New" w:hAnsi="Angsana New" w:hint="cs"/>
          <w:sz w:val="30"/>
          <w:szCs w:val="30"/>
          <w:cs/>
        </w:rPr>
        <w:t xml:space="preserve"> </w:t>
      </w:r>
      <w:r w:rsidR="00621B23">
        <w:rPr>
          <w:rFonts w:ascii="Angsana New" w:hAnsi="Angsana New"/>
          <w:sz w:val="30"/>
          <w:szCs w:val="30"/>
        </w:rPr>
        <w:t>305.22</w:t>
      </w:r>
      <w:r w:rsidR="00D73311">
        <w:rPr>
          <w:rFonts w:ascii="Angsana New" w:hAnsi="Angsana New" w:hint="cs"/>
          <w:sz w:val="30"/>
          <w:szCs w:val="30"/>
          <w:cs/>
        </w:rPr>
        <w:t xml:space="preserve"> </w:t>
      </w:r>
      <w:r w:rsidR="001C0AF4" w:rsidRPr="009433A9">
        <w:rPr>
          <w:rFonts w:ascii="Angsana New" w:hAnsi="Angsana New" w:hint="cs"/>
          <w:sz w:val="30"/>
          <w:szCs w:val="30"/>
          <w:cs/>
        </w:rPr>
        <w:t>ล้านบาท</w:t>
      </w:r>
      <w:r w:rsidRPr="009433A9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9433A9">
        <w:rPr>
          <w:rFonts w:ascii="Angsana New" w:hAnsi="Angsana New"/>
          <w:i/>
          <w:iCs/>
          <w:spacing w:val="4"/>
          <w:sz w:val="30"/>
          <w:szCs w:val="30"/>
        </w:rPr>
        <w:t>2563:</w:t>
      </w:r>
      <w:r w:rsidR="007B7867"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217FA2">
        <w:rPr>
          <w:rFonts w:ascii="Angsana New" w:hAnsi="Angsana New"/>
          <w:i/>
          <w:iCs/>
          <w:spacing w:val="4"/>
          <w:sz w:val="30"/>
          <w:szCs w:val="30"/>
        </w:rPr>
        <w:t>313</w:t>
      </w:r>
      <w:r w:rsidR="004D1102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217FA2">
        <w:rPr>
          <w:rFonts w:ascii="Angsana New" w:hAnsi="Angsana New"/>
          <w:i/>
          <w:iCs/>
          <w:spacing w:val="4"/>
          <w:sz w:val="30"/>
          <w:szCs w:val="30"/>
        </w:rPr>
        <w:t>51</w:t>
      </w:r>
      <w:r w:rsidR="007B7867"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ล้านบาท</w:t>
      </w:r>
      <w:r w:rsidRPr="009433A9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) </w:t>
      </w:r>
      <w:r w:rsidRPr="009433A9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038956C6" w14:textId="77777777" w:rsidR="00162222" w:rsidRPr="009433A9" w:rsidRDefault="00162222" w:rsidP="0016222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272E5FF" w14:textId="3CEA48D2" w:rsidR="00AE1CE7" w:rsidRPr="009433A9" w:rsidRDefault="00455EDE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A62754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9433A9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 w:rsidR="00852759">
        <w:rPr>
          <w:rFonts w:ascii="Angsana New" w:hAnsi="Angsana New" w:hint="cs"/>
          <w:sz w:val="30"/>
          <w:szCs w:val="30"/>
          <w:cs/>
        </w:rPr>
        <w:t>งวด</w:t>
      </w:r>
      <w:r w:rsidR="00FD16EB">
        <w:rPr>
          <w:rFonts w:ascii="Angsana New" w:hAnsi="Angsana New" w:hint="cs"/>
          <w:sz w:val="30"/>
          <w:szCs w:val="30"/>
          <w:cs/>
        </w:rPr>
        <w:t>เก้า</w:t>
      </w:r>
      <w:r w:rsidRPr="00943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433A9">
        <w:rPr>
          <w:rFonts w:ascii="Angsana New" w:hAnsi="Angsana New"/>
          <w:sz w:val="30"/>
          <w:szCs w:val="30"/>
        </w:rPr>
        <w:t>3</w:t>
      </w:r>
      <w:r w:rsidR="0072552B" w:rsidRPr="009433A9">
        <w:rPr>
          <w:rFonts w:ascii="Angsana New" w:hAnsi="Angsana New"/>
          <w:sz w:val="30"/>
          <w:szCs w:val="30"/>
        </w:rPr>
        <w:t>0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="00FD16EB">
        <w:rPr>
          <w:rFonts w:ascii="Angsana New" w:hAnsi="Angsana New" w:hint="cs"/>
          <w:sz w:val="30"/>
          <w:szCs w:val="30"/>
          <w:cs/>
        </w:rPr>
        <w:t>กันยายน</w:t>
      </w:r>
      <w:r w:rsidRPr="009433A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557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1530"/>
        <w:gridCol w:w="629"/>
        <w:gridCol w:w="250"/>
        <w:gridCol w:w="559"/>
        <w:gridCol w:w="270"/>
        <w:gridCol w:w="630"/>
        <w:gridCol w:w="273"/>
        <w:gridCol w:w="630"/>
        <w:gridCol w:w="270"/>
        <w:gridCol w:w="630"/>
        <w:gridCol w:w="242"/>
        <w:gridCol w:w="658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664"/>
        <w:gridCol w:w="276"/>
        <w:gridCol w:w="624"/>
        <w:gridCol w:w="242"/>
        <w:gridCol w:w="658"/>
        <w:gridCol w:w="236"/>
        <w:gridCol w:w="35"/>
        <w:gridCol w:w="629"/>
        <w:gridCol w:w="269"/>
        <w:gridCol w:w="630"/>
        <w:gridCol w:w="270"/>
        <w:gridCol w:w="630"/>
      </w:tblGrid>
      <w:tr w:rsidR="0026241D" w:rsidRPr="009433A9" w14:paraId="7A0CAA4A" w14:textId="77777777" w:rsidTr="006D0B95">
        <w:trPr>
          <w:trHeight w:val="225"/>
          <w:tblHeader/>
        </w:trPr>
        <w:tc>
          <w:tcPr>
            <w:tcW w:w="1530" w:type="dxa"/>
            <w:noWrap/>
          </w:tcPr>
          <w:p w14:paraId="30100F7F" w14:textId="77777777" w:rsidR="0026241D" w:rsidRPr="009433A9" w:rsidRDefault="0026241D" w:rsidP="0038198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040" w:type="dxa"/>
            <w:gridSpan w:val="32"/>
          </w:tcPr>
          <w:p w14:paraId="732F563F" w14:textId="77777777" w:rsidR="0026241D" w:rsidRPr="009433A9" w:rsidRDefault="0026241D" w:rsidP="0038198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50358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5035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26241D" w:rsidRPr="009433A9" w14:paraId="4CB91948" w14:textId="77777777" w:rsidTr="006D0B9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52EDDF61" w14:textId="77777777" w:rsidR="0026241D" w:rsidRPr="009433A9" w:rsidRDefault="0026241D" w:rsidP="003819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8" w:type="dxa"/>
            <w:gridSpan w:val="3"/>
          </w:tcPr>
          <w:p w14:paraId="0A9F67E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2060DBD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3" w:type="dxa"/>
            <w:gridSpan w:val="3"/>
          </w:tcPr>
          <w:p w14:paraId="3EDE63F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74AD5ED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3A1CE1E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01126B5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3AAD23C7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1F42591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4F60BDD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4D5EDB6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4B15095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42" w:type="dxa"/>
          </w:tcPr>
          <w:p w14:paraId="01151F0A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58" w:type="dxa"/>
            <w:gridSpan w:val="4"/>
          </w:tcPr>
          <w:p w14:paraId="2254657A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69" w:type="dxa"/>
          </w:tcPr>
          <w:p w14:paraId="1AC5BE8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2F2C2CA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26241D" w:rsidRPr="009433A9" w14:paraId="5A8B99E9" w14:textId="77777777" w:rsidTr="006D0B9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  <w:hideMark/>
          </w:tcPr>
          <w:p w14:paraId="740BB9DB" w14:textId="0F754C8E" w:rsidR="0026241D" w:rsidRPr="009433A9" w:rsidRDefault="0026241D" w:rsidP="0038198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FD16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29" w:type="dxa"/>
          </w:tcPr>
          <w:p w14:paraId="100941C5" w14:textId="1827080C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4E2CDFDC" w14:textId="77777777" w:rsidR="0026241D" w:rsidRPr="009433A9" w:rsidRDefault="0026241D" w:rsidP="0038198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A052660" w14:textId="37F048D6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29DFA8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F3B92D" w14:textId="093B030A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C13BD6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2A3D0A2" w14:textId="59C22CBC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187A2C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B7052F" w14:textId="452FE71D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84EBCC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4D3318B" w14:textId="13F8A71E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206BD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F9E421B" w14:textId="3A8ED11A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55ADA4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57EC15" w14:textId="63471F76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08BB3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CC186B" w14:textId="08453D23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D1B45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97ADA60" w14:textId="17CC00BE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18967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D5CF950" w14:textId="20E54D1C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2D56C7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E559EAF" w14:textId="46D2D294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5B5775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4568E29" w14:textId="6C56539E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98A51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EAD2C85" w14:textId="5DAA60F4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4491B95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4558806" w14:textId="20BBBF66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050332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6064B83" w14:textId="4D53BE63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F00D4" w:rsidRPr="009433A9" w14:paraId="48A56D63" w14:textId="77777777" w:rsidTr="006D0B9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0D2C4674" w14:textId="0AEA7DD4" w:rsidR="002F00D4" w:rsidRPr="009433A9" w:rsidRDefault="002F00D4" w:rsidP="002F00D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="00FD16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629" w:type="dxa"/>
          </w:tcPr>
          <w:p w14:paraId="769776F3" w14:textId="1B651739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50" w:type="dxa"/>
          </w:tcPr>
          <w:p w14:paraId="2BBB4BEE" w14:textId="77777777" w:rsidR="002F00D4" w:rsidRPr="009433A9" w:rsidRDefault="002F00D4" w:rsidP="002F00D4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B5CA27B" w14:textId="659BBA48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BD22B4A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8D39139" w14:textId="7B054422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3776FB4B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A933FF0" w14:textId="54D509C4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2E08D645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410E71D" w14:textId="5896143A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377F1967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1FE6467" w14:textId="6BF0289D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375E910B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EF33BB" w14:textId="4817CD5C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10A05385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1B0CCD6" w14:textId="068F1892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26AF1E70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2F695C" w14:textId="4A3906F4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60E9AA83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F3F575A" w14:textId="2E35DF02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3C0709E3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5131C68" w14:textId="511AB5BE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7935C4E7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ECFCD54" w14:textId="0FA4AC8B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42" w:type="dxa"/>
          </w:tcPr>
          <w:p w14:paraId="2504C94A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3AAD115" w14:textId="1E47096D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0B23EB1F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7BFFCB97" w14:textId="355F5DEA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69" w:type="dxa"/>
          </w:tcPr>
          <w:p w14:paraId="1F325D10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A28F65E" w14:textId="4BFF9050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0805FE5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7EBB5AD" w14:textId="6C1F3B85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</w:tr>
      <w:tr w:rsidR="002F00D4" w:rsidRPr="009433A9" w14:paraId="7DD7D7BF" w14:textId="77777777" w:rsidTr="006D0B9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389C57C3" w14:textId="77777777" w:rsidR="002F00D4" w:rsidRPr="009433A9" w:rsidRDefault="002F00D4" w:rsidP="002F00D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040" w:type="dxa"/>
            <w:gridSpan w:val="32"/>
          </w:tcPr>
          <w:p w14:paraId="60DF9EB1" w14:textId="77777777" w:rsidR="002F00D4" w:rsidRPr="009433A9" w:rsidRDefault="002F00D4" w:rsidP="002F00D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0C66D5" w:rsidRPr="009433A9" w14:paraId="3031A014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C7CA65B" w14:textId="77777777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vAlign w:val="bottom"/>
          </w:tcPr>
          <w:p w14:paraId="3506E785" w14:textId="2886D509" w:rsidR="000C66D5" w:rsidRPr="009433A9" w:rsidRDefault="007775D4" w:rsidP="000C66D5">
            <w:pPr>
              <w:pStyle w:val="BodyText"/>
              <w:tabs>
                <w:tab w:val="clear" w:pos="454"/>
                <w:tab w:val="clear" w:pos="680"/>
                <w:tab w:val="left" w:pos="408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775D4">
              <w:rPr>
                <w:rFonts w:asciiTheme="majorBidi" w:hAnsiTheme="majorBidi" w:cstheme="majorBidi" w:hint="cs"/>
                <w:sz w:val="19"/>
                <w:szCs w:val="19"/>
                <w:lang w:eastAsia="en-GB"/>
              </w:rPr>
              <w:t>779</w:t>
            </w:r>
            <w:r w:rsid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,863</w:t>
            </w:r>
          </w:p>
        </w:tc>
        <w:tc>
          <w:tcPr>
            <w:tcW w:w="250" w:type="dxa"/>
            <w:vAlign w:val="bottom"/>
          </w:tcPr>
          <w:p w14:paraId="64ECB9D2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8A1ABB1" w14:textId="5092810E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756,188</w:t>
            </w:r>
          </w:p>
        </w:tc>
        <w:tc>
          <w:tcPr>
            <w:tcW w:w="270" w:type="dxa"/>
            <w:vAlign w:val="bottom"/>
          </w:tcPr>
          <w:p w14:paraId="1D448F8D" w14:textId="77777777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A43DD6D" w14:textId="000FC03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73" w:type="dxa"/>
            <w:vAlign w:val="bottom"/>
          </w:tcPr>
          <w:p w14:paraId="48928A32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CC73B6" w14:textId="55E32D3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57,149</w:t>
            </w:r>
          </w:p>
        </w:tc>
        <w:tc>
          <w:tcPr>
            <w:tcW w:w="270" w:type="dxa"/>
            <w:vAlign w:val="bottom"/>
          </w:tcPr>
          <w:p w14:paraId="167FD4E7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11755D8" w14:textId="7F71F2CC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80,86</w:t>
            </w:r>
            <w:r w:rsidR="005F1D8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2" w:type="dxa"/>
            <w:vAlign w:val="bottom"/>
          </w:tcPr>
          <w:p w14:paraId="37451497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033A584" w14:textId="3BEB606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70,385</w:t>
            </w:r>
          </w:p>
        </w:tc>
        <w:tc>
          <w:tcPr>
            <w:tcW w:w="236" w:type="dxa"/>
            <w:vAlign w:val="bottom"/>
          </w:tcPr>
          <w:p w14:paraId="0861AFCB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A1B585" w14:textId="1D52ACA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  <w:vAlign w:val="bottom"/>
          </w:tcPr>
          <w:p w14:paraId="24BD80B1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FEC3D2" w14:textId="5C9903D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122,683</w:t>
            </w:r>
          </w:p>
        </w:tc>
        <w:tc>
          <w:tcPr>
            <w:tcW w:w="236" w:type="dxa"/>
          </w:tcPr>
          <w:p w14:paraId="0CAB07A3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850C279" w14:textId="4E926767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94,70</w:t>
            </w:r>
            <w:r w:rsidR="00C4000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6D414FA8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D99C69B" w14:textId="208601C7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107,237</w:t>
            </w:r>
          </w:p>
        </w:tc>
        <w:tc>
          <w:tcPr>
            <w:tcW w:w="236" w:type="dxa"/>
            <w:vAlign w:val="bottom"/>
          </w:tcPr>
          <w:p w14:paraId="0F651BC7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4E75153" w14:textId="05F02657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1,192,08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76" w:type="dxa"/>
            <w:vAlign w:val="bottom"/>
          </w:tcPr>
          <w:p w14:paraId="2927A130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705F8594" w14:textId="049A26CB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1,113,642</w:t>
            </w:r>
          </w:p>
        </w:tc>
        <w:tc>
          <w:tcPr>
            <w:tcW w:w="242" w:type="dxa"/>
            <w:vAlign w:val="bottom"/>
          </w:tcPr>
          <w:p w14:paraId="1B946220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68513B5" w14:textId="12EBBB6A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A51D56D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075AC2A" w14:textId="6780A65C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9" w:type="dxa"/>
          </w:tcPr>
          <w:p w14:paraId="0D5A7A83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31AB05B" w14:textId="4BA1E909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1,192,08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70" w:type="dxa"/>
          </w:tcPr>
          <w:p w14:paraId="11EC78D0" w14:textId="77777777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E390AA" w14:textId="6400CB2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1,113,642</w:t>
            </w:r>
          </w:p>
        </w:tc>
      </w:tr>
      <w:tr w:rsidR="000C66D5" w:rsidRPr="009433A9" w14:paraId="3F60A9F4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AD6DC54" w14:textId="77777777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FCF8425" w14:textId="1608DDD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9,280</w:t>
            </w:r>
          </w:p>
        </w:tc>
        <w:tc>
          <w:tcPr>
            <w:tcW w:w="250" w:type="dxa"/>
            <w:vAlign w:val="bottom"/>
          </w:tcPr>
          <w:p w14:paraId="770D3C35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51CBA301" w14:textId="5FD4CAD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8,373</w:t>
            </w:r>
          </w:p>
        </w:tc>
        <w:tc>
          <w:tcPr>
            <w:tcW w:w="270" w:type="dxa"/>
            <w:vAlign w:val="bottom"/>
          </w:tcPr>
          <w:p w14:paraId="0C3950FB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E46B14" w14:textId="774CBEC3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EEC931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4D3B55F" w14:textId="07495FA2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8E1B31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A027F6" w14:textId="5DA08C2E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C29E17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DBB1E38" w14:textId="4FDDE1A0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E83269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86BEC9C" w14:textId="59CE931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17,726</w:t>
            </w:r>
          </w:p>
        </w:tc>
        <w:tc>
          <w:tcPr>
            <w:tcW w:w="236" w:type="dxa"/>
            <w:vAlign w:val="bottom"/>
          </w:tcPr>
          <w:p w14:paraId="4F60E547" w14:textId="77777777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348AF01" w14:textId="59424F8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15,356</w:t>
            </w:r>
          </w:p>
        </w:tc>
        <w:tc>
          <w:tcPr>
            <w:tcW w:w="236" w:type="dxa"/>
          </w:tcPr>
          <w:p w14:paraId="266EADE1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F115585" w14:textId="16B6968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4,599</w:t>
            </w:r>
          </w:p>
        </w:tc>
        <w:tc>
          <w:tcPr>
            <w:tcW w:w="270" w:type="dxa"/>
          </w:tcPr>
          <w:p w14:paraId="570AC5C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35243E0" w14:textId="05ED7648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2,359</w:t>
            </w:r>
          </w:p>
        </w:tc>
        <w:tc>
          <w:tcPr>
            <w:tcW w:w="236" w:type="dxa"/>
            <w:vAlign w:val="bottom"/>
          </w:tcPr>
          <w:p w14:paraId="1602C763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3A7E0BC" w14:textId="24DD649B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31,605</w:t>
            </w:r>
          </w:p>
        </w:tc>
        <w:tc>
          <w:tcPr>
            <w:tcW w:w="276" w:type="dxa"/>
          </w:tcPr>
          <w:p w14:paraId="5A652F83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6DC9CAA" w14:textId="3684B128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26,088</w:t>
            </w:r>
          </w:p>
        </w:tc>
        <w:tc>
          <w:tcPr>
            <w:tcW w:w="242" w:type="dxa"/>
            <w:vAlign w:val="bottom"/>
          </w:tcPr>
          <w:p w14:paraId="08730B11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07C2E78" w14:textId="60B5CDBA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(31,6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5)</w:t>
            </w:r>
          </w:p>
        </w:tc>
        <w:tc>
          <w:tcPr>
            <w:tcW w:w="271" w:type="dxa"/>
            <w:gridSpan w:val="2"/>
            <w:vAlign w:val="bottom"/>
          </w:tcPr>
          <w:p w14:paraId="770F7A4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7D2B09D" w14:textId="429D3648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227" w:right="-89" w:hanging="24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(26,088)</w:t>
            </w:r>
          </w:p>
        </w:tc>
        <w:tc>
          <w:tcPr>
            <w:tcW w:w="269" w:type="dxa"/>
          </w:tcPr>
          <w:p w14:paraId="58CE4123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BA5CE34" w14:textId="332C4B32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2E48FB6" w14:textId="77777777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6A0578" w14:textId="0D7E956D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0C66D5" w:rsidRPr="009433A9" w14:paraId="4F2541E5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A64DBEA" w14:textId="77777777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A559DE4" w14:textId="3660E6A0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789,143</w:t>
            </w:r>
          </w:p>
        </w:tc>
        <w:tc>
          <w:tcPr>
            <w:tcW w:w="250" w:type="dxa"/>
          </w:tcPr>
          <w:p w14:paraId="1196ED4D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661A62A9" w14:textId="6AB0079A" w:rsidR="000C66D5" w:rsidRPr="008C396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764,561</w:t>
            </w:r>
          </w:p>
        </w:tc>
        <w:tc>
          <w:tcPr>
            <w:tcW w:w="270" w:type="dxa"/>
          </w:tcPr>
          <w:p w14:paraId="1D47D65F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7F7C058" w14:textId="2257C8F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73" w:type="dxa"/>
          </w:tcPr>
          <w:p w14:paraId="269AD4E6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CE648BC" w14:textId="7B30C53C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57,149</w:t>
            </w:r>
          </w:p>
        </w:tc>
        <w:tc>
          <w:tcPr>
            <w:tcW w:w="270" w:type="dxa"/>
          </w:tcPr>
          <w:p w14:paraId="49810B3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9842A6" w14:textId="6AAA0F9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80,86</w:t>
            </w:r>
            <w:r w:rsidR="00121A5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2" w:type="dxa"/>
          </w:tcPr>
          <w:p w14:paraId="4A41DC4E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5BAD7BDE" w14:textId="0E25964A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70,385</w:t>
            </w:r>
          </w:p>
        </w:tc>
        <w:tc>
          <w:tcPr>
            <w:tcW w:w="236" w:type="dxa"/>
          </w:tcPr>
          <w:p w14:paraId="2975E431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ABFFEE6" w14:textId="763880E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150,194</w:t>
            </w:r>
          </w:p>
        </w:tc>
        <w:tc>
          <w:tcPr>
            <w:tcW w:w="236" w:type="dxa"/>
          </w:tcPr>
          <w:p w14:paraId="22A281E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F5DD47B" w14:textId="1F6E9A8E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138,039</w:t>
            </w:r>
          </w:p>
        </w:tc>
        <w:tc>
          <w:tcPr>
            <w:tcW w:w="236" w:type="dxa"/>
          </w:tcPr>
          <w:p w14:paraId="5DAD458E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B522E61" w14:textId="3D5AC53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99,</w:t>
            </w:r>
            <w:r w:rsidR="00C4000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301</w:t>
            </w:r>
          </w:p>
        </w:tc>
        <w:tc>
          <w:tcPr>
            <w:tcW w:w="270" w:type="dxa"/>
          </w:tcPr>
          <w:p w14:paraId="7ACA1840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611475C" w14:textId="08760CE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109,596</w:t>
            </w:r>
          </w:p>
        </w:tc>
        <w:tc>
          <w:tcPr>
            <w:tcW w:w="236" w:type="dxa"/>
          </w:tcPr>
          <w:p w14:paraId="4FEB74DB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6EEC6A2" w14:textId="1632E95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1,223,69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6" w:type="dxa"/>
          </w:tcPr>
          <w:p w14:paraId="6146FCDB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B5F4CC0" w14:textId="2AC079F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1,139,730</w:t>
            </w:r>
          </w:p>
        </w:tc>
        <w:tc>
          <w:tcPr>
            <w:tcW w:w="242" w:type="dxa"/>
          </w:tcPr>
          <w:p w14:paraId="121050DF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16FB3CE0" w14:textId="21A23338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(31,6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5)</w:t>
            </w:r>
          </w:p>
        </w:tc>
        <w:tc>
          <w:tcPr>
            <w:tcW w:w="271" w:type="dxa"/>
            <w:gridSpan w:val="2"/>
          </w:tcPr>
          <w:p w14:paraId="3F5B2A40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2770C107" w14:textId="0A1E9583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227" w:right="-89" w:hanging="247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(26,088)</w:t>
            </w:r>
          </w:p>
        </w:tc>
        <w:tc>
          <w:tcPr>
            <w:tcW w:w="269" w:type="dxa"/>
          </w:tcPr>
          <w:p w14:paraId="2BA9F2F9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1DB1499" w14:textId="4AF3B2BC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1,192,08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70" w:type="dxa"/>
          </w:tcPr>
          <w:p w14:paraId="3CB1F8C4" w14:textId="77777777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2A1401D" w14:textId="64614113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47B6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1,113,642</w:t>
            </w:r>
          </w:p>
        </w:tc>
      </w:tr>
      <w:tr w:rsidR="000C66D5" w:rsidRPr="009433A9" w14:paraId="6B4EC78D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35DD238" w14:textId="77777777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1569AFE" w14:textId="68141D64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(677,078)</w:t>
            </w:r>
          </w:p>
        </w:tc>
        <w:tc>
          <w:tcPr>
            <w:tcW w:w="250" w:type="dxa"/>
          </w:tcPr>
          <w:p w14:paraId="1284C44A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0A6AFF56" w14:textId="030A6660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(675,043)</w:t>
            </w:r>
          </w:p>
        </w:tc>
        <w:tc>
          <w:tcPr>
            <w:tcW w:w="270" w:type="dxa"/>
          </w:tcPr>
          <w:p w14:paraId="45D23F6A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DD78FB0" w14:textId="41C0E1A3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(89,883)</w:t>
            </w:r>
          </w:p>
        </w:tc>
        <w:tc>
          <w:tcPr>
            <w:tcW w:w="273" w:type="dxa"/>
          </w:tcPr>
          <w:p w14:paraId="41B0260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AFEB9B" w14:textId="5EBDBF6A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(48,171)</w:t>
            </w:r>
          </w:p>
        </w:tc>
        <w:tc>
          <w:tcPr>
            <w:tcW w:w="270" w:type="dxa"/>
          </w:tcPr>
          <w:p w14:paraId="00EE65F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4CA613D" w14:textId="5E13734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(48,440)</w:t>
            </w:r>
          </w:p>
        </w:tc>
        <w:tc>
          <w:tcPr>
            <w:tcW w:w="242" w:type="dxa"/>
          </w:tcPr>
          <w:p w14:paraId="730136F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0A6131F" w14:textId="4050A168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(33,158)</w:t>
            </w:r>
          </w:p>
        </w:tc>
        <w:tc>
          <w:tcPr>
            <w:tcW w:w="236" w:type="dxa"/>
          </w:tcPr>
          <w:p w14:paraId="4E385611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24AA0CB" w14:textId="6F13D9A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(144,135)</w:t>
            </w:r>
          </w:p>
        </w:tc>
        <w:tc>
          <w:tcPr>
            <w:tcW w:w="236" w:type="dxa"/>
          </w:tcPr>
          <w:p w14:paraId="640764AF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AAE7EB8" w14:textId="359A633B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(147,997)</w:t>
            </w:r>
          </w:p>
        </w:tc>
        <w:tc>
          <w:tcPr>
            <w:tcW w:w="236" w:type="dxa"/>
          </w:tcPr>
          <w:p w14:paraId="634016F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CBDA519" w14:textId="6B1CD74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(112,45</w:t>
            </w:r>
            <w:r w:rsidR="00C4000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02737FBC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3F805FF" w14:textId="720E2D17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(119,069)</w:t>
            </w:r>
          </w:p>
        </w:tc>
        <w:tc>
          <w:tcPr>
            <w:tcW w:w="236" w:type="dxa"/>
          </w:tcPr>
          <w:p w14:paraId="7D0AD20A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328C8A3" w14:textId="4FDDAF4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(1,071,99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6" w:type="dxa"/>
          </w:tcPr>
          <w:p w14:paraId="6EA5EA8E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E244584" w14:textId="507508D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8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(1,023,438)</w:t>
            </w:r>
          </w:p>
        </w:tc>
        <w:tc>
          <w:tcPr>
            <w:tcW w:w="242" w:type="dxa"/>
          </w:tcPr>
          <w:p w14:paraId="008BC39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CDACA87" w14:textId="1CB84E4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31,798</w:t>
            </w:r>
          </w:p>
        </w:tc>
        <w:tc>
          <w:tcPr>
            <w:tcW w:w="271" w:type="dxa"/>
            <w:gridSpan w:val="2"/>
          </w:tcPr>
          <w:p w14:paraId="409854A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EF3F461" w14:textId="0F19775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23,777</w:t>
            </w:r>
          </w:p>
        </w:tc>
        <w:tc>
          <w:tcPr>
            <w:tcW w:w="269" w:type="dxa"/>
          </w:tcPr>
          <w:p w14:paraId="5FF2F278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4CDF82" w14:textId="21A0E042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(1,040,19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4E271FA5" w14:textId="77777777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DF5D73B" w14:textId="78E3D16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(999,661)</w:t>
            </w:r>
          </w:p>
        </w:tc>
      </w:tr>
      <w:tr w:rsidR="000C66D5" w:rsidRPr="009433A9" w14:paraId="3C2834B2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84A5340" w14:textId="77777777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กำไรขั้นต้น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6688ECC" w14:textId="5ECFE65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112,065</w:t>
            </w:r>
          </w:p>
        </w:tc>
        <w:tc>
          <w:tcPr>
            <w:tcW w:w="250" w:type="dxa"/>
          </w:tcPr>
          <w:p w14:paraId="543B0C10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784AA77D" w14:textId="59A670E4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89,518</w:t>
            </w:r>
          </w:p>
        </w:tc>
        <w:tc>
          <w:tcPr>
            <w:tcW w:w="270" w:type="dxa"/>
          </w:tcPr>
          <w:p w14:paraId="630852E8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16168B8" w14:textId="24F6360B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14,310</w:t>
            </w:r>
          </w:p>
        </w:tc>
        <w:tc>
          <w:tcPr>
            <w:tcW w:w="273" w:type="dxa"/>
          </w:tcPr>
          <w:p w14:paraId="20FB3DE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1827F56" w14:textId="52AB6BA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8,978</w:t>
            </w:r>
          </w:p>
        </w:tc>
        <w:tc>
          <w:tcPr>
            <w:tcW w:w="270" w:type="dxa"/>
          </w:tcPr>
          <w:p w14:paraId="665BFDD3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22583F5" w14:textId="4505757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32,42</w:t>
            </w:r>
            <w:r w:rsidR="00121A5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42" w:type="dxa"/>
          </w:tcPr>
          <w:p w14:paraId="244434F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67B064A8" w14:textId="7DB3078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37,227</w:t>
            </w:r>
          </w:p>
        </w:tc>
        <w:tc>
          <w:tcPr>
            <w:tcW w:w="236" w:type="dxa"/>
          </w:tcPr>
          <w:p w14:paraId="75127012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F626A15" w14:textId="3C3D3AEE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6,059</w:t>
            </w:r>
          </w:p>
        </w:tc>
        <w:tc>
          <w:tcPr>
            <w:tcW w:w="236" w:type="dxa"/>
          </w:tcPr>
          <w:p w14:paraId="5D8C981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5B3C335" w14:textId="0000680B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(9,958)</w:t>
            </w:r>
          </w:p>
        </w:tc>
        <w:tc>
          <w:tcPr>
            <w:tcW w:w="236" w:type="dxa"/>
          </w:tcPr>
          <w:p w14:paraId="0C54B71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9002042" w14:textId="61C03D6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(13,157)</w:t>
            </w:r>
          </w:p>
        </w:tc>
        <w:tc>
          <w:tcPr>
            <w:tcW w:w="270" w:type="dxa"/>
          </w:tcPr>
          <w:p w14:paraId="04E23AFA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5FD48BB" w14:textId="4A85281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(9,473)</w:t>
            </w:r>
          </w:p>
        </w:tc>
        <w:tc>
          <w:tcPr>
            <w:tcW w:w="236" w:type="dxa"/>
          </w:tcPr>
          <w:p w14:paraId="10DC2BD1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989AA65" w14:textId="1AFC4BBD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151,700</w:t>
            </w:r>
          </w:p>
        </w:tc>
        <w:tc>
          <w:tcPr>
            <w:tcW w:w="276" w:type="dxa"/>
          </w:tcPr>
          <w:p w14:paraId="615ACABE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7320C3FF" w14:textId="68F9C5E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5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116,292</w:t>
            </w:r>
          </w:p>
        </w:tc>
        <w:tc>
          <w:tcPr>
            <w:tcW w:w="242" w:type="dxa"/>
          </w:tcPr>
          <w:p w14:paraId="4B0BF9D5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257C454F" w14:textId="1D28ECC3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193</w:t>
            </w:r>
          </w:p>
        </w:tc>
        <w:tc>
          <w:tcPr>
            <w:tcW w:w="271" w:type="dxa"/>
            <w:gridSpan w:val="2"/>
          </w:tcPr>
          <w:p w14:paraId="2B7BB4E0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3D6D2A9" w14:textId="79986C53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(2,311)</w:t>
            </w:r>
          </w:p>
        </w:tc>
        <w:tc>
          <w:tcPr>
            <w:tcW w:w="269" w:type="dxa"/>
          </w:tcPr>
          <w:p w14:paraId="235C7CB5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E28E108" w14:textId="08625189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151,893</w:t>
            </w:r>
          </w:p>
        </w:tc>
        <w:tc>
          <w:tcPr>
            <w:tcW w:w="270" w:type="dxa"/>
          </w:tcPr>
          <w:p w14:paraId="714DA900" w14:textId="77777777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B594E93" w14:textId="7D7EBCA4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A4A2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113,981</w:t>
            </w:r>
          </w:p>
        </w:tc>
      </w:tr>
      <w:tr w:rsidR="000C66D5" w:rsidRPr="009433A9" w14:paraId="6BA805D3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D7A5B97" w14:textId="77777777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0A18A246" w14:textId="77777777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E1618FD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60C99FA3" w14:textId="77777777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1FE28A0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6957FD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A618B42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B2830AD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E0448C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9B297AF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371F2D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457DC28D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9D67A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59E2FA3" w14:textId="471AB903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0963C02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E88F09E" w14:textId="77777777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83B9B6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6784C90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01E1B2A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04CE7B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7235AD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D820464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3FEF424D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58CF52DF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4AB191E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52EF6126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46ED30F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6AA3C1A2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748663B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F869B02" w14:textId="769A6156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</w:rPr>
              <w:t>43,05</w:t>
            </w:r>
            <w:r w:rsidR="00B3094F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270" w:type="dxa"/>
          </w:tcPr>
          <w:p w14:paraId="09F570B3" w14:textId="77777777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</w:tcPr>
          <w:p w14:paraId="27F135C1" w14:textId="0D27EE9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</w:rPr>
              <w:t>56,845</w:t>
            </w:r>
          </w:p>
        </w:tc>
      </w:tr>
      <w:tr w:rsidR="00225D95" w:rsidRPr="009433A9" w14:paraId="6DC29F83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9A755FE" w14:textId="78CE05C8" w:rsidR="00225D95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 (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</w:t>
            </w: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)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จากอัตรา</w:t>
            </w:r>
          </w:p>
        </w:tc>
        <w:tc>
          <w:tcPr>
            <w:tcW w:w="629" w:type="dxa"/>
          </w:tcPr>
          <w:p w14:paraId="039AC9D8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43E0B67" w14:textId="77777777" w:rsidR="00225D95" w:rsidRPr="009433A9" w:rsidRDefault="00225D95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B486781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3B787B8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DE7F1B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CBED970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0A8AB74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C64E18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AEB719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CB325C0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FBC37A0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2AEDF25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9B38F8B" w14:textId="77777777" w:rsidR="00225D95" w:rsidRPr="000C66D5" w:rsidRDefault="00225D95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96A023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58A33FD" w14:textId="77777777" w:rsidR="00225D95" w:rsidRPr="000C66D5" w:rsidRDefault="00225D95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1F91926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C468F08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EA2A01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5A4B31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03870B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608E95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1B4ABEF3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D8C3B6F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7D0CBEC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02BD1DD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C1EB671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149FEDE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4EC36131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7466C6" w14:textId="77777777" w:rsidR="00225D95" w:rsidRPr="000C66D5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649788D4" w14:textId="77777777" w:rsidR="00225D95" w:rsidRPr="009433A9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</w:tcPr>
          <w:p w14:paraId="2469111F" w14:textId="77777777" w:rsidR="00225D95" w:rsidRPr="00105AC0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F00D4" w:rsidRPr="009433A9" w14:paraId="3553793A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27F47241" w14:textId="78D36B71" w:rsidR="002F00D4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  <w:tab w:val="left" w:pos="7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="002F00D4"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แลกเปลี่ยนสุทธิ</w:t>
            </w:r>
          </w:p>
        </w:tc>
        <w:tc>
          <w:tcPr>
            <w:tcW w:w="629" w:type="dxa"/>
          </w:tcPr>
          <w:p w14:paraId="67CFF22A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F8A2B32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2A7F341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02BF980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0F8B21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9592C7A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0C4D10" w14:textId="620BEE1C" w:rsidR="002F00D4" w:rsidRPr="000C66D5" w:rsidRDefault="002F00D4" w:rsidP="00625C8B">
            <w:pPr>
              <w:pStyle w:val="NoSpacing"/>
              <w:tabs>
                <w:tab w:val="left" w:pos="52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BF54BB0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654F91" w14:textId="4CC3AEDA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5AA4318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FDCCC41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494BFF7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954537" w14:textId="77777777" w:rsidR="002F00D4" w:rsidRPr="000C66D5" w:rsidRDefault="002F00D4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E8D2AB0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ABAEBB" w14:textId="77777777" w:rsidR="002F00D4" w:rsidRPr="000C66D5" w:rsidRDefault="002F00D4" w:rsidP="002F00D4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5AFB19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65FCCA4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43A9243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609D048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883FFC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0B7A9D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A6BD199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35549819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95BD5CC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3259701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41EB510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9150D63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17AF826F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2B8C47" w14:textId="6D00BB01" w:rsidR="002F00D4" w:rsidRPr="000C66D5" w:rsidRDefault="00934638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</w:rPr>
              <w:t>(1,016)</w:t>
            </w:r>
          </w:p>
        </w:tc>
        <w:tc>
          <w:tcPr>
            <w:tcW w:w="270" w:type="dxa"/>
          </w:tcPr>
          <w:p w14:paraId="78B16338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8385CF8" w14:textId="519CA0B8" w:rsidR="002F00D4" w:rsidRPr="009433A9" w:rsidRDefault="00E727A0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</w:tr>
      <w:tr w:rsidR="000C66D5" w:rsidRPr="009433A9" w14:paraId="2CD18D5A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5E5E6575" w14:textId="5C7E6B79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66672CF7" w14:textId="7777777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F34FC6A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EC42B93" w14:textId="77777777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6C881AA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52339BC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36ADF7B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60C20AB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A4DEF5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AE32DA0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85A313C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71FAA07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4CAC99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2A3F022" w14:textId="77777777" w:rsidR="000C66D5" w:rsidRPr="000C66D5" w:rsidRDefault="000C66D5" w:rsidP="000C66D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401920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410B320" w14:textId="77777777" w:rsidR="000C66D5" w:rsidRPr="000C66D5" w:rsidRDefault="000C66D5" w:rsidP="000C66D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B48594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754606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D0C240D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CFF8B0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845C6B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EDA3E9A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5A0699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5FFC949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0D9998F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6E4EAF2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7164A9D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D3936E3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6FB71BD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747403F" w14:textId="42135248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</w:rPr>
              <w:t>193,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93</w:t>
            </w:r>
            <w:r w:rsidR="00B3094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53786988" w14:textId="7777777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D756C88" w14:textId="479A0C2E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</w:rPr>
              <w:t>171,029</w:t>
            </w:r>
          </w:p>
        </w:tc>
      </w:tr>
      <w:tr w:rsidR="00225D95" w:rsidRPr="009433A9" w14:paraId="1080B078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117EF6F" w14:textId="6341D1DD" w:rsidR="00225D95" w:rsidRPr="009433A9" w:rsidRDefault="00225D95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</w:t>
            </w:r>
          </w:p>
        </w:tc>
        <w:tc>
          <w:tcPr>
            <w:tcW w:w="629" w:type="dxa"/>
          </w:tcPr>
          <w:p w14:paraId="0E4914F3" w14:textId="77777777" w:rsidR="00225D95" w:rsidRPr="009433A9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4B5546B" w14:textId="77777777" w:rsidR="00225D95" w:rsidRPr="009433A9" w:rsidRDefault="00225D95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B745D4E" w14:textId="77777777" w:rsidR="00225D95" w:rsidRPr="009433A9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A2C6606" w14:textId="77777777" w:rsidR="00225D95" w:rsidRPr="009433A9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52A688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1CB8BA4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8B9036B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CC50ED7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ED72852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F329FF0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42EA556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89A456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727E1D" w14:textId="77777777" w:rsidR="00225D95" w:rsidRPr="000C66D5" w:rsidRDefault="00225D95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E5CF694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6C4FA7" w14:textId="77777777" w:rsidR="00225D95" w:rsidRPr="000C66D5" w:rsidRDefault="00225D95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93882E0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01909C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F158437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77E2020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CA345EB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EBDF720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8BE6DA7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C817024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CB7F210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7CE399C" w14:textId="77777777" w:rsidR="00225D95" w:rsidRPr="000C66D5" w:rsidRDefault="00225D95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D8501CA" w14:textId="77777777" w:rsidR="00225D95" w:rsidRPr="000C66D5" w:rsidRDefault="00225D95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2A2A6B5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4E23F33" w14:textId="77777777" w:rsidR="00225D95" w:rsidRPr="000C66D5" w:rsidRDefault="00225D95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69F7261" w14:textId="77777777" w:rsidR="00225D95" w:rsidRPr="000C66D5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2DF3A777" w14:textId="77777777" w:rsidR="00225D95" w:rsidRPr="009433A9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76C4ADB" w14:textId="77777777" w:rsidR="00225D95" w:rsidRPr="00105AC0" w:rsidRDefault="00225D95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C66D5" w:rsidRPr="009433A9" w14:paraId="037A244A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E287767" w14:textId="1CDB2118" w:rsidR="000C66D5" w:rsidRPr="009433A9" w:rsidRDefault="000C66D5" w:rsidP="000C66D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29" w:type="dxa"/>
          </w:tcPr>
          <w:p w14:paraId="7179B615" w14:textId="7777777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54B33A5" w14:textId="77777777" w:rsidR="000C66D5" w:rsidRPr="009433A9" w:rsidRDefault="000C66D5" w:rsidP="000C66D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1093010" w14:textId="77777777" w:rsidR="000C66D5" w:rsidRPr="009433A9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885979A" w14:textId="77777777" w:rsidR="000C66D5" w:rsidRPr="009433A9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815B4DB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3C7FB1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F890C7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FD6D99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6651A5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056EDF9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1F44ACA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E5FF59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981DC9C" w14:textId="77777777" w:rsidR="000C66D5" w:rsidRPr="000C66D5" w:rsidRDefault="000C66D5" w:rsidP="000C66D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5F9406F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29D484" w14:textId="77777777" w:rsidR="000C66D5" w:rsidRPr="000C66D5" w:rsidRDefault="000C66D5" w:rsidP="000C66D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CA9EE6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13EBA51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7E8A51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78D3DEA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8CF07B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F27A8C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6541ADB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3974723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D90BBB2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47D5510" w14:textId="77777777" w:rsidR="000C66D5" w:rsidRPr="000C66D5" w:rsidRDefault="000C66D5" w:rsidP="000C66D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734FF88" w14:textId="77777777" w:rsidR="000C66D5" w:rsidRPr="000C66D5" w:rsidRDefault="000C66D5" w:rsidP="000C66D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73BF180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61ACA752" w14:textId="77777777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79BDD3D" w14:textId="1E7D6B7E" w:rsidR="000C66D5" w:rsidRPr="000C66D5" w:rsidRDefault="000C66D5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(127,70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71834EF0" w14:textId="77777777" w:rsidR="000C66D5" w:rsidRPr="009433A9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784EF6" w14:textId="7751FA86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(123,054)</w:t>
            </w:r>
          </w:p>
        </w:tc>
      </w:tr>
      <w:tr w:rsidR="002F00D4" w:rsidRPr="009433A9" w14:paraId="05D27831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FCED417" w14:textId="77777777" w:rsidR="002F00D4" w:rsidRPr="009433A9" w:rsidRDefault="002F00D4" w:rsidP="002F00D4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3CAB72D0" w14:textId="77777777" w:rsidR="002F00D4" w:rsidRPr="009433A9" w:rsidRDefault="002F00D4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860642A" w14:textId="77777777" w:rsidR="002F00D4" w:rsidRPr="009433A9" w:rsidRDefault="002F00D4" w:rsidP="002F00D4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4EF677D" w14:textId="77777777" w:rsidR="002F00D4" w:rsidRPr="009433A9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F620426" w14:textId="77777777" w:rsidR="002F00D4" w:rsidRPr="009433A9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E45E232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A038170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3898765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E1C0223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38AC764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E101688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A3D12A9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4019A2A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C83FCA6" w14:textId="77777777" w:rsidR="002F00D4" w:rsidRPr="000C66D5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803968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27211A" w14:textId="77777777" w:rsidR="002F00D4" w:rsidRPr="000C66D5" w:rsidRDefault="002F00D4" w:rsidP="002F00D4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02D9F83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14D3FDA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B97712E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BDDA32B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C9579A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7328483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18128011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8C7C3ED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2B413F8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16EE5C4" w14:textId="77777777" w:rsidR="002F00D4" w:rsidRPr="000C66D5" w:rsidRDefault="002F00D4" w:rsidP="002F00D4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6714D6B" w14:textId="77777777" w:rsidR="002F00D4" w:rsidRPr="000C66D5" w:rsidRDefault="002F00D4" w:rsidP="002F00D4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3B3EB13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484DEC47" w14:textId="77777777" w:rsidR="002F00D4" w:rsidRPr="000C66D5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06E385B" w14:textId="750A6BDA" w:rsidR="002F00D4" w:rsidRPr="000C66D5" w:rsidRDefault="00625C8B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(59,101)</w:t>
            </w:r>
          </w:p>
        </w:tc>
        <w:tc>
          <w:tcPr>
            <w:tcW w:w="270" w:type="dxa"/>
          </w:tcPr>
          <w:p w14:paraId="4F74EFB9" w14:textId="77777777" w:rsidR="002F00D4" w:rsidRPr="009433A9" w:rsidRDefault="002F00D4" w:rsidP="002F00D4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41D5F00" w14:textId="0F78FD76" w:rsidR="002F00D4" w:rsidRPr="009433A9" w:rsidRDefault="00E727A0" w:rsidP="002F0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(54,4</w:t>
            </w:r>
            <w:r w:rsidR="0068332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Pr="00E727A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25D95" w:rsidRPr="009433A9" w14:paraId="2DE1D555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B774B98" w14:textId="0ED6D4E9" w:rsidR="00225D95" w:rsidRPr="009433A9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ผลขาดทุนจากการด้อยค่า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</w:t>
            </w:r>
          </w:p>
        </w:tc>
        <w:tc>
          <w:tcPr>
            <w:tcW w:w="629" w:type="dxa"/>
          </w:tcPr>
          <w:p w14:paraId="3A9BDA37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080F3B36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B5F482E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160E41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D1AA52A" w14:textId="77777777" w:rsidR="00225D95" w:rsidRPr="000C66D5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23F0431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908DA9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977FA2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90851A1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F3056EA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C834F83" w14:textId="77777777" w:rsidR="00225D95" w:rsidRPr="000C66D5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48E1BD9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ACF23B5" w14:textId="77777777" w:rsidR="00225D95" w:rsidRPr="000C66D5" w:rsidRDefault="00225D95" w:rsidP="00225D9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799A25C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F66176" w14:textId="77777777" w:rsidR="00225D95" w:rsidRPr="000C66D5" w:rsidRDefault="00225D95" w:rsidP="00225D95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05D4FE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8C8E81F" w14:textId="77777777" w:rsidR="00225D95" w:rsidRPr="000C66D5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7DAA8D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04D363" w14:textId="77777777" w:rsidR="00225D95" w:rsidRPr="000C66D5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2E7A05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C0BF1BA" w14:textId="77777777" w:rsidR="00225D95" w:rsidRPr="000C66D5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6145333A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36CB1CED" w14:textId="77777777" w:rsidR="00225D95" w:rsidRPr="000C66D5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921764F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3C46FBF" w14:textId="77777777" w:rsidR="00225D95" w:rsidRPr="000C66D5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1FFAAF6" w14:textId="77777777" w:rsidR="00225D95" w:rsidRPr="000C66D5" w:rsidRDefault="00225D95" w:rsidP="00225D95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84E5829" w14:textId="77777777" w:rsidR="00225D95" w:rsidRPr="000C66D5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09910F6" w14:textId="77777777" w:rsidR="00225D95" w:rsidRPr="000C66D5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B2C6EB5" w14:textId="77777777" w:rsidR="00225D95" w:rsidRPr="000C66D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9FD837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36943E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25D95" w:rsidRPr="009433A9" w14:paraId="5E336E9F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659A692" w14:textId="4B5D7D2C" w:rsidR="00225D95" w:rsidRPr="009433A9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29" w:type="dxa"/>
          </w:tcPr>
          <w:p w14:paraId="685826C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8D45DF6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6256CA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4C604A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AE6206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BF35FB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ABB9A9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FE5B7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908B51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E18BFD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683DFFD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7C34BAA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DEABA3F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F7C14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BBF8C93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E80C8EF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DA93C7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0823BB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F3986DD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CF7ACA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A7003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65BF583A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78A88FA5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59BA05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E62AC3A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A7614B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F04D298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770FFA91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B0C7580" w14:textId="04E5F8C0" w:rsidR="00225D95" w:rsidRPr="009433A9" w:rsidRDefault="00625C8B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71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(25,17</w:t>
            </w:r>
            <w:r w:rsidR="0080314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68048DD5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1C21885" w14:textId="2C839542" w:rsidR="00225D95" w:rsidRPr="009433A9" w:rsidRDefault="00E727A0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(2,637)</w:t>
            </w:r>
          </w:p>
        </w:tc>
      </w:tr>
      <w:tr w:rsidR="00225D95" w:rsidRPr="009433A9" w14:paraId="2236B0F8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22E2C2E8" w14:textId="6A8E5955" w:rsidR="00225D95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</w:t>
            </w:r>
          </w:p>
        </w:tc>
        <w:tc>
          <w:tcPr>
            <w:tcW w:w="629" w:type="dxa"/>
          </w:tcPr>
          <w:p w14:paraId="705C016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14AF361F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0BC0B6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0EDEA3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A7FFA1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AAA2D4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D96FBD8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448502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537DB5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AE62CC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B50095D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1883E41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6D12B42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1753699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BC918E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28C5B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8368C45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FB01E23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81144A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CF3F9C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6C134AA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D0E162D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075B3F0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E84ADC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30B1F29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CB7168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6E70597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17CE619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38217A5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0D20D9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55FAB2C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25D95" w:rsidRPr="009433A9" w14:paraId="1037D846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8333D23" w14:textId="016E1615" w:rsidR="00225D95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ในบริษัทร่วมและการ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</w:t>
            </w:r>
          </w:p>
        </w:tc>
        <w:tc>
          <w:tcPr>
            <w:tcW w:w="629" w:type="dxa"/>
          </w:tcPr>
          <w:p w14:paraId="00BD35C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75C56A8F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195EA89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F534F1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A0D8CC8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4DE985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A86361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9D5E1F4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D4A201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FBCD829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ABD6845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2F5614E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46DBD97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0EF623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60583F7" w14:textId="77777777" w:rsidR="00225D95" w:rsidRPr="009433A9" w:rsidRDefault="00225D95" w:rsidP="00225D95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CA4801B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DD382CC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64D90A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8B3D1AE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7FC6B7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1F757C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8EEA24A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5D4D18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077811C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13A0F12E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0513BAB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76ACD4F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075346C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0CE725F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B065D96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E410A60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</w:tr>
      <w:tr w:rsidR="00225D95" w:rsidRPr="009433A9" w14:paraId="7073903D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627AE76" w14:textId="075F6831" w:rsidR="00225D95" w:rsidRPr="009433A9" w:rsidRDefault="00225D95" w:rsidP="00225D9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ร่วมค้าที่ใช้วิธีส่วนได้เสีย</w:t>
            </w:r>
          </w:p>
        </w:tc>
        <w:tc>
          <w:tcPr>
            <w:tcW w:w="629" w:type="dxa"/>
          </w:tcPr>
          <w:p w14:paraId="6B5CE9D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684AD02" w14:textId="77777777" w:rsidR="00225D95" w:rsidRPr="009433A9" w:rsidRDefault="00225D95" w:rsidP="00225D95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0AEE0AF5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271BB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5E221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24F2040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952B2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5A5C40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35DE4E3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4228F9D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CEC47E2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8E9EBE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D6C9964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457E4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70A2177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AB2AA92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4682CB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314AB3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AF863F8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2013F6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7AA8961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4650CE1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3ABE7E2" w14:textId="77777777" w:rsidR="00225D95" w:rsidRPr="009433A9" w:rsidRDefault="00225D95" w:rsidP="00225D95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4EBA24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EBCEA63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078B015" w14:textId="77777777" w:rsidR="00225D95" w:rsidRPr="009433A9" w:rsidRDefault="00225D95" w:rsidP="00225D95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107E07D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263BBA22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606FF6" w14:textId="22855429" w:rsidR="00225D95" w:rsidRPr="009433A9" w:rsidRDefault="00625C8B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B3094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B3094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022</w:t>
            </w:r>
          </w:p>
        </w:tc>
        <w:tc>
          <w:tcPr>
            <w:tcW w:w="270" w:type="dxa"/>
          </w:tcPr>
          <w:p w14:paraId="7AB40BE4" w14:textId="77777777" w:rsidR="00225D95" w:rsidRPr="009433A9" w:rsidRDefault="00225D95" w:rsidP="00225D95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83911FA" w14:textId="342978A0" w:rsidR="00225D95" w:rsidRPr="009433A9" w:rsidRDefault="00E727A0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66,04</w:t>
            </w:r>
            <w:r w:rsidR="0068332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</w:tr>
      <w:tr w:rsidR="00225D95" w:rsidRPr="009433A9" w14:paraId="79277CE5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C716DFF" w14:textId="77777777" w:rsidR="00225D95" w:rsidRPr="009433A9" w:rsidRDefault="00225D95" w:rsidP="00225D9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  <w:vAlign w:val="bottom"/>
          </w:tcPr>
          <w:p w14:paraId="46959099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72D929ED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102A5BF7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16D7B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B5F52A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2F317E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52E8D21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D04F5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A7F882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998179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2ACCDAD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FF4105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122E5B2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D2913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319C39E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E72800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9A681A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3C8E03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4DDA0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1B1D55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E518D0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299BD7C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5AB0BFE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9BF1B5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4388E6A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60616F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2AB202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59FE254E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5E9FBB4" w14:textId="0439D2D1" w:rsidR="00225D95" w:rsidRPr="009433A9" w:rsidRDefault="00B3094F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93463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270" w:type="dxa"/>
          </w:tcPr>
          <w:p w14:paraId="7C69DE1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47AE172" w14:textId="587B9E77" w:rsidR="00225D95" w:rsidRPr="009433A9" w:rsidRDefault="00E727A0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</w:rPr>
              <w:t>56,96</w:t>
            </w:r>
            <w:r w:rsidR="00BA6AF4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</w:tr>
      <w:tr w:rsidR="00225D95" w:rsidRPr="009433A9" w14:paraId="3F5B8797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28936F1" w14:textId="01686D09" w:rsidR="00225D95" w:rsidRPr="009433A9" w:rsidRDefault="00225D95" w:rsidP="00225D9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9433A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629" w:type="dxa"/>
            <w:vAlign w:val="bottom"/>
          </w:tcPr>
          <w:p w14:paraId="150DA41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75C55BA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3C519ED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247183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C77B5DE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788C39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4C54032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E3C6FB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1F95B59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4D65197B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3A8F6E8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9031FF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5DACE4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27DD3F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5F8BD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68545D3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1D46D6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D759FF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485E21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3FDB7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D2F370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AD20B1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470077D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802C1C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1CD007F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3CE7C7F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38B184F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1A30786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088AC63" w14:textId="77777777" w:rsidR="00225D95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70" w:type="dxa"/>
          </w:tcPr>
          <w:p w14:paraId="264A340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7BB8149" w14:textId="77777777" w:rsidR="00225D95" w:rsidRPr="00105AC0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25D95" w:rsidRPr="009433A9" w14:paraId="5959FFE3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AEF5D04" w14:textId="0483486C" w:rsidR="00225D95" w:rsidRPr="009433A9" w:rsidRDefault="00225D95" w:rsidP="00225D95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</w:t>
            </w:r>
            <w:r w:rsidRPr="009433A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  <w:vAlign w:val="bottom"/>
          </w:tcPr>
          <w:p w14:paraId="4BD05E29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13B9208A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022193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72E069A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BC047EB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A93D38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426644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FE255F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08613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18619E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09D739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911B2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0D8B45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48ACC1E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BC546F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A3FF75A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3010313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8DFBF6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ABEA18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E482424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09F6055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D3F5BE5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2B530D1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C1E867C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A1A249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7FB14D0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65A6CD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760E68E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1DBE008" w14:textId="5C5A4D01" w:rsidR="00225D95" w:rsidRPr="009433A9" w:rsidRDefault="00934638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5,362</w:t>
            </w:r>
          </w:p>
        </w:tc>
        <w:tc>
          <w:tcPr>
            <w:tcW w:w="270" w:type="dxa"/>
          </w:tcPr>
          <w:p w14:paraId="0B2E52A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B265A11" w14:textId="5063BA89" w:rsidR="00225D95" w:rsidRPr="009433A9" w:rsidRDefault="00E727A0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727A0">
              <w:rPr>
                <w:rFonts w:asciiTheme="majorBidi" w:hAnsiTheme="majorBidi" w:cstheme="majorBidi"/>
                <w:sz w:val="19"/>
                <w:szCs w:val="19"/>
              </w:rPr>
              <w:t>(10,166)</w:t>
            </w:r>
          </w:p>
        </w:tc>
      </w:tr>
      <w:tr w:rsidR="00225D95" w:rsidRPr="009433A9" w14:paraId="27E0D2A9" w14:textId="77777777" w:rsidTr="006D0B95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CBA8CC4" w14:textId="77777777" w:rsidR="00225D95" w:rsidRPr="009433A9" w:rsidRDefault="00225D95" w:rsidP="00225D95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29" w:type="dxa"/>
            <w:vAlign w:val="bottom"/>
          </w:tcPr>
          <w:p w14:paraId="4BB72B3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D01F276" w14:textId="77777777" w:rsidR="00225D95" w:rsidRPr="009433A9" w:rsidRDefault="00225D95" w:rsidP="00225D95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EBF810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3C562B9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6693F1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EA6B7DD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CE87706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D2ADD93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831351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F88C5C6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D17EB0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99FA0C3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E74E67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B79F08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65CD90A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FF140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EAFF749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FAE5B7B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EF82B64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A56D87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267917C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A4519CB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67FB343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B0F4061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325A2A2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5DCC8B6" w14:textId="77777777" w:rsidR="00225D95" w:rsidRPr="009433A9" w:rsidRDefault="00225D95" w:rsidP="00225D9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20CE03D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9" w:type="dxa"/>
          </w:tcPr>
          <w:p w14:paraId="130340C8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ED8EA1B" w14:textId="2A0D841A" w:rsidR="00225D95" w:rsidRPr="00B3094F" w:rsidRDefault="00B3094F" w:rsidP="006D0B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35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42</w:t>
            </w:r>
            <w:r w:rsidR="00934638" w:rsidRPr="00B3094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340</w:t>
            </w:r>
          </w:p>
        </w:tc>
        <w:tc>
          <w:tcPr>
            <w:tcW w:w="270" w:type="dxa"/>
          </w:tcPr>
          <w:p w14:paraId="629A0983" w14:textId="77777777" w:rsidR="00225D95" w:rsidRPr="009433A9" w:rsidRDefault="00225D95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A6BE299" w14:textId="052EE0E5" w:rsidR="00225D95" w:rsidRPr="009433A9" w:rsidRDefault="00E727A0" w:rsidP="00225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E727A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46,79</w:t>
            </w:r>
            <w:r w:rsidR="006833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</w:t>
            </w:r>
          </w:p>
        </w:tc>
      </w:tr>
    </w:tbl>
    <w:p w14:paraId="515A35DD" w14:textId="4263FF41" w:rsidR="008F5515" w:rsidRPr="009433A9" w:rsidRDefault="008F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F75C600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9433A9">
        <w:rPr>
          <w:rFonts w:asciiTheme="majorBidi" w:hAnsiTheme="majorBidi" w:cstheme="majorBidi"/>
          <w:spacing w:val="4"/>
          <w:sz w:val="30"/>
          <w:szCs w:val="30"/>
          <w:cs/>
        </w:rPr>
        <w:t>การ</w:t>
      </w:r>
      <w:r w:rsidRPr="009433A9">
        <w:rPr>
          <w:rFonts w:ascii="Angsana New" w:hAnsi="Angsana New"/>
          <w:spacing w:val="4"/>
          <w:sz w:val="30"/>
          <w:szCs w:val="30"/>
          <w:cs/>
        </w:rPr>
        <w:t>ดำเนินงานและรายได้หลักของกลุ่มบริษัทและบริษัทได้เปิดเผยไว้ในงบการเงินประจำปีล่าสุด รายได้หลักของกลุ่มบริษัทและบริษัทได้มาจากสัญญาที่ทำกับลูกค้า</w:t>
      </w:r>
    </w:p>
    <w:p w14:paraId="5C72EE86" w14:textId="77777777" w:rsidR="008F5515" w:rsidRPr="009433A9" w:rsidRDefault="008F5515" w:rsidP="008F5515">
      <w:pPr>
        <w:rPr>
          <w:sz w:val="20"/>
          <w:szCs w:val="20"/>
        </w:rPr>
      </w:pPr>
    </w:p>
    <w:p w14:paraId="181A4209" w14:textId="77777777" w:rsidR="008F5515" w:rsidRPr="009433A9" w:rsidRDefault="008F5515" w:rsidP="008F5515"/>
    <w:p w14:paraId="508FC67F" w14:textId="2E3C10B8" w:rsidR="008F5515" w:rsidRPr="009433A9" w:rsidRDefault="008F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60DC16B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9433A9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การจำแนกรายได้</w:t>
      </w:r>
    </w:p>
    <w:p w14:paraId="58C1DC45" w14:textId="77777777" w:rsidR="0026241D" w:rsidRPr="00E32BB3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14"/>
          <w:szCs w:val="14"/>
        </w:rPr>
      </w:pPr>
    </w:p>
    <w:p w14:paraId="202C17F6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9433A9"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กลุ่มบริษัทและบริษัทมีเพียงส่วนงานภูมิศาสตร์ในประเทศไทยเท่านั้น</w:t>
      </w:r>
    </w:p>
    <w:p w14:paraId="56A00A7D" w14:textId="77777777" w:rsidR="0026241D" w:rsidRPr="00E32BB3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14"/>
          <w:szCs w:val="14"/>
        </w:rPr>
      </w:pPr>
    </w:p>
    <w:p w14:paraId="54BF3A3F" w14:textId="77777777" w:rsidR="0026241D" w:rsidRPr="009433A9" w:rsidRDefault="0026241D" w:rsidP="0026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1B36CA36" w14:textId="77777777" w:rsidR="008F5515" w:rsidRPr="00E32BB3" w:rsidRDefault="008F5515" w:rsidP="008F5515">
      <w:pPr>
        <w:rPr>
          <w:rFonts w:ascii="Angsana New" w:hAnsi="Angsana New"/>
          <w:sz w:val="12"/>
          <w:szCs w:val="12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628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720"/>
      </w:tblGrid>
      <w:tr w:rsidR="0026241D" w:rsidRPr="009433A9" w14:paraId="603189C4" w14:textId="77777777" w:rsidTr="00D16696">
        <w:tc>
          <w:tcPr>
            <w:tcW w:w="2070" w:type="dxa"/>
            <w:vAlign w:val="bottom"/>
          </w:tcPr>
          <w:p w14:paraId="77D92BC9" w14:textId="77777777" w:rsidR="0026241D" w:rsidRPr="009433A9" w:rsidRDefault="0026241D" w:rsidP="00381988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6171A771" w14:textId="77777777" w:rsidR="0026241D" w:rsidRPr="00BC1CB5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BC1CB5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26241D" w:rsidRPr="009433A9" w14:paraId="51A61A43" w14:textId="77777777" w:rsidTr="00D16696">
        <w:tc>
          <w:tcPr>
            <w:tcW w:w="2070" w:type="dxa"/>
            <w:vAlign w:val="bottom"/>
          </w:tcPr>
          <w:p w14:paraId="677F1DBC" w14:textId="77777777" w:rsidR="0026241D" w:rsidRPr="009433A9" w:rsidRDefault="0026241D" w:rsidP="00381988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12A4A6F7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26241D" w:rsidRPr="009433A9" w14:paraId="0EB58563" w14:textId="77777777" w:rsidTr="00D16696">
        <w:tc>
          <w:tcPr>
            <w:tcW w:w="2070" w:type="dxa"/>
            <w:vAlign w:val="bottom"/>
          </w:tcPr>
          <w:p w14:paraId="6C4A4F95" w14:textId="77777777" w:rsidR="0026241D" w:rsidRPr="009433A9" w:rsidRDefault="0026241D" w:rsidP="00381988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79DBFFC3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07EFC6C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14A9087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3B6D76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08739020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546CC41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6BAB5D20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28208C5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3B5897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666ED6C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15AF309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7CE8AB7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0507939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26241D" w:rsidRPr="009433A9" w14:paraId="1E054014" w14:textId="77777777" w:rsidTr="00D16696">
        <w:tc>
          <w:tcPr>
            <w:tcW w:w="2070" w:type="dxa"/>
            <w:vAlign w:val="bottom"/>
            <w:hideMark/>
          </w:tcPr>
          <w:p w14:paraId="46E717B1" w14:textId="77777777" w:rsidR="00D029AC" w:rsidRDefault="0026241D" w:rsidP="008734F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</w:t>
            </w:r>
            <w:r w:rsidR="00FD16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</w:p>
          <w:p w14:paraId="64CADAAA" w14:textId="40570DE6" w:rsidR="0026241D" w:rsidRPr="009433A9" w:rsidRDefault="00D029AC" w:rsidP="008734F2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</w:t>
            </w:r>
            <w:r w:rsidR="0026241D"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</w:t>
            </w:r>
            <w:r w:rsidR="0026241D"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26241D"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 w:rsidR="0026241D"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0</w:t>
            </w:r>
            <w:r w:rsidR="0026241D"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="00FD16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628" w:type="dxa"/>
          </w:tcPr>
          <w:p w14:paraId="5533925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681BA4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29D3B86B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A56A20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893F457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4F116DB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AABFE7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</w:p>
          <w:p w14:paraId="634D2EE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230C7B4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0E2313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0866CA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70026D6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82BC74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288FE4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4C8FE3E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727D7C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E8E07F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9D3A52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773CBF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065AEA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67EA45A3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7E598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73E602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EFC4BAD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FF027EE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B38A782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377EFC1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9A04B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8B33B04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EEBE92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5D9D05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15DA6B3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60D111B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FA1A0E0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6A593D6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9251FC8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041077C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9C8F2FF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4D1ED709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5" w:type="dxa"/>
            <w:gridSpan w:val="2"/>
          </w:tcPr>
          <w:p w14:paraId="332C492A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4FFA261" w14:textId="77777777" w:rsidR="0026241D" w:rsidRPr="009433A9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26241D" w:rsidRPr="009433A9" w14:paraId="4F67951A" w14:textId="77777777" w:rsidTr="00D16696">
        <w:trPr>
          <w:trHeight w:val="171"/>
        </w:trPr>
        <w:tc>
          <w:tcPr>
            <w:tcW w:w="2070" w:type="dxa"/>
            <w:vAlign w:val="bottom"/>
          </w:tcPr>
          <w:p w14:paraId="4A77F4C4" w14:textId="77777777" w:rsidR="0026241D" w:rsidRPr="00E32BB3" w:rsidRDefault="0026241D" w:rsidP="0038198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76F5D133" w14:textId="77777777" w:rsidR="0026241D" w:rsidRPr="00E32BB3" w:rsidRDefault="0026241D" w:rsidP="00381988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</w:pPr>
            <w:r w:rsidRPr="00E32BB3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(พันบาท)</w:t>
            </w:r>
          </w:p>
        </w:tc>
      </w:tr>
      <w:tr w:rsidR="0026241D" w:rsidRPr="009433A9" w14:paraId="55D8B2C8" w14:textId="77777777" w:rsidTr="00D16696">
        <w:tc>
          <w:tcPr>
            <w:tcW w:w="2070" w:type="dxa"/>
          </w:tcPr>
          <w:p w14:paraId="53CFDEC9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68A2A4C7" w14:textId="77777777" w:rsidR="0026241D" w:rsidRPr="009433A9" w:rsidRDefault="0026241D" w:rsidP="0038198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298456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6AA60F8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156F5EB" w14:textId="77777777" w:rsidR="0026241D" w:rsidRPr="009433A9" w:rsidRDefault="0026241D" w:rsidP="00381988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7024FA75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5A93C49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587A980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226563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43C7A0B4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C6CEFEE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5A3D75CB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2DCE203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ED74AD4" w14:textId="77777777" w:rsidR="0026241D" w:rsidRPr="009433A9" w:rsidRDefault="0026241D" w:rsidP="00381988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5E9AA2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C5F0DBF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59F2A8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2E9A0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4D933B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A321CB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C5448E1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7CBB4D" w14:textId="77777777" w:rsidR="0026241D" w:rsidRPr="009433A9" w:rsidRDefault="0026241D" w:rsidP="00381988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442A5177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26840990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6FB028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01C5B604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8E475DF" w14:textId="77777777" w:rsidR="0026241D" w:rsidRPr="009433A9" w:rsidRDefault="0026241D" w:rsidP="00381988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F8AAB42" w14:textId="77777777" w:rsidR="0026241D" w:rsidRPr="009433A9" w:rsidRDefault="0026241D" w:rsidP="003819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41BE9" w:rsidRPr="009433A9" w14:paraId="204499F1" w14:textId="77777777" w:rsidTr="00D16696">
        <w:tc>
          <w:tcPr>
            <w:tcW w:w="2070" w:type="dxa"/>
          </w:tcPr>
          <w:p w14:paraId="754F7826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</w:tcPr>
          <w:p w14:paraId="04C12D50" w14:textId="59285D73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301,404</w:t>
            </w:r>
          </w:p>
        </w:tc>
        <w:tc>
          <w:tcPr>
            <w:tcW w:w="247" w:type="dxa"/>
            <w:vAlign w:val="bottom"/>
          </w:tcPr>
          <w:p w14:paraId="01F411E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B60B653" w14:textId="45CAB682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332,761</w:t>
            </w:r>
          </w:p>
        </w:tc>
        <w:tc>
          <w:tcPr>
            <w:tcW w:w="270" w:type="dxa"/>
            <w:vAlign w:val="bottom"/>
          </w:tcPr>
          <w:p w14:paraId="183F3FF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D866900" w14:textId="493AFCBA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876F40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67BF281" w14:textId="4383EDCD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C13096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15D1D72" w14:textId="51315F2B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C3F748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9656DC0" w14:textId="1518B023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330466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08B2CF" w14:textId="12AE2B08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EC0723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E95DBF" w14:textId="172CCC61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EBE5F1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522AF3" w14:textId="09039EE9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301,404</w:t>
            </w:r>
          </w:p>
        </w:tc>
        <w:tc>
          <w:tcPr>
            <w:tcW w:w="270" w:type="dxa"/>
          </w:tcPr>
          <w:p w14:paraId="63469E5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73474CD" w14:textId="06A0111E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332,761</w:t>
            </w:r>
          </w:p>
        </w:tc>
        <w:tc>
          <w:tcPr>
            <w:tcW w:w="236" w:type="dxa"/>
            <w:vAlign w:val="bottom"/>
          </w:tcPr>
          <w:p w14:paraId="22719B1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587BAD" w14:textId="2C633659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C8D9B6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F8E91B6" w14:textId="7C6F8B9B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B78B2C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07071D0" w14:textId="26ADB04F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301,404</w:t>
            </w:r>
          </w:p>
        </w:tc>
        <w:tc>
          <w:tcPr>
            <w:tcW w:w="271" w:type="dxa"/>
            <w:gridSpan w:val="2"/>
            <w:vAlign w:val="bottom"/>
          </w:tcPr>
          <w:p w14:paraId="64CAFE6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A8E4D9E" w14:textId="24C9D0C8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332,761</w:t>
            </w:r>
          </w:p>
        </w:tc>
      </w:tr>
      <w:tr w:rsidR="00941BE9" w:rsidRPr="009433A9" w14:paraId="3488D038" w14:textId="77777777" w:rsidTr="00D16696">
        <w:tc>
          <w:tcPr>
            <w:tcW w:w="2070" w:type="dxa"/>
          </w:tcPr>
          <w:p w14:paraId="7565FB09" w14:textId="078D47D6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</w:t>
            </w:r>
            <w:r w:rsidR="008B1FEE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</w:p>
        </w:tc>
        <w:tc>
          <w:tcPr>
            <w:tcW w:w="628" w:type="dxa"/>
          </w:tcPr>
          <w:p w14:paraId="645C7D02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B348F9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A747F59" w14:textId="77777777" w:rsidR="00941BE9" w:rsidRPr="007E1C6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24652B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EE0516E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EA0DB1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C015A51" w14:textId="719ED759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F2BD5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D56FD23" w14:textId="653CF31A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D3A009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53517F1" w14:textId="75A15707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E43AD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EB3009B" w14:textId="77777777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42B2FB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D297E2" w14:textId="7B692BDC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519A47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3C79AF7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B90A38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6DDB1C2" w14:textId="77777777" w:rsidR="00941BE9" w:rsidRPr="007E1C6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1F918C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C392239" w14:textId="3969006F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16E2D5E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735AA2F" w14:textId="77777777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0CE92B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FDE139A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5A2AE1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CFEC2EC" w14:textId="77777777" w:rsidR="00941BE9" w:rsidRPr="007E1C6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41BE9" w:rsidRPr="009433A9" w14:paraId="66998248" w14:textId="77777777" w:rsidTr="00D16696">
        <w:tc>
          <w:tcPr>
            <w:tcW w:w="2070" w:type="dxa"/>
          </w:tcPr>
          <w:p w14:paraId="02D2697A" w14:textId="75EB278A" w:rsidR="00941BE9" w:rsidRPr="009433A9" w:rsidRDefault="00941BE9" w:rsidP="00D1669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right="-20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(iCNG)</w:t>
            </w:r>
          </w:p>
        </w:tc>
        <w:tc>
          <w:tcPr>
            <w:tcW w:w="628" w:type="dxa"/>
          </w:tcPr>
          <w:p w14:paraId="5D252644" w14:textId="6EF3D196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47" w:type="dxa"/>
          </w:tcPr>
          <w:p w14:paraId="7539DA5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5DF96C2" w14:textId="526DD9B0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170,775</w:t>
            </w:r>
          </w:p>
        </w:tc>
        <w:tc>
          <w:tcPr>
            <w:tcW w:w="270" w:type="dxa"/>
          </w:tcPr>
          <w:p w14:paraId="5DA76F7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B6CCE2C" w14:textId="76FE4C86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2E5DE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5C87E07" w14:textId="3746AC5D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797BA5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2D3A538" w14:textId="6E471B90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C762F7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79FF357" w14:textId="6F29E1E3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E47206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9B2FA6A" w14:textId="3EB5A035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23D9D0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9911852" w14:textId="0CC491CF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E5EF31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A038AF" w14:textId="3CE9CDAD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70" w:type="dxa"/>
          </w:tcPr>
          <w:p w14:paraId="3CAB531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6AB6A3" w14:textId="4A343EF7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170,775</w:t>
            </w:r>
          </w:p>
        </w:tc>
        <w:tc>
          <w:tcPr>
            <w:tcW w:w="236" w:type="dxa"/>
          </w:tcPr>
          <w:p w14:paraId="41ED52C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8D3B50" w14:textId="0C426E15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D294D8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1E3F2B18" w14:textId="5E4BBCA8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6505C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69C20ED" w14:textId="60D4D4D7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71" w:type="dxa"/>
            <w:gridSpan w:val="2"/>
          </w:tcPr>
          <w:p w14:paraId="3EA7F86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3EA8267" w14:textId="6D5B5814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170,775</w:t>
            </w:r>
          </w:p>
        </w:tc>
      </w:tr>
      <w:tr w:rsidR="00941BE9" w:rsidRPr="009433A9" w14:paraId="25A1D422" w14:textId="77777777" w:rsidTr="00D16696">
        <w:tc>
          <w:tcPr>
            <w:tcW w:w="2070" w:type="dxa"/>
          </w:tcPr>
          <w:p w14:paraId="2A27EE55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628" w:type="dxa"/>
          </w:tcPr>
          <w:p w14:paraId="58EEF51D" w14:textId="29A2F7E8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47" w:type="dxa"/>
          </w:tcPr>
          <w:p w14:paraId="623E494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A8D15CA" w14:textId="2AB9D906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164,267</w:t>
            </w:r>
          </w:p>
        </w:tc>
        <w:tc>
          <w:tcPr>
            <w:tcW w:w="270" w:type="dxa"/>
          </w:tcPr>
          <w:p w14:paraId="61898B5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4B2B7AE" w14:textId="14CAB289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73D87D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E9055A2" w14:textId="2D4F2BED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232199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70CABB8" w14:textId="38F94B77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C2480F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F747CBE" w14:textId="34CBC3FE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2E245F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DA3C0E5" w14:textId="58CFE3F9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E2BDDB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E4BA9A" w14:textId="6C1A617A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8D75D9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92F4EAB" w14:textId="0F286F31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70" w:type="dxa"/>
          </w:tcPr>
          <w:p w14:paraId="76E9A88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F3E610" w14:textId="1562DE10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164,267</w:t>
            </w:r>
          </w:p>
        </w:tc>
        <w:tc>
          <w:tcPr>
            <w:tcW w:w="236" w:type="dxa"/>
          </w:tcPr>
          <w:p w14:paraId="33CDE08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C2BB0D2" w14:textId="6B85C13E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32B6C5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3E71500" w14:textId="1A9162E8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1D75F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C43842F" w14:textId="5A79D486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71" w:type="dxa"/>
            <w:gridSpan w:val="2"/>
          </w:tcPr>
          <w:p w14:paraId="5532D7D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A901C7E" w14:textId="644EF149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164,267</w:t>
            </w:r>
          </w:p>
        </w:tc>
      </w:tr>
      <w:tr w:rsidR="00941BE9" w:rsidRPr="009433A9" w14:paraId="5ECCFAA0" w14:textId="77777777" w:rsidTr="00D16696">
        <w:tc>
          <w:tcPr>
            <w:tcW w:w="2070" w:type="dxa"/>
          </w:tcPr>
          <w:p w14:paraId="4C53E555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4991C492" w14:textId="6C0D39A6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782EF4F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C77D4EF" w14:textId="44E09720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C30B9C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452EE4A" w14:textId="3F2FDD01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C8C6A2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1D1D2EF" w14:textId="5154E928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995D01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35D2E8B" w14:textId="4ED0DA4A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8CF64B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576844" w14:textId="082AAAF0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F47E3D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3FCF24C" w14:textId="55B9C9AF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39E807C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7E4F28" w14:textId="7B4C9841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122,682</w:t>
            </w:r>
          </w:p>
        </w:tc>
        <w:tc>
          <w:tcPr>
            <w:tcW w:w="236" w:type="dxa"/>
          </w:tcPr>
          <w:p w14:paraId="29AF756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385313" w14:textId="1DB42686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70" w:type="dxa"/>
          </w:tcPr>
          <w:p w14:paraId="4AD7EB8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72610B" w14:textId="20F113C9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122,682</w:t>
            </w:r>
          </w:p>
        </w:tc>
        <w:tc>
          <w:tcPr>
            <w:tcW w:w="236" w:type="dxa"/>
          </w:tcPr>
          <w:p w14:paraId="3701D12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C12C5E" w14:textId="05534869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1CCFE74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EE802BA" w14:textId="568C2B02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5BD906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459C2EA" w14:textId="13F4CE0A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71" w:type="dxa"/>
            <w:gridSpan w:val="2"/>
          </w:tcPr>
          <w:p w14:paraId="629782B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97F96E7" w14:textId="438B630C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122,682</w:t>
            </w:r>
          </w:p>
        </w:tc>
      </w:tr>
      <w:tr w:rsidR="00941BE9" w:rsidRPr="009433A9" w14:paraId="6A64BED1" w14:textId="77777777" w:rsidTr="00D16696">
        <w:tc>
          <w:tcPr>
            <w:tcW w:w="2070" w:type="dxa"/>
          </w:tcPr>
          <w:p w14:paraId="78B7BCBD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3BD09F16" w14:textId="31DB5A24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21,201</w:t>
            </w:r>
          </w:p>
        </w:tc>
        <w:tc>
          <w:tcPr>
            <w:tcW w:w="247" w:type="dxa"/>
            <w:vAlign w:val="bottom"/>
          </w:tcPr>
          <w:p w14:paraId="4D73F5B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4A66ECE" w14:textId="719A97B9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14,982</w:t>
            </w:r>
          </w:p>
        </w:tc>
        <w:tc>
          <w:tcPr>
            <w:tcW w:w="270" w:type="dxa"/>
            <w:vAlign w:val="bottom"/>
          </w:tcPr>
          <w:p w14:paraId="2FF5C24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22C12B7" w14:textId="5E3333F7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48,104</w:t>
            </w:r>
          </w:p>
        </w:tc>
        <w:tc>
          <w:tcPr>
            <w:tcW w:w="273" w:type="dxa"/>
            <w:vAlign w:val="bottom"/>
          </w:tcPr>
          <w:p w14:paraId="6FD6AAE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9684C00" w14:textId="41817700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13856D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9678051" w14:textId="399CBF3A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46,945</w:t>
            </w:r>
          </w:p>
        </w:tc>
        <w:tc>
          <w:tcPr>
            <w:tcW w:w="242" w:type="dxa"/>
            <w:vAlign w:val="bottom"/>
          </w:tcPr>
          <w:p w14:paraId="12B28EF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722CCED" w14:textId="3EE5F29D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31,119</w:t>
            </w:r>
          </w:p>
        </w:tc>
        <w:tc>
          <w:tcPr>
            <w:tcW w:w="236" w:type="dxa"/>
            <w:vAlign w:val="bottom"/>
          </w:tcPr>
          <w:p w14:paraId="3D1C995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3327AD" w14:textId="537B1005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E85CA7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B6623F" w14:textId="4B1A76C3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E3EB5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AC779F0" w14:textId="6E2149A0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116,250</w:t>
            </w:r>
          </w:p>
        </w:tc>
        <w:tc>
          <w:tcPr>
            <w:tcW w:w="270" w:type="dxa"/>
          </w:tcPr>
          <w:p w14:paraId="419DBB2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21FEF7" w14:textId="36CF4724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46,101</w:t>
            </w:r>
          </w:p>
        </w:tc>
        <w:tc>
          <w:tcPr>
            <w:tcW w:w="236" w:type="dxa"/>
            <w:vAlign w:val="bottom"/>
          </w:tcPr>
          <w:p w14:paraId="423F393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832457" w14:textId="670D9260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5815CEE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7AF880D" w14:textId="5A5AC590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403388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A9CA322" w14:textId="3E95942D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116,250</w:t>
            </w:r>
          </w:p>
        </w:tc>
        <w:tc>
          <w:tcPr>
            <w:tcW w:w="271" w:type="dxa"/>
            <w:gridSpan w:val="2"/>
            <w:vAlign w:val="bottom"/>
          </w:tcPr>
          <w:p w14:paraId="362B0E2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CCA5D29" w14:textId="5563A1EB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46,101</w:t>
            </w:r>
          </w:p>
        </w:tc>
      </w:tr>
      <w:tr w:rsidR="00941BE9" w:rsidRPr="009433A9" w14:paraId="682D2012" w14:textId="77777777" w:rsidTr="00D16696">
        <w:tc>
          <w:tcPr>
            <w:tcW w:w="2070" w:type="dxa"/>
          </w:tcPr>
          <w:p w14:paraId="35F9385C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34F3F27F" w14:textId="79D9C49C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72,961</w:t>
            </w:r>
          </w:p>
        </w:tc>
        <w:tc>
          <w:tcPr>
            <w:tcW w:w="247" w:type="dxa"/>
          </w:tcPr>
          <w:p w14:paraId="0DAABA2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9B3E645" w14:textId="3AF9E50C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69,983</w:t>
            </w:r>
          </w:p>
        </w:tc>
        <w:tc>
          <w:tcPr>
            <w:tcW w:w="270" w:type="dxa"/>
          </w:tcPr>
          <w:p w14:paraId="3595D43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FF9F739" w14:textId="316E8E5E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38E31F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1202FB8" w14:textId="1EBF222E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D36EE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C524B36" w14:textId="4D60EF42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C1C58C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68644AC" w14:textId="67EC6D7C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0562C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1AB8CDE" w14:textId="33227AAA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D47DE0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1D103B" w14:textId="514AF0FA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B046A9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793349" w14:textId="2EC4205E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72,961</w:t>
            </w:r>
          </w:p>
        </w:tc>
        <w:tc>
          <w:tcPr>
            <w:tcW w:w="270" w:type="dxa"/>
          </w:tcPr>
          <w:p w14:paraId="3BB165F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A18488" w14:textId="307BBF0B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69,983</w:t>
            </w:r>
          </w:p>
        </w:tc>
        <w:tc>
          <w:tcPr>
            <w:tcW w:w="236" w:type="dxa"/>
          </w:tcPr>
          <w:p w14:paraId="12661A0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01DA28" w14:textId="0EB5497D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C1B194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6A5B699" w14:textId="675A1D58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E5AE47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FFAD396" w14:textId="5D6DC809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72,961</w:t>
            </w:r>
          </w:p>
        </w:tc>
        <w:tc>
          <w:tcPr>
            <w:tcW w:w="271" w:type="dxa"/>
            <w:gridSpan w:val="2"/>
          </w:tcPr>
          <w:p w14:paraId="34940A1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E540413" w14:textId="6A47970D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69,983</w:t>
            </w:r>
          </w:p>
        </w:tc>
      </w:tr>
      <w:tr w:rsidR="00941BE9" w:rsidRPr="009433A9" w14:paraId="2D29FC21" w14:textId="77777777" w:rsidTr="00D16696">
        <w:tc>
          <w:tcPr>
            <w:tcW w:w="2070" w:type="dxa"/>
          </w:tcPr>
          <w:p w14:paraId="26344435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628" w:type="dxa"/>
          </w:tcPr>
          <w:p w14:paraId="3E296DC9" w14:textId="32589C72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6658B4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09C81FA" w14:textId="77128ACD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F33183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635630E" w14:textId="54A122FB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3" w:type="dxa"/>
          </w:tcPr>
          <w:p w14:paraId="0925DED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CE28DEA" w14:textId="258EF6C2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  <w:tc>
          <w:tcPr>
            <w:tcW w:w="270" w:type="dxa"/>
          </w:tcPr>
          <w:p w14:paraId="6A6AF92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4E49739" w14:textId="1AC792FE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08A219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E36E342" w14:textId="74312601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AB959A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B2480B" w14:textId="4CC8A658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82B40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6421956" w14:textId="430B945E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0D2BE2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FD5A3B4" w14:textId="2B3B3F94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0" w:type="dxa"/>
          </w:tcPr>
          <w:p w14:paraId="01F5F97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6F6813" w14:textId="25548B5C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  <w:tc>
          <w:tcPr>
            <w:tcW w:w="236" w:type="dxa"/>
          </w:tcPr>
          <w:p w14:paraId="50F87CB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D47055" w14:textId="5BD1075E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BE66B8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1B73305" w14:textId="0724B8BA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2D03A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5F230C1" w14:textId="6E2228CB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1" w:type="dxa"/>
            <w:gridSpan w:val="2"/>
          </w:tcPr>
          <w:p w14:paraId="7745251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2ACE069" w14:textId="577AB00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</w:tr>
      <w:tr w:rsidR="00941BE9" w:rsidRPr="009433A9" w14:paraId="22BA09D3" w14:textId="77777777" w:rsidTr="00D16696">
        <w:tc>
          <w:tcPr>
            <w:tcW w:w="2070" w:type="dxa"/>
          </w:tcPr>
          <w:p w14:paraId="3EBA4B9D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0BF3A6C5" w14:textId="0C769111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D519A2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E9381B0" w14:textId="1D63D50F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BE32DA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55A5A85" w14:textId="6D5D74E7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664F82C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358B355" w14:textId="789D4538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CE48FB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769E5B2" w14:textId="2F81618B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33,919</w:t>
            </w:r>
          </w:p>
        </w:tc>
        <w:tc>
          <w:tcPr>
            <w:tcW w:w="242" w:type="dxa"/>
          </w:tcPr>
          <w:p w14:paraId="349DE0C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7C57A6E" w14:textId="321AF27E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39,26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5DF687A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BF0CA0" w14:textId="48A26EF6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D5432B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2B439E" w14:textId="2E47A30E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0CDDEC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E7BAED" w14:textId="0DACBD4B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33,919</w:t>
            </w:r>
          </w:p>
        </w:tc>
        <w:tc>
          <w:tcPr>
            <w:tcW w:w="270" w:type="dxa"/>
          </w:tcPr>
          <w:p w14:paraId="08FAF90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2F6C37" w14:textId="5E2A560F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39,26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79572D1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6953D3" w14:textId="7D147B82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3C18D5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358D5BE" w14:textId="26CF5F6F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0CB34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C45F7FD" w14:textId="20CB1B8F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33,919</w:t>
            </w:r>
          </w:p>
        </w:tc>
        <w:tc>
          <w:tcPr>
            <w:tcW w:w="271" w:type="dxa"/>
            <w:gridSpan w:val="2"/>
          </w:tcPr>
          <w:p w14:paraId="53479F6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DBBA51B" w14:textId="18BFE260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39,26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7</w:t>
            </w:r>
          </w:p>
        </w:tc>
      </w:tr>
      <w:tr w:rsidR="00941BE9" w:rsidRPr="009433A9" w14:paraId="738C313F" w14:textId="77777777" w:rsidTr="00D16696">
        <w:tc>
          <w:tcPr>
            <w:tcW w:w="2070" w:type="dxa"/>
          </w:tcPr>
          <w:p w14:paraId="410154A6" w14:textId="6AC1B399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FA5C2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เทคโนโลยีและสารสนเทศ</w:t>
            </w:r>
          </w:p>
        </w:tc>
        <w:tc>
          <w:tcPr>
            <w:tcW w:w="628" w:type="dxa"/>
          </w:tcPr>
          <w:p w14:paraId="6B19305B" w14:textId="3BA7EFE0" w:rsidR="00941BE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060FAE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3868D31" w14:textId="19F15A39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BE374C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002F5CB" w14:textId="355AAA85" w:rsidR="00941BE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C9C32E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F58BC2C" w14:textId="44755FE4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37ED6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E9B675B" w14:textId="1187D310" w:rsidR="00941BE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AD8C6D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9518D42" w14:textId="1C8BED26" w:rsidR="00941BE9" w:rsidRPr="007E1C6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8A504A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B149AB" w14:textId="1A87A9E9" w:rsidR="00941BE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56429B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EA24B58" w14:textId="0D471FD0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31495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D71DF7" w14:textId="36E6A855" w:rsidR="00941BE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BA56FB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4BB70EE" w14:textId="19346634" w:rsidR="00941BE9" w:rsidRPr="007E1C6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5E8562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3E8531" w14:textId="49757F11" w:rsidR="00941BE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28,571</w:t>
            </w:r>
          </w:p>
        </w:tc>
        <w:tc>
          <w:tcPr>
            <w:tcW w:w="276" w:type="dxa"/>
          </w:tcPr>
          <w:p w14:paraId="22886CE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6C704C1" w14:textId="7C8CF113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C0E3F5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9A10E00" w14:textId="4F7D5879" w:rsidR="00941BE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28,571</w:t>
            </w:r>
          </w:p>
        </w:tc>
        <w:tc>
          <w:tcPr>
            <w:tcW w:w="271" w:type="dxa"/>
            <w:gridSpan w:val="2"/>
          </w:tcPr>
          <w:p w14:paraId="42A2F9B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1534BB6" w14:textId="145C2A96" w:rsidR="00941BE9" w:rsidRPr="007E1C6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</w:tr>
      <w:tr w:rsidR="00941BE9" w:rsidRPr="009433A9" w14:paraId="336B06FB" w14:textId="77777777" w:rsidTr="00D16696">
        <w:tc>
          <w:tcPr>
            <w:tcW w:w="2070" w:type="dxa"/>
          </w:tcPr>
          <w:p w14:paraId="5617B7CC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66F2E646" w14:textId="34AA2EC8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F78EB1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CE08FA7" w14:textId="5B1EF1E8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DF3C48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BC70DC3" w14:textId="724C79AB" w:rsidR="00941BE9" w:rsidRPr="009433A9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E67DDD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1B54496" w14:textId="1E777F1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215080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BE1F711" w14:textId="22B8BDD1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6D0310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BF6A374" w14:textId="3F159D2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FE969E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910882" w14:textId="618E219D" w:rsidR="00941BE9" w:rsidRPr="009433A9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F00162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15FA9F9" w14:textId="7C9C2C3A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E085EF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301BB2" w14:textId="49D4A6A9" w:rsidR="00941BE9" w:rsidRPr="000C66D5" w:rsidRDefault="00B5357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AA36011" w14:textId="77777777" w:rsidR="00941BE9" w:rsidRPr="000C66D5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8A9554C" w14:textId="0A4189D3" w:rsidR="00941BE9" w:rsidRPr="000C66D5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33A3EBF" w14:textId="77777777" w:rsidR="00941BE9" w:rsidRPr="000C66D5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C85DBDC" w14:textId="41ECA933" w:rsidR="00941BE9" w:rsidRPr="000C66D5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19,249</w:t>
            </w:r>
          </w:p>
        </w:tc>
        <w:tc>
          <w:tcPr>
            <w:tcW w:w="276" w:type="dxa"/>
          </w:tcPr>
          <w:p w14:paraId="765062C8" w14:textId="77777777" w:rsidR="00941BE9" w:rsidRPr="000C66D5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4EA8706" w14:textId="5C2E295C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58,718</w:t>
            </w:r>
          </w:p>
        </w:tc>
        <w:tc>
          <w:tcPr>
            <w:tcW w:w="236" w:type="dxa"/>
          </w:tcPr>
          <w:p w14:paraId="344AA81A" w14:textId="77777777" w:rsidR="00941BE9" w:rsidRPr="000C66D5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F1FCCC1" w14:textId="1BD79C36" w:rsidR="00941BE9" w:rsidRPr="000C66D5" w:rsidRDefault="00B5357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19,249</w:t>
            </w:r>
          </w:p>
        </w:tc>
        <w:tc>
          <w:tcPr>
            <w:tcW w:w="271" w:type="dxa"/>
            <w:gridSpan w:val="2"/>
          </w:tcPr>
          <w:p w14:paraId="71FEE3B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A741C35" w14:textId="7ACC3696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58,718</w:t>
            </w:r>
          </w:p>
        </w:tc>
      </w:tr>
      <w:tr w:rsidR="000C66D5" w:rsidRPr="009433A9" w14:paraId="546BABED" w14:textId="77777777" w:rsidTr="00D16696">
        <w:tc>
          <w:tcPr>
            <w:tcW w:w="2070" w:type="dxa"/>
          </w:tcPr>
          <w:p w14:paraId="2BF789FA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274F78A" w14:textId="2EF89155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744</w:t>
            </w:r>
          </w:p>
        </w:tc>
        <w:tc>
          <w:tcPr>
            <w:tcW w:w="247" w:type="dxa"/>
          </w:tcPr>
          <w:p w14:paraId="6C493A0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0450B85" w14:textId="12176980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3,420</w:t>
            </w:r>
          </w:p>
        </w:tc>
        <w:tc>
          <w:tcPr>
            <w:tcW w:w="270" w:type="dxa"/>
          </w:tcPr>
          <w:p w14:paraId="03D7BE78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6B2AA35" w14:textId="7AE48EA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F3877F7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45F07DD" w14:textId="212ECAC8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4CBD678D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3A63E4" w14:textId="2456CCD3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016E93B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39FE809C" w14:textId="3B3AAC8C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98A408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1D9AC0F" w14:textId="24AC794D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6AA9DA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A6FFB11" w14:textId="0E5999B8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4FFB9BA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1850CC1" w14:textId="32954AC3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744</w:t>
            </w:r>
          </w:p>
        </w:tc>
        <w:tc>
          <w:tcPr>
            <w:tcW w:w="270" w:type="dxa"/>
          </w:tcPr>
          <w:p w14:paraId="28472F71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DF3C809" w14:textId="1EC1452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3,441</w:t>
            </w:r>
          </w:p>
        </w:tc>
        <w:tc>
          <w:tcPr>
            <w:tcW w:w="236" w:type="dxa"/>
          </w:tcPr>
          <w:p w14:paraId="1C4DCDC6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FDBE9DC" w14:textId="4D3610C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46,881</w:t>
            </w:r>
          </w:p>
        </w:tc>
        <w:tc>
          <w:tcPr>
            <w:tcW w:w="276" w:type="dxa"/>
          </w:tcPr>
          <w:p w14:paraId="62A7A152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53E49F21" w14:textId="618475B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48,519</w:t>
            </w:r>
          </w:p>
        </w:tc>
        <w:tc>
          <w:tcPr>
            <w:tcW w:w="236" w:type="dxa"/>
          </w:tcPr>
          <w:p w14:paraId="04B994C0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E8C4278" w14:textId="6FD74C96" w:rsidR="000C66D5" w:rsidRPr="000C66D5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47,625</w:t>
            </w:r>
          </w:p>
        </w:tc>
        <w:tc>
          <w:tcPr>
            <w:tcW w:w="271" w:type="dxa"/>
            <w:gridSpan w:val="2"/>
          </w:tcPr>
          <w:p w14:paraId="45DEE2B0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AB65C3" w14:textId="30DD0CC6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51,960</w:t>
            </w:r>
          </w:p>
        </w:tc>
      </w:tr>
      <w:tr w:rsidR="000C66D5" w:rsidRPr="009433A9" w14:paraId="554FEF73" w14:textId="77777777" w:rsidTr="00D16696">
        <w:tc>
          <w:tcPr>
            <w:tcW w:w="2070" w:type="dxa"/>
          </w:tcPr>
          <w:p w14:paraId="41AF84E1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5898728" w14:textId="50DAF37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779,863</w:t>
            </w:r>
          </w:p>
        </w:tc>
        <w:tc>
          <w:tcPr>
            <w:tcW w:w="247" w:type="dxa"/>
          </w:tcPr>
          <w:p w14:paraId="0812ADBA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F9F61C8" w14:textId="6BD4EEF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756,188</w:t>
            </w:r>
          </w:p>
        </w:tc>
        <w:tc>
          <w:tcPr>
            <w:tcW w:w="270" w:type="dxa"/>
          </w:tcPr>
          <w:p w14:paraId="30770BC0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620A9346" w14:textId="01A8192B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73" w:type="dxa"/>
          </w:tcPr>
          <w:p w14:paraId="4AC0CC0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16116F1" w14:textId="1EDEF5AE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57,149</w:t>
            </w:r>
          </w:p>
        </w:tc>
        <w:tc>
          <w:tcPr>
            <w:tcW w:w="270" w:type="dxa"/>
          </w:tcPr>
          <w:p w14:paraId="64B9FDE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4F8042" w14:textId="08697F04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80,864</w:t>
            </w:r>
          </w:p>
        </w:tc>
        <w:tc>
          <w:tcPr>
            <w:tcW w:w="242" w:type="dxa"/>
          </w:tcPr>
          <w:p w14:paraId="5AF833EC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7EECDDAA" w14:textId="56FD516C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70,386</w:t>
            </w:r>
          </w:p>
        </w:tc>
        <w:tc>
          <w:tcPr>
            <w:tcW w:w="236" w:type="dxa"/>
          </w:tcPr>
          <w:p w14:paraId="6000C967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93B5DFF" w14:textId="340DDB0B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1591B07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12C95BD" w14:textId="02F6D18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122,682</w:t>
            </w:r>
          </w:p>
        </w:tc>
        <w:tc>
          <w:tcPr>
            <w:tcW w:w="236" w:type="dxa"/>
          </w:tcPr>
          <w:p w14:paraId="76791D78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F6C6C12" w14:textId="190305ED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1,097,388</w:t>
            </w:r>
          </w:p>
        </w:tc>
        <w:tc>
          <w:tcPr>
            <w:tcW w:w="270" w:type="dxa"/>
          </w:tcPr>
          <w:p w14:paraId="1D7AC289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985CD00" w14:textId="307FAE7C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1,006,405</w:t>
            </w:r>
          </w:p>
        </w:tc>
        <w:tc>
          <w:tcPr>
            <w:tcW w:w="236" w:type="dxa"/>
          </w:tcPr>
          <w:p w14:paraId="6D163A8F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8D17DAF" w14:textId="76E1FE3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94,701</w:t>
            </w:r>
          </w:p>
        </w:tc>
        <w:tc>
          <w:tcPr>
            <w:tcW w:w="276" w:type="dxa"/>
          </w:tcPr>
          <w:p w14:paraId="67CF4E41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16FA0FD9" w14:textId="2F998A3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107,237</w:t>
            </w:r>
          </w:p>
        </w:tc>
        <w:tc>
          <w:tcPr>
            <w:tcW w:w="236" w:type="dxa"/>
          </w:tcPr>
          <w:p w14:paraId="123EB174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A2A7CC5" w14:textId="32B7D78D" w:rsidR="000C66D5" w:rsidRPr="000C66D5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1,192,089</w:t>
            </w:r>
          </w:p>
        </w:tc>
        <w:tc>
          <w:tcPr>
            <w:tcW w:w="271" w:type="dxa"/>
            <w:gridSpan w:val="2"/>
          </w:tcPr>
          <w:p w14:paraId="1B014BF0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CAFCC6" w14:textId="39F63D37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1,113,642</w:t>
            </w:r>
          </w:p>
        </w:tc>
      </w:tr>
      <w:tr w:rsidR="00941BE9" w:rsidRPr="00E32BB3" w14:paraId="1FC40895" w14:textId="77777777" w:rsidTr="00D16696">
        <w:tc>
          <w:tcPr>
            <w:tcW w:w="2070" w:type="dxa"/>
          </w:tcPr>
          <w:p w14:paraId="0E3F7805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33EC225F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7" w:type="dxa"/>
          </w:tcPr>
          <w:p w14:paraId="04EF6617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3" w:type="dxa"/>
            <w:tcBorders>
              <w:top w:val="double" w:sz="4" w:space="0" w:color="auto"/>
            </w:tcBorders>
          </w:tcPr>
          <w:p w14:paraId="6F2C3015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0D3D8A85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0CF7D195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1A2FFCA0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3DFB4225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6B254BDF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0DCA054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2" w:type="dxa"/>
          </w:tcPr>
          <w:p w14:paraId="7AFF62CC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327E135D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29B995F4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4FBA69D6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3D7B196C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68B268B" w14:textId="77777777" w:rsidR="00941BE9" w:rsidRPr="00E32BB3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35261F7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A84EE6F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8BC10E2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1E091E9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3F4A4906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FE0398F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6" w:type="dxa"/>
          </w:tcPr>
          <w:p w14:paraId="780CD646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1F852588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51FD8DAC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0730F354" w14:textId="77777777" w:rsidR="00941BE9" w:rsidRPr="000C66D5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BF389F2" w14:textId="77777777" w:rsidR="00941BE9" w:rsidRPr="00E32BB3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8FFFE1A" w14:textId="77777777" w:rsidR="00941BE9" w:rsidRPr="00E32BB3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941BE9" w:rsidRPr="009433A9" w14:paraId="18902631" w14:textId="77777777" w:rsidTr="00D16696">
        <w:tc>
          <w:tcPr>
            <w:tcW w:w="2070" w:type="dxa"/>
          </w:tcPr>
          <w:p w14:paraId="76A1FF77" w14:textId="77777777" w:rsidR="00941BE9" w:rsidRPr="009433A9" w:rsidRDefault="00941BE9" w:rsidP="00941BE9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3FD27FA0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0976FFA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53AA46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5C1CB20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69A5DF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B12E62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F144CD1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8D3E84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48303BF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1339E51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44D3A6F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1C75FDC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8B542DA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CD28D6B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4883530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D3AD1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764F9A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2D87B18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F731BE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3C20B1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BED189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B794731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6ACF526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457E2F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906A093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E4AF68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CE06BB1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0C66D5" w:rsidRPr="009433A9" w14:paraId="215E722C" w14:textId="77777777" w:rsidTr="00D16696">
        <w:tc>
          <w:tcPr>
            <w:tcW w:w="2070" w:type="dxa"/>
            <w:vAlign w:val="bottom"/>
          </w:tcPr>
          <w:p w14:paraId="6D15E4D0" w14:textId="77777777" w:rsidR="000C66D5" w:rsidRPr="009433A9" w:rsidRDefault="000C66D5" w:rsidP="000C66D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7BF7F68C" w14:textId="4E3458AE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572,043</w:t>
            </w:r>
          </w:p>
        </w:tc>
        <w:tc>
          <w:tcPr>
            <w:tcW w:w="247" w:type="dxa"/>
            <w:vAlign w:val="bottom"/>
          </w:tcPr>
          <w:p w14:paraId="72BA43C7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EC73149" w14:textId="251AEC1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517,305</w:t>
            </w:r>
          </w:p>
        </w:tc>
        <w:tc>
          <w:tcPr>
            <w:tcW w:w="270" w:type="dxa"/>
            <w:vAlign w:val="bottom"/>
          </w:tcPr>
          <w:p w14:paraId="6ABAB16E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735C92B" w14:textId="0307AC0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48,104</w:t>
            </w:r>
          </w:p>
        </w:tc>
        <w:tc>
          <w:tcPr>
            <w:tcW w:w="273" w:type="dxa"/>
            <w:vAlign w:val="bottom"/>
          </w:tcPr>
          <w:p w14:paraId="057321EF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2CE980DA" w14:textId="054B0A7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1500F96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16D6FFC" w14:textId="4A7DF89B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46,945</w:t>
            </w:r>
          </w:p>
        </w:tc>
        <w:tc>
          <w:tcPr>
            <w:tcW w:w="242" w:type="dxa"/>
            <w:vAlign w:val="bottom"/>
          </w:tcPr>
          <w:p w14:paraId="3E6E08E3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1E57CD59" w14:textId="59306A9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31,119</w:t>
            </w:r>
          </w:p>
        </w:tc>
        <w:tc>
          <w:tcPr>
            <w:tcW w:w="236" w:type="dxa"/>
            <w:vAlign w:val="bottom"/>
          </w:tcPr>
          <w:p w14:paraId="296DA3DA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E33B7D6" w14:textId="7DDCAAD9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94,220</w:t>
            </w:r>
          </w:p>
        </w:tc>
        <w:tc>
          <w:tcPr>
            <w:tcW w:w="236" w:type="dxa"/>
            <w:vAlign w:val="bottom"/>
          </w:tcPr>
          <w:p w14:paraId="51207E2F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695AB36" w14:textId="1D1DA36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88,670</w:t>
            </w:r>
          </w:p>
        </w:tc>
        <w:tc>
          <w:tcPr>
            <w:tcW w:w="236" w:type="dxa"/>
          </w:tcPr>
          <w:p w14:paraId="16D6242A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36282A" w14:textId="408C28B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761,312</w:t>
            </w:r>
          </w:p>
        </w:tc>
        <w:tc>
          <w:tcPr>
            <w:tcW w:w="270" w:type="dxa"/>
          </w:tcPr>
          <w:p w14:paraId="28AFA2FC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0C5B36" w14:textId="469B4E6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637,115</w:t>
            </w:r>
          </w:p>
        </w:tc>
        <w:tc>
          <w:tcPr>
            <w:tcW w:w="236" w:type="dxa"/>
            <w:vAlign w:val="bottom"/>
          </w:tcPr>
          <w:p w14:paraId="76141343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33D9DD" w14:textId="2B459E9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72,407</w:t>
            </w:r>
          </w:p>
        </w:tc>
        <w:tc>
          <w:tcPr>
            <w:tcW w:w="276" w:type="dxa"/>
            <w:vAlign w:val="bottom"/>
          </w:tcPr>
          <w:p w14:paraId="0F39DC1D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9BDFC82" w14:textId="5733A93A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43,846</w:t>
            </w:r>
          </w:p>
        </w:tc>
        <w:tc>
          <w:tcPr>
            <w:tcW w:w="236" w:type="dxa"/>
            <w:vAlign w:val="bottom"/>
          </w:tcPr>
          <w:p w14:paraId="488CD500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5DD44FAB" w14:textId="4242811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833,719</w:t>
            </w:r>
          </w:p>
        </w:tc>
        <w:tc>
          <w:tcPr>
            <w:tcW w:w="271" w:type="dxa"/>
            <w:gridSpan w:val="2"/>
            <w:vAlign w:val="bottom"/>
          </w:tcPr>
          <w:p w14:paraId="350137D3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AC7784A" w14:textId="2D1A154B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680,961</w:t>
            </w:r>
          </w:p>
        </w:tc>
      </w:tr>
      <w:tr w:rsidR="000C66D5" w:rsidRPr="009433A9" w14:paraId="4ADF6744" w14:textId="77777777" w:rsidTr="00D16696">
        <w:tc>
          <w:tcPr>
            <w:tcW w:w="2070" w:type="dxa"/>
            <w:vAlign w:val="bottom"/>
          </w:tcPr>
          <w:p w14:paraId="3F4EB9CE" w14:textId="77777777" w:rsidR="000C66D5" w:rsidRPr="009433A9" w:rsidRDefault="000C66D5" w:rsidP="000C66D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4A3AFA0A" w14:textId="1324EDE8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207,820</w:t>
            </w:r>
          </w:p>
        </w:tc>
        <w:tc>
          <w:tcPr>
            <w:tcW w:w="247" w:type="dxa"/>
            <w:vAlign w:val="bottom"/>
          </w:tcPr>
          <w:p w14:paraId="5397222E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680722AA" w14:textId="47ACA27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sz w:val="19"/>
                <w:szCs w:val="19"/>
                <w:lang w:eastAsia="en-GB"/>
              </w:rPr>
              <w:t>238,883</w:t>
            </w:r>
          </w:p>
        </w:tc>
        <w:tc>
          <w:tcPr>
            <w:tcW w:w="270" w:type="dxa"/>
            <w:vAlign w:val="bottom"/>
          </w:tcPr>
          <w:p w14:paraId="74C9B96F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79DBC3D1" w14:textId="303409C0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3" w:type="dxa"/>
            <w:vAlign w:val="bottom"/>
          </w:tcPr>
          <w:p w14:paraId="7EF429B9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77F1A7B3" w14:textId="2ADD960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  <w:tc>
          <w:tcPr>
            <w:tcW w:w="270" w:type="dxa"/>
            <w:vAlign w:val="bottom"/>
          </w:tcPr>
          <w:p w14:paraId="0CBB63D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F29CB5" w14:textId="6B68C21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33,919</w:t>
            </w:r>
          </w:p>
        </w:tc>
        <w:tc>
          <w:tcPr>
            <w:tcW w:w="242" w:type="dxa"/>
            <w:vAlign w:val="bottom"/>
          </w:tcPr>
          <w:p w14:paraId="75727E8D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446DED45" w14:textId="7747B5DC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D0993">
              <w:rPr>
                <w:rFonts w:ascii="Angsana New" w:hAnsi="Angsana New"/>
                <w:sz w:val="19"/>
                <w:szCs w:val="19"/>
                <w:lang w:eastAsia="en-GB"/>
              </w:rPr>
              <w:t>39,267</w:t>
            </w:r>
          </w:p>
        </w:tc>
        <w:tc>
          <w:tcPr>
            <w:tcW w:w="236" w:type="dxa"/>
            <w:vAlign w:val="bottom"/>
          </w:tcPr>
          <w:p w14:paraId="48344842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8C4DDCD" w14:textId="5C332886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38,248</w:t>
            </w:r>
          </w:p>
        </w:tc>
        <w:tc>
          <w:tcPr>
            <w:tcW w:w="236" w:type="dxa"/>
            <w:vAlign w:val="bottom"/>
          </w:tcPr>
          <w:p w14:paraId="537DC26F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A9908AC" w14:textId="57CAB91F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34,012</w:t>
            </w:r>
          </w:p>
        </w:tc>
        <w:tc>
          <w:tcPr>
            <w:tcW w:w="236" w:type="dxa"/>
          </w:tcPr>
          <w:p w14:paraId="7BEE7AF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6F100D9" w14:textId="19FD782E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336,076</w:t>
            </w:r>
          </w:p>
        </w:tc>
        <w:tc>
          <w:tcPr>
            <w:tcW w:w="270" w:type="dxa"/>
          </w:tcPr>
          <w:p w14:paraId="66BA3C80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1AFF922" w14:textId="20A39A8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369,290</w:t>
            </w:r>
          </w:p>
        </w:tc>
        <w:tc>
          <w:tcPr>
            <w:tcW w:w="236" w:type="dxa"/>
            <w:vAlign w:val="bottom"/>
          </w:tcPr>
          <w:p w14:paraId="26F53FC8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99C9880" w14:textId="0324316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22,294</w:t>
            </w:r>
          </w:p>
        </w:tc>
        <w:tc>
          <w:tcPr>
            <w:tcW w:w="276" w:type="dxa"/>
            <w:vAlign w:val="bottom"/>
          </w:tcPr>
          <w:p w14:paraId="77932CDB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42CBCE6" w14:textId="5FE87BC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63,391</w:t>
            </w:r>
          </w:p>
        </w:tc>
        <w:tc>
          <w:tcPr>
            <w:tcW w:w="236" w:type="dxa"/>
            <w:vAlign w:val="bottom"/>
          </w:tcPr>
          <w:p w14:paraId="2357C0C3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88AC051" w14:textId="11E29FD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358,370</w:t>
            </w:r>
          </w:p>
        </w:tc>
        <w:tc>
          <w:tcPr>
            <w:tcW w:w="271" w:type="dxa"/>
            <w:gridSpan w:val="2"/>
            <w:vAlign w:val="bottom"/>
          </w:tcPr>
          <w:p w14:paraId="7E00EE90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CD165B" w14:textId="153E76B4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sz w:val="19"/>
                <w:szCs w:val="19"/>
                <w:lang w:eastAsia="en-GB"/>
              </w:rPr>
              <w:t>432,681</w:t>
            </w:r>
          </w:p>
        </w:tc>
      </w:tr>
      <w:tr w:rsidR="000C66D5" w:rsidRPr="009433A9" w14:paraId="7F8774E3" w14:textId="77777777" w:rsidTr="00D16696">
        <w:tc>
          <w:tcPr>
            <w:tcW w:w="2070" w:type="dxa"/>
            <w:vAlign w:val="bottom"/>
          </w:tcPr>
          <w:p w14:paraId="77897D1B" w14:textId="77777777" w:rsidR="000C66D5" w:rsidRPr="009433A9" w:rsidRDefault="000C66D5" w:rsidP="000C66D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17A1A" w14:textId="306C0302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779,863</w:t>
            </w:r>
          </w:p>
        </w:tc>
        <w:tc>
          <w:tcPr>
            <w:tcW w:w="247" w:type="dxa"/>
            <w:vAlign w:val="bottom"/>
          </w:tcPr>
          <w:p w14:paraId="18063D0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0A3BD" w14:textId="625EEDE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756,188</w:t>
            </w:r>
          </w:p>
        </w:tc>
        <w:tc>
          <w:tcPr>
            <w:tcW w:w="270" w:type="dxa"/>
            <w:vAlign w:val="bottom"/>
          </w:tcPr>
          <w:p w14:paraId="10767436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FA55" w14:textId="5EA092EC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73" w:type="dxa"/>
            <w:vAlign w:val="bottom"/>
          </w:tcPr>
          <w:p w14:paraId="761469FD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30A52" w14:textId="11D07A3C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57,149</w:t>
            </w:r>
          </w:p>
        </w:tc>
        <w:tc>
          <w:tcPr>
            <w:tcW w:w="270" w:type="dxa"/>
          </w:tcPr>
          <w:p w14:paraId="291FA58F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1F3A83" w14:textId="512BA6E3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80,864</w:t>
            </w:r>
          </w:p>
        </w:tc>
        <w:tc>
          <w:tcPr>
            <w:tcW w:w="242" w:type="dxa"/>
          </w:tcPr>
          <w:p w14:paraId="4F148C14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624EC8F5" w14:textId="1DC26B60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40D7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70,386</w:t>
            </w:r>
          </w:p>
        </w:tc>
        <w:tc>
          <w:tcPr>
            <w:tcW w:w="236" w:type="dxa"/>
          </w:tcPr>
          <w:p w14:paraId="03805C37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E5E4B19" w14:textId="1D37B170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132,468</w:t>
            </w:r>
          </w:p>
        </w:tc>
        <w:tc>
          <w:tcPr>
            <w:tcW w:w="236" w:type="dxa"/>
          </w:tcPr>
          <w:p w14:paraId="3273E2DD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2D2F79A" w14:textId="1EF74FB0" w:rsidR="000C66D5" w:rsidRPr="00262A0C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122,682</w:t>
            </w:r>
          </w:p>
        </w:tc>
        <w:tc>
          <w:tcPr>
            <w:tcW w:w="236" w:type="dxa"/>
          </w:tcPr>
          <w:p w14:paraId="12719515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A70FAB5" w14:textId="3FA4B29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1,097,388</w:t>
            </w:r>
          </w:p>
        </w:tc>
        <w:tc>
          <w:tcPr>
            <w:tcW w:w="270" w:type="dxa"/>
          </w:tcPr>
          <w:p w14:paraId="4B4EAE72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4872A33" w14:textId="0BA61B4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1,006,405</w:t>
            </w:r>
          </w:p>
        </w:tc>
        <w:tc>
          <w:tcPr>
            <w:tcW w:w="236" w:type="dxa"/>
          </w:tcPr>
          <w:p w14:paraId="706AB7BF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91816B1" w14:textId="4F3617B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94,701</w:t>
            </w:r>
          </w:p>
        </w:tc>
        <w:tc>
          <w:tcPr>
            <w:tcW w:w="276" w:type="dxa"/>
          </w:tcPr>
          <w:p w14:paraId="3C2B6B54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145FD" w14:textId="41CD4F7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107,237</w:t>
            </w:r>
          </w:p>
        </w:tc>
        <w:tc>
          <w:tcPr>
            <w:tcW w:w="236" w:type="dxa"/>
          </w:tcPr>
          <w:p w14:paraId="59A6D7E5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0B555FD" w14:textId="7F7A39F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1,192,089</w:t>
            </w:r>
          </w:p>
        </w:tc>
        <w:tc>
          <w:tcPr>
            <w:tcW w:w="271" w:type="dxa"/>
            <w:gridSpan w:val="2"/>
          </w:tcPr>
          <w:p w14:paraId="77B0B707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16A8BF1" w14:textId="32FE59F0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1BE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1,113,642</w:t>
            </w:r>
          </w:p>
        </w:tc>
      </w:tr>
      <w:tr w:rsidR="00941BE9" w:rsidRPr="009433A9" w14:paraId="2ACC273E" w14:textId="77777777" w:rsidTr="00D16696">
        <w:tc>
          <w:tcPr>
            <w:tcW w:w="2070" w:type="dxa"/>
            <w:vAlign w:val="bottom"/>
          </w:tcPr>
          <w:p w14:paraId="0A9C2E97" w14:textId="77777777" w:rsidR="00941BE9" w:rsidRPr="009433A9" w:rsidRDefault="00941BE9" w:rsidP="00941BE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24B40FBA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ฉพาะกิจการ</w:t>
            </w:r>
          </w:p>
        </w:tc>
      </w:tr>
      <w:tr w:rsidR="00941BE9" w:rsidRPr="009433A9" w14:paraId="51D583A9" w14:textId="77777777" w:rsidTr="00D16696">
        <w:tc>
          <w:tcPr>
            <w:tcW w:w="2070" w:type="dxa"/>
            <w:vAlign w:val="bottom"/>
          </w:tcPr>
          <w:p w14:paraId="750A32BD" w14:textId="77777777" w:rsidR="00941BE9" w:rsidRPr="009433A9" w:rsidRDefault="00941BE9" w:rsidP="00941BE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234965DD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941BE9" w:rsidRPr="009433A9" w14:paraId="2F69DAA0" w14:textId="77777777" w:rsidTr="00D16696">
        <w:tc>
          <w:tcPr>
            <w:tcW w:w="2070" w:type="dxa"/>
            <w:vAlign w:val="bottom"/>
          </w:tcPr>
          <w:p w14:paraId="0728C2F7" w14:textId="77777777" w:rsidR="00941BE9" w:rsidRPr="009433A9" w:rsidRDefault="00941BE9" w:rsidP="00941BE9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8" w:type="dxa"/>
            <w:gridSpan w:val="3"/>
          </w:tcPr>
          <w:p w14:paraId="41CC25AB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4FCDE3D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28AA9D54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34625A6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3C333F24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150A2F7B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42CC4EA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2F18B9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778531E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BD7D25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31AD3DA1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9433A9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5E222426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4"/>
          </w:tcPr>
          <w:p w14:paraId="5ED1BDC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941BE9" w:rsidRPr="009433A9" w14:paraId="58B72884" w14:textId="77777777" w:rsidTr="00D16696">
        <w:tc>
          <w:tcPr>
            <w:tcW w:w="2070" w:type="dxa"/>
            <w:vAlign w:val="bottom"/>
            <w:hideMark/>
          </w:tcPr>
          <w:p w14:paraId="0AF4FE7A" w14:textId="1AD481E6" w:rsidR="00941BE9" w:rsidRPr="009433A9" w:rsidRDefault="00941BE9" w:rsidP="00941BE9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เก้า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</w:t>
            </w:r>
          </w:p>
        </w:tc>
        <w:tc>
          <w:tcPr>
            <w:tcW w:w="628" w:type="dxa"/>
          </w:tcPr>
          <w:p w14:paraId="086539BF" w14:textId="349565D3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2E64FD3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DCA25EB" w14:textId="76C6681F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F1D8E3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D6DD5C7" w14:textId="27B8C766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9AF171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DEAFA08" w14:textId="198BEABB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A86B83B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E4CD809" w14:textId="24C44B5D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508C52F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D9563AE" w14:textId="0CD3648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1DE39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B6B8BD" w14:textId="74917F73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D9F6A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F20F9B" w14:textId="47E34316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B4D5C96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5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99C5F7" w14:textId="3704A2B8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B4C5BE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EA28BC" w14:textId="0E4CE548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2971F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167677" w14:textId="15699384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2CB8E0B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2CDFA96" w14:textId="4C4886D6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131F96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0D42C74" w14:textId="342A0D2F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6BA3102" w14:textId="77777777" w:rsidR="00941BE9" w:rsidRPr="009433A9" w:rsidRDefault="00941BE9" w:rsidP="00941BE9">
            <w:pPr>
              <w:pStyle w:val="BodyText"/>
              <w:spacing w:after="0" w:line="240" w:lineRule="auto"/>
              <w:ind w:left="-2090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50F5831" w14:textId="6DD8E084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41BE9" w:rsidRPr="009433A9" w14:paraId="3EADDAC4" w14:textId="77777777" w:rsidTr="00D16696">
        <w:tc>
          <w:tcPr>
            <w:tcW w:w="2070" w:type="dxa"/>
            <w:vAlign w:val="bottom"/>
          </w:tcPr>
          <w:p w14:paraId="0E7C83DF" w14:textId="3E6793DB" w:rsidR="00941BE9" w:rsidRPr="009433A9" w:rsidRDefault="00941BE9" w:rsidP="00941BE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</w:t>
            </w:r>
            <w:r w:rsidRPr="009433A9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900EE6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</w:rPr>
              <w:t>30</w:t>
            </w:r>
            <w:r w:rsidRPr="009433A9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กันยายน</w:t>
            </w:r>
          </w:p>
        </w:tc>
        <w:tc>
          <w:tcPr>
            <w:tcW w:w="628" w:type="dxa"/>
          </w:tcPr>
          <w:p w14:paraId="59DBC4C6" w14:textId="3ED0A132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5F18B3B3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1B2B6B6" w14:textId="6D40A3A3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50185868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1046406" w14:textId="21CF7C12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307E16A4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03770F6" w14:textId="7934DE7D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19F56FFA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7D57ECB" w14:textId="00EC692B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546E1BB2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F294F83" w14:textId="602E0F35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EDC11E2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A6D4E8" w14:textId="3D8885AB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3A429EE6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D6B67F" w14:textId="003BB6CE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5023F0EA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5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DE257D" w14:textId="01E3E734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1E50F624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2FF92BB" w14:textId="11A76146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1ACC6A2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4CFF42" w14:textId="32C85340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50E9489D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0938D5F" w14:textId="77376B6A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57A3434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D593631" w14:textId="1663E413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1" w:type="dxa"/>
            <w:gridSpan w:val="2"/>
          </w:tcPr>
          <w:p w14:paraId="5280B424" w14:textId="77777777" w:rsidR="00941BE9" w:rsidRPr="009433A9" w:rsidRDefault="00941BE9" w:rsidP="00941BE9">
            <w:pPr>
              <w:pStyle w:val="BodyText"/>
              <w:spacing w:after="0" w:line="240" w:lineRule="auto"/>
              <w:ind w:left="-2090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E8BA7B7" w14:textId="2DD5603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941BE9" w:rsidRPr="009433A9" w14:paraId="7AFC78C2" w14:textId="77777777" w:rsidTr="00D16696">
        <w:trPr>
          <w:trHeight w:val="216"/>
        </w:trPr>
        <w:tc>
          <w:tcPr>
            <w:tcW w:w="2070" w:type="dxa"/>
            <w:vAlign w:val="bottom"/>
          </w:tcPr>
          <w:p w14:paraId="059A2C32" w14:textId="77777777" w:rsidR="00941BE9" w:rsidRPr="009433A9" w:rsidRDefault="00941BE9" w:rsidP="00941BE9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069E1E4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19"/>
                <w:szCs w:val="19"/>
                <w:lang w:eastAsia="en-GB"/>
              </w:rPr>
            </w:pPr>
            <w:r w:rsidRPr="009433A9">
              <w:rPr>
                <w:rFonts w:ascii="Angsana New" w:hAnsi="Angsana New" w:hint="cs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941BE9" w:rsidRPr="009433A9" w14:paraId="5EAC3848" w14:textId="77777777" w:rsidTr="00D16696">
        <w:tc>
          <w:tcPr>
            <w:tcW w:w="2070" w:type="dxa"/>
          </w:tcPr>
          <w:p w14:paraId="42B1AB0E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8" w:type="dxa"/>
            <w:vAlign w:val="bottom"/>
          </w:tcPr>
          <w:p w14:paraId="34FC063D" w14:textId="77777777" w:rsidR="00941BE9" w:rsidRPr="009433A9" w:rsidRDefault="00941BE9" w:rsidP="00941BE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38816F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56E51203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CF0DD9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2F720EA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5A7D40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527D404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1868D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57AFA0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9D6333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09785F1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9E4A41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378AD34" w14:textId="77777777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994E0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F5232FC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F7AD75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A4371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4E24B6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73139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C3872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524FAAD" w14:textId="77777777" w:rsidR="00941BE9" w:rsidRPr="009433A9" w:rsidRDefault="00941BE9" w:rsidP="00941BE9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16B17CF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213D97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8A538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5BB2CC0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5497FD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FBADC90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41BE9" w:rsidRPr="009433A9" w14:paraId="3B4088FB" w14:textId="77777777" w:rsidTr="00D16696">
        <w:tc>
          <w:tcPr>
            <w:tcW w:w="2070" w:type="dxa"/>
          </w:tcPr>
          <w:p w14:paraId="0FF8164C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628" w:type="dxa"/>
            <w:vAlign w:val="bottom"/>
          </w:tcPr>
          <w:p w14:paraId="3B7C29EA" w14:textId="6235EC9C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76,934</w:t>
            </w:r>
          </w:p>
        </w:tc>
        <w:tc>
          <w:tcPr>
            <w:tcW w:w="247" w:type="dxa"/>
            <w:vAlign w:val="bottom"/>
          </w:tcPr>
          <w:p w14:paraId="2560DAB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FB356C1" w14:textId="328FA4EF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116,077</w:t>
            </w:r>
          </w:p>
        </w:tc>
        <w:tc>
          <w:tcPr>
            <w:tcW w:w="270" w:type="dxa"/>
            <w:vAlign w:val="bottom"/>
          </w:tcPr>
          <w:p w14:paraId="6E13ED6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D87403E" w14:textId="07BD9113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8B84A7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10C8233" w14:textId="4E596389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7EBE4B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FB27355" w14:textId="4E2D7192" w:rsidR="00941BE9" w:rsidRPr="009433A9" w:rsidRDefault="00F56635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BFF73D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20B2784" w14:textId="4A186888" w:rsidR="00941BE9" w:rsidRPr="009433A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0F7BFE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B89EFA9" w14:textId="6F332F48" w:rsidR="00941BE9" w:rsidRPr="009433A9" w:rsidRDefault="00F56635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5BC121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0DF0B1" w14:textId="31A5397D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0D779F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6EAD07" w14:textId="090E6DDE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76,934</w:t>
            </w:r>
          </w:p>
        </w:tc>
        <w:tc>
          <w:tcPr>
            <w:tcW w:w="270" w:type="dxa"/>
          </w:tcPr>
          <w:p w14:paraId="61F0DD8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06E7BBF" w14:textId="1EBC361E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116,077</w:t>
            </w:r>
          </w:p>
        </w:tc>
        <w:tc>
          <w:tcPr>
            <w:tcW w:w="236" w:type="dxa"/>
            <w:vAlign w:val="bottom"/>
          </w:tcPr>
          <w:p w14:paraId="598E3F1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116C34C" w14:textId="66FB62CF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214F1D1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31AE293" w14:textId="62670B20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973139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EC38129" w14:textId="582ACCBB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76,934</w:t>
            </w:r>
          </w:p>
        </w:tc>
        <w:tc>
          <w:tcPr>
            <w:tcW w:w="271" w:type="dxa"/>
            <w:gridSpan w:val="2"/>
            <w:vAlign w:val="bottom"/>
          </w:tcPr>
          <w:p w14:paraId="2D3F050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5B065DC" w14:textId="1BBB6782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116,077</w:t>
            </w:r>
          </w:p>
        </w:tc>
      </w:tr>
      <w:tr w:rsidR="00941BE9" w:rsidRPr="009433A9" w14:paraId="619D5ED0" w14:textId="77777777" w:rsidTr="00D16696">
        <w:tc>
          <w:tcPr>
            <w:tcW w:w="2070" w:type="dxa"/>
          </w:tcPr>
          <w:p w14:paraId="0A0F6350" w14:textId="63B8AE8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</w:t>
            </w:r>
            <w:r w:rsidR="00D16696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หก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</w:p>
        </w:tc>
        <w:tc>
          <w:tcPr>
            <w:tcW w:w="628" w:type="dxa"/>
            <w:vAlign w:val="bottom"/>
          </w:tcPr>
          <w:p w14:paraId="0B61A718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3C53EB9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A817EE1" w14:textId="77777777" w:rsidR="00941BE9" w:rsidRPr="00F359E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4ED701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3F1904C" w14:textId="58AD0F7F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539961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D3ED794" w14:textId="77777777" w:rsidR="00941BE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EE1149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BDFDE29" w14:textId="77777777" w:rsidR="00941BE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65ACE0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49E6ADC" w14:textId="77777777" w:rsidR="00941BE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7659F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66C6C7" w14:textId="2231001B" w:rsidR="00941BE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E49CE8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64373D" w14:textId="77777777" w:rsidR="00941BE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A7F986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1C65C4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778F31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134A04" w14:textId="77777777" w:rsidR="00941BE9" w:rsidRPr="00F359E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0B7B5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C882E4C" w14:textId="2B73E3EF" w:rsidR="00941BE9" w:rsidRDefault="00941BE9" w:rsidP="00941BE9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F64E41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4C8F0EF6" w14:textId="77777777" w:rsidR="00941BE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73DCD9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9049B48" w14:textId="77777777" w:rsidR="00941BE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10C5DDF2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1E036A7" w14:textId="77777777" w:rsidR="00941BE9" w:rsidRPr="00F359E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41BE9" w:rsidRPr="009433A9" w14:paraId="148442F4" w14:textId="77777777" w:rsidTr="00D16696">
        <w:tc>
          <w:tcPr>
            <w:tcW w:w="2070" w:type="dxa"/>
          </w:tcPr>
          <w:p w14:paraId="35D3D9C7" w14:textId="121D8C0E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  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(iCNG)</w:t>
            </w:r>
          </w:p>
        </w:tc>
        <w:tc>
          <w:tcPr>
            <w:tcW w:w="628" w:type="dxa"/>
          </w:tcPr>
          <w:p w14:paraId="1B5683E8" w14:textId="04B0C51E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47" w:type="dxa"/>
          </w:tcPr>
          <w:p w14:paraId="610F223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74CDE8C3" w14:textId="36236857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170,775</w:t>
            </w:r>
          </w:p>
        </w:tc>
        <w:tc>
          <w:tcPr>
            <w:tcW w:w="270" w:type="dxa"/>
          </w:tcPr>
          <w:p w14:paraId="1A678A1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12A2506" w14:textId="74255EA7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DB0A4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4A5E154" w14:textId="08088EE2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AC21FD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44D6502" w14:textId="406ADCAC" w:rsidR="00941BE9" w:rsidRPr="009433A9" w:rsidRDefault="00F56635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3828E401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0E38492" w14:textId="77D05709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361BB1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7534A55" w14:textId="4CDDCD98" w:rsidR="00941BE9" w:rsidRPr="009433A9" w:rsidRDefault="00F56635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5764C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BC0266E" w14:textId="5BA29FFB" w:rsidR="00941BE9" w:rsidRPr="009433A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58F014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301CC3" w14:textId="4D3F186F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70" w:type="dxa"/>
          </w:tcPr>
          <w:p w14:paraId="02CC523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142EF4" w14:textId="1D60E6E1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170,775</w:t>
            </w:r>
          </w:p>
        </w:tc>
        <w:tc>
          <w:tcPr>
            <w:tcW w:w="236" w:type="dxa"/>
          </w:tcPr>
          <w:p w14:paraId="235A4100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7C683A" w14:textId="0E6A9F74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7B760F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1876E42" w14:textId="16B04262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39DC84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718E74A" w14:textId="0DA91E67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253,399</w:t>
            </w:r>
          </w:p>
        </w:tc>
        <w:tc>
          <w:tcPr>
            <w:tcW w:w="271" w:type="dxa"/>
            <w:gridSpan w:val="2"/>
          </w:tcPr>
          <w:p w14:paraId="416DF51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392DF10" w14:textId="36D21769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170,775</w:t>
            </w:r>
          </w:p>
        </w:tc>
      </w:tr>
      <w:tr w:rsidR="00941BE9" w:rsidRPr="009433A9" w14:paraId="39487F39" w14:textId="77777777" w:rsidTr="00D16696">
        <w:tc>
          <w:tcPr>
            <w:tcW w:w="2070" w:type="dxa"/>
          </w:tcPr>
          <w:p w14:paraId="310951D3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บริการอัดก๊าซธรรมชาติ (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PMS)</w:t>
            </w:r>
          </w:p>
        </w:tc>
        <w:tc>
          <w:tcPr>
            <w:tcW w:w="628" w:type="dxa"/>
            <w:vAlign w:val="bottom"/>
          </w:tcPr>
          <w:p w14:paraId="4D94D48F" w14:textId="166FB32D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47" w:type="dxa"/>
            <w:vAlign w:val="bottom"/>
          </w:tcPr>
          <w:p w14:paraId="61AB41A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2034785" w14:textId="7A31EE12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164,267</w:t>
            </w:r>
          </w:p>
        </w:tc>
        <w:tc>
          <w:tcPr>
            <w:tcW w:w="270" w:type="dxa"/>
          </w:tcPr>
          <w:p w14:paraId="52DB593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3FB3B2D" w14:textId="02386B75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19F8C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76AA6F1" w14:textId="2241A026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193368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7A0B89B" w14:textId="5EA0808F" w:rsidR="00941BE9" w:rsidRPr="009433A9" w:rsidRDefault="00F56635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BD6F60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0A9AE69" w14:textId="6764AA8E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8949E4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88E31B" w14:textId="58E69551" w:rsidR="00941BE9" w:rsidRPr="009433A9" w:rsidRDefault="00F56635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67D706E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4EFBD5" w14:textId="5FF41BBD" w:rsidR="00941BE9" w:rsidRPr="009433A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2200C5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86705F" w14:textId="141F883A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70" w:type="dxa"/>
          </w:tcPr>
          <w:p w14:paraId="3A91D5A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7BDA1FD" w14:textId="4AF87ADE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164,267</w:t>
            </w:r>
          </w:p>
        </w:tc>
        <w:tc>
          <w:tcPr>
            <w:tcW w:w="236" w:type="dxa"/>
          </w:tcPr>
          <w:p w14:paraId="10FC1D3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2FA54B9" w14:textId="17FC038B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891137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0A3FF3E" w14:textId="293354F0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E83A68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B99051B" w14:textId="0F5CC778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130,154</w:t>
            </w:r>
          </w:p>
        </w:tc>
        <w:tc>
          <w:tcPr>
            <w:tcW w:w="271" w:type="dxa"/>
            <w:gridSpan w:val="2"/>
          </w:tcPr>
          <w:p w14:paraId="08659D4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D4FCBC1" w14:textId="20A5D2D1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164,267</w:t>
            </w:r>
          </w:p>
        </w:tc>
      </w:tr>
      <w:tr w:rsidR="00941BE9" w:rsidRPr="009433A9" w14:paraId="11C5A552" w14:textId="77777777" w:rsidTr="00D16696">
        <w:tc>
          <w:tcPr>
            <w:tcW w:w="2070" w:type="dxa"/>
          </w:tcPr>
          <w:p w14:paraId="2D45703F" w14:textId="77777777" w:rsidR="00941BE9" w:rsidRPr="009433A9" w:rsidRDefault="00941BE9" w:rsidP="00941BE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628" w:type="dxa"/>
          </w:tcPr>
          <w:p w14:paraId="5BEFDFC0" w14:textId="5639730E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C67B1CD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11CD246" w14:textId="43F65BD5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9BBA83C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F31F9B7" w14:textId="497F25B2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B4594E3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76D6CCF" w14:textId="43B188D1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BF3F85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98B3C2F" w14:textId="4E70D221" w:rsidR="00941BE9" w:rsidRPr="009433A9" w:rsidRDefault="00F56635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5D90A65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14A84EB" w14:textId="36ABCBAA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2D9E404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C0D5395" w14:textId="01E512A3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72,851</w:t>
            </w:r>
          </w:p>
        </w:tc>
        <w:tc>
          <w:tcPr>
            <w:tcW w:w="236" w:type="dxa"/>
          </w:tcPr>
          <w:p w14:paraId="164C44C9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6F79BB4" w14:textId="5BD34F67" w:rsidR="00941BE9" w:rsidRPr="009433A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B6CE8">
              <w:rPr>
                <w:rFonts w:ascii="Angsana New" w:hAnsi="Angsana New"/>
                <w:sz w:val="19"/>
                <w:szCs w:val="19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641D0335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10F8A5" w14:textId="6369C4E8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72,851</w:t>
            </w:r>
          </w:p>
        </w:tc>
        <w:tc>
          <w:tcPr>
            <w:tcW w:w="270" w:type="dxa"/>
          </w:tcPr>
          <w:p w14:paraId="4E1FBD77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2B44ACF" w14:textId="365794A5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B6CE8">
              <w:rPr>
                <w:rFonts w:ascii="Angsana New" w:hAnsi="Angsana New"/>
                <w:sz w:val="19"/>
                <w:szCs w:val="19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49A6B31A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31C65D" w14:textId="3A20BC6B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F93900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B0A8B15" w14:textId="4865BF74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E86733B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6FF66AB" w14:textId="7E0A3174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72,851</w:t>
            </w:r>
          </w:p>
        </w:tc>
        <w:tc>
          <w:tcPr>
            <w:tcW w:w="271" w:type="dxa"/>
            <w:gridSpan w:val="2"/>
          </w:tcPr>
          <w:p w14:paraId="2F12657F" w14:textId="77777777" w:rsidR="00941BE9" w:rsidRPr="009433A9" w:rsidRDefault="00941BE9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FCC7587" w14:textId="6709E98C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B6CE8">
              <w:rPr>
                <w:rFonts w:ascii="Angsana New" w:hAnsi="Angsana New"/>
                <w:sz w:val="19"/>
                <w:szCs w:val="19"/>
                <w:lang w:eastAsia="en-GB"/>
              </w:rPr>
              <w:t>59,752</w:t>
            </w:r>
          </w:p>
        </w:tc>
      </w:tr>
      <w:tr w:rsidR="00941BE9" w:rsidRPr="009433A9" w14:paraId="0129AE85" w14:textId="77777777" w:rsidTr="00D16696">
        <w:tc>
          <w:tcPr>
            <w:tcW w:w="2070" w:type="dxa"/>
          </w:tcPr>
          <w:p w14:paraId="6663F635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628" w:type="dxa"/>
          </w:tcPr>
          <w:p w14:paraId="23E92AAB" w14:textId="2DFC7909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21,201</w:t>
            </w:r>
          </w:p>
        </w:tc>
        <w:tc>
          <w:tcPr>
            <w:tcW w:w="247" w:type="dxa"/>
          </w:tcPr>
          <w:p w14:paraId="4316ACAD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7EB386C" w14:textId="0BB96511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15,174</w:t>
            </w:r>
          </w:p>
        </w:tc>
        <w:tc>
          <w:tcPr>
            <w:tcW w:w="270" w:type="dxa"/>
            <w:vAlign w:val="bottom"/>
          </w:tcPr>
          <w:p w14:paraId="75E05D53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B692E0B" w14:textId="18E85395" w:rsidR="00941BE9" w:rsidRPr="009433A9" w:rsidRDefault="00F56635" w:rsidP="00941BE9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48,104</w:t>
            </w:r>
          </w:p>
        </w:tc>
        <w:tc>
          <w:tcPr>
            <w:tcW w:w="273" w:type="dxa"/>
            <w:vAlign w:val="bottom"/>
          </w:tcPr>
          <w:p w14:paraId="4D181D4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1274ED6" w14:textId="22A6B9C6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0823C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F50B645" w14:textId="144C404A" w:rsidR="00941BE9" w:rsidRPr="009433A9" w:rsidRDefault="00F56635" w:rsidP="00941BE9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46,945</w:t>
            </w:r>
          </w:p>
        </w:tc>
        <w:tc>
          <w:tcPr>
            <w:tcW w:w="242" w:type="dxa"/>
            <w:vAlign w:val="bottom"/>
          </w:tcPr>
          <w:p w14:paraId="066D6B6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EBD3AE3" w14:textId="1A4FFAD4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31,119</w:t>
            </w:r>
          </w:p>
        </w:tc>
        <w:tc>
          <w:tcPr>
            <w:tcW w:w="236" w:type="dxa"/>
            <w:vAlign w:val="bottom"/>
          </w:tcPr>
          <w:p w14:paraId="2C88D75B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BA7D13" w14:textId="4C08A9F1" w:rsidR="00941BE9" w:rsidRPr="009433A9" w:rsidRDefault="00F56635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5D1286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9C899B" w14:textId="51E9ED9D" w:rsidR="00941BE9" w:rsidRPr="009433A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57BA80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E9AAD60" w14:textId="23C575C3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116,250</w:t>
            </w:r>
          </w:p>
        </w:tc>
        <w:tc>
          <w:tcPr>
            <w:tcW w:w="270" w:type="dxa"/>
          </w:tcPr>
          <w:p w14:paraId="2EF9EC81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F2E648" w14:textId="34B99E84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B6CE8">
              <w:rPr>
                <w:rFonts w:ascii="Angsana New" w:hAnsi="Angsana New"/>
                <w:sz w:val="19"/>
                <w:szCs w:val="19"/>
                <w:lang w:eastAsia="en-GB"/>
              </w:rPr>
              <w:t>46,293</w:t>
            </w:r>
          </w:p>
        </w:tc>
        <w:tc>
          <w:tcPr>
            <w:tcW w:w="236" w:type="dxa"/>
            <w:vAlign w:val="bottom"/>
          </w:tcPr>
          <w:p w14:paraId="357934B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5E750A8" w14:textId="14E9354F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160DF528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082B4E2" w14:textId="1B9FF2D7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62022B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7F9EAB6" w14:textId="2E157053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116,250</w:t>
            </w:r>
          </w:p>
        </w:tc>
        <w:tc>
          <w:tcPr>
            <w:tcW w:w="271" w:type="dxa"/>
            <w:gridSpan w:val="2"/>
            <w:vAlign w:val="bottom"/>
          </w:tcPr>
          <w:p w14:paraId="59AE1FB5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803498F" w14:textId="7ADD380E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B6CE8">
              <w:rPr>
                <w:rFonts w:ascii="Angsana New" w:hAnsi="Angsana New"/>
                <w:sz w:val="19"/>
                <w:szCs w:val="19"/>
                <w:lang w:eastAsia="en-GB"/>
              </w:rPr>
              <w:t>46,293</w:t>
            </w:r>
          </w:p>
        </w:tc>
      </w:tr>
      <w:tr w:rsidR="00941BE9" w:rsidRPr="009433A9" w14:paraId="5CE46EC2" w14:textId="77777777" w:rsidTr="00D16696">
        <w:tc>
          <w:tcPr>
            <w:tcW w:w="2070" w:type="dxa"/>
          </w:tcPr>
          <w:p w14:paraId="3718E74E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628" w:type="dxa"/>
          </w:tcPr>
          <w:p w14:paraId="516E5DA6" w14:textId="17383345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74,517</w:t>
            </w:r>
          </w:p>
        </w:tc>
        <w:tc>
          <w:tcPr>
            <w:tcW w:w="247" w:type="dxa"/>
          </w:tcPr>
          <w:p w14:paraId="120B8518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EFDB0C0" w14:textId="60A65CDB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71,272</w:t>
            </w:r>
          </w:p>
        </w:tc>
        <w:tc>
          <w:tcPr>
            <w:tcW w:w="270" w:type="dxa"/>
          </w:tcPr>
          <w:p w14:paraId="45729715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81AD898" w14:textId="03264852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8F42280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8DC55D3" w14:textId="1D3777DB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7D56ADF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171EA72" w14:textId="4C4B1E70" w:rsidR="00941BE9" w:rsidRPr="009433A9" w:rsidRDefault="00F56635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A3BCD71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3451A1B" w14:textId="69BCBF6E" w:rsidR="00941BE9" w:rsidRPr="009433A9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D0749AC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A23519" w14:textId="036C5B46" w:rsidR="00941BE9" w:rsidRPr="009433A9" w:rsidRDefault="00F56635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8DBC7A4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86A3F6" w14:textId="311EC5B2" w:rsidR="00941BE9" w:rsidRPr="009433A9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24CF5D9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806BBC" w14:textId="0DC832E3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74,517</w:t>
            </w:r>
          </w:p>
        </w:tc>
        <w:tc>
          <w:tcPr>
            <w:tcW w:w="270" w:type="dxa"/>
          </w:tcPr>
          <w:p w14:paraId="02B1E657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DE3F50" w14:textId="1644EC37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71,272</w:t>
            </w:r>
          </w:p>
        </w:tc>
        <w:tc>
          <w:tcPr>
            <w:tcW w:w="236" w:type="dxa"/>
          </w:tcPr>
          <w:p w14:paraId="522FEA9B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3482789" w14:textId="51AEC268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2216379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5F1F557" w14:textId="025D1636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E5E0963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89ADB54" w14:textId="0C1176FC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74,517</w:t>
            </w:r>
          </w:p>
        </w:tc>
        <w:tc>
          <w:tcPr>
            <w:tcW w:w="271" w:type="dxa"/>
            <w:gridSpan w:val="2"/>
          </w:tcPr>
          <w:p w14:paraId="77DD007A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46835CA" w14:textId="05ACF40D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71,272</w:t>
            </w:r>
          </w:p>
        </w:tc>
      </w:tr>
      <w:tr w:rsidR="00941BE9" w:rsidRPr="009433A9" w14:paraId="35658049" w14:textId="77777777" w:rsidTr="00D16696">
        <w:tc>
          <w:tcPr>
            <w:tcW w:w="2070" w:type="dxa"/>
            <w:shd w:val="clear" w:color="auto" w:fill="auto"/>
          </w:tcPr>
          <w:p w14:paraId="4279E35D" w14:textId="77777777" w:rsidR="00941BE9" w:rsidRPr="009433A9" w:rsidRDefault="00941BE9" w:rsidP="00941BE9">
            <w:pPr>
              <w:pStyle w:val="NoSpacing"/>
              <w:ind w:right="-1097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Pr="009433A9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628" w:type="dxa"/>
            <w:shd w:val="clear" w:color="auto" w:fill="auto"/>
          </w:tcPr>
          <w:p w14:paraId="59144D49" w14:textId="6213AC37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AE5D5F0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shd w:val="clear" w:color="auto" w:fill="auto"/>
          </w:tcPr>
          <w:p w14:paraId="5E4D5205" w14:textId="4F981A11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07124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shd w:val="clear" w:color="auto" w:fill="auto"/>
          </w:tcPr>
          <w:p w14:paraId="44115E6D" w14:textId="564C7F09" w:rsidR="00941BE9" w:rsidRPr="009433A9" w:rsidRDefault="00F56635" w:rsidP="00941BE9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3" w:type="dxa"/>
            <w:shd w:val="clear" w:color="auto" w:fill="auto"/>
          </w:tcPr>
          <w:p w14:paraId="69604819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shd w:val="clear" w:color="auto" w:fill="auto"/>
          </w:tcPr>
          <w:p w14:paraId="2DBAD261" w14:textId="682B85D7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  <w:tc>
          <w:tcPr>
            <w:tcW w:w="270" w:type="dxa"/>
            <w:shd w:val="clear" w:color="auto" w:fill="auto"/>
          </w:tcPr>
          <w:p w14:paraId="7325B145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080EA2B3" w14:textId="78DB9A6E" w:rsidR="00941BE9" w:rsidRPr="009433A9" w:rsidRDefault="00F56635" w:rsidP="00941BE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4845F9B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shd w:val="clear" w:color="auto" w:fill="auto"/>
          </w:tcPr>
          <w:p w14:paraId="55548816" w14:textId="52D9FF6B" w:rsidR="00941BE9" w:rsidRPr="000C66D5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59879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36E723B0" w14:textId="6EF632F1" w:rsidR="00941BE9" w:rsidRPr="000C66D5" w:rsidRDefault="00F56635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50E696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26AAE58E" w14:textId="00D763AD" w:rsidR="00941BE9" w:rsidRPr="000C66D5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3542FE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6757CBE9" w14:textId="1DB213AB" w:rsidR="00941BE9" w:rsidRPr="000C66D5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0" w:type="dxa"/>
            <w:shd w:val="clear" w:color="auto" w:fill="auto"/>
          </w:tcPr>
          <w:p w14:paraId="2E3687FB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7D0B75F5" w14:textId="3EFDF25A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  <w:tc>
          <w:tcPr>
            <w:tcW w:w="236" w:type="dxa"/>
            <w:shd w:val="clear" w:color="auto" w:fill="auto"/>
          </w:tcPr>
          <w:p w14:paraId="3BB926AC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490D7943" w14:textId="3864FE27" w:rsidR="00941BE9" w:rsidRPr="000C66D5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24F1E4F2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shd w:val="clear" w:color="auto" w:fill="auto"/>
          </w:tcPr>
          <w:p w14:paraId="6EE8D713" w14:textId="592234DB" w:rsidR="00941BE9" w:rsidRPr="000C66D5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FF8D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shd w:val="clear" w:color="auto" w:fill="auto"/>
          </w:tcPr>
          <w:p w14:paraId="2F49997C" w14:textId="19C45C66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591F401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3B4A888E" w14:textId="4EB51B4A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</w:tr>
      <w:tr w:rsidR="00941BE9" w:rsidRPr="009433A9" w14:paraId="4CEE80EA" w14:textId="77777777" w:rsidTr="00D16696">
        <w:tc>
          <w:tcPr>
            <w:tcW w:w="2070" w:type="dxa"/>
          </w:tcPr>
          <w:p w14:paraId="11F73C0D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628" w:type="dxa"/>
          </w:tcPr>
          <w:p w14:paraId="54C775CB" w14:textId="27C2A521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2FED9FF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5FDB8AC" w14:textId="2725E7AC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1A25854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7C238809" w14:textId="23DB307B" w:rsidR="00941BE9" w:rsidRPr="009433A9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7A26CA29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D2681B4" w14:textId="44378BF2" w:rsidR="00941BE9" w:rsidRPr="009433A9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94AA525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FAE2C40" w14:textId="495449B7" w:rsidR="00941BE9" w:rsidRPr="009433A9" w:rsidRDefault="00F56635" w:rsidP="00941BE9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31,006</w:t>
            </w:r>
          </w:p>
        </w:tc>
        <w:tc>
          <w:tcPr>
            <w:tcW w:w="242" w:type="dxa"/>
          </w:tcPr>
          <w:p w14:paraId="27E4426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AD366BD" w14:textId="0DD7DAC9" w:rsidR="00941BE9" w:rsidRPr="000C66D5" w:rsidRDefault="00941BE9" w:rsidP="00941BE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32,939</w:t>
            </w:r>
          </w:p>
        </w:tc>
        <w:tc>
          <w:tcPr>
            <w:tcW w:w="236" w:type="dxa"/>
          </w:tcPr>
          <w:p w14:paraId="1B196942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8E7C18C" w14:textId="760D2F53" w:rsidR="00941BE9" w:rsidRPr="000C66D5" w:rsidRDefault="00F56635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DF8F705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3294884" w14:textId="384E6AE4" w:rsidR="00941BE9" w:rsidRPr="000C66D5" w:rsidRDefault="00941BE9" w:rsidP="00941BE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CFD7A8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910A7E" w14:textId="795F0785" w:rsidR="00941BE9" w:rsidRPr="000C66D5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31,006</w:t>
            </w:r>
          </w:p>
        </w:tc>
        <w:tc>
          <w:tcPr>
            <w:tcW w:w="270" w:type="dxa"/>
          </w:tcPr>
          <w:p w14:paraId="004C620A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59BA15" w14:textId="258F20D4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32,939</w:t>
            </w:r>
          </w:p>
        </w:tc>
        <w:tc>
          <w:tcPr>
            <w:tcW w:w="236" w:type="dxa"/>
          </w:tcPr>
          <w:p w14:paraId="46445DB2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CB41FF" w14:textId="1576E700" w:rsidR="00941BE9" w:rsidRPr="000C66D5" w:rsidRDefault="00F56635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BAFB8DD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F53DF55" w14:textId="20F6F352" w:rsidR="00941BE9" w:rsidRPr="000C66D5" w:rsidRDefault="00941BE9" w:rsidP="00941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FABB30B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9008DE2" w14:textId="34C8BD24" w:rsidR="00941BE9" w:rsidRPr="009433A9" w:rsidRDefault="00F56635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31,006</w:t>
            </w:r>
          </w:p>
        </w:tc>
        <w:tc>
          <w:tcPr>
            <w:tcW w:w="271" w:type="dxa"/>
            <w:gridSpan w:val="2"/>
          </w:tcPr>
          <w:p w14:paraId="754FC541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04F4A9F" w14:textId="2B211E10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32,939</w:t>
            </w:r>
          </w:p>
        </w:tc>
      </w:tr>
      <w:tr w:rsidR="000C66D5" w:rsidRPr="009433A9" w14:paraId="1E64691A" w14:textId="77777777" w:rsidTr="00D16696">
        <w:tc>
          <w:tcPr>
            <w:tcW w:w="2070" w:type="dxa"/>
          </w:tcPr>
          <w:p w14:paraId="74D471F6" w14:textId="77777777" w:rsidR="000C66D5" w:rsidRPr="009433A9" w:rsidRDefault="000C66D5" w:rsidP="000C66D5">
            <w:pPr>
              <w:pStyle w:val="NoSpacing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628" w:type="dxa"/>
          </w:tcPr>
          <w:p w14:paraId="1524EC39" w14:textId="7145B315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4486F1F1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7FC7CFA" w14:textId="3031B5E5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C532ECD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E376037" w14:textId="2ADF9EC0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D72EDA1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4D13168C" w14:textId="1090FCB4" w:rsidR="000C66D5" w:rsidRPr="009433A9" w:rsidRDefault="000C66D5" w:rsidP="000C66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9" w:right="16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054E9A0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4938721" w14:textId="419CBD02" w:rsidR="000C66D5" w:rsidRPr="009433A9" w:rsidRDefault="000C66D5" w:rsidP="000C66D5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AB3B4F6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B320F24" w14:textId="6AA87DD6" w:rsidR="000C66D5" w:rsidRPr="000C66D5" w:rsidRDefault="000C66D5" w:rsidP="000C66D5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7BC6BF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9847217" w14:textId="72DD7304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919BAFD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27658E" w14:textId="0FF72F9B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6FFD23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4EE7A1" w14:textId="4DB06882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E18E301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C97D31" w14:textId="67E745C1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BD4CD37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DD1A01B" w14:textId="32BEAB1D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19,249</w:t>
            </w:r>
          </w:p>
        </w:tc>
        <w:tc>
          <w:tcPr>
            <w:tcW w:w="276" w:type="dxa"/>
          </w:tcPr>
          <w:p w14:paraId="5DF7FFA7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E178D53" w14:textId="7BFF4AD7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56,016</w:t>
            </w:r>
          </w:p>
        </w:tc>
        <w:tc>
          <w:tcPr>
            <w:tcW w:w="236" w:type="dxa"/>
          </w:tcPr>
          <w:p w14:paraId="389572F5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867F79F" w14:textId="42547D4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19,249</w:t>
            </w:r>
          </w:p>
        </w:tc>
        <w:tc>
          <w:tcPr>
            <w:tcW w:w="271" w:type="dxa"/>
            <w:gridSpan w:val="2"/>
          </w:tcPr>
          <w:p w14:paraId="279367B4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CFE2F2B" w14:textId="3CCF101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70F9A">
              <w:rPr>
                <w:rFonts w:ascii="Angsana New" w:hAnsi="Angsana New"/>
                <w:sz w:val="19"/>
                <w:szCs w:val="19"/>
                <w:lang w:eastAsia="en-GB"/>
              </w:rPr>
              <w:t>56,016</w:t>
            </w:r>
          </w:p>
        </w:tc>
      </w:tr>
      <w:tr w:rsidR="000C66D5" w:rsidRPr="009433A9" w14:paraId="61880C64" w14:textId="77777777" w:rsidTr="00D16696">
        <w:tc>
          <w:tcPr>
            <w:tcW w:w="2070" w:type="dxa"/>
          </w:tcPr>
          <w:p w14:paraId="0D20D42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9433A9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9433A9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3F7891FF" w14:textId="59C17B82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1,891</w:t>
            </w:r>
          </w:p>
        </w:tc>
        <w:tc>
          <w:tcPr>
            <w:tcW w:w="247" w:type="dxa"/>
          </w:tcPr>
          <w:p w14:paraId="0F85C0B3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93E5D6F" w14:textId="777AF14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4,770</w:t>
            </w:r>
          </w:p>
        </w:tc>
        <w:tc>
          <w:tcPr>
            <w:tcW w:w="270" w:type="dxa"/>
          </w:tcPr>
          <w:p w14:paraId="08932CF7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1130B7B5" w14:textId="5FD9EAD7" w:rsidR="000C66D5" w:rsidRPr="009433A9" w:rsidRDefault="000C66D5" w:rsidP="000C66D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504422B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F6B33ED" w14:textId="30EBF3F9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2EB3EFCD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036A1B" w14:textId="350BD32A" w:rsidR="000C66D5" w:rsidRPr="009433A9" w:rsidRDefault="000C66D5" w:rsidP="000C66D5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60A7775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1A95A1B1" w14:textId="55113AFB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968C323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3130CA0" w14:textId="34926800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CD83A27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3BD6D1" w14:textId="454DFB5B" w:rsidR="000C66D5" w:rsidRPr="000C66D5" w:rsidRDefault="000C66D5" w:rsidP="000C66D5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ACD1EF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8FEBF01" w14:textId="0DB2CD6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1,891</w:t>
            </w:r>
          </w:p>
        </w:tc>
        <w:tc>
          <w:tcPr>
            <w:tcW w:w="270" w:type="dxa"/>
          </w:tcPr>
          <w:p w14:paraId="7FF24288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BEF4BF4" w14:textId="24B3BD3C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4,791</w:t>
            </w:r>
          </w:p>
        </w:tc>
        <w:tc>
          <w:tcPr>
            <w:tcW w:w="236" w:type="dxa"/>
          </w:tcPr>
          <w:p w14:paraId="76417C85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952F2F3" w14:textId="2A94F14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5,501</w:t>
            </w:r>
          </w:p>
        </w:tc>
        <w:tc>
          <w:tcPr>
            <w:tcW w:w="276" w:type="dxa"/>
          </w:tcPr>
          <w:p w14:paraId="0E3F3F34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2B686916" w14:textId="35D4E85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7,824</w:t>
            </w:r>
          </w:p>
        </w:tc>
        <w:tc>
          <w:tcPr>
            <w:tcW w:w="236" w:type="dxa"/>
          </w:tcPr>
          <w:p w14:paraId="5F943780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422006A" w14:textId="6DB75AB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7,392</w:t>
            </w:r>
          </w:p>
        </w:tc>
        <w:tc>
          <w:tcPr>
            <w:tcW w:w="271" w:type="dxa"/>
            <w:gridSpan w:val="2"/>
          </w:tcPr>
          <w:p w14:paraId="3776D752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2F4572" w14:textId="447037FB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9397D">
              <w:rPr>
                <w:rFonts w:ascii="Angsana New" w:hAnsi="Angsana New"/>
                <w:sz w:val="19"/>
                <w:szCs w:val="19"/>
                <w:lang w:eastAsia="en-GB"/>
              </w:rPr>
              <w:t>12,615</w:t>
            </w:r>
          </w:p>
        </w:tc>
      </w:tr>
      <w:tr w:rsidR="000C66D5" w:rsidRPr="009433A9" w14:paraId="467ACE53" w14:textId="77777777" w:rsidTr="00D16696">
        <w:tc>
          <w:tcPr>
            <w:tcW w:w="2070" w:type="dxa"/>
          </w:tcPr>
          <w:p w14:paraId="3B503A56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FDABF33" w14:textId="1DAAAA99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558,096</w:t>
            </w:r>
          </w:p>
        </w:tc>
        <w:tc>
          <w:tcPr>
            <w:tcW w:w="247" w:type="dxa"/>
          </w:tcPr>
          <w:p w14:paraId="55E5C5B8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6ADEF48A" w14:textId="19AEABBD" w:rsidR="000C66D5" w:rsidRPr="009433A9" w:rsidRDefault="000C66D5" w:rsidP="000C66D5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542,335</w:t>
            </w:r>
          </w:p>
        </w:tc>
        <w:tc>
          <w:tcPr>
            <w:tcW w:w="270" w:type="dxa"/>
          </w:tcPr>
          <w:p w14:paraId="06584407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336779F" w14:textId="4C3021B5" w:rsidR="000C66D5" w:rsidRPr="009433A9" w:rsidRDefault="000C66D5" w:rsidP="000C66D5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73" w:type="dxa"/>
          </w:tcPr>
          <w:p w14:paraId="5B97AF47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52C308D" w14:textId="46CFB864" w:rsidR="000C66D5" w:rsidRPr="009433A9" w:rsidRDefault="000C66D5" w:rsidP="000C66D5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57,149</w:t>
            </w:r>
          </w:p>
        </w:tc>
        <w:tc>
          <w:tcPr>
            <w:tcW w:w="270" w:type="dxa"/>
          </w:tcPr>
          <w:p w14:paraId="6B4F886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531E3C9" w14:textId="68D924D1" w:rsidR="000C66D5" w:rsidRPr="009433A9" w:rsidRDefault="000C66D5" w:rsidP="000C66D5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77,951</w:t>
            </w:r>
          </w:p>
        </w:tc>
        <w:tc>
          <w:tcPr>
            <w:tcW w:w="242" w:type="dxa"/>
          </w:tcPr>
          <w:p w14:paraId="45FC91BA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056F6224" w14:textId="51849D8F" w:rsidR="000C66D5" w:rsidRPr="000C66D5" w:rsidRDefault="000C66D5" w:rsidP="000C66D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64,058</w:t>
            </w:r>
          </w:p>
        </w:tc>
        <w:tc>
          <w:tcPr>
            <w:tcW w:w="236" w:type="dxa"/>
          </w:tcPr>
          <w:p w14:paraId="1D14C331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090E68C" w14:textId="3A4C8A7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72,851</w:t>
            </w:r>
          </w:p>
        </w:tc>
        <w:tc>
          <w:tcPr>
            <w:tcW w:w="236" w:type="dxa"/>
          </w:tcPr>
          <w:p w14:paraId="11E96819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24B3563" w14:textId="1C41E3C0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5A4BFA8B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FD78FB2" w14:textId="68B9D9CD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813,091</w:t>
            </w:r>
          </w:p>
        </w:tc>
        <w:tc>
          <w:tcPr>
            <w:tcW w:w="270" w:type="dxa"/>
          </w:tcPr>
          <w:p w14:paraId="7BB07A66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C5499FC" w14:textId="563D26E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723,294</w:t>
            </w:r>
          </w:p>
        </w:tc>
        <w:tc>
          <w:tcPr>
            <w:tcW w:w="236" w:type="dxa"/>
          </w:tcPr>
          <w:p w14:paraId="14A42700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878E54B" w14:textId="157537A8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24,750</w:t>
            </w:r>
          </w:p>
        </w:tc>
        <w:tc>
          <w:tcPr>
            <w:tcW w:w="276" w:type="dxa"/>
          </w:tcPr>
          <w:p w14:paraId="51015439" w14:textId="77777777" w:rsidR="000C66D5" w:rsidRPr="000C66D5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B08F0CA" w14:textId="39AD717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63,840</w:t>
            </w:r>
          </w:p>
        </w:tc>
        <w:tc>
          <w:tcPr>
            <w:tcW w:w="236" w:type="dxa"/>
          </w:tcPr>
          <w:p w14:paraId="610A464E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237FEC4" w14:textId="5F32B56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837,841</w:t>
            </w:r>
          </w:p>
        </w:tc>
        <w:tc>
          <w:tcPr>
            <w:tcW w:w="271" w:type="dxa"/>
            <w:gridSpan w:val="2"/>
          </w:tcPr>
          <w:p w14:paraId="19359CA4" w14:textId="77777777" w:rsidR="000C66D5" w:rsidRPr="009433A9" w:rsidRDefault="000C66D5" w:rsidP="000C66D5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8C70796" w14:textId="307DA2F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9397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787,134</w:t>
            </w:r>
          </w:p>
        </w:tc>
      </w:tr>
      <w:tr w:rsidR="00941BE9" w:rsidRPr="009433A9" w14:paraId="4B83C9F8" w14:textId="77777777" w:rsidTr="00D16696">
        <w:tc>
          <w:tcPr>
            <w:tcW w:w="2070" w:type="dxa"/>
          </w:tcPr>
          <w:p w14:paraId="704A0EE8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642AC26E" w14:textId="77777777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5771E26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47069D12" w14:textId="5156AB07" w:rsidR="00941BE9" w:rsidRPr="009433A9" w:rsidRDefault="00941BE9" w:rsidP="00941BE9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3C4A2B7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09A324E5" w14:textId="77777777" w:rsidR="00941BE9" w:rsidRPr="009433A9" w:rsidRDefault="00941BE9" w:rsidP="00941BE9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2CB139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53BAB296" w14:textId="44B79186" w:rsidR="00941BE9" w:rsidRPr="009433A9" w:rsidRDefault="00941BE9" w:rsidP="00941BE9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C620992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8160128" w14:textId="77777777" w:rsidR="00941BE9" w:rsidRPr="009433A9" w:rsidRDefault="00941BE9" w:rsidP="00941BE9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F370A37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1D8F99AD" w14:textId="56884478" w:rsidR="00941BE9" w:rsidRPr="000C66D5" w:rsidRDefault="00941BE9" w:rsidP="00941BE9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075672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98C09AA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2C5B85B7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E2597D8" w14:textId="313843A8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133F158F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62ACB7D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0" w:type="dxa"/>
          </w:tcPr>
          <w:p w14:paraId="62CD719F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E8CBA4C" w14:textId="5DE83B50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6" w:type="dxa"/>
          </w:tcPr>
          <w:p w14:paraId="77D3F822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9E31A61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3877AF9D" w14:textId="77777777" w:rsidR="00941BE9" w:rsidRPr="000C66D5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6298F299" w14:textId="1F64178D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9FCC3F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2D6B5F9C" w14:textId="77777777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0B3FAB88" w14:textId="77777777" w:rsidR="00941BE9" w:rsidRPr="009433A9" w:rsidRDefault="00941BE9" w:rsidP="00941BE9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4A43B4D" w14:textId="2618C5AC" w:rsidR="00941BE9" w:rsidRPr="009433A9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</w:tr>
      <w:tr w:rsidR="00941BE9" w:rsidRPr="009433A9" w14:paraId="4EC52F79" w14:textId="77777777" w:rsidTr="00D16696">
        <w:tc>
          <w:tcPr>
            <w:tcW w:w="2070" w:type="dxa"/>
          </w:tcPr>
          <w:p w14:paraId="19E8167F" w14:textId="77777777" w:rsidR="00941BE9" w:rsidRPr="009433A9" w:rsidRDefault="00941BE9" w:rsidP="00941BE9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8" w:type="dxa"/>
          </w:tcPr>
          <w:p w14:paraId="77B3D316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48B5E1BC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4A1D51F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F79C859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E07E01E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F2D93F2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2919BD4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71409F4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6CEABE2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A4D990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C3B48B3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960B745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E63AD67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100325E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F9913FF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EA0DAED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BFBA643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265566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9A6E3AC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2793179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6BDE14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B336720" w14:textId="77777777" w:rsidR="00941BE9" w:rsidRPr="000C66D5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E0829DC" w14:textId="77777777" w:rsidR="00941BE9" w:rsidRPr="000C66D5" w:rsidRDefault="00941BE9" w:rsidP="00941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3AEB37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15E4E0F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9E56E50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1C5DD3C" w14:textId="77777777" w:rsidR="00941BE9" w:rsidRPr="009433A9" w:rsidRDefault="00941BE9" w:rsidP="00941BE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0C66D5" w:rsidRPr="009433A9" w14:paraId="66B3E7D5" w14:textId="77777777" w:rsidTr="00D16696">
        <w:tc>
          <w:tcPr>
            <w:tcW w:w="2070" w:type="dxa"/>
            <w:vAlign w:val="bottom"/>
          </w:tcPr>
          <w:p w14:paraId="7DBB055A" w14:textId="77777777" w:rsidR="000C66D5" w:rsidRPr="009433A9" w:rsidRDefault="000C66D5" w:rsidP="000C66D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8" w:type="dxa"/>
            <w:vAlign w:val="bottom"/>
          </w:tcPr>
          <w:p w14:paraId="0AC94A14" w14:textId="57C6CA92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353,425</w:t>
            </w:r>
          </w:p>
        </w:tc>
        <w:tc>
          <w:tcPr>
            <w:tcW w:w="247" w:type="dxa"/>
            <w:vAlign w:val="bottom"/>
          </w:tcPr>
          <w:p w14:paraId="672BA8D2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10F86C0A" w14:textId="10D4BBF5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306,797</w:t>
            </w:r>
          </w:p>
        </w:tc>
        <w:tc>
          <w:tcPr>
            <w:tcW w:w="270" w:type="dxa"/>
            <w:vAlign w:val="bottom"/>
          </w:tcPr>
          <w:p w14:paraId="255576C1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5AB989A7" w14:textId="675DF3EB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48,104</w:t>
            </w:r>
          </w:p>
        </w:tc>
        <w:tc>
          <w:tcPr>
            <w:tcW w:w="273" w:type="dxa"/>
            <w:vAlign w:val="bottom"/>
          </w:tcPr>
          <w:p w14:paraId="1AE2A6B5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4223BD5" w14:textId="4C3B577E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305E1832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4D30A63" w14:textId="0C2250E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46,945</w:t>
            </w:r>
          </w:p>
        </w:tc>
        <w:tc>
          <w:tcPr>
            <w:tcW w:w="242" w:type="dxa"/>
            <w:vAlign w:val="bottom"/>
          </w:tcPr>
          <w:p w14:paraId="4F4231B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97AD4DC" w14:textId="1B9868C9" w:rsidR="000C66D5" w:rsidRPr="000C66D5" w:rsidRDefault="000C66D5" w:rsidP="0062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31,119</w:t>
            </w:r>
          </w:p>
        </w:tc>
        <w:tc>
          <w:tcPr>
            <w:tcW w:w="236" w:type="dxa"/>
            <w:vAlign w:val="bottom"/>
          </w:tcPr>
          <w:p w14:paraId="3844D46A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395ADD7" w14:textId="50BEDE3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34,603</w:t>
            </w:r>
          </w:p>
        </w:tc>
        <w:tc>
          <w:tcPr>
            <w:tcW w:w="236" w:type="dxa"/>
            <w:vAlign w:val="bottom"/>
          </w:tcPr>
          <w:p w14:paraId="603AE7F2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EE11CC2" w14:textId="40F8A74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25,740</w:t>
            </w:r>
          </w:p>
        </w:tc>
        <w:tc>
          <w:tcPr>
            <w:tcW w:w="236" w:type="dxa"/>
          </w:tcPr>
          <w:p w14:paraId="2D192342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86A5A38" w14:textId="087DD87D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483,077</w:t>
            </w:r>
          </w:p>
        </w:tc>
        <w:tc>
          <w:tcPr>
            <w:tcW w:w="270" w:type="dxa"/>
          </w:tcPr>
          <w:p w14:paraId="6313D582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AF2BACA" w14:textId="1E3755B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363,677</w:t>
            </w:r>
          </w:p>
        </w:tc>
        <w:tc>
          <w:tcPr>
            <w:tcW w:w="236" w:type="dxa"/>
            <w:vAlign w:val="bottom"/>
          </w:tcPr>
          <w:p w14:paraId="1CF493B4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D31C55" w14:textId="4BAAB56E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400</w:t>
            </w:r>
          </w:p>
        </w:tc>
        <w:tc>
          <w:tcPr>
            <w:tcW w:w="276" w:type="dxa"/>
            <w:vAlign w:val="bottom"/>
          </w:tcPr>
          <w:p w14:paraId="56F2CEB5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3BF0C9E6" w14:textId="4BDF58E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347</w:t>
            </w:r>
          </w:p>
        </w:tc>
        <w:tc>
          <w:tcPr>
            <w:tcW w:w="236" w:type="dxa"/>
            <w:vAlign w:val="bottom"/>
          </w:tcPr>
          <w:p w14:paraId="1F7E55B9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4CAB5387" w14:textId="1995913C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483,477</w:t>
            </w:r>
          </w:p>
        </w:tc>
        <w:tc>
          <w:tcPr>
            <w:tcW w:w="271" w:type="dxa"/>
            <w:gridSpan w:val="2"/>
            <w:vAlign w:val="bottom"/>
          </w:tcPr>
          <w:p w14:paraId="63B03A28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AB401BF" w14:textId="52620AC1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9397D">
              <w:rPr>
                <w:rFonts w:ascii="Angsana New" w:hAnsi="Angsana New"/>
                <w:sz w:val="19"/>
                <w:szCs w:val="19"/>
                <w:lang w:eastAsia="en-GB"/>
              </w:rPr>
              <w:t>364,024</w:t>
            </w:r>
          </w:p>
        </w:tc>
      </w:tr>
      <w:tr w:rsidR="000C66D5" w:rsidRPr="009433A9" w14:paraId="141062A6" w14:textId="77777777" w:rsidTr="00D16696">
        <w:tc>
          <w:tcPr>
            <w:tcW w:w="2070" w:type="dxa"/>
            <w:vAlign w:val="bottom"/>
          </w:tcPr>
          <w:p w14:paraId="1ED1C281" w14:textId="77777777" w:rsidR="000C66D5" w:rsidRPr="009433A9" w:rsidRDefault="000C66D5" w:rsidP="000C66D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701F8675" w14:textId="7A3B723C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204,671</w:t>
            </w:r>
          </w:p>
        </w:tc>
        <w:tc>
          <w:tcPr>
            <w:tcW w:w="247" w:type="dxa"/>
            <w:vAlign w:val="bottom"/>
          </w:tcPr>
          <w:p w14:paraId="04762E2B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44D5DE3E" w14:textId="3298F195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235,538</w:t>
            </w:r>
          </w:p>
        </w:tc>
        <w:tc>
          <w:tcPr>
            <w:tcW w:w="270" w:type="dxa"/>
            <w:vAlign w:val="bottom"/>
          </w:tcPr>
          <w:p w14:paraId="5BBBDA52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0B367E9" w14:textId="08EFDEB2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56,089</w:t>
            </w:r>
          </w:p>
        </w:tc>
        <w:tc>
          <w:tcPr>
            <w:tcW w:w="273" w:type="dxa"/>
            <w:vAlign w:val="bottom"/>
          </w:tcPr>
          <w:p w14:paraId="0DA6339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3C16929B" w14:textId="1FFA8CA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sz w:val="19"/>
                <w:szCs w:val="19"/>
                <w:lang w:eastAsia="en-GB"/>
              </w:rPr>
              <w:t>57,128</w:t>
            </w:r>
          </w:p>
        </w:tc>
        <w:tc>
          <w:tcPr>
            <w:tcW w:w="270" w:type="dxa"/>
            <w:vAlign w:val="bottom"/>
          </w:tcPr>
          <w:p w14:paraId="49032138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1E442D" w14:textId="3FFB62FE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31,006</w:t>
            </w:r>
          </w:p>
        </w:tc>
        <w:tc>
          <w:tcPr>
            <w:tcW w:w="242" w:type="dxa"/>
            <w:vAlign w:val="bottom"/>
          </w:tcPr>
          <w:p w14:paraId="5C2A3C3A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B555AA8" w14:textId="40C3C1FC" w:rsidR="000C66D5" w:rsidRPr="000C66D5" w:rsidRDefault="000C66D5" w:rsidP="00621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32,939</w:t>
            </w:r>
          </w:p>
        </w:tc>
        <w:tc>
          <w:tcPr>
            <w:tcW w:w="236" w:type="dxa"/>
            <w:vAlign w:val="bottom"/>
          </w:tcPr>
          <w:p w14:paraId="7483B3D9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B977D58" w14:textId="7CF7CF8E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38,248</w:t>
            </w:r>
          </w:p>
        </w:tc>
        <w:tc>
          <w:tcPr>
            <w:tcW w:w="236" w:type="dxa"/>
            <w:vAlign w:val="bottom"/>
          </w:tcPr>
          <w:p w14:paraId="7DB0A05C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C04F250" w14:textId="5B86B5F5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34,012</w:t>
            </w:r>
          </w:p>
        </w:tc>
        <w:tc>
          <w:tcPr>
            <w:tcW w:w="236" w:type="dxa"/>
          </w:tcPr>
          <w:p w14:paraId="64D0E1DE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C75F6C3" w14:textId="5C25D94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330,014</w:t>
            </w:r>
          </w:p>
        </w:tc>
        <w:tc>
          <w:tcPr>
            <w:tcW w:w="270" w:type="dxa"/>
          </w:tcPr>
          <w:p w14:paraId="14886D03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0CABB38" w14:textId="35E79B2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359,617</w:t>
            </w:r>
          </w:p>
        </w:tc>
        <w:tc>
          <w:tcPr>
            <w:tcW w:w="236" w:type="dxa"/>
            <w:vAlign w:val="bottom"/>
          </w:tcPr>
          <w:p w14:paraId="0C7D36DA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AAE0510" w14:textId="495FDC0F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24,350</w:t>
            </w:r>
          </w:p>
        </w:tc>
        <w:tc>
          <w:tcPr>
            <w:tcW w:w="276" w:type="dxa"/>
            <w:vAlign w:val="bottom"/>
          </w:tcPr>
          <w:p w14:paraId="410515AC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7B1D3FAC" w14:textId="0888FA26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sz w:val="19"/>
                <w:szCs w:val="19"/>
                <w:lang w:eastAsia="en-GB"/>
              </w:rPr>
              <w:t>63,493</w:t>
            </w:r>
          </w:p>
        </w:tc>
        <w:tc>
          <w:tcPr>
            <w:tcW w:w="236" w:type="dxa"/>
            <w:vAlign w:val="bottom"/>
          </w:tcPr>
          <w:p w14:paraId="2C20A1A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AE70472" w14:textId="0FD69172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354,364</w:t>
            </w:r>
          </w:p>
        </w:tc>
        <w:tc>
          <w:tcPr>
            <w:tcW w:w="271" w:type="dxa"/>
            <w:gridSpan w:val="2"/>
            <w:vAlign w:val="bottom"/>
          </w:tcPr>
          <w:p w14:paraId="0BA275C4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8C867D" w14:textId="08B4165F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9397D">
              <w:rPr>
                <w:rFonts w:ascii="Angsana New" w:hAnsi="Angsana New"/>
                <w:sz w:val="19"/>
                <w:szCs w:val="19"/>
                <w:lang w:eastAsia="en-GB"/>
              </w:rPr>
              <w:t>423,110</w:t>
            </w:r>
          </w:p>
        </w:tc>
      </w:tr>
      <w:tr w:rsidR="000C66D5" w:rsidRPr="009433A9" w14:paraId="21A5F739" w14:textId="77777777" w:rsidTr="00D16696">
        <w:tc>
          <w:tcPr>
            <w:tcW w:w="2070" w:type="dxa"/>
            <w:vAlign w:val="bottom"/>
          </w:tcPr>
          <w:p w14:paraId="53A529E2" w14:textId="77777777" w:rsidR="000C66D5" w:rsidRPr="009433A9" w:rsidRDefault="000C66D5" w:rsidP="000C66D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9433A9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4AA0F" w14:textId="0F5695C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558,096</w:t>
            </w:r>
          </w:p>
        </w:tc>
        <w:tc>
          <w:tcPr>
            <w:tcW w:w="247" w:type="dxa"/>
            <w:vAlign w:val="bottom"/>
          </w:tcPr>
          <w:p w14:paraId="1F3CA498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315F6" w14:textId="273E32E7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542,335</w:t>
            </w:r>
          </w:p>
        </w:tc>
        <w:tc>
          <w:tcPr>
            <w:tcW w:w="270" w:type="dxa"/>
            <w:vAlign w:val="bottom"/>
          </w:tcPr>
          <w:p w14:paraId="63EE7ECB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31879" w14:textId="0EB4EE7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104,193</w:t>
            </w:r>
          </w:p>
        </w:tc>
        <w:tc>
          <w:tcPr>
            <w:tcW w:w="273" w:type="dxa"/>
            <w:vAlign w:val="bottom"/>
          </w:tcPr>
          <w:p w14:paraId="734EB4EB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88D8" w14:textId="0D7B7C0D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70A9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57,149</w:t>
            </w:r>
          </w:p>
        </w:tc>
        <w:tc>
          <w:tcPr>
            <w:tcW w:w="270" w:type="dxa"/>
          </w:tcPr>
          <w:p w14:paraId="10B1887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CDB180" w14:textId="7D1D7C36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77,951</w:t>
            </w:r>
          </w:p>
        </w:tc>
        <w:tc>
          <w:tcPr>
            <w:tcW w:w="242" w:type="dxa"/>
          </w:tcPr>
          <w:p w14:paraId="3F1F34AC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2B3474AA" w14:textId="6273CA36" w:rsidR="000C66D5" w:rsidRPr="000C66D5" w:rsidRDefault="000C66D5" w:rsidP="000C66D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64,058</w:t>
            </w:r>
          </w:p>
        </w:tc>
        <w:tc>
          <w:tcPr>
            <w:tcW w:w="236" w:type="dxa"/>
          </w:tcPr>
          <w:p w14:paraId="166C70DB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93245E4" w14:textId="0FFDAF99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72,851</w:t>
            </w:r>
          </w:p>
        </w:tc>
        <w:tc>
          <w:tcPr>
            <w:tcW w:w="236" w:type="dxa"/>
          </w:tcPr>
          <w:p w14:paraId="78B02ED7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A01E758" w14:textId="10B8D11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5614CA8C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6AB43CF" w14:textId="1B346712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813,091</w:t>
            </w:r>
          </w:p>
        </w:tc>
        <w:tc>
          <w:tcPr>
            <w:tcW w:w="270" w:type="dxa"/>
          </w:tcPr>
          <w:p w14:paraId="23554C12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A54095C" w14:textId="3B5AD05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723,294</w:t>
            </w:r>
          </w:p>
        </w:tc>
        <w:tc>
          <w:tcPr>
            <w:tcW w:w="236" w:type="dxa"/>
          </w:tcPr>
          <w:p w14:paraId="24F7D874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3379F4C" w14:textId="36079661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24,750</w:t>
            </w:r>
          </w:p>
        </w:tc>
        <w:tc>
          <w:tcPr>
            <w:tcW w:w="276" w:type="dxa"/>
          </w:tcPr>
          <w:p w14:paraId="17E7198D" w14:textId="77777777" w:rsidR="000C66D5" w:rsidRPr="000C66D5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C0221" w14:textId="7B9F5D84" w:rsidR="000C66D5" w:rsidRPr="000C66D5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C66D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63,840</w:t>
            </w:r>
          </w:p>
        </w:tc>
        <w:tc>
          <w:tcPr>
            <w:tcW w:w="236" w:type="dxa"/>
          </w:tcPr>
          <w:p w14:paraId="087A5F8B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9B009C6" w14:textId="79C7E0AA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837,841</w:t>
            </w:r>
          </w:p>
        </w:tc>
        <w:tc>
          <w:tcPr>
            <w:tcW w:w="271" w:type="dxa"/>
            <w:gridSpan w:val="2"/>
          </w:tcPr>
          <w:p w14:paraId="5173C633" w14:textId="77777777" w:rsidR="000C66D5" w:rsidRPr="009433A9" w:rsidRDefault="000C66D5" w:rsidP="000C66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1876120" w14:textId="6AB46878" w:rsidR="000C66D5" w:rsidRPr="009433A9" w:rsidRDefault="000C66D5" w:rsidP="000C6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9397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787,134</w:t>
            </w:r>
          </w:p>
        </w:tc>
      </w:tr>
    </w:tbl>
    <w:p w14:paraId="1359102E" w14:textId="77777777" w:rsidR="0026241D" w:rsidRPr="009433A9" w:rsidRDefault="0026241D" w:rsidP="008F5515">
      <w:pPr>
        <w:rPr>
          <w:rFonts w:ascii="Angsana New" w:hAnsi="Angsana New"/>
          <w:sz w:val="30"/>
          <w:szCs w:val="30"/>
        </w:rPr>
      </w:pPr>
    </w:p>
    <w:p w14:paraId="3E14ED5D" w14:textId="77777777" w:rsidR="0026241D" w:rsidRPr="009433A9" w:rsidRDefault="0026241D" w:rsidP="008F5515">
      <w:pPr>
        <w:rPr>
          <w:rFonts w:ascii="Angsana New" w:hAnsi="Angsana New"/>
          <w:sz w:val="30"/>
          <w:szCs w:val="30"/>
        </w:rPr>
      </w:pPr>
    </w:p>
    <w:p w14:paraId="73BAD32C" w14:textId="77777777" w:rsidR="0026241D" w:rsidRPr="009433A9" w:rsidRDefault="0026241D" w:rsidP="008F5515">
      <w:pPr>
        <w:rPr>
          <w:rFonts w:ascii="Angsana New" w:hAnsi="Angsana New"/>
          <w:sz w:val="30"/>
          <w:szCs w:val="30"/>
        </w:rPr>
      </w:pPr>
    </w:p>
    <w:p w14:paraId="59F59493" w14:textId="43E2ED6A" w:rsidR="0026241D" w:rsidRPr="009433A9" w:rsidRDefault="0026241D" w:rsidP="008F5515">
      <w:pPr>
        <w:rPr>
          <w:rFonts w:ascii="Angsana New" w:hAnsi="Angsana New"/>
          <w:sz w:val="30"/>
          <w:szCs w:val="30"/>
          <w:cs/>
        </w:rPr>
        <w:sectPr w:rsidR="0026241D" w:rsidRPr="009433A9" w:rsidSect="00165BFC">
          <w:headerReference w:type="default" r:id="rId21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66D1A865" w14:textId="4B0E3274" w:rsidR="00955AA0" w:rsidRDefault="00955AA0" w:rsidP="007954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3" w:name="OLE_LINK4"/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7AB2563E" w14:textId="26A37B04" w:rsidR="00955AA0" w:rsidRDefault="00955AA0" w:rsidP="00955A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9D3E9D2" w14:textId="77777777" w:rsidR="002A36AC" w:rsidRPr="002A36AC" w:rsidRDefault="002A36AC" w:rsidP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36AC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Pr="002A36AC">
        <w:rPr>
          <w:rFonts w:ascii="Angsana New" w:hAnsi="Angsana New"/>
          <w:sz w:val="30"/>
          <w:szCs w:val="30"/>
        </w:rPr>
        <w:t>2564</w:t>
      </w:r>
      <w:r w:rsidRPr="002A36A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8B310E8" w14:textId="389C86EC" w:rsidR="00955AA0" w:rsidRDefault="00955AA0" w:rsidP="00955A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3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270"/>
        <w:gridCol w:w="1440"/>
        <w:gridCol w:w="270"/>
        <w:gridCol w:w="1066"/>
        <w:gridCol w:w="238"/>
        <w:gridCol w:w="1152"/>
      </w:tblGrid>
      <w:tr w:rsidR="00C17877" w:rsidRPr="008A7575" w14:paraId="0819A591" w14:textId="77777777" w:rsidTr="00630333">
        <w:trPr>
          <w:tblHeader/>
        </w:trPr>
        <w:tc>
          <w:tcPr>
            <w:tcW w:w="3330" w:type="dxa"/>
            <w:vAlign w:val="bottom"/>
          </w:tcPr>
          <w:p w14:paraId="4DE3EFCD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736E87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6B0094FE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3640FD4" w14:textId="74292F18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223CC31C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20C0093D" w14:textId="4ABBD08E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022F3F1B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994AF65" w14:textId="77777777" w:rsidR="00C17877" w:rsidRPr="008A7575" w:rsidDel="00D43E7A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17877" w:rsidRPr="008A7575" w14:paraId="44834293" w14:textId="77777777" w:rsidTr="00630333">
        <w:trPr>
          <w:tblHeader/>
        </w:trPr>
        <w:tc>
          <w:tcPr>
            <w:tcW w:w="3330" w:type="dxa"/>
          </w:tcPr>
          <w:p w14:paraId="5AF1570F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A5BACE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51292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FC614E" w14:textId="1060B60F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5F2A7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C2DB98B" w14:textId="1015D5C0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133B28E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755E01B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7877" w:rsidRPr="008A7575" w14:paraId="5EB06C2D" w14:textId="77777777" w:rsidTr="00630333">
        <w:tc>
          <w:tcPr>
            <w:tcW w:w="3330" w:type="dxa"/>
          </w:tcPr>
          <w:p w14:paraId="7A9DE847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16E4D4B2" w14:textId="1B93FC90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033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03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27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DDE98D" w14:textId="77777777" w:rsidR="00C17877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C06F87" w14:textId="68DE579E" w:rsidR="00C17877" w:rsidRPr="008A7575" w:rsidRDefault="00630333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178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178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27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AA8EC5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8837717" w14:textId="273CD749" w:rsidR="00C17877" w:rsidRPr="008A7575" w:rsidRDefault="00900EE6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7877"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C17877">
              <w:rPr>
                <w:rFonts w:asciiTheme="majorBidi" w:hAnsiTheme="majorBidi" w:cstheme="majorBidi"/>
                <w:sz w:val="30"/>
                <w:szCs w:val="30"/>
              </w:rPr>
              <w:t>0425</w:t>
            </w:r>
          </w:p>
        </w:tc>
        <w:tc>
          <w:tcPr>
            <w:tcW w:w="238" w:type="dxa"/>
          </w:tcPr>
          <w:p w14:paraId="167CA086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26EF20" w14:textId="77777777" w:rsidR="00C17877" w:rsidRPr="008A7575" w:rsidRDefault="00C17877" w:rsidP="0043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</w:tbl>
    <w:p w14:paraId="227C4D53" w14:textId="77777777" w:rsidR="00955AA0" w:rsidRDefault="00955AA0" w:rsidP="00955A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4AB6F3D" w14:textId="67814F72" w:rsidR="00ED097D" w:rsidRPr="009433A9" w:rsidRDefault="00ED097D" w:rsidP="007954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433A9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55427B36" w14:textId="727DA0FA" w:rsidR="00ED097D" w:rsidRPr="002A36AC" w:rsidRDefault="00ED097D" w:rsidP="00CD0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0168660" w14:textId="77777777" w:rsidR="00ED097D" w:rsidRPr="009433A9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33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B2DE70C" w14:textId="77777777" w:rsidR="00ED097D" w:rsidRPr="002A36AC" w:rsidRDefault="00ED097D" w:rsidP="00F0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="Angsana New" w:hAnsi="Angsana New"/>
          <w:sz w:val="30"/>
          <w:szCs w:val="30"/>
        </w:rPr>
      </w:pPr>
    </w:p>
    <w:p w14:paraId="7B05667C" w14:textId="2237F71D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</w:t>
      </w:r>
      <w:r w:rsidR="00E32BB3">
        <w:rPr>
          <w:rFonts w:ascii="Angsana New" w:hAnsi="Angsana New"/>
          <w:sz w:val="30"/>
          <w:szCs w:val="30"/>
        </w:rPr>
        <w:t xml:space="preserve">   </w:t>
      </w:r>
      <w:r w:rsidRPr="009433A9">
        <w:rPr>
          <w:rFonts w:ascii="Angsana New" w:hAnsi="Angsana New" w:hint="cs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76F9D771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A36AC" w:rsidSect="002A36AC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1800"/>
        <w:gridCol w:w="236"/>
        <w:gridCol w:w="1564"/>
        <w:gridCol w:w="236"/>
        <w:gridCol w:w="1197"/>
        <w:gridCol w:w="7"/>
        <w:gridCol w:w="229"/>
        <w:gridCol w:w="7"/>
        <w:gridCol w:w="1114"/>
        <w:gridCol w:w="236"/>
        <w:gridCol w:w="1114"/>
        <w:gridCol w:w="236"/>
        <w:gridCol w:w="1114"/>
        <w:gridCol w:w="236"/>
        <w:gridCol w:w="1294"/>
      </w:tblGrid>
      <w:tr w:rsidR="00111F09" w:rsidRPr="009433A9" w14:paraId="4A9E6CE8" w14:textId="77777777" w:rsidTr="001F65E7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5340DEE" w14:textId="77777777" w:rsidR="00111F09" w:rsidRPr="009433A9" w:rsidRDefault="00111F09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620" w:type="dxa"/>
            <w:gridSpan w:val="15"/>
            <w:vAlign w:val="bottom"/>
          </w:tcPr>
          <w:p w14:paraId="19075D99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11F09" w:rsidRPr="009433A9" w14:paraId="6C471755" w14:textId="77777777" w:rsidTr="001F65E7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3AC4CE35" w14:textId="77777777" w:rsidR="00111F09" w:rsidRPr="009433A9" w:rsidRDefault="00111F09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33" w:type="dxa"/>
            <w:gridSpan w:val="5"/>
            <w:vAlign w:val="bottom"/>
          </w:tcPr>
          <w:p w14:paraId="2B279D7F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9D1ED9A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51" w:type="dxa"/>
            <w:gridSpan w:val="8"/>
            <w:vAlign w:val="bottom"/>
          </w:tcPr>
          <w:p w14:paraId="7594E5F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11F09" w:rsidRPr="009433A9" w14:paraId="601141B0" w14:textId="77777777" w:rsidTr="001F65E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E571994" w14:textId="632B848A" w:rsidR="00111F09" w:rsidRPr="009433A9" w:rsidRDefault="00111F09" w:rsidP="0018527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8F5515"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D2CC9" w14:textId="77777777" w:rsidR="00111F09" w:rsidRPr="009433A9" w:rsidRDefault="00111F09" w:rsidP="00185277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2C1C1F" w14:textId="77777777" w:rsidR="00111F09" w:rsidRPr="009433A9" w:rsidRDefault="00111F09" w:rsidP="0018527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E3FA9E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B65D830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D23780A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0DFDC" w14:textId="77777777" w:rsidR="00111F09" w:rsidRPr="009433A9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658FF0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F3C45A6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648BB30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F41D7A9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BFB4338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14E6022" w14:textId="77777777" w:rsidR="00111F09" w:rsidRPr="009433A9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6CAD94E" w14:textId="77777777" w:rsidR="00111F09" w:rsidRPr="009433A9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EFF872F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F20E0A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11F09" w:rsidRPr="009433A9" w14:paraId="4427F91A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1111F5A6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909ACAE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03328514" w14:textId="77777777" w:rsidR="00111F09" w:rsidRPr="009433A9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11F09" w:rsidRPr="009433A9" w14:paraId="2AAE9970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4C8C3410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39B61D95" w14:textId="77777777" w:rsidR="00111F09" w:rsidRPr="009433A9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1A99B9D1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7A54DB" w14:textId="77777777" w:rsidR="00111F09" w:rsidRPr="009433A9" w:rsidRDefault="00111F09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6E16056F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DB7626" w14:textId="77777777" w:rsidR="00111F09" w:rsidRPr="009433A9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7506F57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CC26C8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F8C01D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EF034F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5EC165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2E156A" w14:textId="77777777" w:rsidR="00111F09" w:rsidRPr="009433A9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F82F31" w14:textId="77777777" w:rsidR="00111F09" w:rsidRPr="009433A9" w:rsidRDefault="00111F09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740AC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0B8C01A" w14:textId="77777777" w:rsidR="00111F09" w:rsidRPr="009433A9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79CF" w:rsidRPr="009433A9" w14:paraId="3D8F6C46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0741180F" w14:textId="5FD209D5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</w:t>
            </w:r>
            <w:r w:rsidR="00E32BB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6744BE08" w14:textId="77777777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533B16CA" w14:textId="32CDC690" w:rsidR="00C779CF" w:rsidRPr="009433A9" w:rsidRDefault="00105064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E63414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6689DEF" w14:textId="1D6BFE66" w:rsidR="00C779CF" w:rsidRPr="009433A9" w:rsidRDefault="00105064" w:rsidP="00C779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50,230</w:t>
            </w:r>
          </w:p>
        </w:tc>
        <w:tc>
          <w:tcPr>
            <w:tcW w:w="236" w:type="dxa"/>
            <w:shd w:val="clear" w:color="auto" w:fill="auto"/>
          </w:tcPr>
          <w:p w14:paraId="367FBC48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66E38E" w14:textId="3F2613AE" w:rsidR="00C779CF" w:rsidRPr="00C779CF" w:rsidRDefault="00105064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50,230</w:t>
            </w:r>
          </w:p>
        </w:tc>
        <w:tc>
          <w:tcPr>
            <w:tcW w:w="236" w:type="dxa"/>
            <w:gridSpan w:val="2"/>
          </w:tcPr>
          <w:p w14:paraId="4F34B0C7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36E953D" w14:textId="2CDA4419" w:rsidR="00C779CF" w:rsidRPr="009433A9" w:rsidRDefault="004A461C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021EC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022FA0" w14:textId="595450F3" w:rsidR="00C779CF" w:rsidRPr="009433A9" w:rsidRDefault="00970ECD" w:rsidP="00FD568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50,392</w:t>
            </w:r>
          </w:p>
        </w:tc>
        <w:tc>
          <w:tcPr>
            <w:tcW w:w="236" w:type="dxa"/>
            <w:shd w:val="clear" w:color="auto" w:fill="auto"/>
          </w:tcPr>
          <w:p w14:paraId="59EA059C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1E60E83" w14:textId="76058307" w:rsidR="00C779CF" w:rsidRPr="009433A9" w:rsidRDefault="004A461C" w:rsidP="00C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C76D16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0AB0D95D" w14:textId="37374B4D" w:rsidR="00C779CF" w:rsidRPr="009433A9" w:rsidRDefault="00970ECD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50,392</w:t>
            </w:r>
          </w:p>
        </w:tc>
      </w:tr>
      <w:tr w:rsidR="00C779CF" w:rsidRPr="009433A9" w14:paraId="1C9EC1F9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423988B4" w14:textId="77777777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270" w:type="dxa"/>
            <w:shd w:val="clear" w:color="auto" w:fill="auto"/>
          </w:tcPr>
          <w:p w14:paraId="343E41F9" w14:textId="77777777" w:rsidR="00C779CF" w:rsidRPr="009433A9" w:rsidRDefault="00C779CF" w:rsidP="00C779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5375CC77" w14:textId="606CB0F4" w:rsidR="00C779CF" w:rsidRPr="009433A9" w:rsidRDefault="00105064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1D75B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81FAE01" w14:textId="1391C5E2" w:rsidR="00C779CF" w:rsidRPr="009433A9" w:rsidRDefault="00105064" w:rsidP="00C779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7,255</w:t>
            </w:r>
          </w:p>
        </w:tc>
        <w:tc>
          <w:tcPr>
            <w:tcW w:w="236" w:type="dxa"/>
            <w:shd w:val="clear" w:color="auto" w:fill="auto"/>
          </w:tcPr>
          <w:p w14:paraId="32631E14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85A435" w14:textId="654766BB" w:rsidR="00C779CF" w:rsidRPr="00C779CF" w:rsidRDefault="00105064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7,255</w:t>
            </w:r>
          </w:p>
        </w:tc>
        <w:tc>
          <w:tcPr>
            <w:tcW w:w="236" w:type="dxa"/>
            <w:gridSpan w:val="2"/>
          </w:tcPr>
          <w:p w14:paraId="64F94EE8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550953" w14:textId="4C734C52" w:rsidR="00C779CF" w:rsidRPr="009433A9" w:rsidRDefault="004A461C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39656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B2B45" w14:textId="62BDC777" w:rsidR="00C779CF" w:rsidRPr="009433A9" w:rsidRDefault="004A461C" w:rsidP="004A461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7,778</w:t>
            </w:r>
          </w:p>
        </w:tc>
        <w:tc>
          <w:tcPr>
            <w:tcW w:w="236" w:type="dxa"/>
            <w:shd w:val="clear" w:color="auto" w:fill="auto"/>
          </w:tcPr>
          <w:p w14:paraId="7C77E196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E162A6F" w14:textId="4C80A28C" w:rsidR="00C779CF" w:rsidRPr="009433A9" w:rsidRDefault="004A461C" w:rsidP="00C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66B060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5893ABA" w14:textId="52AEF73A" w:rsidR="00C779CF" w:rsidRPr="009433A9" w:rsidRDefault="004A461C" w:rsidP="004A461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7,778</w:t>
            </w:r>
          </w:p>
        </w:tc>
      </w:tr>
      <w:tr w:rsidR="00C779CF" w:rsidRPr="009433A9" w14:paraId="3D452B1A" w14:textId="77777777" w:rsidTr="001F65E7">
        <w:trPr>
          <w:trHeight w:val="215"/>
        </w:trPr>
        <w:tc>
          <w:tcPr>
            <w:tcW w:w="3690" w:type="dxa"/>
            <w:shd w:val="clear" w:color="auto" w:fill="auto"/>
          </w:tcPr>
          <w:p w14:paraId="11841D1D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45DA918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C31A" w14:textId="44CD627F" w:rsidR="00C779CF" w:rsidRPr="009433A9" w:rsidRDefault="00105064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59DEE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7300" w14:textId="06D8B968" w:rsidR="00C779CF" w:rsidRPr="009433A9" w:rsidRDefault="00105064" w:rsidP="00C779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57,485</w:t>
            </w:r>
          </w:p>
        </w:tc>
        <w:tc>
          <w:tcPr>
            <w:tcW w:w="236" w:type="dxa"/>
            <w:shd w:val="clear" w:color="auto" w:fill="auto"/>
          </w:tcPr>
          <w:p w14:paraId="41F0A20A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527B5" w14:textId="444D3164" w:rsidR="00C779CF" w:rsidRPr="00C779CF" w:rsidRDefault="00105064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57,485</w:t>
            </w:r>
          </w:p>
        </w:tc>
        <w:tc>
          <w:tcPr>
            <w:tcW w:w="236" w:type="dxa"/>
            <w:gridSpan w:val="2"/>
          </w:tcPr>
          <w:p w14:paraId="5A512EEF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825B0A" w14:textId="6CE53449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EEB952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C4EEA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4F96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10F0B3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EF009B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6DF724A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5E70" w:rsidRPr="009433A9" w14:paraId="29EC9C06" w14:textId="77777777" w:rsidTr="001F65E7">
        <w:trPr>
          <w:trHeight w:val="186"/>
        </w:trPr>
        <w:tc>
          <w:tcPr>
            <w:tcW w:w="3690" w:type="dxa"/>
            <w:shd w:val="clear" w:color="auto" w:fill="auto"/>
          </w:tcPr>
          <w:p w14:paraId="21934C9A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EE86B7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BB2DAFF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7882B2D" w14:textId="77777777" w:rsidR="00745E70" w:rsidRPr="009433A9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DED1C36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C602CAC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09E6912" w14:textId="77777777" w:rsidR="00745E70" w:rsidRPr="009433A9" w:rsidRDefault="00745E70" w:rsidP="00403706">
            <w:pPr>
              <w:pStyle w:val="acctfourfigures"/>
              <w:tabs>
                <w:tab w:val="clear" w:pos="765"/>
                <w:tab w:val="decimal" w:pos="828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3831C649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6890A3D3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0FE9D688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18D7E312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2D2EDDD7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7A0152B3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E95D0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3561EE8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45E70" w:rsidRPr="009433A9" w14:paraId="792D8CC8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752A61AD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75F21F55" w14:textId="77777777" w:rsidR="00745E70" w:rsidRPr="009433A9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A8F8E3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6103CB" w14:textId="77777777" w:rsidR="00745E70" w:rsidRPr="009433A9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1DB48BB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81FA70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9715F9F" w14:textId="77777777" w:rsidR="00745E70" w:rsidRPr="009433A9" w:rsidRDefault="00745E70" w:rsidP="00403706">
            <w:pPr>
              <w:pStyle w:val="acctfourfigures"/>
              <w:tabs>
                <w:tab w:val="clear" w:pos="765"/>
                <w:tab w:val="decimal" w:pos="828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6E34CB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EC4E60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F8791D0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F1C9B5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D3E304" w14:textId="77777777" w:rsidR="00745E70" w:rsidRPr="009433A9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B90E7C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6D729B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ED269B1" w14:textId="77777777" w:rsidR="00745E70" w:rsidRPr="009433A9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461C" w:rsidRPr="009433A9" w14:paraId="10F4702E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715E1A42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422252E2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D27A26" w14:textId="23BB12FF" w:rsidR="004A461C" w:rsidRPr="00621B23" w:rsidRDefault="004A461C" w:rsidP="004A461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AA4D9AC" w14:textId="77777777" w:rsidR="004A461C" w:rsidRPr="009433A9" w:rsidRDefault="004A461C" w:rsidP="004A46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13F7B79" w14:textId="16488485" w:rsidR="004A461C" w:rsidRPr="009433A9" w:rsidRDefault="004A461C" w:rsidP="004A461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707837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4C0DD14" w14:textId="1445ACF3" w:rsidR="004A461C" w:rsidRPr="009433A9" w:rsidRDefault="004A461C" w:rsidP="004A461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15EE1A77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7A04AB" w14:textId="0A06DF0D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6121239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520972" w14:textId="653EE33F" w:rsidR="004A461C" w:rsidRPr="009433A9" w:rsidRDefault="004A461C" w:rsidP="004A461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0C41341B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78B38B" w14:textId="7DE8AA33" w:rsidR="004A461C" w:rsidRPr="009433A9" w:rsidRDefault="004A461C" w:rsidP="004A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8CBD20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1B406877" w14:textId="30086E99" w:rsidR="004A461C" w:rsidRPr="009433A9" w:rsidRDefault="004A461C" w:rsidP="004A461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A461C" w:rsidRPr="009433A9" w14:paraId="1BCB916E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0C804B1D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0CE4611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62CC4B" w14:textId="5EF574D9" w:rsidR="004A461C" w:rsidRPr="009433A9" w:rsidRDefault="004A461C" w:rsidP="004A461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</w:t>
            </w:r>
            <w:r w:rsidR="0066475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445C73" w14:textId="77777777" w:rsidR="004A461C" w:rsidRPr="009433A9" w:rsidRDefault="004A461C" w:rsidP="004A46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29B5D5B" w14:textId="7710A8BF" w:rsidR="004A461C" w:rsidRPr="009433A9" w:rsidRDefault="004A461C" w:rsidP="004A461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91AA9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0C4DA" w14:textId="04CEDDAA" w:rsidR="004A461C" w:rsidRPr="00C779CF" w:rsidRDefault="004A461C" w:rsidP="004A461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(40</w:t>
            </w:r>
            <w:r w:rsidR="0066475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316C91A0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1B63F8" w14:textId="44A79AAA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ED6E774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7A161E" w14:textId="2F333C99" w:rsidR="004A461C" w:rsidRPr="009433A9" w:rsidRDefault="004A461C" w:rsidP="004A461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</w:t>
            </w:r>
            <w:r w:rsidR="0066475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7AF79F5" w14:textId="27EFBF18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E6658D" w14:textId="61D66275" w:rsidR="004A461C" w:rsidRPr="009433A9" w:rsidRDefault="004A461C" w:rsidP="004A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D298E1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303FD498" w14:textId="6C12B494" w:rsidR="004A461C" w:rsidRPr="009433A9" w:rsidRDefault="004A461C" w:rsidP="004A461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</w:t>
            </w:r>
            <w:r w:rsidR="0066475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79CF" w:rsidRPr="009433A9" w14:paraId="01E20E25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6B96E401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6B5D94D" w14:textId="77777777" w:rsidR="00C779CF" w:rsidRPr="009433A9" w:rsidRDefault="00C779CF" w:rsidP="00C779C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E17D8" w14:textId="09FA1AC0" w:rsidR="00C779CF" w:rsidRPr="009433A9" w:rsidRDefault="00105064" w:rsidP="00C779C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A461C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66475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C58E24" w14:textId="77777777" w:rsidR="00C779CF" w:rsidRPr="009433A9" w:rsidRDefault="00C779CF" w:rsidP="00C779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AB84B" w14:textId="55269DB3" w:rsidR="00C779CF" w:rsidRPr="00C779CF" w:rsidRDefault="00105064" w:rsidP="00C779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ACFE73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A3628" w14:textId="05508C4F" w:rsidR="00C779CF" w:rsidRPr="00C779CF" w:rsidRDefault="00105064" w:rsidP="004037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A461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66475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48EC4EBC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955099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741D04D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E10831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42121" w14:textId="77777777" w:rsidR="00C779CF" w:rsidRPr="009433A9" w:rsidRDefault="00C779CF" w:rsidP="00C779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77ED50" w14:textId="77777777" w:rsidR="00C779CF" w:rsidRPr="009433A9" w:rsidRDefault="00C779CF" w:rsidP="00C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81FDB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1C4AEFE6" w14:textId="77777777" w:rsidR="00C779CF" w:rsidRPr="009433A9" w:rsidRDefault="00C779CF" w:rsidP="00C779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2A9A837" w14:textId="4C4ADD6F" w:rsidR="002A36AC" w:rsidRDefault="002A36AC"/>
    <w:p w14:paraId="6F1DD33F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1800"/>
        <w:gridCol w:w="236"/>
        <w:gridCol w:w="156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1F65E7" w:rsidRPr="009433A9" w14:paraId="127F2ACB" w14:textId="77777777" w:rsidTr="007C204F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55267B1F" w14:textId="77777777" w:rsidR="001F65E7" w:rsidRPr="009433A9" w:rsidRDefault="001F65E7" w:rsidP="001F65E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3"/>
            <w:vAlign w:val="bottom"/>
          </w:tcPr>
          <w:p w14:paraId="2AA8A1FC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404E2F73" w14:textId="61AC50E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65E7" w:rsidRPr="009433A9" w14:paraId="4BE22B90" w14:textId="77777777" w:rsidTr="007C204F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33996352" w14:textId="77777777" w:rsidR="001F65E7" w:rsidRPr="009433A9" w:rsidRDefault="001F65E7" w:rsidP="001F65E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1E8415C3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C438C91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6746F64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65E7" w:rsidRPr="009433A9" w14:paraId="3E87033F" w14:textId="77777777" w:rsidTr="007C204F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EAE2428" w14:textId="6C6A35B6" w:rsidR="001F65E7" w:rsidRPr="009433A9" w:rsidRDefault="0072552B" w:rsidP="001F65E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FD16E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DDB23" w14:textId="77777777" w:rsidR="001F65E7" w:rsidRPr="009433A9" w:rsidRDefault="001F65E7" w:rsidP="001F65E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DBCA7ED" w14:textId="77777777" w:rsidR="001F65E7" w:rsidRPr="009433A9" w:rsidRDefault="001F65E7" w:rsidP="001F65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983239D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6FA02D2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04B0263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77079" w14:textId="77777777" w:rsidR="001F65E7" w:rsidRPr="009433A9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A92AA00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79085E3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E6D1EAC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B3E71B7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59D7364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4608B30" w14:textId="77777777" w:rsidR="001F65E7" w:rsidRPr="009433A9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6C86B55" w14:textId="77777777" w:rsidR="001F65E7" w:rsidRPr="009433A9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A6CE0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BFB4C6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65E7" w:rsidRPr="009433A9" w14:paraId="5891C531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5C945057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0DB0C3F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3"/>
          </w:tcPr>
          <w:p w14:paraId="2E71A348" w14:textId="77777777" w:rsidR="001F65E7" w:rsidRPr="009433A9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F65E7" w:rsidRPr="009433A9" w14:paraId="7BCC40FB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6B46BFF1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143E63E9" w14:textId="77777777" w:rsidR="001F65E7" w:rsidRPr="009433A9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388B8FBA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15A13E" w14:textId="77777777" w:rsidR="001F65E7" w:rsidRPr="009433A9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1D7BD17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7DCE9B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16BF371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66F58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E59D06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C5C160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9863AF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4E1F4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CD1C05" w14:textId="77777777" w:rsidR="001F65E7" w:rsidRPr="009433A9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B89F2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BE122E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0ECD" w:rsidRPr="009433A9" w14:paraId="5F37CC6D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65E5C7F4" w14:textId="315713CE" w:rsidR="00970ECD" w:rsidRPr="009433A9" w:rsidRDefault="00970ECD" w:rsidP="00970ECD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3B34D5B3" w14:textId="77777777" w:rsidR="00970ECD" w:rsidRPr="009433A9" w:rsidRDefault="00970ECD" w:rsidP="00970ECD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74F709BE" w14:textId="51768343" w:rsidR="00970ECD" w:rsidRPr="009433A9" w:rsidRDefault="00970ECD" w:rsidP="00970EC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DB66F" w14:textId="77777777" w:rsidR="00970ECD" w:rsidRPr="009433A9" w:rsidRDefault="00970ECD" w:rsidP="00970E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E8C9645" w14:textId="4B3F0761" w:rsidR="00970ECD" w:rsidRPr="009433A9" w:rsidRDefault="00970ECD" w:rsidP="00970EC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50,230</w:t>
            </w:r>
          </w:p>
        </w:tc>
        <w:tc>
          <w:tcPr>
            <w:tcW w:w="236" w:type="dxa"/>
            <w:shd w:val="clear" w:color="auto" w:fill="auto"/>
          </w:tcPr>
          <w:p w14:paraId="426D95A8" w14:textId="77777777" w:rsidR="00970ECD" w:rsidRPr="009433A9" w:rsidRDefault="00970ECD" w:rsidP="00970E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113178A" w14:textId="778CEB7C" w:rsidR="00970ECD" w:rsidRPr="001354E5" w:rsidRDefault="00970ECD" w:rsidP="00970EC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50,230</w:t>
            </w:r>
          </w:p>
        </w:tc>
        <w:tc>
          <w:tcPr>
            <w:tcW w:w="236" w:type="dxa"/>
          </w:tcPr>
          <w:p w14:paraId="547AC3E0" w14:textId="77777777" w:rsidR="00970ECD" w:rsidRPr="009433A9" w:rsidRDefault="00970ECD" w:rsidP="00970E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4B951CE" w14:textId="534F0978" w:rsidR="00970ECD" w:rsidRPr="004A461C" w:rsidRDefault="00970ECD" w:rsidP="00970ECD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3FA37" w14:textId="77777777" w:rsidR="00970ECD" w:rsidRPr="009433A9" w:rsidRDefault="00970ECD" w:rsidP="00970E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622FA87" w14:textId="6EABE968" w:rsidR="00970ECD" w:rsidRPr="004A461C" w:rsidRDefault="00970ECD" w:rsidP="00970EC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70ECD">
              <w:rPr>
                <w:rFonts w:ascii="Angsana New" w:hAnsi="Angsana New"/>
                <w:sz w:val="24"/>
                <w:szCs w:val="24"/>
                <w:lang w:val="en-US" w:bidi="th-TH"/>
              </w:rPr>
              <w:t>50,392</w:t>
            </w:r>
          </w:p>
        </w:tc>
        <w:tc>
          <w:tcPr>
            <w:tcW w:w="236" w:type="dxa"/>
            <w:shd w:val="clear" w:color="auto" w:fill="auto"/>
          </w:tcPr>
          <w:p w14:paraId="66F1F21F" w14:textId="77777777" w:rsidR="00970ECD" w:rsidRPr="009433A9" w:rsidRDefault="00970ECD" w:rsidP="00970E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E26A5F" w14:textId="0E265B9B" w:rsidR="00970ECD" w:rsidRPr="009433A9" w:rsidRDefault="00970ECD" w:rsidP="00970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17B9EC" w14:textId="77777777" w:rsidR="00970ECD" w:rsidRPr="009433A9" w:rsidRDefault="00970ECD" w:rsidP="00970E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444C82" w14:textId="459AADD2" w:rsidR="00970ECD" w:rsidRPr="004A461C" w:rsidRDefault="00970ECD" w:rsidP="00970EC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70ECD">
              <w:rPr>
                <w:rFonts w:ascii="Angsana New" w:hAnsi="Angsana New"/>
                <w:sz w:val="24"/>
                <w:szCs w:val="24"/>
                <w:lang w:val="en-US" w:bidi="th-TH"/>
              </w:rPr>
              <w:t>50,392</w:t>
            </w:r>
          </w:p>
        </w:tc>
      </w:tr>
      <w:tr w:rsidR="004A461C" w:rsidRPr="009433A9" w14:paraId="1AB219F3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7AAA4A16" w14:textId="77777777" w:rsidR="004A461C" w:rsidRPr="009433A9" w:rsidRDefault="004A461C" w:rsidP="004A461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270" w:type="dxa"/>
            <w:shd w:val="clear" w:color="auto" w:fill="auto"/>
          </w:tcPr>
          <w:p w14:paraId="71E91BAF" w14:textId="77777777" w:rsidR="004A461C" w:rsidRPr="009433A9" w:rsidRDefault="004A461C" w:rsidP="004A461C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D805C8" w14:textId="4A967D34" w:rsidR="004A461C" w:rsidRPr="009433A9" w:rsidRDefault="004A461C" w:rsidP="004A461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29136" w14:textId="77777777" w:rsidR="004A461C" w:rsidRPr="009433A9" w:rsidRDefault="004A461C" w:rsidP="004A46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7869B05C" w14:textId="04F57908" w:rsidR="004A461C" w:rsidRPr="009433A9" w:rsidRDefault="004A461C" w:rsidP="004A461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7,255</w:t>
            </w:r>
          </w:p>
        </w:tc>
        <w:tc>
          <w:tcPr>
            <w:tcW w:w="236" w:type="dxa"/>
            <w:shd w:val="clear" w:color="auto" w:fill="auto"/>
          </w:tcPr>
          <w:p w14:paraId="099FC16C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0CBF36C" w14:textId="4242CD09" w:rsidR="004A461C" w:rsidRPr="001354E5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7,255</w:t>
            </w:r>
          </w:p>
        </w:tc>
        <w:tc>
          <w:tcPr>
            <w:tcW w:w="236" w:type="dxa"/>
          </w:tcPr>
          <w:p w14:paraId="3B465000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377DAB5" w14:textId="1A2B2A78" w:rsidR="004A461C" w:rsidRPr="004A461C" w:rsidRDefault="004A461C" w:rsidP="005E53F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E08E6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D7853C5" w14:textId="2122A081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7,778</w:t>
            </w:r>
          </w:p>
        </w:tc>
        <w:tc>
          <w:tcPr>
            <w:tcW w:w="236" w:type="dxa"/>
            <w:shd w:val="clear" w:color="auto" w:fill="auto"/>
          </w:tcPr>
          <w:p w14:paraId="1C327BEB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7C8A78F" w14:textId="0D21B2BD" w:rsidR="004A461C" w:rsidRPr="009433A9" w:rsidRDefault="004A461C" w:rsidP="004A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0F3D6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6273F3F" w14:textId="1B61AC75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7,778</w:t>
            </w:r>
          </w:p>
        </w:tc>
      </w:tr>
      <w:tr w:rsidR="001354E5" w:rsidRPr="009433A9" w14:paraId="5DCD3D0E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3D9A2C62" w14:textId="77777777" w:rsidR="001354E5" w:rsidRPr="009433A9" w:rsidRDefault="001354E5" w:rsidP="001354E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EA592C7" w14:textId="77777777" w:rsidR="001354E5" w:rsidRPr="009433A9" w:rsidRDefault="001354E5" w:rsidP="001354E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FCBAB5" w14:textId="0A4E01E5" w:rsidR="001354E5" w:rsidRPr="009433A9" w:rsidRDefault="003215BF" w:rsidP="001354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936022" w14:textId="77777777" w:rsidR="001354E5" w:rsidRPr="009433A9" w:rsidRDefault="001354E5" w:rsidP="001354E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12DBE2E7" w14:textId="776777AC" w:rsidR="001354E5" w:rsidRPr="00BE31C8" w:rsidRDefault="003215BF" w:rsidP="001354E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57,485</w:t>
            </w:r>
          </w:p>
        </w:tc>
        <w:tc>
          <w:tcPr>
            <w:tcW w:w="236" w:type="dxa"/>
            <w:shd w:val="clear" w:color="auto" w:fill="auto"/>
          </w:tcPr>
          <w:p w14:paraId="189C76A3" w14:textId="77777777" w:rsidR="001354E5" w:rsidRPr="009433A9" w:rsidRDefault="001354E5" w:rsidP="001354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57FFFF7" w14:textId="0A747787" w:rsidR="001354E5" w:rsidRPr="001354E5" w:rsidRDefault="003215BF" w:rsidP="001354E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6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57,485</w:t>
            </w:r>
          </w:p>
        </w:tc>
        <w:tc>
          <w:tcPr>
            <w:tcW w:w="236" w:type="dxa"/>
          </w:tcPr>
          <w:p w14:paraId="5A8B7BC6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183AFD" w14:textId="77777777" w:rsidR="001354E5" w:rsidRPr="004A461C" w:rsidRDefault="001354E5" w:rsidP="005E53F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09BD082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9AC17A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FD2C48" w14:textId="77777777" w:rsidR="001354E5" w:rsidRPr="009433A9" w:rsidRDefault="001354E5" w:rsidP="001354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987A27" w14:textId="77777777" w:rsidR="001354E5" w:rsidRPr="009433A9" w:rsidRDefault="001354E5" w:rsidP="00135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32C9E" w14:textId="77777777" w:rsidR="001354E5" w:rsidRPr="009433A9" w:rsidRDefault="001354E5" w:rsidP="001354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B238C61" w14:textId="77777777" w:rsidR="001354E5" w:rsidRPr="004A461C" w:rsidRDefault="001354E5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F65E7" w:rsidRPr="009433A9" w14:paraId="587158D5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25AC176E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0BAC87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8E6A18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CF2310" w14:textId="77777777" w:rsidR="001F65E7" w:rsidRPr="009433A9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F80FC0C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522D07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5964920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01376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77709C" w14:textId="77777777" w:rsidR="001F65E7" w:rsidRPr="004A461C" w:rsidRDefault="001F65E7" w:rsidP="005E53F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7C2E0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6BD9AC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A9492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726CE6" w14:textId="77777777" w:rsidR="001F65E7" w:rsidRPr="009433A9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86E73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4202C7" w14:textId="77777777" w:rsidR="001F65E7" w:rsidRPr="004A461C" w:rsidRDefault="001F65E7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F65E7" w:rsidRPr="009433A9" w14:paraId="4A51FCC9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0F69BEFB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66D06C03" w14:textId="77777777" w:rsidR="001F65E7" w:rsidRPr="009433A9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CC9E3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DE3F68" w14:textId="77777777" w:rsidR="001F65E7" w:rsidRPr="009433A9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1333EB1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F8D1D6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596C7CB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7BBAC5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B8F382" w14:textId="77777777" w:rsidR="001F65E7" w:rsidRPr="004A461C" w:rsidRDefault="001F65E7" w:rsidP="005E53F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76270D6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8F7478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3F84F" w14:textId="77777777" w:rsidR="001F65E7" w:rsidRPr="009433A9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09CAEF" w14:textId="77777777" w:rsidR="001F65E7" w:rsidRPr="009433A9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B23AB" w14:textId="77777777" w:rsidR="001F65E7" w:rsidRPr="009433A9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541FBB" w14:textId="77777777" w:rsidR="001F65E7" w:rsidRPr="004A461C" w:rsidRDefault="001F65E7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4A461C" w:rsidRPr="009433A9" w14:paraId="15281318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118236BA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4B7A46C6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CFA0587" w14:textId="40B324F8" w:rsidR="004A461C" w:rsidRPr="009433A9" w:rsidRDefault="004A461C" w:rsidP="004A461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0EB2DF97" w14:textId="77777777" w:rsidR="004A461C" w:rsidRPr="009433A9" w:rsidRDefault="004A461C" w:rsidP="004A46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F386BA2" w14:textId="079FBAC8" w:rsidR="004A461C" w:rsidRPr="009011DF" w:rsidRDefault="004A461C" w:rsidP="004A461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62681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7FF80E" w14:textId="7EB7856E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  <w:tc>
          <w:tcPr>
            <w:tcW w:w="236" w:type="dxa"/>
          </w:tcPr>
          <w:p w14:paraId="4B5C1F15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2134FC" w14:textId="05090A53" w:rsidR="004A461C" w:rsidRPr="004A461C" w:rsidRDefault="004A461C" w:rsidP="005E53F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FA5E8C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09E0C6" w14:textId="4E25EFB7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  <w:tc>
          <w:tcPr>
            <w:tcW w:w="236" w:type="dxa"/>
          </w:tcPr>
          <w:p w14:paraId="3200E372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226C3F" w14:textId="1A8140BA" w:rsidR="004A461C" w:rsidRPr="009433A9" w:rsidRDefault="00F80633" w:rsidP="004A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9F92F1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AD4EA2A" w14:textId="0F1FEAA4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(999)</w:t>
            </w:r>
          </w:p>
        </w:tc>
      </w:tr>
      <w:tr w:rsidR="004A461C" w:rsidRPr="009433A9" w14:paraId="47389442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3D713E49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6F43B2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384E0F4" w14:textId="1803ECEA" w:rsidR="004A461C" w:rsidRPr="009433A9" w:rsidRDefault="004A461C" w:rsidP="004A461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  <w:tc>
          <w:tcPr>
            <w:tcW w:w="236" w:type="dxa"/>
            <w:shd w:val="clear" w:color="auto" w:fill="auto"/>
          </w:tcPr>
          <w:p w14:paraId="6BB6A995" w14:textId="77777777" w:rsidR="004A461C" w:rsidRPr="009433A9" w:rsidRDefault="004A461C" w:rsidP="004A46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994BB21" w14:textId="696B3DBC" w:rsidR="004A461C" w:rsidRPr="009011DF" w:rsidRDefault="004A461C" w:rsidP="004A461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BC086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E759EDC" w14:textId="69031E3B" w:rsidR="004A461C" w:rsidRPr="009011DF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  <w:tc>
          <w:tcPr>
            <w:tcW w:w="236" w:type="dxa"/>
          </w:tcPr>
          <w:p w14:paraId="415C3105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D15128" w14:textId="46DDC5A1" w:rsidR="004A461C" w:rsidRPr="004A461C" w:rsidRDefault="004A461C" w:rsidP="005E53F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2311D1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6F782A" w14:textId="7EF49C3D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(258)</w:t>
            </w:r>
          </w:p>
        </w:tc>
        <w:tc>
          <w:tcPr>
            <w:tcW w:w="236" w:type="dxa"/>
          </w:tcPr>
          <w:p w14:paraId="646192AF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4542F5" w14:textId="6B9CE759" w:rsidR="004A461C" w:rsidRPr="009433A9" w:rsidRDefault="00F80633" w:rsidP="004A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265C64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4B32252" w14:textId="56795AE3" w:rsidR="004A461C" w:rsidRPr="004A461C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A461C">
              <w:rPr>
                <w:rFonts w:ascii="Angsana New" w:hAnsi="Angsana New"/>
                <w:sz w:val="24"/>
                <w:szCs w:val="24"/>
                <w:lang w:val="en-US" w:bidi="th-TH"/>
              </w:rPr>
              <w:t>(258)</w:t>
            </w:r>
          </w:p>
        </w:tc>
      </w:tr>
      <w:tr w:rsidR="004A461C" w:rsidRPr="009433A9" w14:paraId="33A885B4" w14:textId="77777777" w:rsidTr="007C204F">
        <w:trPr>
          <w:trHeight w:val="261"/>
        </w:trPr>
        <w:tc>
          <w:tcPr>
            <w:tcW w:w="3690" w:type="dxa"/>
            <w:shd w:val="clear" w:color="auto" w:fill="auto"/>
          </w:tcPr>
          <w:p w14:paraId="609C741A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D1EF843" w14:textId="77777777" w:rsidR="004A461C" w:rsidRPr="009433A9" w:rsidRDefault="004A461C" w:rsidP="004A461C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714FB" w14:textId="5EC92CDF" w:rsidR="004A461C" w:rsidRPr="009433A9" w:rsidRDefault="004A461C" w:rsidP="004A461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(1,257)</w:t>
            </w:r>
          </w:p>
        </w:tc>
        <w:tc>
          <w:tcPr>
            <w:tcW w:w="236" w:type="dxa"/>
            <w:shd w:val="clear" w:color="auto" w:fill="auto"/>
          </w:tcPr>
          <w:p w14:paraId="6E5CB7B9" w14:textId="77777777" w:rsidR="004A461C" w:rsidRPr="009433A9" w:rsidRDefault="004A461C" w:rsidP="004A461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12C8A" w14:textId="522C46AA" w:rsidR="004A461C" w:rsidRPr="009011DF" w:rsidRDefault="004A461C" w:rsidP="004A461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169F8C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3899D" w14:textId="19C20FA5" w:rsidR="004A461C" w:rsidRPr="009011DF" w:rsidRDefault="004A461C" w:rsidP="004A461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10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(1,257)</w:t>
            </w:r>
          </w:p>
        </w:tc>
        <w:tc>
          <w:tcPr>
            <w:tcW w:w="236" w:type="dxa"/>
          </w:tcPr>
          <w:p w14:paraId="35F31803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D0BF9" w14:textId="64855EDA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F123FA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FE0377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D7B74F" w14:textId="77777777" w:rsidR="004A461C" w:rsidRPr="009433A9" w:rsidRDefault="004A461C" w:rsidP="004A461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A02BB1" w14:textId="77777777" w:rsidR="004A461C" w:rsidRPr="009433A9" w:rsidRDefault="004A461C" w:rsidP="004A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B8DE8C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13E7201" w14:textId="77777777" w:rsidR="004A461C" w:rsidRPr="009433A9" w:rsidRDefault="004A461C" w:rsidP="004A46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558006" w14:textId="77777777" w:rsidR="00111F09" w:rsidRPr="009433A9" w:rsidRDefault="00111F09" w:rsidP="0011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D4B1717" w14:textId="50A2AF92" w:rsidR="00111F09" w:rsidRPr="009433A9" w:rsidRDefault="0011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9433A9">
        <w:br w:type="page"/>
      </w:r>
    </w:p>
    <w:tbl>
      <w:tblPr>
        <w:tblW w:w="144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800"/>
        <w:gridCol w:w="236"/>
        <w:gridCol w:w="1564"/>
        <w:gridCol w:w="236"/>
        <w:gridCol w:w="1197"/>
        <w:gridCol w:w="7"/>
        <w:gridCol w:w="229"/>
        <w:gridCol w:w="7"/>
        <w:gridCol w:w="1114"/>
        <w:gridCol w:w="236"/>
        <w:gridCol w:w="1114"/>
        <w:gridCol w:w="236"/>
        <w:gridCol w:w="1114"/>
        <w:gridCol w:w="236"/>
        <w:gridCol w:w="1107"/>
        <w:gridCol w:w="7"/>
      </w:tblGrid>
      <w:tr w:rsidR="0041602A" w:rsidRPr="009433A9" w14:paraId="2C354DD3" w14:textId="77777777" w:rsidTr="002E2C96">
        <w:trPr>
          <w:gridAfter w:val="1"/>
          <w:wAfter w:w="7" w:type="dxa"/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69F02CE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33" w:type="dxa"/>
            <w:gridSpan w:val="15"/>
            <w:vAlign w:val="bottom"/>
          </w:tcPr>
          <w:p w14:paraId="3D3B6F9A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1602A" w:rsidRPr="009433A9" w14:paraId="2D5C04CF" w14:textId="77777777" w:rsidTr="002E2C96">
        <w:trPr>
          <w:gridAfter w:val="1"/>
          <w:wAfter w:w="7" w:type="dxa"/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13F75A31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33" w:type="dxa"/>
            <w:gridSpan w:val="5"/>
            <w:vAlign w:val="bottom"/>
          </w:tcPr>
          <w:p w14:paraId="134BC8AB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D5E0ACE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BD173FF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1602A" w:rsidRPr="009433A9" w14:paraId="10264564" w14:textId="77777777" w:rsidTr="002E2C96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3E3146C0" w14:textId="77777777" w:rsidR="0041602A" w:rsidRPr="009433A9" w:rsidRDefault="0041602A" w:rsidP="0041602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740D85" w14:textId="77777777" w:rsidR="0041602A" w:rsidRPr="009433A9" w:rsidRDefault="0041602A" w:rsidP="0041602A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14A80B1E" w14:textId="77777777" w:rsidR="0041602A" w:rsidRPr="009433A9" w:rsidRDefault="0041602A" w:rsidP="004160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6374BA9" w14:textId="0DBF31D4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5E498A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382758" w14:textId="14ACAC99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A509B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5032AE5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5914BD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21736DF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FA0D29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BBD2EF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B97D9D7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B8CDDBB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623137F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AAFAA55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602A" w:rsidRPr="009433A9" w14:paraId="423BB7DE" w14:textId="77777777" w:rsidTr="002E2C96">
        <w:trPr>
          <w:gridAfter w:val="1"/>
          <w:wAfter w:w="7" w:type="dxa"/>
          <w:trHeight w:val="261"/>
        </w:trPr>
        <w:tc>
          <w:tcPr>
            <w:tcW w:w="3780" w:type="dxa"/>
            <w:shd w:val="clear" w:color="auto" w:fill="auto"/>
          </w:tcPr>
          <w:p w14:paraId="2740BDE2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C1558C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33" w:type="dxa"/>
            <w:gridSpan w:val="15"/>
          </w:tcPr>
          <w:p w14:paraId="08FBE2E2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1602A" w:rsidRPr="009433A9" w14:paraId="6793E2E6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809893B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70E25E25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74296B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9DE70B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4B559A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3E230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D2B3E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4DC35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4BF9E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BF2B8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F673D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72B85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DD3F12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9606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183C7C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9433A9" w14:paraId="6289563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F748805" w14:textId="005B73CB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</w:t>
            </w:r>
            <w:r w:rsidR="00380EC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492E1F6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31F37269" w14:textId="77777777" w:rsidR="0041602A" w:rsidRPr="009433A9" w:rsidRDefault="0041602A" w:rsidP="00003DA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8EA07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0B6FE1D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773F63C4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5E3501C" w14:textId="77777777" w:rsidR="0041602A" w:rsidRPr="009433A9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gridSpan w:val="2"/>
          </w:tcPr>
          <w:p w14:paraId="0C85306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9E4D9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3447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E3756E3" w14:textId="77777777" w:rsidR="0041602A" w:rsidRPr="009433A9" w:rsidRDefault="0041602A" w:rsidP="00AF68A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3C0D1663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209839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CAEC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848F91B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41602A" w:rsidRPr="009433A9" w14:paraId="32ABA131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49BDCB9B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236" w:type="dxa"/>
            <w:shd w:val="clear" w:color="auto" w:fill="auto"/>
          </w:tcPr>
          <w:p w14:paraId="1138DFAA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DE934E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9E7774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8595D3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6759795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E90FC8F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gridSpan w:val="2"/>
          </w:tcPr>
          <w:p w14:paraId="4B35E0C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FC07A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F879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C061C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7873C730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CAD699D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9522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7924D4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41602A" w:rsidRPr="009433A9" w14:paraId="083001F7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D53AD10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E233DF8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D100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C106B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E9DB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shd w:val="clear" w:color="auto" w:fill="auto"/>
          </w:tcPr>
          <w:p w14:paraId="4275E600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56A63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gridSpan w:val="2"/>
          </w:tcPr>
          <w:p w14:paraId="2ACF306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7FDFF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9BFE1B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4230C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5DDDD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2D617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20DE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1DBCC0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9433A9" w14:paraId="7382ED57" w14:textId="77777777" w:rsidTr="002E2C96">
        <w:trPr>
          <w:trHeight w:val="186"/>
        </w:trPr>
        <w:tc>
          <w:tcPr>
            <w:tcW w:w="3780" w:type="dxa"/>
            <w:shd w:val="clear" w:color="auto" w:fill="auto"/>
          </w:tcPr>
          <w:p w14:paraId="34C82225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D2AEDE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398B7B2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004E6D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1CD7B7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069C8F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B0FE5B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1AABD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3E6B0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B9DFB2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B83BA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4D8D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8ECCC0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51C12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C6B17F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9433A9" w14:paraId="17608D6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0D80C8F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7B66776D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009A9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3874BE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7E3729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AFF553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86375A1" w14:textId="77777777" w:rsidR="0041602A" w:rsidRPr="009433A9" w:rsidRDefault="0041602A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AA45A5D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2B501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EAC65F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CF6B0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99FEC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88D303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13EF5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4D26B0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9433A9" w14:paraId="38BD1BD2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1F4DA9C" w14:textId="035DAAAC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29735669" w14:textId="77777777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C6B56A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2A87FE" w14:textId="77777777" w:rsidR="00F01FC6" w:rsidRPr="009433A9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CAFBEA4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31693B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9EB323" w14:textId="77777777" w:rsidR="00F01FC6" w:rsidRPr="009433A9" w:rsidRDefault="00F01FC6" w:rsidP="0011095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24AE9C1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F6791C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0912BE0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4CD7DC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20890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0F41FE" w14:textId="77777777" w:rsidR="00F01FC6" w:rsidRPr="009433A9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63AAA1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695B7E9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9433A9" w14:paraId="33E515F4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6E1DD2E1" w14:textId="4E50C7FF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433A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36" w:type="dxa"/>
            <w:shd w:val="clear" w:color="auto" w:fill="auto"/>
          </w:tcPr>
          <w:p w14:paraId="092FE47F" w14:textId="77777777" w:rsidR="00F01FC6" w:rsidRPr="009433A9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5D9F33" w14:textId="365F5F35" w:rsidR="00F01FC6" w:rsidRPr="009433A9" w:rsidRDefault="00F01FC6" w:rsidP="00F01FC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B130CE" w14:textId="77777777" w:rsidR="00F01FC6" w:rsidRPr="009433A9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7AA4167" w14:textId="03D45584" w:rsidR="00F01FC6" w:rsidRPr="009433A9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199BDBD8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4DB5A1" w14:textId="03E15397" w:rsidR="00F01FC6" w:rsidRPr="009433A9" w:rsidRDefault="00F01FC6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gridSpan w:val="2"/>
          </w:tcPr>
          <w:p w14:paraId="3F3D91E4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12BEB5" w14:textId="765088E4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2AE84A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31E441D" w14:textId="0AA08625" w:rsidR="00F01FC6" w:rsidRPr="009433A9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3B27CF39" w14:textId="77777777" w:rsidR="00F01FC6" w:rsidRPr="009433A9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458A84" w14:textId="4B4701E6" w:rsidR="00F01FC6" w:rsidRPr="009433A9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DF9509" w14:textId="77777777" w:rsidR="00F01FC6" w:rsidRPr="009433A9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65651F" w14:textId="7E20A0D4" w:rsidR="00F01FC6" w:rsidRPr="009433A9" w:rsidRDefault="00F01FC6" w:rsidP="00F01F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1602A" w:rsidRPr="009433A9" w14:paraId="49F4F95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687F440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36" w:type="dxa"/>
            <w:shd w:val="clear" w:color="auto" w:fill="auto"/>
          </w:tcPr>
          <w:p w14:paraId="58B2277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A0255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BC56E25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01F5EBA" w14:textId="77777777" w:rsidR="0041602A" w:rsidRPr="009433A9" w:rsidRDefault="0041602A" w:rsidP="009E513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81E4E1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366760" w14:textId="77777777" w:rsidR="0041602A" w:rsidRPr="009433A9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1A28AD5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8E7F7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BC5C5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2FF96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27EF4C6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B813769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3764B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1F11A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1602A" w:rsidRPr="009433A9" w14:paraId="6EF7522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560EC8B0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035DD5C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D79C89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shd w:val="clear" w:color="auto" w:fill="auto"/>
          </w:tcPr>
          <w:p w14:paraId="44115592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80CA0AC" w14:textId="77777777" w:rsidR="0041602A" w:rsidRPr="009433A9" w:rsidRDefault="0041602A" w:rsidP="009E513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7CD02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9868A" w14:textId="77777777" w:rsidR="0041602A" w:rsidRPr="009433A9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gridSpan w:val="2"/>
          </w:tcPr>
          <w:p w14:paraId="11BB1BF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2CF00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003A5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CA1B1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</w:tcPr>
          <w:p w14:paraId="047EA0F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F117F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3227F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340D8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</w:tr>
      <w:tr w:rsidR="0041602A" w:rsidRPr="009433A9" w14:paraId="5EBDE63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1185E4B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EE623E9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C721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(2,475)</w:t>
            </w:r>
          </w:p>
        </w:tc>
        <w:tc>
          <w:tcPr>
            <w:tcW w:w="236" w:type="dxa"/>
            <w:shd w:val="clear" w:color="auto" w:fill="auto"/>
          </w:tcPr>
          <w:p w14:paraId="78B2C5E2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E58E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27855BAE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AD9E2" w14:textId="77777777" w:rsidR="0041602A" w:rsidRPr="00110956" w:rsidRDefault="0041602A" w:rsidP="00110956">
            <w:pPr>
              <w:pStyle w:val="acctfourfigures"/>
              <w:tabs>
                <w:tab w:val="clear" w:pos="765"/>
              </w:tabs>
              <w:spacing w:line="240" w:lineRule="atLeast"/>
              <w:ind w:left="-43" w:right="9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956">
              <w:rPr>
                <w:rFonts w:ascii="Angsana New" w:hAnsi="Angsana New"/>
                <w:b/>
                <w:bCs/>
                <w:sz w:val="24"/>
                <w:szCs w:val="24"/>
              </w:rPr>
              <w:t>(77,475)</w:t>
            </w:r>
          </w:p>
        </w:tc>
        <w:tc>
          <w:tcPr>
            <w:tcW w:w="236" w:type="dxa"/>
            <w:gridSpan w:val="2"/>
          </w:tcPr>
          <w:p w14:paraId="1B258B5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606DF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066736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65B00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FABB5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0AEF16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2D88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B9ECC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C138ED" w14:textId="1A16C69A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6CDBA5D" w14:textId="77777777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9433A9"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44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800"/>
        <w:gridCol w:w="236"/>
        <w:gridCol w:w="156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41602A" w:rsidRPr="009433A9" w14:paraId="7DD34177" w14:textId="77777777" w:rsidTr="002E2C96">
        <w:trPr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2252594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3"/>
            <w:vAlign w:val="bottom"/>
          </w:tcPr>
          <w:p w14:paraId="061F6786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1602A" w:rsidRPr="009433A9" w14:paraId="683BEC5E" w14:textId="77777777" w:rsidTr="002E2C96">
        <w:trPr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C835E81" w14:textId="77777777" w:rsidR="0041602A" w:rsidRPr="009433A9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6CD4079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2F31FB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6C9D43B8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1602A" w:rsidRPr="009433A9" w14:paraId="424F85EA" w14:textId="77777777" w:rsidTr="002E2C96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5DE7BC2C" w14:textId="77777777" w:rsidR="0041602A" w:rsidRPr="009433A9" w:rsidRDefault="0041602A" w:rsidP="0041602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ABEA6" w14:textId="77777777" w:rsidR="0041602A" w:rsidRPr="009433A9" w:rsidRDefault="0041602A" w:rsidP="0041602A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9E5777F" w14:textId="77777777" w:rsidR="0041602A" w:rsidRPr="009433A9" w:rsidRDefault="0041602A" w:rsidP="004160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68E0B7E6" w14:textId="4325FB8F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FFBEB58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E803AF3" w14:textId="13FF63EE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433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433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26E05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238550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BE438C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324ADE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6F0DE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5751615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9433A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433A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DD0231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4A9CE1E" w14:textId="77777777" w:rsidR="0041602A" w:rsidRPr="009433A9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9433A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1553734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33ABB7" w14:textId="77777777" w:rsidR="0041602A" w:rsidRPr="009433A9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602A" w:rsidRPr="009433A9" w14:paraId="02165A4F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FD1345A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7D25270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3"/>
          </w:tcPr>
          <w:p w14:paraId="7AB16255" w14:textId="77777777" w:rsidR="0041602A" w:rsidRPr="009433A9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433A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1602A" w:rsidRPr="009433A9" w14:paraId="1F5243B6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E932CE4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5F2DF667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0152BA8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CA1F69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E23E79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789F7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88A6BA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4FB95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85D46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2948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7853C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340D8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F7F25F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A09C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F67E2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9433A9" w14:paraId="787A104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31FC50AB" w14:textId="7CE1F21D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="00380EC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37AF88C3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641E761B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5DEC5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9601A2A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16D874A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8FF273F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</w:tcPr>
          <w:p w14:paraId="3F915EC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6EE99D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FBB5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13FA31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2471D2A4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AA90D4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2F82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2768931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41602A" w:rsidRPr="009433A9" w14:paraId="72AD6CF4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DCED704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236" w:type="dxa"/>
            <w:shd w:val="clear" w:color="auto" w:fill="auto"/>
          </w:tcPr>
          <w:p w14:paraId="031BBE40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A5E523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853EA8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5C19DB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4FCCDB96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110DC5E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10,</w:t>
            </w:r>
            <w:r w:rsidRPr="009433A9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7EE2B19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C353C8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71FCF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0188D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62EC3B8F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B5BC7C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CAB3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F11A32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41602A" w:rsidRPr="009433A9" w14:paraId="26A1693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239BFA9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C7A62F9" w14:textId="77777777" w:rsidR="0041602A" w:rsidRPr="009433A9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E33ED95" w14:textId="77777777" w:rsidR="0041602A" w:rsidRPr="005E53F6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53F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E591A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721D0A8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</w:t>
            </w:r>
            <w:r w:rsidRPr="009433A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5F2A5701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6589967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</w:tcPr>
          <w:p w14:paraId="4001EEA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2DDF7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E31E7D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315931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82EDE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EAFB3A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4C54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01DDA9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9433A9" w14:paraId="56BFB4C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94D83F9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CCB50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4148E77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E5977B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16F100D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B9B93B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E03DBB6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108F5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57B54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13E6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52D8D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54B22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434F1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3F20A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D41F4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9433A9" w14:paraId="41D43B1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38686DE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AF0A6F3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4189D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5328CD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F50EC7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8C0FE2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E4A2099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1831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C9E1C3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AC1E6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171B66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830AEC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46C4BE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6920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4CEAB1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37A62" w:rsidRPr="009433A9" w14:paraId="77165AD8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31545E89" w14:textId="327CA260" w:rsidR="00137A62" w:rsidRPr="009433A9" w:rsidRDefault="00137A62" w:rsidP="00137A62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CBB8D4E" w14:textId="77777777" w:rsidR="00137A62" w:rsidRPr="009433A9" w:rsidRDefault="00137A62" w:rsidP="00137A6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28B385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7BA20D" w14:textId="77777777" w:rsidR="00137A62" w:rsidRPr="009433A9" w:rsidRDefault="00137A62" w:rsidP="00137A6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804910F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3DB91A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F2ED51" w14:textId="77777777" w:rsidR="00137A62" w:rsidRPr="009433A9" w:rsidRDefault="00137A62" w:rsidP="005E53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871239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D2C75C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6E62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28DFF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56A70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7124C1" w14:textId="77777777" w:rsidR="00137A62" w:rsidRPr="009433A9" w:rsidRDefault="00137A62" w:rsidP="0013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9BC054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2E238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7A62" w:rsidRPr="009433A9" w14:paraId="75393A21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5EC3422" w14:textId="028A31C1" w:rsidR="00137A62" w:rsidRPr="009433A9" w:rsidRDefault="00137A62" w:rsidP="00137A6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433A9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Pr="009433A9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36" w:type="dxa"/>
            <w:shd w:val="clear" w:color="auto" w:fill="auto"/>
          </w:tcPr>
          <w:p w14:paraId="5198AE1A" w14:textId="77777777" w:rsidR="00137A62" w:rsidRPr="009433A9" w:rsidRDefault="00137A62" w:rsidP="00137A6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C0CA9" w14:textId="092E9D87" w:rsidR="00137A62" w:rsidRPr="009433A9" w:rsidRDefault="00137A62" w:rsidP="00137A6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E9AD8" w14:textId="77777777" w:rsidR="00137A62" w:rsidRPr="009433A9" w:rsidRDefault="00137A62" w:rsidP="00137A6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7671614" w14:textId="5C5DF784" w:rsidR="00137A62" w:rsidRPr="009433A9" w:rsidRDefault="00137A62" w:rsidP="00137A6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58C6CD4A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DBE696C" w14:textId="1BED7AFE" w:rsidR="00137A62" w:rsidRPr="009433A9" w:rsidRDefault="00137A62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</w:tcPr>
          <w:p w14:paraId="6CDF3065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507C91" w14:textId="0094154E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C7937B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719021" w14:textId="4C01F933" w:rsidR="00137A62" w:rsidRPr="009433A9" w:rsidRDefault="00137A62" w:rsidP="00137A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1DB30F8B" w14:textId="77777777" w:rsidR="00137A62" w:rsidRPr="009433A9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67FAE5" w14:textId="02C1E549" w:rsidR="00137A62" w:rsidRPr="009433A9" w:rsidRDefault="00137A62" w:rsidP="0013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111443" w14:textId="77777777" w:rsidR="00137A62" w:rsidRPr="009433A9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430591" w14:textId="6385D299" w:rsidR="00137A62" w:rsidRPr="009433A9" w:rsidRDefault="00137A62" w:rsidP="00137A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1602A" w:rsidRPr="009433A9" w14:paraId="3D1630BB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F77F58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36" w:type="dxa"/>
            <w:shd w:val="clear" w:color="auto" w:fill="auto"/>
          </w:tcPr>
          <w:p w14:paraId="281236E6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DD0D1A5" w14:textId="77777777" w:rsidR="0041602A" w:rsidRPr="009433A9" w:rsidRDefault="0041602A" w:rsidP="00D1281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F079AB5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1C6DD95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2F7013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7EB65AB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CA7FFA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077BCB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24D13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7B2D3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182186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EF1291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A814C7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731D07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1602A" w:rsidRPr="009433A9" w14:paraId="07EE776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75839D2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433A9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EAEF67F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9332B60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  <w:shd w:val="clear" w:color="auto" w:fill="auto"/>
          </w:tcPr>
          <w:p w14:paraId="0B13AF0F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D2F9A3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A3B8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F61C554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34DBE82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66FD2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0BD10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60165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7A453AE0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0A394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C03683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6F81FF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</w:tr>
      <w:tr w:rsidR="0041602A" w:rsidRPr="009433A9" w14:paraId="1B78D6E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6266B6BA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433A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97CEC64" w14:textId="77777777" w:rsidR="0041602A" w:rsidRPr="009433A9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5849A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(1,900)</w:t>
            </w:r>
          </w:p>
        </w:tc>
        <w:tc>
          <w:tcPr>
            <w:tcW w:w="236" w:type="dxa"/>
            <w:shd w:val="clear" w:color="auto" w:fill="auto"/>
          </w:tcPr>
          <w:p w14:paraId="653D04B3" w14:textId="77777777" w:rsidR="0041602A" w:rsidRPr="009433A9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A316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6376F9BD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B17" w14:textId="77777777" w:rsidR="0041602A" w:rsidRPr="009433A9" w:rsidRDefault="0041602A" w:rsidP="005E53F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(76,</w:t>
            </w:r>
            <w:r w:rsidRPr="009433A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9433A9">
              <w:rPr>
                <w:rFonts w:ascii="Angsana New" w:hAnsi="Angsana New"/>
                <w:b/>
                <w:bCs/>
                <w:sz w:val="24"/>
                <w:szCs w:val="24"/>
              </w:rPr>
              <w:t>00)</w:t>
            </w:r>
          </w:p>
        </w:tc>
        <w:tc>
          <w:tcPr>
            <w:tcW w:w="236" w:type="dxa"/>
          </w:tcPr>
          <w:p w14:paraId="4C4B6C9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92CC62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B77D0F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5576E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7EC87" w14:textId="77777777" w:rsidR="0041602A" w:rsidRPr="009433A9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79E184" w14:textId="77777777" w:rsidR="0041602A" w:rsidRPr="009433A9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D6324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611BEC" w14:textId="77777777" w:rsidR="0041602A" w:rsidRPr="009433A9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9B4BA29" w14:textId="5556B6CC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AAF8C45" w14:textId="77777777" w:rsidR="0041602A" w:rsidRPr="009433A9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246D7A1" w14:textId="10990FA5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ED6B0D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6A3EE53" w14:textId="6D0E4DAA" w:rsidR="00A34F60" w:rsidRPr="009433A9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14:paraId="49FAC53C" w14:textId="77777777" w:rsidR="00A34F60" w:rsidRPr="00265CE2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  <w:cs/>
        </w:rPr>
      </w:pPr>
    </w:p>
    <w:p w14:paraId="346D7BE5" w14:textId="341A239B" w:rsidR="0065127C" w:rsidRPr="009433A9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736C5A6" w14:textId="77777777" w:rsidR="0065127C" w:rsidRPr="006722D3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</w:rPr>
      </w:pPr>
    </w:p>
    <w:p w14:paraId="3B4959C1" w14:textId="2117126C" w:rsidR="0065127C" w:rsidRPr="009433A9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 w:rsidRPr="009433A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ในตลาดที่ใช้คิดลดกระแสเงินสดในอนาคตของเงินต้นและดอกเบี้ยเป็นมูลค่าปัจจุบัน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 w:rsidRPr="009433A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03B4C" w:rsidRPr="009433A9">
        <w:rPr>
          <w:rFonts w:ascii="Angsana New" w:hAnsi="Angsana New"/>
          <w:b/>
          <w:sz w:val="30"/>
          <w:szCs w:val="30"/>
          <w:cs/>
        </w:rPr>
        <w:t xml:space="preserve">              </w:t>
      </w:r>
      <w:r w:rsidRPr="009433A9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 w:rsidRPr="009433A9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415553D" w14:textId="77777777" w:rsidR="00555EFF" w:rsidRPr="006722D3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</w:rPr>
      </w:pPr>
    </w:p>
    <w:p w14:paraId="33D940CF" w14:textId="2818E62C" w:rsidR="00E23815" w:rsidRPr="009433A9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</w:t>
      </w:r>
      <w:r w:rsidR="00380EC6"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9433A9">
        <w:rPr>
          <w:rFonts w:ascii="Angsana New" w:hAnsi="Angsana New"/>
          <w:b/>
          <w:sz w:val="30"/>
          <w:szCs w:val="30"/>
          <w:cs/>
        </w:rPr>
        <w:t>ตามสัญญาใกล้เคียงกับอัตราตลาด</w:t>
      </w:r>
    </w:p>
    <w:p w14:paraId="52C40428" w14:textId="77777777" w:rsidR="00E23815" w:rsidRPr="006722D3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</w:rPr>
      </w:pPr>
    </w:p>
    <w:p w14:paraId="1B98F945" w14:textId="2780141E" w:rsidR="00555EFF" w:rsidRPr="00921FE6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9433A9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มูลค่ายุติธรรมระดับ </w:t>
      </w:r>
      <w:r w:rsidRPr="009433A9">
        <w:rPr>
          <w:rFonts w:ascii="Angsana New" w:hAnsi="Angsana New"/>
          <w:bCs/>
          <w:sz w:val="30"/>
          <w:szCs w:val="30"/>
        </w:rPr>
        <w:t>2</w:t>
      </w:r>
      <w:r w:rsidR="00281CAD" w:rsidRPr="009433A9">
        <w:rPr>
          <w:rFonts w:ascii="Angsana New" w:hAnsi="Angsana New"/>
          <w:bCs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</w:t>
      </w:r>
      <w:r w:rsidRPr="00921FE6">
        <w:rPr>
          <w:rFonts w:ascii="Angsana New" w:hAnsi="Angsana New" w:hint="cs"/>
          <w:b/>
          <w:sz w:val="30"/>
          <w:szCs w:val="30"/>
          <w:cs/>
        </w:rPr>
        <w:t>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5A7FC7" w14:textId="2AE4AB78" w:rsidR="00C02B95" w:rsidRPr="006722D3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3"/>
          <w:szCs w:val="23"/>
        </w:rPr>
      </w:pPr>
    </w:p>
    <w:p w14:paraId="6FF0B2DC" w14:textId="77777777" w:rsidR="00FF30DF" w:rsidRPr="00921FE6" w:rsidRDefault="00BF37A4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21FE6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921FE6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921FE6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00A97DD" w14:textId="77777777" w:rsidR="00BD602B" w:rsidRPr="00921FE6" w:rsidRDefault="00BD602B" w:rsidP="00BD602B">
      <w:pPr>
        <w:spacing w:line="240" w:lineRule="auto"/>
        <w:rPr>
          <w:sz w:val="2"/>
          <w:szCs w:val="2"/>
        </w:rPr>
      </w:pPr>
    </w:p>
    <w:p w14:paraId="3170A92A" w14:textId="6B6C9796" w:rsidR="00A9387A" w:rsidRPr="006722D3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3"/>
          <w:szCs w:val="23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921FE6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57D16080" w:rsidR="00664D13" w:rsidRPr="00921FE6" w:rsidRDefault="00664D13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61E17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06E0F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281CAD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16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61E17" w:rsidRPr="00921F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1E17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C76D0" w:rsidRPr="00921F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9433A9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921FE6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9433A9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1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921F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21F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22D3" w:rsidRPr="009433A9" w14:paraId="4A7BDB6F" w14:textId="77777777" w:rsidTr="006D108A">
        <w:tc>
          <w:tcPr>
            <w:tcW w:w="3106" w:type="pct"/>
          </w:tcPr>
          <w:p w14:paraId="4D2D4913" w14:textId="4AAD026C" w:rsidR="006722D3" w:rsidRPr="009433A9" w:rsidRDefault="006722D3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5D593B1D" w14:textId="77777777" w:rsidR="006722D3" w:rsidRPr="009433A9" w:rsidRDefault="006722D3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433D9FE0" w14:textId="77777777" w:rsidR="006722D3" w:rsidRPr="009433A9" w:rsidRDefault="006722D3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2E2B3423" w14:textId="77777777" w:rsidR="006722D3" w:rsidRPr="009433A9" w:rsidRDefault="006722D3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2D3" w:rsidRPr="009433A9" w14:paraId="456941F3" w14:textId="77777777" w:rsidTr="006722D3">
        <w:tc>
          <w:tcPr>
            <w:tcW w:w="3106" w:type="pct"/>
          </w:tcPr>
          <w:p w14:paraId="2F36FE94" w14:textId="56F78A35" w:rsidR="006722D3" w:rsidRPr="006722D3" w:rsidRDefault="006722D3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</w:t>
            </w:r>
            <w:r w:rsidR="002720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7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874" w:type="pct"/>
            <w:tcBorders>
              <w:bottom w:val="double" w:sz="4" w:space="0" w:color="auto"/>
            </w:tcBorders>
          </w:tcPr>
          <w:p w14:paraId="6BD133E7" w14:textId="113B9BC6" w:rsidR="006722D3" w:rsidRPr="006722D3" w:rsidRDefault="006722D3" w:rsidP="006722D3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22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E169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30" w:type="pct"/>
          </w:tcPr>
          <w:p w14:paraId="53C11157" w14:textId="77777777" w:rsidR="006722D3" w:rsidRPr="009433A9" w:rsidRDefault="006722D3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double" w:sz="4" w:space="0" w:color="auto"/>
            </w:tcBorders>
          </w:tcPr>
          <w:p w14:paraId="30C30A27" w14:textId="23B25BDE" w:rsidR="006722D3" w:rsidRPr="006722D3" w:rsidRDefault="00E16960" w:rsidP="006722D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722D3" w:rsidRPr="0067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</w:tr>
      <w:tr w:rsidR="006722D3" w:rsidRPr="009433A9" w14:paraId="23B7EBE2" w14:textId="77777777" w:rsidTr="006722D3">
        <w:tc>
          <w:tcPr>
            <w:tcW w:w="3106" w:type="pct"/>
          </w:tcPr>
          <w:p w14:paraId="159187D2" w14:textId="77777777" w:rsidR="006722D3" w:rsidRPr="009433A9" w:rsidRDefault="006722D3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</w:tcPr>
          <w:p w14:paraId="0B144DD9" w14:textId="77777777" w:rsidR="006722D3" w:rsidRPr="009433A9" w:rsidRDefault="006722D3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24FB270B" w14:textId="77777777" w:rsidR="006722D3" w:rsidRPr="009433A9" w:rsidRDefault="006722D3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double" w:sz="4" w:space="0" w:color="auto"/>
            </w:tcBorders>
          </w:tcPr>
          <w:p w14:paraId="5215A717" w14:textId="77777777" w:rsidR="006722D3" w:rsidRPr="009433A9" w:rsidRDefault="006722D3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876" w:rsidRPr="009433A9" w14:paraId="00118C9E" w14:textId="77777777" w:rsidTr="006D108A">
        <w:tc>
          <w:tcPr>
            <w:tcW w:w="3106" w:type="pct"/>
          </w:tcPr>
          <w:p w14:paraId="5EBA995D" w14:textId="7756D61C" w:rsidR="00536876" w:rsidRPr="009433A9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379A5BA1" w14:textId="77777777" w:rsidR="00536876" w:rsidRPr="009433A9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9433A9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9433A9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52B" w:rsidRPr="009433A9" w14:paraId="19FF40BD" w14:textId="77777777" w:rsidTr="006D108A">
        <w:tc>
          <w:tcPr>
            <w:tcW w:w="3106" w:type="pct"/>
          </w:tcPr>
          <w:p w14:paraId="2A096DF1" w14:textId="3F6F2DA6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/>
                <w:sz w:val="30"/>
                <w:szCs w:val="30"/>
                <w:cs/>
              </w:rPr>
              <w:t>สัญญาก่อสร้างแผงโซลาร์บนหลังคา</w:t>
            </w:r>
          </w:p>
        </w:tc>
        <w:tc>
          <w:tcPr>
            <w:tcW w:w="874" w:type="pct"/>
          </w:tcPr>
          <w:p w14:paraId="46CB72C9" w14:textId="60D9C99F" w:rsidR="00EF452B" w:rsidRPr="003C5286" w:rsidRDefault="006722D3" w:rsidP="000D1E93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2,381,8</w:t>
            </w:r>
            <w:r w:rsidR="003512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0" w:type="pct"/>
          </w:tcPr>
          <w:p w14:paraId="05FF551D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2F70EB4A" w14:textId="49EB4077" w:rsidR="00EF452B" w:rsidRPr="009433A9" w:rsidRDefault="006722D3" w:rsidP="0030273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2,339,600</w:t>
            </w:r>
          </w:p>
        </w:tc>
      </w:tr>
      <w:tr w:rsidR="006D14E8" w:rsidRPr="009433A9" w14:paraId="1E74776F" w14:textId="77777777" w:rsidTr="006D108A">
        <w:tc>
          <w:tcPr>
            <w:tcW w:w="3106" w:type="pct"/>
          </w:tcPr>
          <w:p w14:paraId="4E92345F" w14:textId="2B4496F9" w:rsidR="006D14E8" w:rsidRPr="009433A9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3E1CB2A3" w:rsidR="006D14E8" w:rsidRPr="009433A9" w:rsidRDefault="00033DC9" w:rsidP="006D14E8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3D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459,389</w:t>
            </w:r>
          </w:p>
        </w:tc>
        <w:tc>
          <w:tcPr>
            <w:tcW w:w="130" w:type="pct"/>
          </w:tcPr>
          <w:p w14:paraId="6510EFA0" w14:textId="77777777" w:rsidR="006D14E8" w:rsidRPr="009433A9" w:rsidRDefault="006D14E8" w:rsidP="006D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669D349C" w:rsidR="006D14E8" w:rsidRPr="009433A9" w:rsidRDefault="00033DC9" w:rsidP="006D14E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3DC9">
              <w:rPr>
                <w:rFonts w:asciiTheme="majorBidi" w:hAnsiTheme="majorBidi" w:cstheme="majorBidi"/>
                <w:sz w:val="30"/>
                <w:szCs w:val="30"/>
              </w:rPr>
              <w:t>365,071</w:t>
            </w:r>
          </w:p>
        </w:tc>
      </w:tr>
      <w:tr w:rsidR="00EF452B" w:rsidRPr="009433A9" w14:paraId="30EB47D3" w14:textId="77777777" w:rsidTr="006D108A">
        <w:tc>
          <w:tcPr>
            <w:tcW w:w="3106" w:type="pct"/>
          </w:tcPr>
          <w:p w14:paraId="3B3A18F9" w14:textId="4A6868BE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262563D7" w:rsidR="00EF452B" w:rsidRPr="009433A9" w:rsidRDefault="00EA1D20" w:rsidP="00EE7B0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129,650</w:t>
            </w:r>
          </w:p>
        </w:tc>
        <w:tc>
          <w:tcPr>
            <w:tcW w:w="130" w:type="pct"/>
          </w:tcPr>
          <w:p w14:paraId="376177A2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7F511963" w:rsidR="00EF452B" w:rsidRPr="00357E6C" w:rsidRDefault="00357E6C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98,021</w:t>
            </w:r>
          </w:p>
        </w:tc>
      </w:tr>
      <w:tr w:rsidR="00EF452B" w:rsidRPr="009433A9" w14:paraId="50B14F3B" w14:textId="77777777" w:rsidTr="006D108A">
        <w:tc>
          <w:tcPr>
            <w:tcW w:w="3106" w:type="pct"/>
          </w:tcPr>
          <w:p w14:paraId="3D02BC7D" w14:textId="3F9AA21E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50DFC12E" w:rsidR="00EF452B" w:rsidRPr="009433A9" w:rsidRDefault="00357E6C" w:rsidP="00EF452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14,003</w:t>
            </w:r>
          </w:p>
        </w:tc>
        <w:tc>
          <w:tcPr>
            <w:tcW w:w="130" w:type="pct"/>
            <w:shd w:val="clear" w:color="auto" w:fill="auto"/>
          </w:tcPr>
          <w:p w14:paraId="565CDD63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28DF9C2B" w:rsidR="00EF452B" w:rsidRPr="009433A9" w:rsidRDefault="00357E6C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3,883</w:t>
            </w:r>
          </w:p>
        </w:tc>
      </w:tr>
      <w:tr w:rsidR="00EF452B" w:rsidRPr="009433A9" w14:paraId="50D50827" w14:textId="77777777" w:rsidTr="006D108A">
        <w:tc>
          <w:tcPr>
            <w:tcW w:w="3106" w:type="pct"/>
          </w:tcPr>
          <w:p w14:paraId="30CFC79B" w14:textId="5434B87E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2F9714B5" w:rsidR="00EF452B" w:rsidRPr="009433A9" w:rsidRDefault="00357E6C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2,080</w:t>
            </w:r>
          </w:p>
        </w:tc>
        <w:tc>
          <w:tcPr>
            <w:tcW w:w="130" w:type="pct"/>
          </w:tcPr>
          <w:p w14:paraId="043F85F7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5AF0DAA0" w:rsidR="00EF452B" w:rsidRPr="009433A9" w:rsidRDefault="00357E6C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1,498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9433A9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230F9B10" w:rsidR="00EF452B" w:rsidRPr="009433A9" w:rsidRDefault="00033DC9" w:rsidP="00EF452B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D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2,986,949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7A8B8FA9" w:rsidR="00EF452B" w:rsidRPr="00EA1D20" w:rsidRDefault="00033DC9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3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2,808,073</w:t>
            </w:r>
          </w:p>
        </w:tc>
      </w:tr>
    </w:tbl>
    <w:p w14:paraId="11BD76C3" w14:textId="3BB27ABB" w:rsidR="00F47BD0" w:rsidRPr="00F47BD0" w:rsidRDefault="00F47BD0" w:rsidP="00BE5F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</w:rPr>
      </w:pPr>
      <w:r w:rsidRPr="00F47BD0">
        <w:rPr>
          <w:rFonts w:ascii="Angsana New" w:hAnsi="Angsana New"/>
          <w:spacing w:val="-1"/>
          <w:sz w:val="30"/>
          <w:szCs w:val="30"/>
          <w:cs/>
        </w:rPr>
        <w:lastRenderedPageBreak/>
        <w:t>ในระหว่างไตรมาส</w:t>
      </w:r>
      <w:r w:rsidR="00544303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544303">
        <w:rPr>
          <w:rFonts w:ascii="Angsana New" w:hAnsi="Angsana New"/>
          <w:spacing w:val="-1"/>
          <w:sz w:val="30"/>
          <w:szCs w:val="30"/>
        </w:rPr>
        <w:t xml:space="preserve">3 </w:t>
      </w:r>
      <w:r w:rsidRPr="00F47BD0">
        <w:rPr>
          <w:rFonts w:ascii="Angsana New" w:hAnsi="Angsana New"/>
          <w:spacing w:val="-1"/>
          <w:sz w:val="30"/>
          <w:szCs w:val="30"/>
          <w:cs/>
        </w:rPr>
        <w:t>ปี</w:t>
      </w:r>
      <w:r w:rsidR="00544303">
        <w:rPr>
          <w:rFonts w:ascii="Angsana New" w:hAnsi="Angsana New"/>
          <w:spacing w:val="-1"/>
          <w:sz w:val="30"/>
          <w:szCs w:val="30"/>
        </w:rPr>
        <w:t xml:space="preserve"> 2564 </w:t>
      </w:r>
      <w:r w:rsidRPr="00F47BD0">
        <w:rPr>
          <w:rFonts w:ascii="Angsana New" w:hAnsi="Angsana New"/>
          <w:spacing w:val="-1"/>
          <w:sz w:val="30"/>
          <w:szCs w:val="30"/>
          <w:cs/>
        </w:rPr>
        <w:t>บริษัทได้จำหน่ายสินทรัพย์ที่เกี่ยวข้องกับธุรกิจก๊าซธรรมชาติอัดสำหรับอุตสาหกรรม  (</w:t>
      </w:r>
      <w:r w:rsidRPr="00F47BD0">
        <w:rPr>
          <w:rFonts w:ascii="Angsana New" w:hAnsi="Angsana New"/>
          <w:spacing w:val="-1"/>
          <w:sz w:val="30"/>
          <w:szCs w:val="30"/>
        </w:rPr>
        <w:t xml:space="preserve">iCNG) </w:t>
      </w:r>
      <w:r w:rsidRPr="00F47BD0">
        <w:rPr>
          <w:rFonts w:ascii="Angsana New" w:hAnsi="Angsana New"/>
          <w:spacing w:val="-1"/>
          <w:sz w:val="30"/>
          <w:szCs w:val="30"/>
          <w:cs/>
        </w:rPr>
        <w:t>ให้กับบริษัท เครือข่ายก๊าซ ไทย-ญี่ปุ่น จำกัด (“</w:t>
      </w:r>
      <w:r w:rsidRPr="00F47BD0">
        <w:rPr>
          <w:rFonts w:ascii="Angsana New" w:hAnsi="Angsana New"/>
          <w:spacing w:val="-1"/>
          <w:sz w:val="30"/>
          <w:szCs w:val="30"/>
        </w:rPr>
        <w:t xml:space="preserve">TJN”) </w:t>
      </w:r>
      <w:r w:rsidRPr="00F47BD0">
        <w:rPr>
          <w:rFonts w:ascii="Angsana New" w:hAnsi="Angsana New"/>
          <w:spacing w:val="-1"/>
          <w:sz w:val="30"/>
          <w:szCs w:val="30"/>
          <w:cs/>
        </w:rPr>
        <w:t>ซึ่งเป็นบริษัทย่อย (</w:t>
      </w:r>
      <w:r w:rsidR="00C7040E">
        <w:rPr>
          <w:rFonts w:ascii="Angsana New" w:hAnsi="Angsana New" w:hint="cs"/>
          <w:spacing w:val="-1"/>
          <w:sz w:val="30"/>
          <w:szCs w:val="30"/>
          <w:cs/>
        </w:rPr>
        <w:t>ดู</w:t>
      </w:r>
      <w:r w:rsidRPr="00F47BD0">
        <w:rPr>
          <w:rFonts w:ascii="Angsana New" w:hAnsi="Angsana New"/>
          <w:spacing w:val="-1"/>
          <w:sz w:val="30"/>
          <w:szCs w:val="30"/>
          <w:cs/>
        </w:rPr>
        <w:t>หมายเหตุข้อ</w:t>
      </w:r>
      <w:r w:rsidR="00544303">
        <w:rPr>
          <w:rFonts w:ascii="Angsana New" w:hAnsi="Angsana New"/>
          <w:spacing w:val="-1"/>
          <w:sz w:val="30"/>
          <w:szCs w:val="30"/>
        </w:rPr>
        <w:t xml:space="preserve"> </w:t>
      </w:r>
      <w:r w:rsidR="008A4198">
        <w:rPr>
          <w:rFonts w:ascii="Angsana New" w:hAnsi="Angsana New"/>
          <w:spacing w:val="-1"/>
          <w:sz w:val="30"/>
          <w:szCs w:val="30"/>
        </w:rPr>
        <w:t>2</w:t>
      </w:r>
      <w:r w:rsidRPr="00F47BD0">
        <w:rPr>
          <w:rFonts w:ascii="Angsana New" w:hAnsi="Angsana New"/>
          <w:spacing w:val="-1"/>
          <w:sz w:val="30"/>
          <w:szCs w:val="30"/>
          <w:cs/>
        </w:rPr>
        <w:t xml:space="preserve">) และได้เข้าทำสัญญาซื้อขายหุ้นกับ </w:t>
      </w:r>
      <w:r w:rsidRPr="00F47BD0">
        <w:rPr>
          <w:rFonts w:ascii="Angsana New" w:hAnsi="Angsana New"/>
          <w:spacing w:val="-1"/>
          <w:sz w:val="30"/>
          <w:szCs w:val="30"/>
        </w:rPr>
        <w:t xml:space="preserve">Shizuoka Gas Co., Ltd. (“SZG”) </w:t>
      </w:r>
      <w:r w:rsidRPr="00F47BD0">
        <w:rPr>
          <w:rFonts w:ascii="Angsana New" w:hAnsi="Angsana New"/>
          <w:spacing w:val="-1"/>
          <w:sz w:val="30"/>
          <w:szCs w:val="30"/>
          <w:cs/>
        </w:rPr>
        <w:t xml:space="preserve">ซึ่งเป็นบริษัทจดทะเบียนในตลาดหลักทรัพย์โตเกียวเพื่อดำเนินการขายหุ้นที่บริษัทถือใน </w:t>
      </w:r>
      <w:r w:rsidRPr="00F47BD0">
        <w:rPr>
          <w:rFonts w:ascii="Angsana New" w:hAnsi="Angsana New"/>
          <w:spacing w:val="-1"/>
          <w:sz w:val="30"/>
          <w:szCs w:val="30"/>
        </w:rPr>
        <w:t xml:space="preserve">TJN </w:t>
      </w:r>
      <w:r w:rsidRPr="00F47BD0">
        <w:rPr>
          <w:rFonts w:ascii="Angsana New" w:hAnsi="Angsana New"/>
          <w:spacing w:val="-1"/>
          <w:sz w:val="30"/>
          <w:szCs w:val="30"/>
          <w:cs/>
        </w:rPr>
        <w:t xml:space="preserve">ให้แก่ </w:t>
      </w:r>
      <w:r w:rsidRPr="00F47BD0">
        <w:rPr>
          <w:rFonts w:ascii="Angsana New" w:hAnsi="Angsana New"/>
          <w:spacing w:val="-1"/>
          <w:sz w:val="30"/>
          <w:szCs w:val="30"/>
        </w:rPr>
        <w:t xml:space="preserve">SZG </w:t>
      </w:r>
      <w:r w:rsidRPr="00F47BD0">
        <w:rPr>
          <w:rFonts w:ascii="Angsana New" w:hAnsi="Angsana New"/>
          <w:spacing w:val="-1"/>
          <w:sz w:val="30"/>
          <w:szCs w:val="30"/>
          <w:cs/>
        </w:rPr>
        <w:t>ในสัดส่วนร้อยละ</w:t>
      </w:r>
      <w:r w:rsidR="00544303">
        <w:rPr>
          <w:rFonts w:ascii="Angsana New" w:hAnsi="Angsana New"/>
          <w:spacing w:val="-1"/>
          <w:sz w:val="30"/>
          <w:szCs w:val="30"/>
        </w:rPr>
        <w:t xml:space="preserve"> 49 </w:t>
      </w:r>
      <w:r w:rsidRPr="00F47BD0">
        <w:rPr>
          <w:rFonts w:ascii="Angsana New" w:hAnsi="Angsana New"/>
          <w:spacing w:val="-1"/>
          <w:sz w:val="30"/>
          <w:szCs w:val="30"/>
          <w:cs/>
        </w:rPr>
        <w:t>ของจำนวนหุ้นที่จำหน่ายแล้วทั้งหมด โดยมีมูลค่าสิ่งตอบแทนเป็นจำนวนเงิน</w:t>
      </w:r>
      <w:r w:rsidR="00544303">
        <w:rPr>
          <w:rFonts w:ascii="Angsana New" w:hAnsi="Angsana New"/>
          <w:spacing w:val="-1"/>
          <w:sz w:val="30"/>
          <w:szCs w:val="30"/>
        </w:rPr>
        <w:t xml:space="preserve"> 313.11</w:t>
      </w:r>
      <w:r w:rsidRPr="00F47BD0">
        <w:rPr>
          <w:rFonts w:ascii="Angsana New" w:hAnsi="Angsana New"/>
          <w:spacing w:val="-1"/>
          <w:sz w:val="30"/>
          <w:szCs w:val="30"/>
          <w:cs/>
        </w:rPr>
        <w:t xml:space="preserve"> ล้านบาท ทั้งนี้ คู่สัญญาทั้งสองฝ่ายจะต้องดำเนินการให้ครบถ้วนภายใต้เงื่อนไขข้อบังคับตามสัญญา ซึ่งบริษัทคาดว่าการดำเนินการทั้งหมดภายใต้เงื่อนไขของสัญญาจะเสร็จสิ้นภายในเดือนธันวาคม</w:t>
      </w:r>
      <w:r w:rsidR="00544303">
        <w:rPr>
          <w:rFonts w:ascii="Angsana New" w:hAnsi="Angsana New"/>
          <w:spacing w:val="-1"/>
          <w:sz w:val="30"/>
          <w:szCs w:val="30"/>
        </w:rPr>
        <w:t xml:space="preserve"> 2564</w:t>
      </w:r>
    </w:p>
    <w:p w14:paraId="0C661E24" w14:textId="77777777" w:rsidR="00F47BD0" w:rsidRDefault="00F47BD0" w:rsidP="00BE5F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7BC9EFC" w14:textId="7A7477EC" w:rsidR="00F06B11" w:rsidRPr="00C44FE5" w:rsidRDefault="00F06B11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03BE0EC5" w14:textId="52D61844" w:rsidR="00F06B11" w:rsidRPr="009433A9" w:rsidRDefault="00F06B11" w:rsidP="00F0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30B586B" w14:textId="35DC1CDD" w:rsidR="00AB7BF9" w:rsidRDefault="000108AB" w:rsidP="003A7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val="en-GB"/>
        </w:rPr>
      </w:pPr>
      <w:r w:rsidRPr="000108AB">
        <w:rPr>
          <w:rFonts w:ascii="Angsana New" w:hAnsi="Angsana New"/>
          <w:sz w:val="30"/>
          <w:szCs w:val="30"/>
          <w:cs/>
          <w:lang w:val="en-GB"/>
        </w:rPr>
        <w:t>ในปี</w:t>
      </w:r>
      <w:r>
        <w:rPr>
          <w:rFonts w:ascii="Angsana New" w:hAnsi="Angsana New"/>
          <w:sz w:val="30"/>
          <w:szCs w:val="30"/>
          <w:lang w:val="en-GB"/>
        </w:rPr>
        <w:t xml:space="preserve"> 2562 </w:t>
      </w:r>
      <w:r w:rsidRPr="000108AB">
        <w:rPr>
          <w:rFonts w:ascii="Angsana New" w:hAnsi="Angsana New"/>
          <w:sz w:val="30"/>
          <w:szCs w:val="30"/>
          <w:cs/>
          <w:lang w:val="en-GB"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(“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ECOR”) 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ในกรณีที่ 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 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ผิดสัญญาซื้อขายก๊าซธรรมชาติ เนื่องจาก 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  </w:t>
      </w:r>
      <w:r w:rsidR="00EA0CF6">
        <w:rPr>
          <w:rFonts w:ascii="Angsana New" w:hAnsi="Angsana New"/>
          <w:sz w:val="30"/>
          <w:szCs w:val="30"/>
          <w:lang w:val="en-GB"/>
        </w:rPr>
        <w:t xml:space="preserve">        </w:t>
      </w:r>
      <w:r w:rsidRPr="000108AB">
        <w:rPr>
          <w:rFonts w:ascii="Angsana New" w:hAnsi="Angsana New"/>
          <w:sz w:val="30"/>
          <w:szCs w:val="30"/>
          <w:cs/>
          <w:lang w:val="en-GB"/>
        </w:rPr>
        <w:t>ไม่สามารถจัดหาก๊าซให้บริษัทได้ตามปริมาณที่กำหนดตามสัญญา ต่อมาเมื่อวันที่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</w:rPr>
        <w:t>22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 มีนาคม</w:t>
      </w:r>
      <w:r>
        <w:rPr>
          <w:rFonts w:ascii="Angsana New" w:hAnsi="Angsana New"/>
          <w:sz w:val="30"/>
          <w:szCs w:val="30"/>
          <w:lang w:val="en-GB"/>
        </w:rPr>
        <w:t xml:space="preserve"> 2564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 บริษัทได้รับ</w:t>
      </w:r>
      <w:r w:rsidR="00EA0CF6">
        <w:rPr>
          <w:rFonts w:ascii="Angsana New" w:hAnsi="Angsana New"/>
          <w:sz w:val="30"/>
          <w:szCs w:val="30"/>
          <w:lang w:val="en-GB"/>
        </w:rPr>
        <w:t xml:space="preserve">      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 </w:t>
      </w:r>
      <w:r w:rsidRPr="000108AB">
        <w:rPr>
          <w:rFonts w:ascii="Angsana New" w:hAnsi="Angsana New"/>
          <w:sz w:val="30"/>
          <w:szCs w:val="30"/>
          <w:cs/>
          <w:lang w:val="en-GB"/>
        </w:rPr>
        <w:t>ชำระเงินจำนวน</w:t>
      </w:r>
      <w:r>
        <w:rPr>
          <w:rFonts w:ascii="Angsana New" w:hAnsi="Angsana New"/>
          <w:sz w:val="30"/>
          <w:szCs w:val="30"/>
          <w:lang w:val="en-GB"/>
        </w:rPr>
        <w:t xml:space="preserve"> 40.71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 ล้านบาทให้แก่บริษัทพร้อมทั้งดอกเบี้ยร้อยละ</w:t>
      </w:r>
      <w:r>
        <w:rPr>
          <w:rFonts w:ascii="Angsana New" w:hAnsi="Angsana New"/>
          <w:sz w:val="30"/>
          <w:szCs w:val="30"/>
          <w:lang w:val="en-GB"/>
        </w:rPr>
        <w:t xml:space="preserve"> 7.5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 ต่อปีนับจากวันถัดจากวันเสนอข้อพิพาทจนถึงวันที่ 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 </w:t>
      </w:r>
      <w:r w:rsidRPr="000108AB">
        <w:rPr>
          <w:rFonts w:ascii="Angsana New" w:hAnsi="Angsana New"/>
          <w:sz w:val="30"/>
          <w:szCs w:val="30"/>
          <w:cs/>
          <w:lang w:val="en-GB"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 </w:t>
      </w:r>
      <w:r w:rsidRPr="000108AB">
        <w:rPr>
          <w:rFonts w:ascii="Angsana New" w:hAnsi="Angsana New"/>
          <w:sz w:val="30"/>
          <w:szCs w:val="30"/>
          <w:cs/>
          <w:lang w:val="en-GB"/>
        </w:rPr>
        <w:t>อย่างไรก็ตาม 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24 </w:t>
      </w:r>
      <w:r w:rsidRPr="000108AB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/>
          <w:sz w:val="30"/>
          <w:szCs w:val="30"/>
          <w:lang w:val="en-GB"/>
        </w:rPr>
        <w:t xml:space="preserve"> 2564 </w:t>
      </w:r>
      <w:r w:rsidRPr="000108AB">
        <w:rPr>
          <w:rFonts w:ascii="Angsana New" w:hAnsi="Angsana New"/>
          <w:sz w:val="30"/>
          <w:szCs w:val="30"/>
          <w:lang w:val="en-GB"/>
        </w:rPr>
        <w:t xml:space="preserve">ECOR </w:t>
      </w:r>
      <w:r w:rsidR="008D7DF5">
        <w:rPr>
          <w:rFonts w:ascii="Angsana New" w:hAnsi="Angsana New"/>
          <w:sz w:val="30"/>
          <w:szCs w:val="30"/>
          <w:lang w:val="en-GB"/>
        </w:rPr>
        <w:t xml:space="preserve">    </w:t>
      </w:r>
      <w:r w:rsidRPr="000108AB">
        <w:rPr>
          <w:rFonts w:ascii="Angsana New" w:hAnsi="Angsana New"/>
          <w:sz w:val="30"/>
          <w:szCs w:val="30"/>
          <w:cs/>
          <w:lang w:val="en-GB"/>
        </w:rPr>
        <w:t>ได้ยื่นคำร้องเพื่อเพิกถอนคำวินิจฉัยจากคณะอนุญาโตตุลาการต่อศาลแพ่ง ณ วันที่</w:t>
      </w:r>
      <w:r>
        <w:rPr>
          <w:rFonts w:ascii="Angsana New" w:hAnsi="Angsana New"/>
          <w:sz w:val="30"/>
          <w:szCs w:val="30"/>
          <w:lang w:val="en-GB"/>
        </w:rPr>
        <w:t xml:space="preserve"> 30 </w:t>
      </w:r>
      <w:r w:rsidRPr="000108AB">
        <w:rPr>
          <w:rFonts w:ascii="Angsana New" w:hAnsi="Angsana New"/>
          <w:sz w:val="30"/>
          <w:szCs w:val="30"/>
          <w:cs/>
          <w:lang w:val="en-GB"/>
        </w:rPr>
        <w:t>กันยายน</w:t>
      </w:r>
      <w:r>
        <w:rPr>
          <w:rFonts w:ascii="Angsana New" w:hAnsi="Angsana New"/>
          <w:sz w:val="30"/>
          <w:szCs w:val="30"/>
          <w:lang w:val="en-GB"/>
        </w:rPr>
        <w:t xml:space="preserve"> 2564 </w:t>
      </w:r>
      <w:r w:rsidRPr="000108AB">
        <w:rPr>
          <w:rFonts w:ascii="Angsana New" w:hAnsi="Angsana New"/>
          <w:sz w:val="30"/>
          <w:szCs w:val="30"/>
          <w:cs/>
          <w:lang w:val="en-GB"/>
        </w:rPr>
        <w:t>คดีแพ่งดังกล่าวอยู่ในกระบวนการทางศาลแพ่ง และบริษัทอยู่ระหว่างกระบวนการยื่นคำร้องต่อศาลทรัพย์สินทางปัญญาและการค้าระหว่างประเทศกลาง</w:t>
      </w:r>
    </w:p>
    <w:p w14:paraId="0995B92C" w14:textId="4FED8EFF" w:rsidR="001A5CC0" w:rsidRDefault="001A5CC0" w:rsidP="003A7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21D3E231" w14:textId="589925A6" w:rsidR="00DE7822" w:rsidRDefault="00DE7822" w:rsidP="003A7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</w:p>
    <w:p w14:paraId="32251733" w14:textId="53F7C92E" w:rsidR="002E0AE7" w:rsidRDefault="002E0AE7" w:rsidP="003A7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</w:p>
    <w:sectPr w:rsidR="002E0AE7" w:rsidSect="00307873"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E45BD" w14:textId="77777777" w:rsidR="00327079" w:rsidRDefault="00327079">
      <w:r>
        <w:separator/>
      </w:r>
    </w:p>
  </w:endnote>
  <w:endnote w:type="continuationSeparator" w:id="0">
    <w:p w14:paraId="07511FDD" w14:textId="77777777" w:rsidR="00327079" w:rsidRDefault="0032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3AD5D" w14:textId="77777777" w:rsidR="001A5CC0" w:rsidRDefault="001A5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521575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BE9848" w14:textId="2560D5F1" w:rsidR="001A5CC0" w:rsidRPr="006E7CD1" w:rsidRDefault="001A5CC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7C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7C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7C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1AD76" w14:textId="77777777" w:rsidR="001A5CC0" w:rsidRDefault="001A5C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BD656" w14:textId="77777777" w:rsidR="001A5CC0" w:rsidRPr="00136FE4" w:rsidRDefault="001A5CC0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00FBB" w14:textId="33A6B92D" w:rsidR="001A5CC0" w:rsidRPr="006D2137" w:rsidRDefault="001A5CC0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SCN Q3-2021 TH V.19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29D2B" w14:textId="77777777" w:rsidR="00327079" w:rsidRDefault="00327079">
      <w:r>
        <w:separator/>
      </w:r>
    </w:p>
  </w:footnote>
  <w:footnote w:type="continuationSeparator" w:id="0">
    <w:p w14:paraId="532C8C4C" w14:textId="77777777" w:rsidR="00327079" w:rsidRDefault="0032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70A7A" w14:textId="77777777" w:rsidR="001A5CC0" w:rsidRDefault="001A5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D9A6D" w14:textId="0561EC09" w:rsidR="001A5CC0" w:rsidRPr="002C284C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5FA1800" w14:textId="77777777" w:rsidR="001A5CC0" w:rsidRPr="002C284C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1E7DCB">
      <w:rPr>
        <w:rFonts w:ascii="Angsana New" w:hAnsi="Angsana New"/>
        <w:b/>
        <w:bCs/>
        <w:sz w:val="32"/>
        <w:szCs w:val="32"/>
        <w:cs/>
      </w:rPr>
      <w:t>ระหว่างกาลแบบย่อ</w:t>
    </w:r>
  </w:p>
  <w:p w14:paraId="66777327" w14:textId="272F7CAA" w:rsidR="001A5CC0" w:rsidRPr="002C284C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1" w:name="_Hlk77323880"/>
    <w:r w:rsidRPr="0038198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ายน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1"/>
  <w:p w14:paraId="0F899BBD" w14:textId="77777777" w:rsidR="001A5CC0" w:rsidRPr="002C284C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10A36" w14:textId="77777777" w:rsidR="001A5CC0" w:rsidRDefault="001A5C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1971" w14:textId="77777777" w:rsidR="001A5CC0" w:rsidRPr="00B2797B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7E8035A" w14:textId="77777777" w:rsidR="001A5CC0" w:rsidRDefault="001A5CC0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55EA38" w14:textId="685C0841" w:rsidR="001A5CC0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/>
        <w:b/>
        <w:bCs/>
        <w:sz w:val="32"/>
        <w:szCs w:val="32"/>
        <w:cs/>
      </w:rPr>
      <w:t>เก้า</w:t>
    </w:r>
    <w:r w:rsidRPr="00381988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F0CF28" w14:textId="77777777" w:rsidR="001A5CC0" w:rsidRPr="002C284C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C40BE" w14:textId="77777777" w:rsidR="001A5CC0" w:rsidRPr="00F9367B" w:rsidRDefault="001A5CC0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0C7ABB" w14:textId="77777777" w:rsidR="001A5CC0" w:rsidRPr="00F9367B" w:rsidRDefault="001A5CC0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FCD639A" w14:textId="77777777" w:rsidR="001A5CC0" w:rsidRPr="00F9367B" w:rsidRDefault="001A5CC0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572D49A" w14:textId="77777777" w:rsidR="001A5CC0" w:rsidRPr="00F9367B" w:rsidRDefault="001A5CC0" w:rsidP="00A02394">
    <w:pPr>
      <w:pStyle w:val="Header"/>
      <w:rPr>
        <w:sz w:val="16"/>
        <w:szCs w:val="16"/>
      </w:rPr>
    </w:pPr>
  </w:p>
  <w:p w14:paraId="6152E0A0" w14:textId="77777777" w:rsidR="001A5CC0" w:rsidRPr="00F9367B" w:rsidRDefault="001A5CC0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63F17" w14:textId="77777777" w:rsidR="001A5CC0" w:rsidRPr="002C284C" w:rsidRDefault="001A5CC0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FCF3A95" w14:textId="77777777" w:rsidR="001A5CC0" w:rsidRDefault="001A5CC0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F756484" w14:textId="27884F92" w:rsidR="001A5CC0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/>
        <w:b/>
        <w:bCs/>
        <w:sz w:val="32"/>
        <w:szCs w:val="32"/>
        <w:cs/>
      </w:rPr>
      <w:t>เก้า</w:t>
    </w:r>
    <w:r w:rsidRPr="00381988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FC73EEC" w14:textId="77777777" w:rsidR="001A5CC0" w:rsidRPr="0026241D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F6283" w14:textId="4B7B1E78" w:rsidR="001A5CC0" w:rsidRPr="002C284C" w:rsidRDefault="001A5CC0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1A5CC0" w:rsidRDefault="001A5CC0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50C4DB" w14:textId="3B98E439" w:rsidR="001A5CC0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/>
        <w:b/>
        <w:bCs/>
        <w:sz w:val="32"/>
        <w:szCs w:val="32"/>
        <w:cs/>
      </w:rPr>
      <w:t>เก้า</w:t>
    </w:r>
    <w:r w:rsidRPr="00381988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64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795FF40" w14:textId="77777777" w:rsidR="001A5CC0" w:rsidRPr="002C284C" w:rsidRDefault="001A5CC0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7"/>
  </w:num>
  <w:num w:numId="14">
    <w:abstractNumId w:val="11"/>
  </w:num>
  <w:num w:numId="15">
    <w:abstractNumId w:val="13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20"/>
  </w:num>
  <w:num w:numId="21">
    <w:abstractNumId w:val="16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414B"/>
    <w:rsid w:val="00004282"/>
    <w:rsid w:val="00004310"/>
    <w:rsid w:val="0000481B"/>
    <w:rsid w:val="00004A25"/>
    <w:rsid w:val="0000505B"/>
    <w:rsid w:val="00005144"/>
    <w:rsid w:val="00005218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B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21D"/>
    <w:rsid w:val="00017314"/>
    <w:rsid w:val="00017BA1"/>
    <w:rsid w:val="00017C5A"/>
    <w:rsid w:val="0002007E"/>
    <w:rsid w:val="00020243"/>
    <w:rsid w:val="000205E4"/>
    <w:rsid w:val="0002085B"/>
    <w:rsid w:val="00020A0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1F3C"/>
    <w:rsid w:val="0003243D"/>
    <w:rsid w:val="00032A0B"/>
    <w:rsid w:val="00032E07"/>
    <w:rsid w:val="0003363B"/>
    <w:rsid w:val="000337A2"/>
    <w:rsid w:val="00033DC9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A31"/>
    <w:rsid w:val="00040CB2"/>
    <w:rsid w:val="00041697"/>
    <w:rsid w:val="00041AFC"/>
    <w:rsid w:val="00041C99"/>
    <w:rsid w:val="000424F2"/>
    <w:rsid w:val="0004277E"/>
    <w:rsid w:val="00043076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83D"/>
    <w:rsid w:val="0004796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3026"/>
    <w:rsid w:val="00063068"/>
    <w:rsid w:val="000630B6"/>
    <w:rsid w:val="00063CB4"/>
    <w:rsid w:val="00063CF4"/>
    <w:rsid w:val="00063FAA"/>
    <w:rsid w:val="0006441C"/>
    <w:rsid w:val="00064784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86C"/>
    <w:rsid w:val="000A3A4C"/>
    <w:rsid w:val="000A435D"/>
    <w:rsid w:val="000A43C2"/>
    <w:rsid w:val="000A45E8"/>
    <w:rsid w:val="000A4C33"/>
    <w:rsid w:val="000A4D0B"/>
    <w:rsid w:val="000A5192"/>
    <w:rsid w:val="000A5261"/>
    <w:rsid w:val="000A5FA5"/>
    <w:rsid w:val="000A64D4"/>
    <w:rsid w:val="000A6974"/>
    <w:rsid w:val="000A7164"/>
    <w:rsid w:val="000A75C3"/>
    <w:rsid w:val="000A78FE"/>
    <w:rsid w:val="000A7946"/>
    <w:rsid w:val="000B054E"/>
    <w:rsid w:val="000B0631"/>
    <w:rsid w:val="000B08A2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651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568"/>
    <w:rsid w:val="000B58BF"/>
    <w:rsid w:val="000B59AD"/>
    <w:rsid w:val="000B5A4E"/>
    <w:rsid w:val="000B5C77"/>
    <w:rsid w:val="000B7135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5A2"/>
    <w:rsid w:val="000C485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575"/>
    <w:rsid w:val="000C66D5"/>
    <w:rsid w:val="000C673E"/>
    <w:rsid w:val="000C6760"/>
    <w:rsid w:val="000C690E"/>
    <w:rsid w:val="000C77C3"/>
    <w:rsid w:val="000C7B6E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1CE4"/>
    <w:rsid w:val="000E20F7"/>
    <w:rsid w:val="000E2755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7F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575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956"/>
    <w:rsid w:val="00110BE3"/>
    <w:rsid w:val="00110D4A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0"/>
    <w:rsid w:val="001169FA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5B9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56C"/>
    <w:rsid w:val="001247DD"/>
    <w:rsid w:val="00124DF3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8E5"/>
    <w:rsid w:val="00126B4F"/>
    <w:rsid w:val="00127586"/>
    <w:rsid w:val="00127EB0"/>
    <w:rsid w:val="001300E0"/>
    <w:rsid w:val="00130135"/>
    <w:rsid w:val="0013075F"/>
    <w:rsid w:val="00130F28"/>
    <w:rsid w:val="00130FF9"/>
    <w:rsid w:val="0013101C"/>
    <w:rsid w:val="001313BB"/>
    <w:rsid w:val="00131E2C"/>
    <w:rsid w:val="00132333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B7"/>
    <w:rsid w:val="00141BB6"/>
    <w:rsid w:val="00141BF7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402"/>
    <w:rsid w:val="00156714"/>
    <w:rsid w:val="0015685B"/>
    <w:rsid w:val="0015692A"/>
    <w:rsid w:val="00156935"/>
    <w:rsid w:val="00156D8E"/>
    <w:rsid w:val="00156EA4"/>
    <w:rsid w:val="00157389"/>
    <w:rsid w:val="00157A0A"/>
    <w:rsid w:val="00157E82"/>
    <w:rsid w:val="001606DF"/>
    <w:rsid w:val="001608C2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93"/>
    <w:rsid w:val="001706FA"/>
    <w:rsid w:val="00170855"/>
    <w:rsid w:val="00170D3B"/>
    <w:rsid w:val="00171139"/>
    <w:rsid w:val="001713CE"/>
    <w:rsid w:val="0017162A"/>
    <w:rsid w:val="00171BBA"/>
    <w:rsid w:val="00171BC8"/>
    <w:rsid w:val="00171E41"/>
    <w:rsid w:val="001727E6"/>
    <w:rsid w:val="00172BF0"/>
    <w:rsid w:val="00172EA9"/>
    <w:rsid w:val="0017314A"/>
    <w:rsid w:val="00173AA9"/>
    <w:rsid w:val="0017436B"/>
    <w:rsid w:val="0017455E"/>
    <w:rsid w:val="00174590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29C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1A"/>
    <w:rsid w:val="00190598"/>
    <w:rsid w:val="00190C8B"/>
    <w:rsid w:val="00190DA4"/>
    <w:rsid w:val="001912A1"/>
    <w:rsid w:val="001914DC"/>
    <w:rsid w:val="00191547"/>
    <w:rsid w:val="00191AF1"/>
    <w:rsid w:val="0019210E"/>
    <w:rsid w:val="00192366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79F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A1"/>
    <w:rsid w:val="001A4F49"/>
    <w:rsid w:val="001A5206"/>
    <w:rsid w:val="001A52E9"/>
    <w:rsid w:val="001A593B"/>
    <w:rsid w:val="001A59E9"/>
    <w:rsid w:val="001A5CC0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D5"/>
    <w:rsid w:val="001B17EF"/>
    <w:rsid w:val="001B1A81"/>
    <w:rsid w:val="001B1B05"/>
    <w:rsid w:val="001B1B66"/>
    <w:rsid w:val="001B1EA0"/>
    <w:rsid w:val="001B2633"/>
    <w:rsid w:val="001B2BC8"/>
    <w:rsid w:val="001B3178"/>
    <w:rsid w:val="001B42C4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3B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7AA"/>
    <w:rsid w:val="001C7E97"/>
    <w:rsid w:val="001D0194"/>
    <w:rsid w:val="001D01A1"/>
    <w:rsid w:val="001D02F9"/>
    <w:rsid w:val="001D0B95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311E"/>
    <w:rsid w:val="001D44E9"/>
    <w:rsid w:val="001D49CC"/>
    <w:rsid w:val="001D51C7"/>
    <w:rsid w:val="001D54D5"/>
    <w:rsid w:val="001D5630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4A"/>
    <w:rsid w:val="001D7D35"/>
    <w:rsid w:val="001D7DFA"/>
    <w:rsid w:val="001D7F95"/>
    <w:rsid w:val="001E0000"/>
    <w:rsid w:val="001E036B"/>
    <w:rsid w:val="001E0C2D"/>
    <w:rsid w:val="001E0C99"/>
    <w:rsid w:val="001E0CA6"/>
    <w:rsid w:val="001E0FC0"/>
    <w:rsid w:val="001E168C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3E46"/>
    <w:rsid w:val="001E40B9"/>
    <w:rsid w:val="001E4E14"/>
    <w:rsid w:val="001E52AE"/>
    <w:rsid w:val="001E536A"/>
    <w:rsid w:val="001E537F"/>
    <w:rsid w:val="001E539B"/>
    <w:rsid w:val="001E5408"/>
    <w:rsid w:val="001E575E"/>
    <w:rsid w:val="001E5AE2"/>
    <w:rsid w:val="001E5CEB"/>
    <w:rsid w:val="001E5E85"/>
    <w:rsid w:val="001E6179"/>
    <w:rsid w:val="001E67BC"/>
    <w:rsid w:val="001E6AC3"/>
    <w:rsid w:val="001E6E89"/>
    <w:rsid w:val="001E6FFD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3D5"/>
    <w:rsid w:val="001F3889"/>
    <w:rsid w:val="001F4120"/>
    <w:rsid w:val="001F44C6"/>
    <w:rsid w:val="001F48F1"/>
    <w:rsid w:val="001F4B91"/>
    <w:rsid w:val="001F4D40"/>
    <w:rsid w:val="001F59E7"/>
    <w:rsid w:val="001F5E02"/>
    <w:rsid w:val="001F63DA"/>
    <w:rsid w:val="001F65E7"/>
    <w:rsid w:val="001F6AAE"/>
    <w:rsid w:val="001F6BA2"/>
    <w:rsid w:val="001F6C60"/>
    <w:rsid w:val="001F6FD5"/>
    <w:rsid w:val="001F7151"/>
    <w:rsid w:val="001F71AF"/>
    <w:rsid w:val="001F7E2D"/>
    <w:rsid w:val="002001B7"/>
    <w:rsid w:val="00200763"/>
    <w:rsid w:val="00200B54"/>
    <w:rsid w:val="00200C31"/>
    <w:rsid w:val="00200DF3"/>
    <w:rsid w:val="00200F14"/>
    <w:rsid w:val="0020143E"/>
    <w:rsid w:val="00201757"/>
    <w:rsid w:val="002018BC"/>
    <w:rsid w:val="00201985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50B"/>
    <w:rsid w:val="0020790E"/>
    <w:rsid w:val="00207CB8"/>
    <w:rsid w:val="002100FD"/>
    <w:rsid w:val="0021065B"/>
    <w:rsid w:val="00210A49"/>
    <w:rsid w:val="00211274"/>
    <w:rsid w:val="002117E5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645"/>
    <w:rsid w:val="002207B1"/>
    <w:rsid w:val="00220852"/>
    <w:rsid w:val="00220C15"/>
    <w:rsid w:val="00220D76"/>
    <w:rsid w:val="00220D8C"/>
    <w:rsid w:val="00220F42"/>
    <w:rsid w:val="00220F6B"/>
    <w:rsid w:val="0022102C"/>
    <w:rsid w:val="002211E8"/>
    <w:rsid w:val="00221322"/>
    <w:rsid w:val="00221445"/>
    <w:rsid w:val="002217D6"/>
    <w:rsid w:val="00221852"/>
    <w:rsid w:val="002219A8"/>
    <w:rsid w:val="00221A28"/>
    <w:rsid w:val="00221A4F"/>
    <w:rsid w:val="00221BD4"/>
    <w:rsid w:val="00221E29"/>
    <w:rsid w:val="00221FD6"/>
    <w:rsid w:val="002222E4"/>
    <w:rsid w:val="002229B7"/>
    <w:rsid w:val="0022352C"/>
    <w:rsid w:val="0022354B"/>
    <w:rsid w:val="00223BAD"/>
    <w:rsid w:val="00223F14"/>
    <w:rsid w:val="00224AE6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1300"/>
    <w:rsid w:val="00231866"/>
    <w:rsid w:val="002318B1"/>
    <w:rsid w:val="00231A71"/>
    <w:rsid w:val="00231E2C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491"/>
    <w:rsid w:val="002355BC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3CB"/>
    <w:rsid w:val="00240426"/>
    <w:rsid w:val="00240564"/>
    <w:rsid w:val="002406F3"/>
    <w:rsid w:val="0024074F"/>
    <w:rsid w:val="00240BF2"/>
    <w:rsid w:val="00240F21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41D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CE2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20A0"/>
    <w:rsid w:val="002732CE"/>
    <w:rsid w:val="00273855"/>
    <w:rsid w:val="00273B2C"/>
    <w:rsid w:val="00273EB4"/>
    <w:rsid w:val="00274133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77B6B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D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2FA1"/>
    <w:rsid w:val="00293227"/>
    <w:rsid w:val="00293381"/>
    <w:rsid w:val="002934AA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196"/>
    <w:rsid w:val="0029731F"/>
    <w:rsid w:val="002978DA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5B9A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333"/>
    <w:rsid w:val="002B4472"/>
    <w:rsid w:val="002B5123"/>
    <w:rsid w:val="002B5568"/>
    <w:rsid w:val="002B58A9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A64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5392"/>
    <w:rsid w:val="002D58AF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AE7"/>
    <w:rsid w:val="002E0EFA"/>
    <w:rsid w:val="002E11F7"/>
    <w:rsid w:val="002E13A4"/>
    <w:rsid w:val="002E1433"/>
    <w:rsid w:val="002E1489"/>
    <w:rsid w:val="002E1891"/>
    <w:rsid w:val="002E2174"/>
    <w:rsid w:val="002E25C1"/>
    <w:rsid w:val="002E26A8"/>
    <w:rsid w:val="002E297C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50A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0D4"/>
    <w:rsid w:val="002F02D7"/>
    <w:rsid w:val="002F030B"/>
    <w:rsid w:val="002F0999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70A0"/>
    <w:rsid w:val="00307261"/>
    <w:rsid w:val="0030731E"/>
    <w:rsid w:val="00307407"/>
    <w:rsid w:val="003074B8"/>
    <w:rsid w:val="0030756E"/>
    <w:rsid w:val="00307873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68E"/>
    <w:rsid w:val="003138D3"/>
    <w:rsid w:val="00314116"/>
    <w:rsid w:val="00314437"/>
    <w:rsid w:val="0031455E"/>
    <w:rsid w:val="0031459B"/>
    <w:rsid w:val="00314A16"/>
    <w:rsid w:val="00314A3F"/>
    <w:rsid w:val="003151C2"/>
    <w:rsid w:val="00315419"/>
    <w:rsid w:val="0031542C"/>
    <w:rsid w:val="00315509"/>
    <w:rsid w:val="0031585A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DBC"/>
    <w:rsid w:val="00321FC8"/>
    <w:rsid w:val="00322040"/>
    <w:rsid w:val="0032220C"/>
    <w:rsid w:val="003228B3"/>
    <w:rsid w:val="00322B7A"/>
    <w:rsid w:val="00322D32"/>
    <w:rsid w:val="00323012"/>
    <w:rsid w:val="003235E5"/>
    <w:rsid w:val="00323CD4"/>
    <w:rsid w:val="00323EE8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079"/>
    <w:rsid w:val="003279E0"/>
    <w:rsid w:val="00327F50"/>
    <w:rsid w:val="003300C4"/>
    <w:rsid w:val="00330AAE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1F66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26C"/>
    <w:rsid w:val="00351666"/>
    <w:rsid w:val="00351A87"/>
    <w:rsid w:val="00351BD4"/>
    <w:rsid w:val="00351CD6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E6C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1D"/>
    <w:rsid w:val="003663FA"/>
    <w:rsid w:val="003669C7"/>
    <w:rsid w:val="00366E59"/>
    <w:rsid w:val="00367600"/>
    <w:rsid w:val="003676AD"/>
    <w:rsid w:val="00367974"/>
    <w:rsid w:val="003702BA"/>
    <w:rsid w:val="00370723"/>
    <w:rsid w:val="003711D3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7D0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3B2"/>
    <w:rsid w:val="00376679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700"/>
    <w:rsid w:val="003827F9"/>
    <w:rsid w:val="00382E54"/>
    <w:rsid w:val="00382EC1"/>
    <w:rsid w:val="00383068"/>
    <w:rsid w:val="003831CE"/>
    <w:rsid w:val="0038381D"/>
    <w:rsid w:val="00383CEC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098"/>
    <w:rsid w:val="003916AF"/>
    <w:rsid w:val="0039192B"/>
    <w:rsid w:val="00391A7F"/>
    <w:rsid w:val="00391AF5"/>
    <w:rsid w:val="00391DAF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FD2"/>
    <w:rsid w:val="003A440C"/>
    <w:rsid w:val="003A47A0"/>
    <w:rsid w:val="003A4A49"/>
    <w:rsid w:val="003A560B"/>
    <w:rsid w:val="003A61A3"/>
    <w:rsid w:val="003A64D6"/>
    <w:rsid w:val="003A69CE"/>
    <w:rsid w:val="003A6CD2"/>
    <w:rsid w:val="003A6E67"/>
    <w:rsid w:val="003A7145"/>
    <w:rsid w:val="003A720E"/>
    <w:rsid w:val="003A74AE"/>
    <w:rsid w:val="003A7912"/>
    <w:rsid w:val="003A7C98"/>
    <w:rsid w:val="003A7DCF"/>
    <w:rsid w:val="003B0A9F"/>
    <w:rsid w:val="003B0EC2"/>
    <w:rsid w:val="003B0EC3"/>
    <w:rsid w:val="003B0FF9"/>
    <w:rsid w:val="003B166B"/>
    <w:rsid w:val="003B2844"/>
    <w:rsid w:val="003B28AD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990"/>
    <w:rsid w:val="003B7C01"/>
    <w:rsid w:val="003B7E84"/>
    <w:rsid w:val="003C073A"/>
    <w:rsid w:val="003C07E9"/>
    <w:rsid w:val="003C0AB2"/>
    <w:rsid w:val="003C0CE6"/>
    <w:rsid w:val="003C1335"/>
    <w:rsid w:val="003C13A2"/>
    <w:rsid w:val="003C1896"/>
    <w:rsid w:val="003C19CD"/>
    <w:rsid w:val="003C1C0F"/>
    <w:rsid w:val="003C21FA"/>
    <w:rsid w:val="003C29A8"/>
    <w:rsid w:val="003C2B79"/>
    <w:rsid w:val="003C2BC4"/>
    <w:rsid w:val="003C31D2"/>
    <w:rsid w:val="003C384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1B"/>
    <w:rsid w:val="003E012A"/>
    <w:rsid w:val="003E0777"/>
    <w:rsid w:val="003E085D"/>
    <w:rsid w:val="003E0AE0"/>
    <w:rsid w:val="003E0B5D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3F2"/>
    <w:rsid w:val="003E35FD"/>
    <w:rsid w:val="003E3919"/>
    <w:rsid w:val="003E3C26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1E14"/>
    <w:rsid w:val="0040209E"/>
    <w:rsid w:val="00402166"/>
    <w:rsid w:val="004023E6"/>
    <w:rsid w:val="00402EE7"/>
    <w:rsid w:val="00402F8A"/>
    <w:rsid w:val="00403706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B54"/>
    <w:rsid w:val="00407C75"/>
    <w:rsid w:val="00410011"/>
    <w:rsid w:val="004104A8"/>
    <w:rsid w:val="00410A96"/>
    <w:rsid w:val="00410B4C"/>
    <w:rsid w:val="00410D18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BF3"/>
    <w:rsid w:val="00413C29"/>
    <w:rsid w:val="0041418F"/>
    <w:rsid w:val="004141D1"/>
    <w:rsid w:val="00414690"/>
    <w:rsid w:val="00414819"/>
    <w:rsid w:val="00414CC8"/>
    <w:rsid w:val="00415061"/>
    <w:rsid w:val="004158D5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1B2"/>
    <w:rsid w:val="0042036F"/>
    <w:rsid w:val="004204CB"/>
    <w:rsid w:val="0042060A"/>
    <w:rsid w:val="00420EFC"/>
    <w:rsid w:val="00421647"/>
    <w:rsid w:val="004218A6"/>
    <w:rsid w:val="00421B96"/>
    <w:rsid w:val="00421B9D"/>
    <w:rsid w:val="00421E35"/>
    <w:rsid w:val="00421EDE"/>
    <w:rsid w:val="00422314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37B"/>
    <w:rsid w:val="00425716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6168"/>
    <w:rsid w:val="00436224"/>
    <w:rsid w:val="0043702B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12B"/>
    <w:rsid w:val="0044666E"/>
    <w:rsid w:val="00446830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B1E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C4C"/>
    <w:rsid w:val="00460022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13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7F"/>
    <w:rsid w:val="00464B7A"/>
    <w:rsid w:val="00465490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9E1"/>
    <w:rsid w:val="00481BD1"/>
    <w:rsid w:val="00481D1E"/>
    <w:rsid w:val="00482010"/>
    <w:rsid w:val="00482057"/>
    <w:rsid w:val="00482B97"/>
    <w:rsid w:val="00483026"/>
    <w:rsid w:val="004831A8"/>
    <w:rsid w:val="004832D2"/>
    <w:rsid w:val="0048351D"/>
    <w:rsid w:val="00483A41"/>
    <w:rsid w:val="00483B37"/>
    <w:rsid w:val="00483D71"/>
    <w:rsid w:val="004843D4"/>
    <w:rsid w:val="0048484F"/>
    <w:rsid w:val="00484C3D"/>
    <w:rsid w:val="00484EF3"/>
    <w:rsid w:val="00484F6C"/>
    <w:rsid w:val="004851CE"/>
    <w:rsid w:val="00485256"/>
    <w:rsid w:val="0048548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2D53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CE2"/>
    <w:rsid w:val="0049653B"/>
    <w:rsid w:val="00496B06"/>
    <w:rsid w:val="00496B25"/>
    <w:rsid w:val="00496B99"/>
    <w:rsid w:val="00496BBF"/>
    <w:rsid w:val="00496BC0"/>
    <w:rsid w:val="00496CF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EC5"/>
    <w:rsid w:val="004B1F1A"/>
    <w:rsid w:val="004B20B3"/>
    <w:rsid w:val="004B21BE"/>
    <w:rsid w:val="004B2967"/>
    <w:rsid w:val="004B2BC0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4F"/>
    <w:rsid w:val="004C5154"/>
    <w:rsid w:val="004C51CF"/>
    <w:rsid w:val="004C5468"/>
    <w:rsid w:val="004C5672"/>
    <w:rsid w:val="004C5C9B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102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A25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F0C"/>
    <w:rsid w:val="004F0F30"/>
    <w:rsid w:val="004F104D"/>
    <w:rsid w:val="004F11AC"/>
    <w:rsid w:val="004F15D7"/>
    <w:rsid w:val="004F19D8"/>
    <w:rsid w:val="004F1AA9"/>
    <w:rsid w:val="004F20E3"/>
    <w:rsid w:val="004F2A89"/>
    <w:rsid w:val="004F2C0C"/>
    <w:rsid w:val="004F2DAB"/>
    <w:rsid w:val="004F3019"/>
    <w:rsid w:val="004F322F"/>
    <w:rsid w:val="004F32E2"/>
    <w:rsid w:val="004F3536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5C2B"/>
    <w:rsid w:val="0050628F"/>
    <w:rsid w:val="005064B6"/>
    <w:rsid w:val="0050696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0CD3"/>
    <w:rsid w:val="00521392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3A6"/>
    <w:rsid w:val="00526479"/>
    <w:rsid w:val="00526873"/>
    <w:rsid w:val="00526D0D"/>
    <w:rsid w:val="00526D9C"/>
    <w:rsid w:val="00527091"/>
    <w:rsid w:val="005272DF"/>
    <w:rsid w:val="005274E5"/>
    <w:rsid w:val="0052766D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064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AF2"/>
    <w:rsid w:val="00540CE9"/>
    <w:rsid w:val="00540F18"/>
    <w:rsid w:val="0054110C"/>
    <w:rsid w:val="00541241"/>
    <w:rsid w:val="00541299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303"/>
    <w:rsid w:val="0054440A"/>
    <w:rsid w:val="00544506"/>
    <w:rsid w:val="00545235"/>
    <w:rsid w:val="005452D5"/>
    <w:rsid w:val="00545860"/>
    <w:rsid w:val="00545964"/>
    <w:rsid w:val="00545C28"/>
    <w:rsid w:val="00545CB8"/>
    <w:rsid w:val="0054665D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53C"/>
    <w:rsid w:val="0055757C"/>
    <w:rsid w:val="0055797B"/>
    <w:rsid w:val="00560234"/>
    <w:rsid w:val="00560CA0"/>
    <w:rsid w:val="00560ED2"/>
    <w:rsid w:val="00561776"/>
    <w:rsid w:val="005617C4"/>
    <w:rsid w:val="00561814"/>
    <w:rsid w:val="0056192E"/>
    <w:rsid w:val="00561969"/>
    <w:rsid w:val="005619B0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398"/>
    <w:rsid w:val="005664BD"/>
    <w:rsid w:val="00566617"/>
    <w:rsid w:val="00566899"/>
    <w:rsid w:val="00566EDA"/>
    <w:rsid w:val="0056732A"/>
    <w:rsid w:val="00567AA0"/>
    <w:rsid w:val="005702C9"/>
    <w:rsid w:val="005703A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F79"/>
    <w:rsid w:val="00574FA0"/>
    <w:rsid w:val="00575143"/>
    <w:rsid w:val="00575C6C"/>
    <w:rsid w:val="00575E73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890"/>
    <w:rsid w:val="0058191D"/>
    <w:rsid w:val="00581D3E"/>
    <w:rsid w:val="005825CF"/>
    <w:rsid w:val="00582641"/>
    <w:rsid w:val="00582671"/>
    <w:rsid w:val="005827CA"/>
    <w:rsid w:val="00582A5D"/>
    <w:rsid w:val="00583624"/>
    <w:rsid w:val="0058385F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2ED"/>
    <w:rsid w:val="005A3E6D"/>
    <w:rsid w:val="005A4DF1"/>
    <w:rsid w:val="005A4F1E"/>
    <w:rsid w:val="005A5046"/>
    <w:rsid w:val="005A5319"/>
    <w:rsid w:val="005A54CB"/>
    <w:rsid w:val="005A5722"/>
    <w:rsid w:val="005A59FE"/>
    <w:rsid w:val="005A5BF4"/>
    <w:rsid w:val="005A5F7A"/>
    <w:rsid w:val="005A6156"/>
    <w:rsid w:val="005A6353"/>
    <w:rsid w:val="005A6609"/>
    <w:rsid w:val="005A6670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5C7"/>
    <w:rsid w:val="005B6613"/>
    <w:rsid w:val="005B66CA"/>
    <w:rsid w:val="005B68D4"/>
    <w:rsid w:val="005B6926"/>
    <w:rsid w:val="005B6975"/>
    <w:rsid w:val="005B70EC"/>
    <w:rsid w:val="005B783A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A4F"/>
    <w:rsid w:val="005C3ABF"/>
    <w:rsid w:val="005C3E3B"/>
    <w:rsid w:val="005C40AC"/>
    <w:rsid w:val="005C41CC"/>
    <w:rsid w:val="005C4443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ED8"/>
    <w:rsid w:val="005E5F2A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7F8"/>
    <w:rsid w:val="00605AA0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598"/>
    <w:rsid w:val="00612B23"/>
    <w:rsid w:val="00612DA1"/>
    <w:rsid w:val="00612E09"/>
    <w:rsid w:val="00612FEC"/>
    <w:rsid w:val="0061311C"/>
    <w:rsid w:val="00613788"/>
    <w:rsid w:val="00613B97"/>
    <w:rsid w:val="0061442C"/>
    <w:rsid w:val="00614C29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B80"/>
    <w:rsid w:val="00620F74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FB"/>
    <w:rsid w:val="0063289D"/>
    <w:rsid w:val="00633717"/>
    <w:rsid w:val="00633AAC"/>
    <w:rsid w:val="00633E5D"/>
    <w:rsid w:val="006341BA"/>
    <w:rsid w:val="00634B03"/>
    <w:rsid w:val="006358FF"/>
    <w:rsid w:val="0063591A"/>
    <w:rsid w:val="00635A7B"/>
    <w:rsid w:val="00635B6D"/>
    <w:rsid w:val="00636488"/>
    <w:rsid w:val="006364ED"/>
    <w:rsid w:val="00637350"/>
    <w:rsid w:val="00637567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602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F52"/>
    <w:rsid w:val="00656058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8F9"/>
    <w:rsid w:val="00663C29"/>
    <w:rsid w:val="00663C6F"/>
    <w:rsid w:val="00663D11"/>
    <w:rsid w:val="006641C2"/>
    <w:rsid w:val="006645E6"/>
    <w:rsid w:val="0066475A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E89"/>
    <w:rsid w:val="00667303"/>
    <w:rsid w:val="00667338"/>
    <w:rsid w:val="00667687"/>
    <w:rsid w:val="00667857"/>
    <w:rsid w:val="0066799A"/>
    <w:rsid w:val="00667AD0"/>
    <w:rsid w:val="00667DE6"/>
    <w:rsid w:val="006701EA"/>
    <w:rsid w:val="00670925"/>
    <w:rsid w:val="00670B6E"/>
    <w:rsid w:val="00670DE3"/>
    <w:rsid w:val="00671714"/>
    <w:rsid w:val="00671876"/>
    <w:rsid w:val="00671951"/>
    <w:rsid w:val="006722D3"/>
    <w:rsid w:val="00672716"/>
    <w:rsid w:val="00673123"/>
    <w:rsid w:val="0067365E"/>
    <w:rsid w:val="00673871"/>
    <w:rsid w:val="00673FCB"/>
    <w:rsid w:val="0067407E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32B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685"/>
    <w:rsid w:val="00687D56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582"/>
    <w:rsid w:val="00692781"/>
    <w:rsid w:val="00692A4D"/>
    <w:rsid w:val="00692D6E"/>
    <w:rsid w:val="00693E53"/>
    <w:rsid w:val="00694013"/>
    <w:rsid w:val="00694245"/>
    <w:rsid w:val="00694346"/>
    <w:rsid w:val="006949F1"/>
    <w:rsid w:val="00694E62"/>
    <w:rsid w:val="0069504E"/>
    <w:rsid w:val="006962A9"/>
    <w:rsid w:val="00696627"/>
    <w:rsid w:val="0069695D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18AB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CF6"/>
    <w:rsid w:val="006A4DB3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ACB"/>
    <w:rsid w:val="006B6DC0"/>
    <w:rsid w:val="006B6E0E"/>
    <w:rsid w:val="006B6E83"/>
    <w:rsid w:val="006B7046"/>
    <w:rsid w:val="006B7068"/>
    <w:rsid w:val="006B7FDD"/>
    <w:rsid w:val="006C0F10"/>
    <w:rsid w:val="006C12BB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71"/>
    <w:rsid w:val="006C3597"/>
    <w:rsid w:val="006C382C"/>
    <w:rsid w:val="006C3E8F"/>
    <w:rsid w:val="006C447E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B95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C69"/>
    <w:rsid w:val="006D3D7F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CB9"/>
    <w:rsid w:val="00703D04"/>
    <w:rsid w:val="0070436C"/>
    <w:rsid w:val="00704673"/>
    <w:rsid w:val="00704742"/>
    <w:rsid w:val="00704A60"/>
    <w:rsid w:val="00704C0B"/>
    <w:rsid w:val="00704F25"/>
    <w:rsid w:val="0070511D"/>
    <w:rsid w:val="00705455"/>
    <w:rsid w:val="0070622E"/>
    <w:rsid w:val="00706AB7"/>
    <w:rsid w:val="007070A9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E70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D89"/>
    <w:rsid w:val="00753FB6"/>
    <w:rsid w:val="00754913"/>
    <w:rsid w:val="00754E92"/>
    <w:rsid w:val="00754F09"/>
    <w:rsid w:val="00755252"/>
    <w:rsid w:val="007553DB"/>
    <w:rsid w:val="00755772"/>
    <w:rsid w:val="007558C2"/>
    <w:rsid w:val="00755B81"/>
    <w:rsid w:val="00755ED8"/>
    <w:rsid w:val="00756153"/>
    <w:rsid w:val="00756329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1B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9D3"/>
    <w:rsid w:val="00766E67"/>
    <w:rsid w:val="0076706B"/>
    <w:rsid w:val="00767138"/>
    <w:rsid w:val="0076715D"/>
    <w:rsid w:val="007673D0"/>
    <w:rsid w:val="007674CB"/>
    <w:rsid w:val="0076757B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263"/>
    <w:rsid w:val="00795411"/>
    <w:rsid w:val="007954CB"/>
    <w:rsid w:val="0079593A"/>
    <w:rsid w:val="00795FFE"/>
    <w:rsid w:val="007961A9"/>
    <w:rsid w:val="00796506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B87"/>
    <w:rsid w:val="007A1C34"/>
    <w:rsid w:val="007A1CCD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6BA7"/>
    <w:rsid w:val="007A6BB4"/>
    <w:rsid w:val="007A701C"/>
    <w:rsid w:val="007A715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59"/>
    <w:rsid w:val="007B4CDF"/>
    <w:rsid w:val="007B5375"/>
    <w:rsid w:val="007B54BB"/>
    <w:rsid w:val="007B5E88"/>
    <w:rsid w:val="007B708F"/>
    <w:rsid w:val="007B74B4"/>
    <w:rsid w:val="007B75AA"/>
    <w:rsid w:val="007B75C3"/>
    <w:rsid w:val="007B76FC"/>
    <w:rsid w:val="007B7867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04F"/>
    <w:rsid w:val="007C24FB"/>
    <w:rsid w:val="007C2B78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C12"/>
    <w:rsid w:val="007C7D8C"/>
    <w:rsid w:val="007D115B"/>
    <w:rsid w:val="007D121D"/>
    <w:rsid w:val="007D13C2"/>
    <w:rsid w:val="007D1821"/>
    <w:rsid w:val="007D1AE4"/>
    <w:rsid w:val="007D2212"/>
    <w:rsid w:val="007D22AB"/>
    <w:rsid w:val="007D2518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D1D"/>
    <w:rsid w:val="007D3FA1"/>
    <w:rsid w:val="007D4165"/>
    <w:rsid w:val="007D421B"/>
    <w:rsid w:val="007D42BD"/>
    <w:rsid w:val="007D4527"/>
    <w:rsid w:val="007D4559"/>
    <w:rsid w:val="007D4573"/>
    <w:rsid w:val="007D4669"/>
    <w:rsid w:val="007D4965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F95"/>
    <w:rsid w:val="007E1317"/>
    <w:rsid w:val="007E1885"/>
    <w:rsid w:val="007E1C20"/>
    <w:rsid w:val="007E1C69"/>
    <w:rsid w:val="007E1C7D"/>
    <w:rsid w:val="007E206C"/>
    <w:rsid w:val="007E2C04"/>
    <w:rsid w:val="007E2E54"/>
    <w:rsid w:val="007E3310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96"/>
    <w:rsid w:val="007F2C36"/>
    <w:rsid w:val="007F323C"/>
    <w:rsid w:val="007F329F"/>
    <w:rsid w:val="007F337B"/>
    <w:rsid w:val="007F41AF"/>
    <w:rsid w:val="007F43E1"/>
    <w:rsid w:val="007F459F"/>
    <w:rsid w:val="007F4D46"/>
    <w:rsid w:val="007F4ECC"/>
    <w:rsid w:val="007F549A"/>
    <w:rsid w:val="007F5679"/>
    <w:rsid w:val="007F5AD3"/>
    <w:rsid w:val="007F5E5A"/>
    <w:rsid w:val="007F5EE8"/>
    <w:rsid w:val="007F69A8"/>
    <w:rsid w:val="007F6EF7"/>
    <w:rsid w:val="007F6FCE"/>
    <w:rsid w:val="007F74BA"/>
    <w:rsid w:val="007F74E0"/>
    <w:rsid w:val="007F767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046"/>
    <w:rsid w:val="008014C0"/>
    <w:rsid w:val="008015DA"/>
    <w:rsid w:val="00801AF6"/>
    <w:rsid w:val="008021D8"/>
    <w:rsid w:val="00802426"/>
    <w:rsid w:val="008027B9"/>
    <w:rsid w:val="00802892"/>
    <w:rsid w:val="008028C7"/>
    <w:rsid w:val="00803083"/>
    <w:rsid w:val="00803146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FA6"/>
    <w:rsid w:val="008150F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45"/>
    <w:rsid w:val="00820835"/>
    <w:rsid w:val="008208A5"/>
    <w:rsid w:val="00820AE6"/>
    <w:rsid w:val="008211CE"/>
    <w:rsid w:val="0082154E"/>
    <w:rsid w:val="008216D8"/>
    <w:rsid w:val="0082175C"/>
    <w:rsid w:val="00821774"/>
    <w:rsid w:val="00821E95"/>
    <w:rsid w:val="00821ED0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1F2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7A7"/>
    <w:rsid w:val="008319E2"/>
    <w:rsid w:val="00831A61"/>
    <w:rsid w:val="00831BE2"/>
    <w:rsid w:val="00831D90"/>
    <w:rsid w:val="00832222"/>
    <w:rsid w:val="008323BD"/>
    <w:rsid w:val="0083261F"/>
    <w:rsid w:val="008329A2"/>
    <w:rsid w:val="00832AE4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6E3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6436"/>
    <w:rsid w:val="00846A8C"/>
    <w:rsid w:val="00846DAA"/>
    <w:rsid w:val="00846FF8"/>
    <w:rsid w:val="00847288"/>
    <w:rsid w:val="008502F3"/>
    <w:rsid w:val="00850858"/>
    <w:rsid w:val="00850CA5"/>
    <w:rsid w:val="00850DED"/>
    <w:rsid w:val="00850E2D"/>
    <w:rsid w:val="00850F15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47A3"/>
    <w:rsid w:val="008548E7"/>
    <w:rsid w:val="00854906"/>
    <w:rsid w:val="0085490F"/>
    <w:rsid w:val="00854B0C"/>
    <w:rsid w:val="008559D9"/>
    <w:rsid w:val="00855A46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928"/>
    <w:rsid w:val="00863D00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9B0"/>
    <w:rsid w:val="00876FE3"/>
    <w:rsid w:val="00877121"/>
    <w:rsid w:val="008773EB"/>
    <w:rsid w:val="0087747C"/>
    <w:rsid w:val="008774F0"/>
    <w:rsid w:val="00877670"/>
    <w:rsid w:val="00877F94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C1A"/>
    <w:rsid w:val="008A0E1A"/>
    <w:rsid w:val="008A0F30"/>
    <w:rsid w:val="008A115A"/>
    <w:rsid w:val="008A1629"/>
    <w:rsid w:val="008A17FA"/>
    <w:rsid w:val="008A1D80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198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F88"/>
    <w:rsid w:val="008B1FEE"/>
    <w:rsid w:val="008B20B9"/>
    <w:rsid w:val="008B221C"/>
    <w:rsid w:val="008B22A5"/>
    <w:rsid w:val="008B23A8"/>
    <w:rsid w:val="008B23D7"/>
    <w:rsid w:val="008B26AE"/>
    <w:rsid w:val="008B29E4"/>
    <w:rsid w:val="008B3210"/>
    <w:rsid w:val="008B325A"/>
    <w:rsid w:val="008B3334"/>
    <w:rsid w:val="008B36B5"/>
    <w:rsid w:val="008B3B86"/>
    <w:rsid w:val="008B4372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745"/>
    <w:rsid w:val="008B5C79"/>
    <w:rsid w:val="008B6289"/>
    <w:rsid w:val="008B6359"/>
    <w:rsid w:val="008B6413"/>
    <w:rsid w:val="008B6C3E"/>
    <w:rsid w:val="008B6DEE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415F"/>
    <w:rsid w:val="008C4378"/>
    <w:rsid w:val="008C43AD"/>
    <w:rsid w:val="008C4B42"/>
    <w:rsid w:val="008C4E97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4D"/>
    <w:rsid w:val="008C6D53"/>
    <w:rsid w:val="008C6E65"/>
    <w:rsid w:val="008C6EDD"/>
    <w:rsid w:val="008C6F99"/>
    <w:rsid w:val="008C7166"/>
    <w:rsid w:val="008C7272"/>
    <w:rsid w:val="008C7395"/>
    <w:rsid w:val="008C7569"/>
    <w:rsid w:val="008C7726"/>
    <w:rsid w:val="008C7B95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0AC"/>
    <w:rsid w:val="008D254B"/>
    <w:rsid w:val="008D25CB"/>
    <w:rsid w:val="008D29C4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0B2"/>
    <w:rsid w:val="008D5497"/>
    <w:rsid w:val="008D559D"/>
    <w:rsid w:val="008D5A18"/>
    <w:rsid w:val="008D6193"/>
    <w:rsid w:val="008D627E"/>
    <w:rsid w:val="008D6E2E"/>
    <w:rsid w:val="008D6E3D"/>
    <w:rsid w:val="008D75CA"/>
    <w:rsid w:val="008D7863"/>
    <w:rsid w:val="008D7990"/>
    <w:rsid w:val="008D7A81"/>
    <w:rsid w:val="008D7CB2"/>
    <w:rsid w:val="008D7DF5"/>
    <w:rsid w:val="008E1097"/>
    <w:rsid w:val="008E12EB"/>
    <w:rsid w:val="008E15DE"/>
    <w:rsid w:val="008E17A4"/>
    <w:rsid w:val="008E1DD6"/>
    <w:rsid w:val="008E1EBE"/>
    <w:rsid w:val="008E2083"/>
    <w:rsid w:val="008E249D"/>
    <w:rsid w:val="008E2A29"/>
    <w:rsid w:val="008E2CCD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5EE0"/>
    <w:rsid w:val="008E63FB"/>
    <w:rsid w:val="008E7082"/>
    <w:rsid w:val="008E7CB0"/>
    <w:rsid w:val="008E7D71"/>
    <w:rsid w:val="008E7F30"/>
    <w:rsid w:val="008F04C7"/>
    <w:rsid w:val="008F0994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394"/>
    <w:rsid w:val="00932770"/>
    <w:rsid w:val="0093290E"/>
    <w:rsid w:val="00932D51"/>
    <w:rsid w:val="0093308D"/>
    <w:rsid w:val="009335F1"/>
    <w:rsid w:val="00933E85"/>
    <w:rsid w:val="00934128"/>
    <w:rsid w:val="00934638"/>
    <w:rsid w:val="00934A62"/>
    <w:rsid w:val="00934B75"/>
    <w:rsid w:val="00934C53"/>
    <w:rsid w:val="00935052"/>
    <w:rsid w:val="009355A3"/>
    <w:rsid w:val="00935806"/>
    <w:rsid w:val="009358A0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BE9"/>
    <w:rsid w:val="00941FD2"/>
    <w:rsid w:val="009420A1"/>
    <w:rsid w:val="00942977"/>
    <w:rsid w:val="00943237"/>
    <w:rsid w:val="00943332"/>
    <w:rsid w:val="009433A9"/>
    <w:rsid w:val="009433D2"/>
    <w:rsid w:val="0094371A"/>
    <w:rsid w:val="00943FF9"/>
    <w:rsid w:val="009442EA"/>
    <w:rsid w:val="009445E7"/>
    <w:rsid w:val="00944622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51F"/>
    <w:rsid w:val="00951804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419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754"/>
    <w:rsid w:val="009648A4"/>
    <w:rsid w:val="009648D0"/>
    <w:rsid w:val="009649E6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8FE"/>
    <w:rsid w:val="00970E67"/>
    <w:rsid w:val="00970ECD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373"/>
    <w:rsid w:val="00993877"/>
    <w:rsid w:val="009938D5"/>
    <w:rsid w:val="00993C5C"/>
    <w:rsid w:val="009940DE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0F8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312"/>
    <w:rsid w:val="009C2423"/>
    <w:rsid w:val="009C2C2D"/>
    <w:rsid w:val="009C2F73"/>
    <w:rsid w:val="009C3C6C"/>
    <w:rsid w:val="009C3D23"/>
    <w:rsid w:val="009C4705"/>
    <w:rsid w:val="009C4931"/>
    <w:rsid w:val="009C4CC4"/>
    <w:rsid w:val="009C50BD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163A"/>
    <w:rsid w:val="009D1D3E"/>
    <w:rsid w:val="009D243B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FF8"/>
    <w:rsid w:val="009D674A"/>
    <w:rsid w:val="009D6D16"/>
    <w:rsid w:val="009D6F72"/>
    <w:rsid w:val="009D75E6"/>
    <w:rsid w:val="009D783A"/>
    <w:rsid w:val="009D79BC"/>
    <w:rsid w:val="009D7C00"/>
    <w:rsid w:val="009E0037"/>
    <w:rsid w:val="009E09A7"/>
    <w:rsid w:val="009E0CB3"/>
    <w:rsid w:val="009E0E93"/>
    <w:rsid w:val="009E11D6"/>
    <w:rsid w:val="009E1243"/>
    <w:rsid w:val="009E1327"/>
    <w:rsid w:val="009E1367"/>
    <w:rsid w:val="009E1823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FE1"/>
    <w:rsid w:val="009E513A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D36"/>
    <w:rsid w:val="00A03A18"/>
    <w:rsid w:val="00A03A39"/>
    <w:rsid w:val="00A03E1D"/>
    <w:rsid w:val="00A04196"/>
    <w:rsid w:val="00A04264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01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611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2F1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0C06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14D"/>
    <w:rsid w:val="00A476ED"/>
    <w:rsid w:val="00A47781"/>
    <w:rsid w:val="00A47876"/>
    <w:rsid w:val="00A47B60"/>
    <w:rsid w:val="00A47C36"/>
    <w:rsid w:val="00A501D3"/>
    <w:rsid w:val="00A504ED"/>
    <w:rsid w:val="00A50A52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F73"/>
    <w:rsid w:val="00A61033"/>
    <w:rsid w:val="00A6119C"/>
    <w:rsid w:val="00A61431"/>
    <w:rsid w:val="00A6148E"/>
    <w:rsid w:val="00A614EF"/>
    <w:rsid w:val="00A61933"/>
    <w:rsid w:val="00A61DDC"/>
    <w:rsid w:val="00A61FEA"/>
    <w:rsid w:val="00A620E4"/>
    <w:rsid w:val="00A6265F"/>
    <w:rsid w:val="00A62727"/>
    <w:rsid w:val="00A62754"/>
    <w:rsid w:val="00A63037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7F7"/>
    <w:rsid w:val="00A7084F"/>
    <w:rsid w:val="00A70FFB"/>
    <w:rsid w:val="00A71397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BF8"/>
    <w:rsid w:val="00A77C6C"/>
    <w:rsid w:val="00A77D34"/>
    <w:rsid w:val="00A77D7D"/>
    <w:rsid w:val="00A8001E"/>
    <w:rsid w:val="00A804F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737"/>
    <w:rsid w:val="00A84F33"/>
    <w:rsid w:val="00A85A58"/>
    <w:rsid w:val="00A85AEE"/>
    <w:rsid w:val="00A85E32"/>
    <w:rsid w:val="00A867C7"/>
    <w:rsid w:val="00A867DE"/>
    <w:rsid w:val="00A86991"/>
    <w:rsid w:val="00A8732B"/>
    <w:rsid w:val="00A87516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F9"/>
    <w:rsid w:val="00A9107A"/>
    <w:rsid w:val="00A91BE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7EC"/>
    <w:rsid w:val="00A96A0C"/>
    <w:rsid w:val="00A96A75"/>
    <w:rsid w:val="00A96EB6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3A6"/>
    <w:rsid w:val="00AA38A7"/>
    <w:rsid w:val="00AA3A1C"/>
    <w:rsid w:val="00AA3A97"/>
    <w:rsid w:val="00AA3CC2"/>
    <w:rsid w:val="00AA3F5A"/>
    <w:rsid w:val="00AA4237"/>
    <w:rsid w:val="00AA46E4"/>
    <w:rsid w:val="00AA4B6A"/>
    <w:rsid w:val="00AA4F5E"/>
    <w:rsid w:val="00AA52DE"/>
    <w:rsid w:val="00AA5656"/>
    <w:rsid w:val="00AA58A1"/>
    <w:rsid w:val="00AA5F3C"/>
    <w:rsid w:val="00AA5F7C"/>
    <w:rsid w:val="00AA652A"/>
    <w:rsid w:val="00AA6FD0"/>
    <w:rsid w:val="00AA7075"/>
    <w:rsid w:val="00AA70D4"/>
    <w:rsid w:val="00AA71EA"/>
    <w:rsid w:val="00AA7441"/>
    <w:rsid w:val="00AA7681"/>
    <w:rsid w:val="00AA7CBF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4FF5"/>
    <w:rsid w:val="00AB5229"/>
    <w:rsid w:val="00AB5434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90A"/>
    <w:rsid w:val="00AB7B6A"/>
    <w:rsid w:val="00AB7B82"/>
    <w:rsid w:val="00AB7BF9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8A1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6CF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146"/>
    <w:rsid w:val="00AF1229"/>
    <w:rsid w:val="00AF1BD8"/>
    <w:rsid w:val="00AF1C9A"/>
    <w:rsid w:val="00AF2087"/>
    <w:rsid w:val="00AF2312"/>
    <w:rsid w:val="00AF2444"/>
    <w:rsid w:val="00AF2627"/>
    <w:rsid w:val="00AF289A"/>
    <w:rsid w:val="00AF318F"/>
    <w:rsid w:val="00AF35BE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A2"/>
    <w:rsid w:val="00AF68E9"/>
    <w:rsid w:val="00AF69C1"/>
    <w:rsid w:val="00AF6B32"/>
    <w:rsid w:val="00AF6D39"/>
    <w:rsid w:val="00AF6F4B"/>
    <w:rsid w:val="00AF725D"/>
    <w:rsid w:val="00AF797A"/>
    <w:rsid w:val="00AF7C2E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6DD7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3296"/>
    <w:rsid w:val="00B23406"/>
    <w:rsid w:val="00B23678"/>
    <w:rsid w:val="00B23826"/>
    <w:rsid w:val="00B2396F"/>
    <w:rsid w:val="00B23E1E"/>
    <w:rsid w:val="00B24107"/>
    <w:rsid w:val="00B24B78"/>
    <w:rsid w:val="00B2503C"/>
    <w:rsid w:val="00B2504E"/>
    <w:rsid w:val="00B2559F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AE5"/>
    <w:rsid w:val="00B27DD9"/>
    <w:rsid w:val="00B27EB2"/>
    <w:rsid w:val="00B27F63"/>
    <w:rsid w:val="00B301DE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88C"/>
    <w:rsid w:val="00B32A02"/>
    <w:rsid w:val="00B32C5A"/>
    <w:rsid w:val="00B32F50"/>
    <w:rsid w:val="00B32FCC"/>
    <w:rsid w:val="00B333D5"/>
    <w:rsid w:val="00B33EC0"/>
    <w:rsid w:val="00B34191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BFD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2F2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0C9E"/>
    <w:rsid w:val="00B81049"/>
    <w:rsid w:val="00B8127F"/>
    <w:rsid w:val="00B81D13"/>
    <w:rsid w:val="00B8220A"/>
    <w:rsid w:val="00B82258"/>
    <w:rsid w:val="00B82562"/>
    <w:rsid w:val="00B83043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0F4"/>
    <w:rsid w:val="00B86DDB"/>
    <w:rsid w:val="00B87613"/>
    <w:rsid w:val="00B87EBA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7F3"/>
    <w:rsid w:val="00B9397D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35A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6AF4"/>
    <w:rsid w:val="00BA701C"/>
    <w:rsid w:val="00BA7773"/>
    <w:rsid w:val="00BA7BBA"/>
    <w:rsid w:val="00BA7CCF"/>
    <w:rsid w:val="00BA7D89"/>
    <w:rsid w:val="00BB0C4F"/>
    <w:rsid w:val="00BB1337"/>
    <w:rsid w:val="00BB1C49"/>
    <w:rsid w:val="00BB1E19"/>
    <w:rsid w:val="00BB25E2"/>
    <w:rsid w:val="00BB3005"/>
    <w:rsid w:val="00BB3270"/>
    <w:rsid w:val="00BB3520"/>
    <w:rsid w:val="00BB367C"/>
    <w:rsid w:val="00BB3ABF"/>
    <w:rsid w:val="00BB3B3B"/>
    <w:rsid w:val="00BB3DEA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A81"/>
    <w:rsid w:val="00BB6F3D"/>
    <w:rsid w:val="00BB709B"/>
    <w:rsid w:val="00BB7292"/>
    <w:rsid w:val="00BB7547"/>
    <w:rsid w:val="00BB790E"/>
    <w:rsid w:val="00BB7A72"/>
    <w:rsid w:val="00BB7D86"/>
    <w:rsid w:val="00BC04B1"/>
    <w:rsid w:val="00BC04C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9A"/>
    <w:rsid w:val="00BD2320"/>
    <w:rsid w:val="00BD24AE"/>
    <w:rsid w:val="00BD2584"/>
    <w:rsid w:val="00BD2AFD"/>
    <w:rsid w:val="00BD2DB1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D67"/>
    <w:rsid w:val="00BE2A3D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5F03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CB"/>
    <w:rsid w:val="00BF5E22"/>
    <w:rsid w:val="00BF657A"/>
    <w:rsid w:val="00BF66BB"/>
    <w:rsid w:val="00BF6BE4"/>
    <w:rsid w:val="00BF6D2E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3D8"/>
    <w:rsid w:val="00C013E6"/>
    <w:rsid w:val="00C014DF"/>
    <w:rsid w:val="00C01896"/>
    <w:rsid w:val="00C019CF"/>
    <w:rsid w:val="00C01AE3"/>
    <w:rsid w:val="00C01BC8"/>
    <w:rsid w:val="00C01E4F"/>
    <w:rsid w:val="00C02231"/>
    <w:rsid w:val="00C023A2"/>
    <w:rsid w:val="00C023C2"/>
    <w:rsid w:val="00C02747"/>
    <w:rsid w:val="00C02836"/>
    <w:rsid w:val="00C02B7F"/>
    <w:rsid w:val="00C02B95"/>
    <w:rsid w:val="00C02E1E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BF8"/>
    <w:rsid w:val="00C05E09"/>
    <w:rsid w:val="00C05EE3"/>
    <w:rsid w:val="00C0606E"/>
    <w:rsid w:val="00C061C7"/>
    <w:rsid w:val="00C069D2"/>
    <w:rsid w:val="00C06C7D"/>
    <w:rsid w:val="00C06D8F"/>
    <w:rsid w:val="00C06E0F"/>
    <w:rsid w:val="00C07090"/>
    <w:rsid w:val="00C070C6"/>
    <w:rsid w:val="00C075E3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322"/>
    <w:rsid w:val="00C123B5"/>
    <w:rsid w:val="00C12562"/>
    <w:rsid w:val="00C12689"/>
    <w:rsid w:val="00C126AF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1B5A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5E84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0E56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1498"/>
    <w:rsid w:val="00C41EA7"/>
    <w:rsid w:val="00C421C4"/>
    <w:rsid w:val="00C4225E"/>
    <w:rsid w:val="00C42431"/>
    <w:rsid w:val="00C424BB"/>
    <w:rsid w:val="00C424E1"/>
    <w:rsid w:val="00C42C0C"/>
    <w:rsid w:val="00C42D37"/>
    <w:rsid w:val="00C42D55"/>
    <w:rsid w:val="00C42DBD"/>
    <w:rsid w:val="00C42F07"/>
    <w:rsid w:val="00C4335F"/>
    <w:rsid w:val="00C44837"/>
    <w:rsid w:val="00C44955"/>
    <w:rsid w:val="00C44B7A"/>
    <w:rsid w:val="00C44FE5"/>
    <w:rsid w:val="00C451B6"/>
    <w:rsid w:val="00C4534F"/>
    <w:rsid w:val="00C4536F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B3"/>
    <w:rsid w:val="00C51CFC"/>
    <w:rsid w:val="00C526BD"/>
    <w:rsid w:val="00C52859"/>
    <w:rsid w:val="00C52EB4"/>
    <w:rsid w:val="00C530AC"/>
    <w:rsid w:val="00C54D51"/>
    <w:rsid w:val="00C558E6"/>
    <w:rsid w:val="00C56062"/>
    <w:rsid w:val="00C561BE"/>
    <w:rsid w:val="00C5691E"/>
    <w:rsid w:val="00C573ED"/>
    <w:rsid w:val="00C5760A"/>
    <w:rsid w:val="00C577B3"/>
    <w:rsid w:val="00C57917"/>
    <w:rsid w:val="00C57A88"/>
    <w:rsid w:val="00C57C40"/>
    <w:rsid w:val="00C57CEF"/>
    <w:rsid w:val="00C6096A"/>
    <w:rsid w:val="00C60C31"/>
    <w:rsid w:val="00C60D7A"/>
    <w:rsid w:val="00C61564"/>
    <w:rsid w:val="00C61635"/>
    <w:rsid w:val="00C6183C"/>
    <w:rsid w:val="00C61B44"/>
    <w:rsid w:val="00C61FC4"/>
    <w:rsid w:val="00C624CF"/>
    <w:rsid w:val="00C62654"/>
    <w:rsid w:val="00C626B8"/>
    <w:rsid w:val="00C62A20"/>
    <w:rsid w:val="00C62A56"/>
    <w:rsid w:val="00C62D15"/>
    <w:rsid w:val="00C63261"/>
    <w:rsid w:val="00C63A46"/>
    <w:rsid w:val="00C63E04"/>
    <w:rsid w:val="00C640BB"/>
    <w:rsid w:val="00C6415C"/>
    <w:rsid w:val="00C643F1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40E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CF"/>
    <w:rsid w:val="00C779E3"/>
    <w:rsid w:val="00C802CF"/>
    <w:rsid w:val="00C803AE"/>
    <w:rsid w:val="00C80B25"/>
    <w:rsid w:val="00C80B53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BCF"/>
    <w:rsid w:val="00C92DD7"/>
    <w:rsid w:val="00C9315A"/>
    <w:rsid w:val="00C93384"/>
    <w:rsid w:val="00C93FF7"/>
    <w:rsid w:val="00C940D1"/>
    <w:rsid w:val="00C944BC"/>
    <w:rsid w:val="00C945C7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405"/>
    <w:rsid w:val="00CA3583"/>
    <w:rsid w:val="00CA375F"/>
    <w:rsid w:val="00CA391C"/>
    <w:rsid w:val="00CA39D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A82"/>
    <w:rsid w:val="00CB0B10"/>
    <w:rsid w:val="00CB0F6B"/>
    <w:rsid w:val="00CB10AE"/>
    <w:rsid w:val="00CB180C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A2B"/>
    <w:rsid w:val="00CE7C39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E97"/>
    <w:rsid w:val="00CF7270"/>
    <w:rsid w:val="00CF72BE"/>
    <w:rsid w:val="00CF7444"/>
    <w:rsid w:val="00CF74B4"/>
    <w:rsid w:val="00CF7BAC"/>
    <w:rsid w:val="00CF7ECA"/>
    <w:rsid w:val="00D00347"/>
    <w:rsid w:val="00D00557"/>
    <w:rsid w:val="00D0084F"/>
    <w:rsid w:val="00D008FC"/>
    <w:rsid w:val="00D00A1C"/>
    <w:rsid w:val="00D00E24"/>
    <w:rsid w:val="00D01340"/>
    <w:rsid w:val="00D0174A"/>
    <w:rsid w:val="00D01B12"/>
    <w:rsid w:val="00D01BB5"/>
    <w:rsid w:val="00D01D38"/>
    <w:rsid w:val="00D01D85"/>
    <w:rsid w:val="00D01DFA"/>
    <w:rsid w:val="00D01F26"/>
    <w:rsid w:val="00D022E6"/>
    <w:rsid w:val="00D029AC"/>
    <w:rsid w:val="00D029B3"/>
    <w:rsid w:val="00D02A12"/>
    <w:rsid w:val="00D02F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18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B78"/>
    <w:rsid w:val="00D22E3C"/>
    <w:rsid w:val="00D22F2B"/>
    <w:rsid w:val="00D233AB"/>
    <w:rsid w:val="00D2356B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7030"/>
    <w:rsid w:val="00D27364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64"/>
    <w:rsid w:val="00D37CF7"/>
    <w:rsid w:val="00D37CFF"/>
    <w:rsid w:val="00D37EA4"/>
    <w:rsid w:val="00D37F70"/>
    <w:rsid w:val="00D40094"/>
    <w:rsid w:val="00D401E3"/>
    <w:rsid w:val="00D403DB"/>
    <w:rsid w:val="00D40478"/>
    <w:rsid w:val="00D407B6"/>
    <w:rsid w:val="00D40A43"/>
    <w:rsid w:val="00D40D7F"/>
    <w:rsid w:val="00D40E57"/>
    <w:rsid w:val="00D4228D"/>
    <w:rsid w:val="00D4256A"/>
    <w:rsid w:val="00D42606"/>
    <w:rsid w:val="00D42706"/>
    <w:rsid w:val="00D4271D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023"/>
    <w:rsid w:val="00D473C6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CEA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8CF"/>
    <w:rsid w:val="00D81A2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61A"/>
    <w:rsid w:val="00D8595C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16"/>
    <w:rsid w:val="00D87852"/>
    <w:rsid w:val="00D879D5"/>
    <w:rsid w:val="00D87FFD"/>
    <w:rsid w:val="00D902E1"/>
    <w:rsid w:val="00D90649"/>
    <w:rsid w:val="00D90831"/>
    <w:rsid w:val="00D91198"/>
    <w:rsid w:val="00D917C9"/>
    <w:rsid w:val="00D91C41"/>
    <w:rsid w:val="00D91D61"/>
    <w:rsid w:val="00D91F1F"/>
    <w:rsid w:val="00D9200D"/>
    <w:rsid w:val="00D92114"/>
    <w:rsid w:val="00D9258B"/>
    <w:rsid w:val="00D927C2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FBA"/>
    <w:rsid w:val="00D94332"/>
    <w:rsid w:val="00D949F3"/>
    <w:rsid w:val="00D94A1E"/>
    <w:rsid w:val="00D94AB7"/>
    <w:rsid w:val="00D9519C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A12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6C9"/>
    <w:rsid w:val="00DB3B85"/>
    <w:rsid w:val="00DB47B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F9B"/>
    <w:rsid w:val="00DC0095"/>
    <w:rsid w:val="00DC0B97"/>
    <w:rsid w:val="00DC0CF8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8E6"/>
    <w:rsid w:val="00DC4A47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EE"/>
    <w:rsid w:val="00DE38E8"/>
    <w:rsid w:val="00DE3DE4"/>
    <w:rsid w:val="00DE41CA"/>
    <w:rsid w:val="00DE46D8"/>
    <w:rsid w:val="00DE47F7"/>
    <w:rsid w:val="00DE49C1"/>
    <w:rsid w:val="00DE552F"/>
    <w:rsid w:val="00DE5551"/>
    <w:rsid w:val="00DE615A"/>
    <w:rsid w:val="00DE6168"/>
    <w:rsid w:val="00DE654E"/>
    <w:rsid w:val="00DE6DAE"/>
    <w:rsid w:val="00DE6E76"/>
    <w:rsid w:val="00DE7087"/>
    <w:rsid w:val="00DE777C"/>
    <w:rsid w:val="00DE77E5"/>
    <w:rsid w:val="00DE7822"/>
    <w:rsid w:val="00DE7849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8E"/>
    <w:rsid w:val="00DF2DC5"/>
    <w:rsid w:val="00DF3000"/>
    <w:rsid w:val="00DF3697"/>
    <w:rsid w:val="00DF3CC5"/>
    <w:rsid w:val="00DF3EEE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1378"/>
    <w:rsid w:val="00E01AAC"/>
    <w:rsid w:val="00E020A2"/>
    <w:rsid w:val="00E0215F"/>
    <w:rsid w:val="00E0261F"/>
    <w:rsid w:val="00E02621"/>
    <w:rsid w:val="00E02CCC"/>
    <w:rsid w:val="00E03611"/>
    <w:rsid w:val="00E03D8F"/>
    <w:rsid w:val="00E03FF8"/>
    <w:rsid w:val="00E04E40"/>
    <w:rsid w:val="00E04F9C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C3D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5DB"/>
    <w:rsid w:val="00E15601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2EB2"/>
    <w:rsid w:val="00E232A5"/>
    <w:rsid w:val="00E234D4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BB3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422"/>
    <w:rsid w:val="00E3765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B8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7CA"/>
    <w:rsid w:val="00E52C3A"/>
    <w:rsid w:val="00E53025"/>
    <w:rsid w:val="00E53211"/>
    <w:rsid w:val="00E542FC"/>
    <w:rsid w:val="00E54945"/>
    <w:rsid w:val="00E54C98"/>
    <w:rsid w:val="00E5501D"/>
    <w:rsid w:val="00E55078"/>
    <w:rsid w:val="00E558AD"/>
    <w:rsid w:val="00E55CEB"/>
    <w:rsid w:val="00E56B37"/>
    <w:rsid w:val="00E56C0D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D9F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1F45"/>
    <w:rsid w:val="00E7219F"/>
    <w:rsid w:val="00E72379"/>
    <w:rsid w:val="00E723E4"/>
    <w:rsid w:val="00E7250F"/>
    <w:rsid w:val="00E72799"/>
    <w:rsid w:val="00E727A0"/>
    <w:rsid w:val="00E72D14"/>
    <w:rsid w:val="00E72F7B"/>
    <w:rsid w:val="00E732F4"/>
    <w:rsid w:val="00E73769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5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F2B"/>
    <w:rsid w:val="00E951C2"/>
    <w:rsid w:val="00E95667"/>
    <w:rsid w:val="00E95EBB"/>
    <w:rsid w:val="00E95F3D"/>
    <w:rsid w:val="00E9657D"/>
    <w:rsid w:val="00E96D50"/>
    <w:rsid w:val="00E97608"/>
    <w:rsid w:val="00E9762B"/>
    <w:rsid w:val="00E97B02"/>
    <w:rsid w:val="00E97ED2"/>
    <w:rsid w:val="00EA01BB"/>
    <w:rsid w:val="00EA02F2"/>
    <w:rsid w:val="00EA0588"/>
    <w:rsid w:val="00EA064B"/>
    <w:rsid w:val="00EA07B7"/>
    <w:rsid w:val="00EA0907"/>
    <w:rsid w:val="00EA0CF6"/>
    <w:rsid w:val="00EA0D65"/>
    <w:rsid w:val="00EA1209"/>
    <w:rsid w:val="00EA1314"/>
    <w:rsid w:val="00EA13CB"/>
    <w:rsid w:val="00EA16DA"/>
    <w:rsid w:val="00EA1835"/>
    <w:rsid w:val="00EA186B"/>
    <w:rsid w:val="00EA1CDA"/>
    <w:rsid w:val="00EA1D20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7C"/>
    <w:rsid w:val="00EB58B2"/>
    <w:rsid w:val="00EB5908"/>
    <w:rsid w:val="00EB5953"/>
    <w:rsid w:val="00EB59B1"/>
    <w:rsid w:val="00EB6145"/>
    <w:rsid w:val="00EB689D"/>
    <w:rsid w:val="00EB6E9F"/>
    <w:rsid w:val="00EB6F4F"/>
    <w:rsid w:val="00EB6FDF"/>
    <w:rsid w:val="00EB72C3"/>
    <w:rsid w:val="00EB7308"/>
    <w:rsid w:val="00EB78CD"/>
    <w:rsid w:val="00EC011B"/>
    <w:rsid w:val="00EC02A0"/>
    <w:rsid w:val="00EC0704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B1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939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37B"/>
    <w:rsid w:val="00EE73A4"/>
    <w:rsid w:val="00EE74BA"/>
    <w:rsid w:val="00EE7B02"/>
    <w:rsid w:val="00EE7C2E"/>
    <w:rsid w:val="00EE7D31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20E"/>
    <w:rsid w:val="00EF338C"/>
    <w:rsid w:val="00EF3A5C"/>
    <w:rsid w:val="00EF3A77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762"/>
    <w:rsid w:val="00EF5A25"/>
    <w:rsid w:val="00EF5CBD"/>
    <w:rsid w:val="00EF607A"/>
    <w:rsid w:val="00EF60B6"/>
    <w:rsid w:val="00EF60C0"/>
    <w:rsid w:val="00EF644C"/>
    <w:rsid w:val="00EF663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F04"/>
    <w:rsid w:val="00F0537D"/>
    <w:rsid w:val="00F053A3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17F54"/>
    <w:rsid w:val="00F202CA"/>
    <w:rsid w:val="00F20748"/>
    <w:rsid w:val="00F20880"/>
    <w:rsid w:val="00F20A5B"/>
    <w:rsid w:val="00F20DB2"/>
    <w:rsid w:val="00F216A0"/>
    <w:rsid w:val="00F21A68"/>
    <w:rsid w:val="00F21C0B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818"/>
    <w:rsid w:val="00F27A9A"/>
    <w:rsid w:val="00F27D06"/>
    <w:rsid w:val="00F27E5B"/>
    <w:rsid w:val="00F27FE2"/>
    <w:rsid w:val="00F27FEC"/>
    <w:rsid w:val="00F300FB"/>
    <w:rsid w:val="00F3021A"/>
    <w:rsid w:val="00F30622"/>
    <w:rsid w:val="00F30BB0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126"/>
    <w:rsid w:val="00F36234"/>
    <w:rsid w:val="00F3685A"/>
    <w:rsid w:val="00F3706F"/>
    <w:rsid w:val="00F37796"/>
    <w:rsid w:val="00F37955"/>
    <w:rsid w:val="00F401A4"/>
    <w:rsid w:val="00F40AC6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2A77"/>
    <w:rsid w:val="00F4332E"/>
    <w:rsid w:val="00F434C7"/>
    <w:rsid w:val="00F43757"/>
    <w:rsid w:val="00F43AA0"/>
    <w:rsid w:val="00F44651"/>
    <w:rsid w:val="00F44683"/>
    <w:rsid w:val="00F44885"/>
    <w:rsid w:val="00F44A9D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16"/>
    <w:rsid w:val="00F4669C"/>
    <w:rsid w:val="00F4692C"/>
    <w:rsid w:val="00F46E18"/>
    <w:rsid w:val="00F46EF2"/>
    <w:rsid w:val="00F47095"/>
    <w:rsid w:val="00F47BB6"/>
    <w:rsid w:val="00F47BD0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134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9D5"/>
    <w:rsid w:val="00F55E5F"/>
    <w:rsid w:val="00F56205"/>
    <w:rsid w:val="00F5624F"/>
    <w:rsid w:val="00F56635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163"/>
    <w:rsid w:val="00F6055A"/>
    <w:rsid w:val="00F60C4B"/>
    <w:rsid w:val="00F60C7A"/>
    <w:rsid w:val="00F60CAB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2409"/>
    <w:rsid w:val="00F72833"/>
    <w:rsid w:val="00F729C8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12CE"/>
    <w:rsid w:val="00F816B8"/>
    <w:rsid w:val="00F817B9"/>
    <w:rsid w:val="00F81B5D"/>
    <w:rsid w:val="00F81BF3"/>
    <w:rsid w:val="00F82766"/>
    <w:rsid w:val="00F82928"/>
    <w:rsid w:val="00F832CD"/>
    <w:rsid w:val="00F838DF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40B2"/>
    <w:rsid w:val="00F94139"/>
    <w:rsid w:val="00F942ED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E72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DCB"/>
    <w:rsid w:val="00FA6EF5"/>
    <w:rsid w:val="00FA6F3B"/>
    <w:rsid w:val="00FA7897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2C6"/>
    <w:rsid w:val="00FB7781"/>
    <w:rsid w:val="00FB7A38"/>
    <w:rsid w:val="00FB7DDE"/>
    <w:rsid w:val="00FB7E6A"/>
    <w:rsid w:val="00FB7ED1"/>
    <w:rsid w:val="00FB7FAD"/>
    <w:rsid w:val="00FC0669"/>
    <w:rsid w:val="00FC07A1"/>
    <w:rsid w:val="00FC0955"/>
    <w:rsid w:val="00FC0C67"/>
    <w:rsid w:val="00FC0D01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4DC"/>
    <w:rsid w:val="00FD0857"/>
    <w:rsid w:val="00FD0CC7"/>
    <w:rsid w:val="00FD16EB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C0"/>
    <w:rsid w:val="00FE2A95"/>
    <w:rsid w:val="00FE2AB2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1D2"/>
    <w:rsid w:val="00FF662A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1" ma:contentTypeDescription="สร้างเอกสารใหม่" ma:contentTypeScope="" ma:versionID="235410ad9674f61f45cf6e7f4747a74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8b69ef0fe461c976307d58edf550e21e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517798-1838-4AC3-94AC-9AD1FBCCDA5A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507</TotalTime>
  <Pages>21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69</cp:revision>
  <cp:lastPrinted>2021-11-05T04:04:00Z</cp:lastPrinted>
  <dcterms:created xsi:type="dcterms:W3CDTF">2021-11-02T08:13:00Z</dcterms:created>
  <dcterms:modified xsi:type="dcterms:W3CDTF">2021-11-11T04:57:00Z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