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32E9F" w14:textId="77777777"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8604F73" w14:textId="77777777"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269D3711" w14:textId="77A28CEF" w:rsidR="002965EB" w:rsidRPr="009B4FC6" w:rsidRDefault="00D441CC" w:rsidP="008F39F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="004C264D"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564729" w14:textId="74C3DDE8" w:rsidR="004C264D" w:rsidRDefault="008F39F9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57BD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1E64A8E" w14:textId="3A0AE7D5" w:rsidR="008D5952" w:rsidRPr="00957BD5" w:rsidRDefault="008F39F9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3</w:t>
      </w:r>
      <w:r w:rsidR="008D5952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BA263F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สินทรัพย์ที่ใช้เป็นหลักประกัน</w:t>
      </w:r>
    </w:p>
    <w:p w14:paraId="1AC6DB31" w14:textId="15136427" w:rsidR="00A041C4" w:rsidRPr="007866AD" w:rsidRDefault="008F39F9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A041C4" w:rsidRPr="007866AD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7466D" w:rsidRPr="007866AD">
        <w:rPr>
          <w:rFonts w:asciiTheme="majorBidi" w:hAnsiTheme="majorBidi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9D3A3B7" w14:textId="2AAB6D73" w:rsidR="002965EB" w:rsidRDefault="008F39F9" w:rsidP="009576B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="00BE7333" w:rsidRPr="007866AD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2965EB" w:rsidRPr="00264406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61D4EFE0" w14:textId="4F6153A6" w:rsidR="008E55D4" w:rsidRPr="008E55D4" w:rsidRDefault="008F39F9" w:rsidP="008E55D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6</w:t>
      </w:r>
      <w:r w:rsidR="008E55D4" w:rsidRPr="008E55D4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8E55D4" w:rsidRPr="008E55D4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73C972C" w14:textId="2AF786EB" w:rsidR="0028037C" w:rsidRPr="008E55D4" w:rsidRDefault="008F39F9" w:rsidP="009576B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7</w:t>
      </w:r>
      <w:r w:rsidR="002965EB" w:rsidRPr="008E55D4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FC524B" w:rsidRPr="008E55D4">
        <w:rPr>
          <w:rFonts w:asciiTheme="majorBidi" w:hAnsiTheme="majorBidi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A8037D8" w14:textId="102C8541" w:rsidR="005C3F33" w:rsidRPr="008E55D4" w:rsidRDefault="008F39F9" w:rsidP="005C3F33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8</w:t>
      </w:r>
      <w:r w:rsidR="005C3F33" w:rsidRPr="008E55D4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FC524B" w:rsidRPr="008E55D4">
        <w:rPr>
          <w:rFonts w:asciiTheme="majorBidi" w:hAnsiTheme="majorBidi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0B1D427" w14:textId="77777777" w:rsidR="00BE7333" w:rsidRPr="00BE7333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124DAF2" w14:textId="77777777" w:rsidR="00214C3B" w:rsidRPr="00957BD5" w:rsidRDefault="00214C3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DF05CA4" w14:textId="77777777" w:rsidR="00982385" w:rsidRPr="00957BD5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22"/>
          <w:szCs w:val="22"/>
        </w:rPr>
        <w:br w:type="page"/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1777B0" w:rsidRPr="00957BD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91EDA9D" w14:textId="77777777"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2FB5AD7A" w14:textId="0608B152" w:rsidR="00982385" w:rsidRPr="00957BD5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957BD5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957BD5">
        <w:rPr>
          <w:rFonts w:asciiTheme="majorBidi" w:hAnsiTheme="majorBidi" w:cstheme="majorBidi"/>
          <w:sz w:val="30"/>
          <w:szCs w:val="30"/>
          <w:cs/>
        </w:rPr>
        <w:t>คณะ</w:t>
      </w:r>
      <w:r w:rsidRPr="00957BD5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F1637">
        <w:rPr>
          <w:rFonts w:asciiTheme="majorBidi" w:hAnsiTheme="majorBidi" w:cstheme="majorBidi"/>
          <w:sz w:val="30"/>
          <w:szCs w:val="30"/>
        </w:rPr>
        <w:t xml:space="preserve"> </w:t>
      </w:r>
      <w:r w:rsidR="00CD1012">
        <w:rPr>
          <w:rFonts w:asciiTheme="majorBidi" w:hAnsiTheme="majorBidi" w:cstheme="majorBidi"/>
          <w:sz w:val="30"/>
          <w:szCs w:val="30"/>
        </w:rPr>
        <w:t>11</w:t>
      </w:r>
      <w:r w:rsidR="001F1637">
        <w:rPr>
          <w:rFonts w:asciiTheme="majorBidi" w:hAnsiTheme="majorBidi" w:cstheme="majorBidi"/>
          <w:sz w:val="30"/>
          <w:szCs w:val="30"/>
        </w:rPr>
        <w:t xml:space="preserve"> </w:t>
      </w:r>
      <w:r w:rsidR="001F1637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1F1637">
        <w:rPr>
          <w:rFonts w:asciiTheme="majorBidi" w:hAnsiTheme="majorBidi" w:cstheme="majorBidi"/>
          <w:sz w:val="30"/>
          <w:szCs w:val="30"/>
        </w:rPr>
        <w:t>2564</w:t>
      </w:r>
      <w:r w:rsidR="00310E51" w:rsidRPr="00310E51">
        <w:rPr>
          <w:rFonts w:asciiTheme="majorBidi" w:hAnsiTheme="majorBidi" w:cstheme="majorBidi"/>
          <w:sz w:val="30"/>
          <w:szCs w:val="30"/>
        </w:rPr>
        <w:t xml:space="preserve"> </w:t>
      </w:r>
    </w:p>
    <w:p w14:paraId="67CCDF49" w14:textId="77777777" w:rsidR="00C31E08" w:rsidRPr="00957BD5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31FB2760" w14:textId="4FF6D0E6" w:rsidR="00301746" w:rsidRPr="00063612" w:rsidRDefault="00D441CC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E7DFF" w:rsidRPr="009F4AD3">
        <w:rPr>
          <w:rFonts w:asciiTheme="majorBidi" w:hAnsiTheme="majorBidi" w:cstheme="majorBidi"/>
          <w:b/>
          <w:bCs/>
          <w:sz w:val="30"/>
          <w:szCs w:val="30"/>
        </w:rPr>
        <w:tab/>
      </w:r>
      <w:r w:rsidR="001E7DFF" w:rsidRPr="009F4AD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9F4AD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B22646C" w14:textId="77777777" w:rsidR="00301746" w:rsidRPr="00957BD5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0129F75C" w14:textId="118A9065" w:rsidR="005F0C7C" w:rsidRDefault="009C7481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60235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9C7481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C7481">
        <w:rPr>
          <w:rFonts w:asciiTheme="majorBidi" w:hAnsiTheme="majorBidi" w:cstheme="majorBidi"/>
          <w:sz w:val="30"/>
          <w:szCs w:val="30"/>
        </w:rPr>
        <w:t xml:space="preserve">34 </w:t>
      </w:r>
      <w:r w:rsidRPr="009C748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04A0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C748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315A70">
        <w:rPr>
          <w:rFonts w:asciiTheme="majorBidi" w:hAnsiTheme="majorBidi" w:cstheme="majorBidi"/>
          <w:sz w:val="30"/>
          <w:szCs w:val="30"/>
        </w:rPr>
        <w:t xml:space="preserve"> </w:t>
      </w:r>
      <w:r w:rsidR="00315A70" w:rsidRPr="00315A70">
        <w:rPr>
          <w:rFonts w:asciiTheme="majorBidi" w:hAnsiTheme="majorBidi" w:cs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315A70" w:rsidRPr="00315A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5A70" w:rsidRPr="00315A70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เหตุการณ์และสถานการณ์ใหม่ๆ</w:t>
      </w:r>
      <w:r w:rsidR="00315A70" w:rsidRPr="00315A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5A70" w:rsidRPr="00315A70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</w:t>
      </w:r>
      <w:r w:rsidR="008F39F9">
        <w:rPr>
          <w:rFonts w:asciiTheme="majorBidi" w:hAnsiTheme="majorBidi" w:cs="Angsana New"/>
          <w:sz w:val="30"/>
          <w:szCs w:val="30"/>
        </w:rPr>
        <w:br/>
      </w:r>
      <w:r w:rsidR="00315A70" w:rsidRPr="00315A70">
        <w:rPr>
          <w:rFonts w:asciiTheme="majorBidi" w:hAnsiTheme="majorBidi" w:cs="Angsana New" w:hint="cs"/>
          <w:sz w:val="30"/>
          <w:szCs w:val="30"/>
          <w:cs/>
        </w:rPr>
        <w:t>งบการเงินประจำปี</w:t>
      </w:r>
      <w:r w:rsidR="00315A70" w:rsidRPr="00315A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5A70" w:rsidRPr="00315A70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315A70" w:rsidRPr="00315A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5A70" w:rsidRPr="00315A70">
        <w:rPr>
          <w:rFonts w:asciiTheme="majorBidi" w:hAnsiTheme="majorBidi" w:cstheme="majorBidi"/>
          <w:sz w:val="30"/>
          <w:szCs w:val="30"/>
        </w:rPr>
        <w:t xml:space="preserve">31 </w:t>
      </w:r>
      <w:r w:rsidR="00315A70" w:rsidRPr="00315A70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315A70" w:rsidRPr="00315A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5A70" w:rsidRPr="00315A70">
        <w:rPr>
          <w:rFonts w:asciiTheme="majorBidi" w:hAnsiTheme="majorBidi" w:cstheme="majorBidi"/>
          <w:sz w:val="30"/>
          <w:szCs w:val="30"/>
        </w:rPr>
        <w:t>2563</w:t>
      </w:r>
    </w:p>
    <w:p w14:paraId="1E7C1712" w14:textId="77777777" w:rsidR="00063612" w:rsidRPr="00063612" w:rsidRDefault="00063612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32744" w14:textId="1700B774" w:rsidR="005F0C7C" w:rsidRPr="005F0C7C" w:rsidRDefault="005F0C7C" w:rsidP="005F0C7C">
      <w:pPr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F0C7C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F0C7C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441CC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Pr="005F0C7C">
        <w:rPr>
          <w:rFonts w:asciiTheme="majorBidi" w:hAnsiTheme="majorBidi" w:cstheme="majorBidi"/>
          <w:b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5F0C7C">
        <w:rPr>
          <w:rFonts w:asciiTheme="majorBidi" w:hAnsiTheme="majorBidi" w:cstheme="majorBidi" w:hint="cs"/>
          <w:b/>
          <w:sz w:val="30"/>
          <w:szCs w:val="30"/>
          <w:cs/>
        </w:rPr>
        <w:t>ไว้</w:t>
      </w:r>
      <w:r w:rsidRPr="005F0C7C">
        <w:rPr>
          <w:rFonts w:asciiTheme="majorBidi" w:hAnsiTheme="majorBidi" w:cstheme="majorBidi"/>
          <w:b/>
          <w:sz w:val="30"/>
          <w:szCs w:val="30"/>
          <w:cs/>
        </w:rPr>
        <w:t xml:space="preserve">ในงบการเงินสำหรับปีสิ้นสุดวันที่ </w:t>
      </w:r>
      <w:r w:rsidRPr="005F0C7C">
        <w:rPr>
          <w:rFonts w:asciiTheme="majorBidi" w:hAnsiTheme="majorBidi" w:cstheme="majorBidi"/>
          <w:bCs/>
          <w:sz w:val="30"/>
          <w:szCs w:val="30"/>
        </w:rPr>
        <w:t>31</w:t>
      </w:r>
      <w:r w:rsidRPr="005F0C7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F0C7C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C7265A">
        <w:rPr>
          <w:rFonts w:asciiTheme="majorBidi" w:hAnsiTheme="majorBidi" w:cstheme="majorBidi"/>
          <w:bCs/>
          <w:sz w:val="30"/>
          <w:szCs w:val="30"/>
        </w:rPr>
        <w:t>2563</w:t>
      </w:r>
      <w:r w:rsidRPr="005F0C7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C32D346" w14:textId="1B1201B1" w:rsidR="00024D7C" w:rsidRPr="00756268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F51D659" w14:textId="5193FE2C" w:rsidR="007A12F2" w:rsidRPr="00957BD5" w:rsidRDefault="008F39F9" w:rsidP="0057326C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E467AE" w:rsidRPr="007866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7866AD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198F1C5" w14:textId="744F8456" w:rsidR="007A12F2" w:rsidRDefault="007A12F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36"/>
        <w:gridCol w:w="1070"/>
        <w:gridCol w:w="11"/>
        <w:gridCol w:w="229"/>
        <w:gridCol w:w="7"/>
        <w:gridCol w:w="1075"/>
        <w:gridCol w:w="236"/>
        <w:gridCol w:w="1033"/>
        <w:gridCol w:w="7"/>
        <w:gridCol w:w="6"/>
      </w:tblGrid>
      <w:tr w:rsidR="00775DE6" w:rsidRPr="009B2C54" w14:paraId="722902FA" w14:textId="77777777" w:rsidTr="005C60DC">
        <w:trPr>
          <w:gridAfter w:val="1"/>
          <w:wAfter w:w="3" w:type="pct"/>
          <w:tblHeader/>
        </w:trPr>
        <w:tc>
          <w:tcPr>
            <w:tcW w:w="2293" w:type="pct"/>
            <w:shd w:val="clear" w:color="auto" w:fill="auto"/>
          </w:tcPr>
          <w:p w14:paraId="3EB4A358" w14:textId="151ED022" w:rsidR="00775DE6" w:rsidRPr="0044377C" w:rsidRDefault="0044377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377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5" w:type="pct"/>
            <w:gridSpan w:val="3"/>
            <w:shd w:val="clear" w:color="auto" w:fill="auto"/>
          </w:tcPr>
          <w:p w14:paraId="32EB3F16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5D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05DFF9D9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pct"/>
            <w:gridSpan w:val="5"/>
            <w:shd w:val="clear" w:color="auto" w:fill="auto"/>
          </w:tcPr>
          <w:p w14:paraId="7C80BEEA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5D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5DE6" w:rsidRPr="009B2C54" w14:paraId="5163A467" w14:textId="77777777" w:rsidTr="005C60DC">
        <w:trPr>
          <w:tblHeader/>
        </w:trPr>
        <w:tc>
          <w:tcPr>
            <w:tcW w:w="2293" w:type="pct"/>
            <w:shd w:val="clear" w:color="auto" w:fill="auto"/>
          </w:tcPr>
          <w:p w14:paraId="2A642749" w14:textId="067B2ABD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75D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4377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75D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75DE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75D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87" w:type="pct"/>
            <w:shd w:val="clear" w:color="auto" w:fill="auto"/>
          </w:tcPr>
          <w:p w14:paraId="5F43D5BD" w14:textId="4A09D793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5DE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  <w:shd w:val="clear" w:color="auto" w:fill="auto"/>
          </w:tcPr>
          <w:p w14:paraId="486B92AB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61E6903F" w14:textId="749F310B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5DE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75DE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775DE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6538B0D4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AE49D17" w14:textId="41D68D0D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5DE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  <w:shd w:val="clear" w:color="auto" w:fill="auto"/>
          </w:tcPr>
          <w:p w14:paraId="3F6B60A9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shd w:val="clear" w:color="auto" w:fill="auto"/>
          </w:tcPr>
          <w:p w14:paraId="1567FD0D" w14:textId="6DED84BF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5DE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75DE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775DE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75DE6" w:rsidRPr="009B2C54" w14:paraId="456488FB" w14:textId="77777777" w:rsidTr="005C60DC">
        <w:trPr>
          <w:gridAfter w:val="2"/>
          <w:wAfter w:w="7" w:type="pct"/>
          <w:tblHeader/>
        </w:trPr>
        <w:tc>
          <w:tcPr>
            <w:tcW w:w="2293" w:type="pct"/>
          </w:tcPr>
          <w:p w14:paraId="76A6E499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pct"/>
            <w:gridSpan w:val="9"/>
          </w:tcPr>
          <w:p w14:paraId="7B9CB1F9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5DE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5DE6" w:rsidRPr="009B2C54" w14:paraId="13EA3607" w14:textId="77777777" w:rsidTr="005C60DC">
        <w:tc>
          <w:tcPr>
            <w:tcW w:w="2293" w:type="pct"/>
          </w:tcPr>
          <w:p w14:paraId="3CE7D1D6" w14:textId="77777777" w:rsidR="00775DE6" w:rsidRPr="00775DE6" w:rsidRDefault="00775DE6" w:rsidP="0077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775DE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587" w:type="pct"/>
          </w:tcPr>
          <w:p w14:paraId="2469D19D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A9B49D5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26C2309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0988BBA8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D93D607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B86ABA5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48738CB7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75DE6" w:rsidRPr="00656474" w14:paraId="3BA9B79E" w14:textId="77777777" w:rsidTr="005C60DC">
        <w:tc>
          <w:tcPr>
            <w:tcW w:w="2293" w:type="pct"/>
          </w:tcPr>
          <w:p w14:paraId="1B277373" w14:textId="77777777" w:rsidR="00775DE6" w:rsidRPr="00775DE6" w:rsidRDefault="00775DE6" w:rsidP="0077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5DE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7" w:type="pct"/>
          </w:tcPr>
          <w:p w14:paraId="5384D280" w14:textId="24776350" w:rsidR="00775DE6" w:rsidRPr="00775DE6" w:rsidRDefault="003331DA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16,375</w:t>
            </w:r>
          </w:p>
        </w:tc>
        <w:tc>
          <w:tcPr>
            <w:tcW w:w="128" w:type="pct"/>
          </w:tcPr>
          <w:p w14:paraId="298C5C88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8C693B1" w14:textId="204307D4" w:rsidR="00775DE6" w:rsidRPr="00775DE6" w:rsidRDefault="0044377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13,609</w:t>
            </w:r>
          </w:p>
        </w:tc>
        <w:tc>
          <w:tcPr>
            <w:tcW w:w="128" w:type="pct"/>
            <w:gridSpan w:val="2"/>
          </w:tcPr>
          <w:p w14:paraId="451CAF50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87E6ADF" w14:textId="017007D5" w:rsidR="00775DE6" w:rsidRPr="00775DE6" w:rsidRDefault="005C60DC" w:rsidP="00473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16,375</w:t>
            </w:r>
          </w:p>
        </w:tc>
        <w:tc>
          <w:tcPr>
            <w:tcW w:w="128" w:type="pct"/>
          </w:tcPr>
          <w:p w14:paraId="24D6F2E9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65319EE6" w14:textId="77742917" w:rsidR="00775DE6" w:rsidRPr="00775DE6" w:rsidRDefault="0044377C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13,609</w:t>
            </w:r>
          </w:p>
        </w:tc>
      </w:tr>
      <w:tr w:rsidR="00775DE6" w:rsidRPr="00656474" w14:paraId="6A8B3E6B" w14:textId="77777777" w:rsidTr="005C60DC">
        <w:tc>
          <w:tcPr>
            <w:tcW w:w="2293" w:type="pct"/>
          </w:tcPr>
          <w:p w14:paraId="78F60EF9" w14:textId="77777777" w:rsidR="00775DE6" w:rsidRPr="00775DE6" w:rsidRDefault="00775DE6" w:rsidP="0077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5DE6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7" w:type="pct"/>
          </w:tcPr>
          <w:p w14:paraId="12A959DA" w14:textId="5EC72113" w:rsidR="00775DE6" w:rsidRPr="00775DE6" w:rsidRDefault="003331DA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17,461</w:t>
            </w:r>
          </w:p>
        </w:tc>
        <w:tc>
          <w:tcPr>
            <w:tcW w:w="128" w:type="pct"/>
          </w:tcPr>
          <w:p w14:paraId="05E8A92F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49AF3143" w14:textId="59E29DBC" w:rsidR="00775DE6" w:rsidRPr="00775DE6" w:rsidRDefault="0044377C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13,409</w:t>
            </w:r>
          </w:p>
        </w:tc>
        <w:tc>
          <w:tcPr>
            <w:tcW w:w="128" w:type="pct"/>
            <w:gridSpan w:val="2"/>
          </w:tcPr>
          <w:p w14:paraId="6101B23A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91F4193" w14:textId="0716CC3F" w:rsidR="00775DE6" w:rsidRPr="00775DE6" w:rsidRDefault="005C60DC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</w:t>
            </w:r>
            <w:r w:rsidR="003331DA">
              <w:rPr>
                <w:rFonts w:ascii="Angsana New" w:hAnsi="Angsana New" w:cs="Angsana New"/>
                <w:sz w:val="30"/>
                <w:szCs w:val="30"/>
              </w:rPr>
              <w:t>461</w:t>
            </w:r>
          </w:p>
        </w:tc>
        <w:tc>
          <w:tcPr>
            <w:tcW w:w="128" w:type="pct"/>
          </w:tcPr>
          <w:p w14:paraId="5F236A75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6CB80456" w14:textId="7EBBCBF6" w:rsidR="00775DE6" w:rsidRPr="00775DE6" w:rsidRDefault="0044377C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13,409</w:t>
            </w:r>
          </w:p>
        </w:tc>
      </w:tr>
      <w:tr w:rsidR="00780344" w:rsidRPr="00656474" w14:paraId="41781942" w14:textId="77777777" w:rsidTr="005C60DC">
        <w:tc>
          <w:tcPr>
            <w:tcW w:w="2293" w:type="pct"/>
          </w:tcPr>
          <w:p w14:paraId="7AE66D5A" w14:textId="6A025DBF" w:rsidR="00780344" w:rsidRPr="00775DE6" w:rsidRDefault="00780344" w:rsidP="0078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7" w:type="pct"/>
          </w:tcPr>
          <w:p w14:paraId="74FE17C5" w14:textId="52241081" w:rsidR="00780344" w:rsidRPr="00775DE6" w:rsidRDefault="00780344" w:rsidP="0078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8" w:type="pct"/>
          </w:tcPr>
          <w:p w14:paraId="52E2C6FE" w14:textId="77777777" w:rsidR="00780344" w:rsidRPr="00775DE6" w:rsidRDefault="00780344" w:rsidP="0078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60F8E3CD" w14:textId="6B1DAEAC" w:rsidR="00780344" w:rsidRPr="00775DE6" w:rsidRDefault="00780344" w:rsidP="0078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</w:t>
            </w:r>
          </w:p>
        </w:tc>
        <w:tc>
          <w:tcPr>
            <w:tcW w:w="128" w:type="pct"/>
            <w:gridSpan w:val="2"/>
          </w:tcPr>
          <w:p w14:paraId="47480E08" w14:textId="77777777" w:rsidR="00780344" w:rsidRPr="00775DE6" w:rsidRDefault="00780344" w:rsidP="0078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24F2B97" w14:textId="73B7DD9A" w:rsidR="00780344" w:rsidRPr="00775DE6" w:rsidRDefault="00780344" w:rsidP="0078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8" w:type="pct"/>
          </w:tcPr>
          <w:p w14:paraId="2247FBCD" w14:textId="77777777" w:rsidR="00780344" w:rsidRPr="00775DE6" w:rsidRDefault="00780344" w:rsidP="0078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3E93A6F0" w14:textId="342006F2" w:rsidR="00780344" w:rsidRPr="00775DE6" w:rsidRDefault="00780344" w:rsidP="0078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</w:t>
            </w:r>
          </w:p>
        </w:tc>
      </w:tr>
      <w:tr w:rsidR="00775DE6" w:rsidRPr="00266622" w14:paraId="5BEE72B0" w14:textId="77777777" w:rsidTr="005C60DC">
        <w:tc>
          <w:tcPr>
            <w:tcW w:w="2293" w:type="pct"/>
          </w:tcPr>
          <w:p w14:paraId="376DCB2C" w14:textId="77777777" w:rsidR="00775DE6" w:rsidRPr="00775DE6" w:rsidRDefault="00775DE6" w:rsidP="0077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0A183ACB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E942F1F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5E0ACFF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4759B2B0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728F41C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29BEC5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31887B49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6F0C" w:rsidRPr="009B2C54" w14:paraId="68AC6F43" w14:textId="77777777" w:rsidTr="005C60DC">
        <w:tc>
          <w:tcPr>
            <w:tcW w:w="2293" w:type="pct"/>
          </w:tcPr>
          <w:p w14:paraId="6E228C3D" w14:textId="77777777" w:rsidR="001F6F0C" w:rsidRPr="00775DE6" w:rsidRDefault="001F6F0C" w:rsidP="0077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E6B0096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A026138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38587C4F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35A5A9CF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F702C23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D5A0E8E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02ED679C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6F0C" w:rsidRPr="009B2C54" w14:paraId="259179F6" w14:textId="77777777" w:rsidTr="005C60DC">
        <w:tc>
          <w:tcPr>
            <w:tcW w:w="2293" w:type="pct"/>
          </w:tcPr>
          <w:p w14:paraId="53C87684" w14:textId="77777777" w:rsidR="001F6F0C" w:rsidRPr="00775DE6" w:rsidRDefault="001F6F0C" w:rsidP="0077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C778CC1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15FAA0C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6E0B5158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433C85A5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3DFDB58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DEE6EA0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7F16B7AE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6F0C" w:rsidRPr="009B2C54" w14:paraId="244A479A" w14:textId="77777777" w:rsidTr="005C60DC">
        <w:tc>
          <w:tcPr>
            <w:tcW w:w="2293" w:type="pct"/>
          </w:tcPr>
          <w:p w14:paraId="3A686150" w14:textId="77777777" w:rsidR="001F6F0C" w:rsidRPr="00775DE6" w:rsidRDefault="001F6F0C" w:rsidP="0077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5169FA33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9B062F2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ED0D7C0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1CF1A191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CCFEFB8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02C60F3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519034E6" w14:textId="77777777" w:rsidR="001F6F0C" w:rsidRPr="00775DE6" w:rsidRDefault="001F6F0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5DE6" w:rsidRPr="009B2C54" w14:paraId="6A2B0028" w14:textId="77777777" w:rsidTr="005C60DC">
        <w:tc>
          <w:tcPr>
            <w:tcW w:w="2293" w:type="pct"/>
          </w:tcPr>
          <w:p w14:paraId="65B2BB9A" w14:textId="77777777" w:rsidR="00775DE6" w:rsidRPr="00775DE6" w:rsidRDefault="00775DE6" w:rsidP="0077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5D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14D3F1D8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1F1985A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4C6E86F7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473C9C81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B4CD47B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D8067CC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521AD35A" w14:textId="77777777" w:rsidR="00775DE6" w:rsidRPr="00775DE6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31DA" w:rsidRPr="00D63AFF" w14:paraId="7F556D35" w14:textId="77777777" w:rsidTr="005C60DC">
        <w:tc>
          <w:tcPr>
            <w:tcW w:w="2293" w:type="pct"/>
          </w:tcPr>
          <w:p w14:paraId="0EB1DDEB" w14:textId="77777777" w:rsidR="003331DA" w:rsidRPr="00775DE6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5DE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7" w:type="pct"/>
          </w:tcPr>
          <w:p w14:paraId="589B3C9D" w14:textId="1A1EA584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 w:rsidRPr="00775DE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56712E5F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4F0CDC76" w14:textId="38816CD6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 w:rsidRPr="00775DE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gridSpan w:val="2"/>
          </w:tcPr>
          <w:p w14:paraId="3B726E90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086008" w14:textId="6EAA8C5A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4,089</w:t>
            </w:r>
          </w:p>
        </w:tc>
        <w:tc>
          <w:tcPr>
            <w:tcW w:w="128" w:type="pct"/>
          </w:tcPr>
          <w:p w14:paraId="4C58E4F4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shd w:val="clear" w:color="auto" w:fill="auto"/>
          </w:tcPr>
          <w:p w14:paraId="09543A83" w14:textId="2BF61CEF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4,089</w:t>
            </w:r>
          </w:p>
        </w:tc>
      </w:tr>
      <w:tr w:rsidR="003331DA" w:rsidRPr="009B2C54" w14:paraId="1C0631D6" w14:textId="77777777" w:rsidTr="005C60DC">
        <w:tc>
          <w:tcPr>
            <w:tcW w:w="2293" w:type="pct"/>
          </w:tcPr>
          <w:p w14:paraId="0F0D1630" w14:textId="77777777" w:rsidR="003331DA" w:rsidRPr="00775DE6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5DE6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7" w:type="pct"/>
          </w:tcPr>
          <w:p w14:paraId="0418E1B8" w14:textId="24C0786B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 w:rsidRPr="00775DE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4997FEC0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2"/>
          </w:tcPr>
          <w:p w14:paraId="6714DA59" w14:textId="2018B73A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 w:rsidRPr="00775DE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gridSpan w:val="2"/>
          </w:tcPr>
          <w:p w14:paraId="260976EE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4243FD5" w14:textId="229850E0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38,208</w:t>
            </w:r>
          </w:p>
        </w:tc>
        <w:tc>
          <w:tcPr>
            <w:tcW w:w="128" w:type="pct"/>
          </w:tcPr>
          <w:p w14:paraId="0DB1B123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74E54E9F" w14:textId="3A9936C1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25,141</w:t>
            </w:r>
          </w:p>
        </w:tc>
      </w:tr>
      <w:tr w:rsidR="003331DA" w:rsidRPr="00D63AFF" w14:paraId="010F5834" w14:textId="77777777" w:rsidTr="005C60DC">
        <w:tc>
          <w:tcPr>
            <w:tcW w:w="2293" w:type="pct"/>
          </w:tcPr>
          <w:p w14:paraId="34B28CD3" w14:textId="77777777" w:rsidR="003331DA" w:rsidRPr="00775DE6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5DE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7" w:type="pct"/>
          </w:tcPr>
          <w:p w14:paraId="40D14954" w14:textId="06D874F2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 w:rsidRPr="00775DE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37F6EAB7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16974819" w14:textId="1C8C352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 w:rsidRPr="00775DE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gridSpan w:val="2"/>
          </w:tcPr>
          <w:p w14:paraId="44B5A3D9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75BA197" w14:textId="751BF1ED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1,116</w:t>
            </w:r>
          </w:p>
        </w:tc>
        <w:tc>
          <w:tcPr>
            <w:tcW w:w="128" w:type="pct"/>
          </w:tcPr>
          <w:p w14:paraId="6152C497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shd w:val="clear" w:color="auto" w:fill="auto"/>
          </w:tcPr>
          <w:p w14:paraId="3F4CD189" w14:textId="1D597B45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1,019</w:t>
            </w:r>
          </w:p>
        </w:tc>
      </w:tr>
      <w:tr w:rsidR="003331DA" w:rsidRPr="00266622" w14:paraId="58456B55" w14:textId="77777777" w:rsidTr="005C60DC">
        <w:tc>
          <w:tcPr>
            <w:tcW w:w="2293" w:type="pct"/>
          </w:tcPr>
          <w:p w14:paraId="44B777CA" w14:textId="77777777" w:rsidR="003331DA" w:rsidRPr="00775DE6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D7B635D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119FCA11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3A17BB81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3B8108B9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0387846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16AF1D0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2ECBB758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331DA" w:rsidRPr="009B2C54" w14:paraId="51394444" w14:textId="77777777" w:rsidTr="005C60DC">
        <w:tc>
          <w:tcPr>
            <w:tcW w:w="2293" w:type="pct"/>
          </w:tcPr>
          <w:p w14:paraId="7A3376D7" w14:textId="77777777" w:rsidR="003331DA" w:rsidRPr="00775DE6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5D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7" w:type="pct"/>
          </w:tcPr>
          <w:p w14:paraId="23630394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88D06C7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4549DB1B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3D677A58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5CD4C26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FEF20E6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43CE0241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31DA" w:rsidRPr="009B2C54" w14:paraId="17DB94E5" w14:textId="77777777" w:rsidTr="005C60DC">
        <w:tc>
          <w:tcPr>
            <w:tcW w:w="2293" w:type="pct"/>
          </w:tcPr>
          <w:p w14:paraId="1CFCB794" w14:textId="77777777" w:rsidR="003331DA" w:rsidRPr="00775DE6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5DE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7" w:type="pct"/>
          </w:tcPr>
          <w:p w14:paraId="261B5832" w14:textId="31A0812A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96,529</w:t>
            </w:r>
          </w:p>
        </w:tc>
        <w:tc>
          <w:tcPr>
            <w:tcW w:w="128" w:type="pct"/>
          </w:tcPr>
          <w:p w14:paraId="02134F2F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39D16975" w14:textId="0B858C7B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60,186</w:t>
            </w:r>
          </w:p>
        </w:tc>
        <w:tc>
          <w:tcPr>
            <w:tcW w:w="128" w:type="pct"/>
            <w:gridSpan w:val="2"/>
          </w:tcPr>
          <w:p w14:paraId="31C78DDD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F9A3864" w14:textId="777A17D8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96,245</w:t>
            </w:r>
          </w:p>
        </w:tc>
        <w:tc>
          <w:tcPr>
            <w:tcW w:w="128" w:type="pct"/>
          </w:tcPr>
          <w:p w14:paraId="6A723DC0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3BB7DE65" w14:textId="3A3A8D80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59,849</w:t>
            </w:r>
          </w:p>
        </w:tc>
      </w:tr>
      <w:tr w:rsidR="003331DA" w:rsidRPr="009B2C54" w14:paraId="6872128E" w14:textId="77777777" w:rsidTr="005C60DC">
        <w:tc>
          <w:tcPr>
            <w:tcW w:w="2293" w:type="pct"/>
          </w:tcPr>
          <w:p w14:paraId="5DEBE49D" w14:textId="77777777" w:rsidR="003331DA" w:rsidRPr="00775DE6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5DE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7" w:type="pct"/>
          </w:tcPr>
          <w:p w14:paraId="3DAE498E" w14:textId="53611580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12,04</w:t>
            </w:r>
            <w:r w:rsidR="0078034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6248A35A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17AF9A93" w14:textId="606D30EB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12,042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46C9BBF0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43BCB6A" w14:textId="0944D6A3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12,04</w:t>
            </w:r>
            <w:r w:rsidR="0078034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8" w:type="pct"/>
            <w:shd w:val="clear" w:color="auto" w:fill="auto"/>
          </w:tcPr>
          <w:p w14:paraId="44F78A8F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shd w:val="clear" w:color="auto" w:fill="auto"/>
          </w:tcPr>
          <w:p w14:paraId="678B5CC0" w14:textId="71EA050C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12,042</w:t>
            </w:r>
          </w:p>
        </w:tc>
      </w:tr>
      <w:tr w:rsidR="003331DA" w:rsidRPr="009B2C54" w14:paraId="316F6DEE" w14:textId="77777777" w:rsidTr="005C60DC">
        <w:tc>
          <w:tcPr>
            <w:tcW w:w="2293" w:type="pct"/>
          </w:tcPr>
          <w:p w14:paraId="7B3EC57F" w14:textId="17C27999" w:rsidR="003331DA" w:rsidRPr="00775DE6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7" w:type="pct"/>
          </w:tcPr>
          <w:p w14:paraId="322B9944" w14:textId="40A7836D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4DA3908E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16ED8309" w14:textId="0858FDDE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30C8B5E1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EF648C4" w14:textId="534D7D55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9523A61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shd w:val="clear" w:color="auto" w:fill="auto"/>
          </w:tcPr>
          <w:p w14:paraId="12967767" w14:textId="05AA9C3D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12,000</w:t>
            </w:r>
          </w:p>
        </w:tc>
      </w:tr>
      <w:tr w:rsidR="003331DA" w:rsidRPr="009B2C54" w14:paraId="5C93133B" w14:textId="77777777" w:rsidTr="005C60DC">
        <w:tc>
          <w:tcPr>
            <w:tcW w:w="2293" w:type="pct"/>
          </w:tcPr>
          <w:p w14:paraId="1AD91031" w14:textId="77777777" w:rsidR="003331DA" w:rsidRPr="00775DE6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5DE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7" w:type="pct"/>
          </w:tcPr>
          <w:p w14:paraId="144EDB48" w14:textId="093521F4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8,547</w:t>
            </w:r>
          </w:p>
        </w:tc>
        <w:tc>
          <w:tcPr>
            <w:tcW w:w="128" w:type="pct"/>
          </w:tcPr>
          <w:p w14:paraId="303F0477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7C9B229E" w14:textId="6024FBE9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7,863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668BFBFC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34EE4AA" w14:textId="49BA023C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8,547</w:t>
            </w:r>
          </w:p>
        </w:tc>
        <w:tc>
          <w:tcPr>
            <w:tcW w:w="128" w:type="pct"/>
            <w:shd w:val="clear" w:color="auto" w:fill="auto"/>
          </w:tcPr>
          <w:p w14:paraId="24A719BD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shd w:val="clear" w:color="auto" w:fill="auto"/>
          </w:tcPr>
          <w:p w14:paraId="3993222E" w14:textId="4CEDCDCE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7,863</w:t>
            </w:r>
          </w:p>
        </w:tc>
      </w:tr>
      <w:tr w:rsidR="003331DA" w:rsidRPr="00266622" w14:paraId="25697C3C" w14:textId="77777777" w:rsidTr="005C60DC">
        <w:tc>
          <w:tcPr>
            <w:tcW w:w="2293" w:type="pct"/>
          </w:tcPr>
          <w:p w14:paraId="11559414" w14:textId="77777777" w:rsidR="003331DA" w:rsidRPr="00775DE6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B1E8E59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E479FF4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1CD0599D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000AAD30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4A2B30D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0BBBE6E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1D857F18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31DA" w:rsidRPr="009B2C54" w14:paraId="4B76D0A0" w14:textId="77777777" w:rsidTr="005C60DC">
        <w:tc>
          <w:tcPr>
            <w:tcW w:w="2293" w:type="pct"/>
          </w:tcPr>
          <w:p w14:paraId="5ACFCC55" w14:textId="77777777" w:rsidR="003331DA" w:rsidRPr="00775DE6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5D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7" w:type="pct"/>
          </w:tcPr>
          <w:p w14:paraId="70DEBE1B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C2FFADC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47B796E0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6923D7C1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F18F2CA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26E389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3DF3C26E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331DA" w:rsidRPr="009B2C54" w14:paraId="0CD09D36" w14:textId="77777777" w:rsidTr="005C60DC">
        <w:tc>
          <w:tcPr>
            <w:tcW w:w="2293" w:type="pct"/>
          </w:tcPr>
          <w:p w14:paraId="282E5BB9" w14:textId="77777777" w:rsidR="003331DA" w:rsidRPr="00775DE6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5DE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775D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7" w:type="pct"/>
          </w:tcPr>
          <w:p w14:paraId="15819AA2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815E4D6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6AF8B11E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61AFC1C2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A9250A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9FECA40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2EA1B605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1DA" w:rsidRPr="00656474" w14:paraId="78831E16" w14:textId="77777777" w:rsidTr="005C60DC">
        <w:tc>
          <w:tcPr>
            <w:tcW w:w="2293" w:type="pct"/>
          </w:tcPr>
          <w:p w14:paraId="3A2BC75B" w14:textId="77777777" w:rsidR="003331DA" w:rsidRPr="00775DE6" w:rsidRDefault="003331DA" w:rsidP="003331DA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5DE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 w:rsidRPr="00775DE6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775DE6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</w:p>
        </w:tc>
        <w:tc>
          <w:tcPr>
            <w:tcW w:w="587" w:type="pct"/>
          </w:tcPr>
          <w:p w14:paraId="3C8BC460" w14:textId="6DA714A8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13,193</w:t>
            </w:r>
          </w:p>
        </w:tc>
        <w:tc>
          <w:tcPr>
            <w:tcW w:w="128" w:type="pct"/>
          </w:tcPr>
          <w:p w14:paraId="58F97A4E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75D5DD98" w14:textId="3A4C20DA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13,838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28A31990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4188135" w14:textId="3246CEA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9,530</w:t>
            </w:r>
          </w:p>
        </w:tc>
        <w:tc>
          <w:tcPr>
            <w:tcW w:w="128" w:type="pct"/>
            <w:shd w:val="clear" w:color="auto" w:fill="auto"/>
          </w:tcPr>
          <w:p w14:paraId="0B218435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shd w:val="clear" w:color="auto" w:fill="auto"/>
          </w:tcPr>
          <w:p w14:paraId="1FD99057" w14:textId="36AA7989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9,668</w:t>
            </w:r>
          </w:p>
        </w:tc>
      </w:tr>
      <w:tr w:rsidR="003331DA" w:rsidRPr="00656474" w14:paraId="797D2CD8" w14:textId="77777777" w:rsidTr="005C60DC">
        <w:tc>
          <w:tcPr>
            <w:tcW w:w="2293" w:type="pct"/>
          </w:tcPr>
          <w:p w14:paraId="592632F1" w14:textId="77777777" w:rsidR="003331DA" w:rsidRPr="00775DE6" w:rsidRDefault="003331DA" w:rsidP="003331DA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75DE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97D389F" w14:textId="0966C7B6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  <w:tc>
          <w:tcPr>
            <w:tcW w:w="128" w:type="pct"/>
          </w:tcPr>
          <w:p w14:paraId="43F1E2E9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9AD27F" w14:textId="13E7830B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1B8A216A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1D3099BB" w14:textId="1D72E21D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  <w:tc>
          <w:tcPr>
            <w:tcW w:w="128" w:type="pct"/>
            <w:shd w:val="clear" w:color="auto" w:fill="auto"/>
          </w:tcPr>
          <w:p w14:paraId="6C865394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413AE4" w14:textId="724689C0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</w:tr>
      <w:tr w:rsidR="003331DA" w:rsidRPr="00656474" w14:paraId="2BD1ED9E" w14:textId="77777777" w:rsidTr="005C60DC">
        <w:tc>
          <w:tcPr>
            <w:tcW w:w="2293" w:type="pct"/>
          </w:tcPr>
          <w:p w14:paraId="522E4996" w14:textId="77777777" w:rsidR="003331DA" w:rsidRPr="00775DE6" w:rsidRDefault="003331DA" w:rsidP="003331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5DE6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4C9E7B7" w14:textId="422EDBDD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13,459</w:t>
            </w:r>
          </w:p>
        </w:tc>
        <w:tc>
          <w:tcPr>
            <w:tcW w:w="128" w:type="pct"/>
          </w:tcPr>
          <w:p w14:paraId="60CB4AB8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E5C9E" w14:textId="432A19A0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14,095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46340931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176F0" w14:textId="0CC83B84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9,796</w:t>
            </w:r>
          </w:p>
        </w:tc>
        <w:tc>
          <w:tcPr>
            <w:tcW w:w="128" w:type="pct"/>
            <w:shd w:val="clear" w:color="auto" w:fill="auto"/>
          </w:tcPr>
          <w:p w14:paraId="314CC2BC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76F33" w14:textId="285EAC1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9,925</w:t>
            </w:r>
          </w:p>
        </w:tc>
      </w:tr>
      <w:tr w:rsidR="003331DA" w:rsidRPr="00266622" w14:paraId="6A1B7ECD" w14:textId="77777777" w:rsidTr="005C60DC">
        <w:tc>
          <w:tcPr>
            <w:tcW w:w="2293" w:type="pct"/>
          </w:tcPr>
          <w:p w14:paraId="2F958411" w14:textId="77777777" w:rsidR="003331DA" w:rsidRPr="00775DE6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15F84676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0B3DEE0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F7A388D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4ED858C1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5CD1D4A7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8D80420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12232A53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31DA" w:rsidRPr="009B2C54" w14:paraId="48A1A344" w14:textId="77777777" w:rsidTr="005C60DC">
        <w:tc>
          <w:tcPr>
            <w:tcW w:w="2293" w:type="pct"/>
          </w:tcPr>
          <w:p w14:paraId="3BDC77B5" w14:textId="77777777" w:rsidR="003331DA" w:rsidRPr="00775DE6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5DE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</w:tcPr>
          <w:p w14:paraId="13E9308D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3F843DF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1650BA20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320117B2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EF6D8BC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EE592AB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18387307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31DA" w:rsidRPr="009B2C54" w14:paraId="7FFBB986" w14:textId="77777777" w:rsidTr="005C60DC">
        <w:tblPrEx>
          <w:tblLook w:val="01E0" w:firstRow="1" w:lastRow="1" w:firstColumn="1" w:lastColumn="1" w:noHBand="0" w:noVBand="0"/>
        </w:tblPrEx>
        <w:tc>
          <w:tcPr>
            <w:tcW w:w="2293" w:type="pct"/>
          </w:tcPr>
          <w:p w14:paraId="7C014BBB" w14:textId="77777777" w:rsidR="003331DA" w:rsidRPr="00775DE6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5DE6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7" w:type="pct"/>
          </w:tcPr>
          <w:p w14:paraId="58C33194" w14:textId="129F4ACD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368</w:t>
            </w:r>
          </w:p>
        </w:tc>
        <w:tc>
          <w:tcPr>
            <w:tcW w:w="128" w:type="pct"/>
          </w:tcPr>
          <w:p w14:paraId="5351E34A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78976A3" w14:textId="34C6E36A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494</w:t>
            </w:r>
          </w:p>
        </w:tc>
        <w:tc>
          <w:tcPr>
            <w:tcW w:w="128" w:type="pct"/>
            <w:gridSpan w:val="2"/>
          </w:tcPr>
          <w:p w14:paraId="3F98FC25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B0DE25E" w14:textId="4AB7C426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368</w:t>
            </w:r>
          </w:p>
        </w:tc>
        <w:tc>
          <w:tcPr>
            <w:tcW w:w="128" w:type="pct"/>
          </w:tcPr>
          <w:p w14:paraId="0EB22291" w14:textId="77777777" w:rsidR="003331DA" w:rsidRPr="00775DE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62E4D63C" w14:textId="1F05A2E8" w:rsidR="003331DA" w:rsidRPr="00775DE6" w:rsidRDefault="003331DA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494</w:t>
            </w:r>
          </w:p>
        </w:tc>
      </w:tr>
    </w:tbl>
    <w:p w14:paraId="770941F0" w14:textId="77777777" w:rsidR="00775DE6" w:rsidRDefault="00775DE6" w:rsidP="00775DE6"/>
    <w:p w14:paraId="454F08EE" w14:textId="66292EE7" w:rsidR="001F6F0C" w:rsidRPr="00646520" w:rsidRDefault="001F6F0C" w:rsidP="00646520">
      <w:pPr>
        <w:rPr>
          <w:cs/>
        </w:rPr>
      </w:pPr>
      <w:r>
        <w:br w:type="page"/>
      </w:r>
    </w:p>
    <w:p w14:paraId="5691A62E" w14:textId="017374A8" w:rsidR="00516390" w:rsidRDefault="00516390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ยอ</w:t>
      </w:r>
      <w:r w:rsidR="00A24B50" w:rsidRPr="00957BD5">
        <w:rPr>
          <w:rFonts w:asciiTheme="majorBidi" w:hAnsiTheme="majorBidi" w:cstheme="majorBidi"/>
          <w:sz w:val="30"/>
          <w:szCs w:val="30"/>
          <w:cs/>
        </w:rPr>
        <w:t>ดคงเหลือ</w:t>
      </w:r>
      <w:r w:rsidR="00DC426F" w:rsidRPr="00957BD5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="00DC426F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A24B50" w:rsidRPr="00957BD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96740">
        <w:rPr>
          <w:rFonts w:asciiTheme="majorBidi" w:hAnsiTheme="majorBidi" w:cstheme="majorBidi"/>
          <w:sz w:val="30"/>
          <w:szCs w:val="30"/>
        </w:rPr>
        <w:t xml:space="preserve">30 </w:t>
      </w:r>
      <w:r w:rsidR="00775DE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967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6740">
        <w:rPr>
          <w:rFonts w:asciiTheme="majorBidi" w:hAnsiTheme="majorBidi" w:cstheme="majorBidi"/>
          <w:sz w:val="30"/>
          <w:szCs w:val="30"/>
        </w:rPr>
        <w:t xml:space="preserve">2564 </w:t>
      </w:r>
      <w:r w:rsidR="0009674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96740">
        <w:rPr>
          <w:rFonts w:asciiTheme="majorBidi" w:hAnsiTheme="majorBidi" w:cstheme="majorBidi"/>
          <w:sz w:val="30"/>
          <w:szCs w:val="30"/>
        </w:rPr>
        <w:t xml:space="preserve">31 </w:t>
      </w:r>
      <w:r w:rsidR="0009674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96740">
        <w:rPr>
          <w:rFonts w:asciiTheme="majorBidi" w:hAnsiTheme="majorBidi" w:cstheme="majorBidi"/>
          <w:sz w:val="30"/>
          <w:szCs w:val="30"/>
        </w:rPr>
        <w:t>2563</w:t>
      </w:r>
      <w:r w:rsidR="00576C27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CA11D8F" w14:textId="77777777" w:rsidR="00B91469" w:rsidRDefault="00B9146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3D12BA" w:rsidRPr="00957BD5" w14:paraId="7B2F734C" w14:textId="77777777" w:rsidTr="00B87171">
        <w:tc>
          <w:tcPr>
            <w:tcW w:w="2267" w:type="pct"/>
            <w:shd w:val="clear" w:color="auto" w:fill="auto"/>
          </w:tcPr>
          <w:p w14:paraId="3BF7D18A" w14:textId="77777777" w:rsidR="003D12BA" w:rsidRPr="00957BD5" w:rsidRDefault="003D12BA" w:rsidP="006A04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2D2E65C3" w14:textId="77777777"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6802C061" w14:textId="77777777"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4C9B4193" w14:textId="77777777"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B61FA" w:rsidRPr="00957BD5" w14:paraId="03B402EA" w14:textId="77777777" w:rsidTr="00B87171">
        <w:tc>
          <w:tcPr>
            <w:tcW w:w="2267" w:type="pct"/>
            <w:shd w:val="clear" w:color="auto" w:fill="auto"/>
          </w:tcPr>
          <w:p w14:paraId="66673513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06C0D85" w14:textId="6593CF89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shd w:val="clear" w:color="auto" w:fill="auto"/>
          </w:tcPr>
          <w:p w14:paraId="6C4F6534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CEA7D71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0ADB3424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66C05A0" w14:textId="63374A6B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4920759C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D4CBB22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B61FA" w:rsidRPr="00957BD5" w14:paraId="663DB555" w14:textId="77777777" w:rsidTr="00B87171">
        <w:tc>
          <w:tcPr>
            <w:tcW w:w="2267" w:type="pct"/>
            <w:shd w:val="clear" w:color="auto" w:fill="auto"/>
          </w:tcPr>
          <w:p w14:paraId="2BE06C5A" w14:textId="165A5A3B" w:rsidR="00AB61FA" w:rsidRPr="00814A98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BA98C04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3" w:type="pct"/>
            <w:shd w:val="clear" w:color="auto" w:fill="auto"/>
          </w:tcPr>
          <w:p w14:paraId="126D4EB2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670C2F5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2EF3DEA3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CB0DE71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8527CFB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5F915A2F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B61FA" w:rsidRPr="00957BD5" w14:paraId="092D307F" w14:textId="77777777" w:rsidTr="00B87171">
        <w:tc>
          <w:tcPr>
            <w:tcW w:w="2267" w:type="pct"/>
          </w:tcPr>
          <w:p w14:paraId="68626C2C" w14:textId="0F085BA4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22DCBC36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61FA" w:rsidRPr="00957BD5" w14:paraId="67D74212" w14:textId="77777777" w:rsidTr="00B87171">
        <w:tc>
          <w:tcPr>
            <w:tcW w:w="2267" w:type="pct"/>
          </w:tcPr>
          <w:p w14:paraId="69563777" w14:textId="4EB05FDE" w:rsidR="00AB61FA" w:rsidRPr="00814A98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33" w:type="pct"/>
            <w:gridSpan w:val="8"/>
          </w:tcPr>
          <w:p w14:paraId="2B9AAC78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B61FA" w:rsidRPr="00957BD5" w14:paraId="12F0A090" w14:textId="77777777" w:rsidTr="00B87171">
        <w:tc>
          <w:tcPr>
            <w:tcW w:w="2267" w:type="pct"/>
          </w:tcPr>
          <w:p w14:paraId="25AA398D" w14:textId="77777777" w:rsidR="00AB61FA" w:rsidRPr="00957BD5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5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14:paraId="0E6E9FA8" w14:textId="145B279E" w:rsidR="00AB61FA" w:rsidRPr="00957BD5" w:rsidRDefault="003331D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44" w:type="pct"/>
            <w:gridSpan w:val="2"/>
          </w:tcPr>
          <w:p w14:paraId="44EFA3CF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86C0362" w14:textId="77777777" w:rsidR="00AB61FA" w:rsidRPr="00C24E18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2,157</w:t>
            </w:r>
          </w:p>
        </w:tc>
        <w:tc>
          <w:tcPr>
            <w:tcW w:w="144" w:type="pct"/>
          </w:tcPr>
          <w:p w14:paraId="22CA8F82" w14:textId="77777777" w:rsidR="00AB61FA" w:rsidRPr="002A7CAF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FF03DF3" w14:textId="2CA2BE1E" w:rsidR="00AB61FA" w:rsidRPr="00957BD5" w:rsidRDefault="00E43C34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46" w:type="pct"/>
          </w:tcPr>
          <w:p w14:paraId="4E85774E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13ED7FB" w14:textId="77777777" w:rsidR="00AB61FA" w:rsidRPr="00C24E18" w:rsidRDefault="00AB61FA" w:rsidP="00473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2,157</w:t>
            </w:r>
          </w:p>
        </w:tc>
      </w:tr>
      <w:tr w:rsidR="00AB61FA" w:rsidRPr="00957BD5" w14:paraId="725F4E9D" w14:textId="77777777" w:rsidTr="00B87171">
        <w:trPr>
          <w:trHeight w:hRule="exact" w:val="371"/>
        </w:trPr>
        <w:tc>
          <w:tcPr>
            <w:tcW w:w="2267" w:type="pct"/>
          </w:tcPr>
          <w:p w14:paraId="344C68D7" w14:textId="77777777" w:rsidR="00AB61FA" w:rsidRPr="00957BD5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0C1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25EC03E" w14:textId="65764DC5" w:rsidR="00AB61FA" w:rsidRPr="0021444F" w:rsidRDefault="003331D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32,769</w:t>
            </w:r>
          </w:p>
        </w:tc>
        <w:tc>
          <w:tcPr>
            <w:tcW w:w="144" w:type="pct"/>
            <w:gridSpan w:val="2"/>
          </w:tcPr>
          <w:p w14:paraId="3801F6F2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E6B7576" w14:textId="77777777" w:rsidR="00AB61FA" w:rsidRPr="00C24E18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30,336</w:t>
            </w:r>
          </w:p>
        </w:tc>
        <w:tc>
          <w:tcPr>
            <w:tcW w:w="144" w:type="pct"/>
          </w:tcPr>
          <w:p w14:paraId="3B85F7A6" w14:textId="77777777" w:rsidR="00AB61FA" w:rsidRPr="00620C12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D7A7599" w14:textId="0E15F8CB" w:rsidR="00AB61FA" w:rsidRPr="00957BD5" w:rsidRDefault="00E43C34" w:rsidP="00473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32,651</w:t>
            </w:r>
          </w:p>
        </w:tc>
        <w:tc>
          <w:tcPr>
            <w:tcW w:w="146" w:type="pct"/>
          </w:tcPr>
          <w:p w14:paraId="7DFE1D55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8B85345" w14:textId="77777777" w:rsidR="00AB61FA" w:rsidRPr="00C24E18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30,233</w:t>
            </w:r>
          </w:p>
        </w:tc>
      </w:tr>
      <w:tr w:rsidR="00AB61FA" w:rsidRPr="00957BD5" w14:paraId="377E4FEE" w14:textId="77777777" w:rsidTr="00B87171">
        <w:tc>
          <w:tcPr>
            <w:tcW w:w="2267" w:type="pct"/>
          </w:tcPr>
          <w:p w14:paraId="4D57C0FD" w14:textId="77777777" w:rsidR="00AB61FA" w:rsidRPr="00A85BC3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5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3A938FBD" w14:textId="7787D245" w:rsidR="00AB61FA" w:rsidRPr="00957BD5" w:rsidRDefault="003331D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44" w:type="pct"/>
            <w:gridSpan w:val="2"/>
          </w:tcPr>
          <w:p w14:paraId="49FE19BB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42DED22" w14:textId="77777777" w:rsidR="00AB61FA" w:rsidRPr="00C24E18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  <w:tc>
          <w:tcPr>
            <w:tcW w:w="144" w:type="pct"/>
          </w:tcPr>
          <w:p w14:paraId="60EEEECB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94BB97D" w14:textId="766085D0" w:rsidR="00AB61FA" w:rsidRPr="00957BD5" w:rsidRDefault="00E43C34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46" w:type="pct"/>
          </w:tcPr>
          <w:p w14:paraId="7917BEC8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EFEFEB6" w14:textId="77777777" w:rsidR="00AB61FA" w:rsidRPr="00C24E18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</w:tr>
      <w:tr w:rsidR="00AB61FA" w:rsidRPr="00957BD5" w14:paraId="0A4CBCC8" w14:textId="77777777" w:rsidTr="00B87171">
        <w:tc>
          <w:tcPr>
            <w:tcW w:w="2267" w:type="pct"/>
          </w:tcPr>
          <w:p w14:paraId="03CD1FB4" w14:textId="77777777" w:rsidR="00AB61FA" w:rsidRPr="00957BD5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F45DF61" w14:textId="4A0EDD70" w:rsidR="00AB61FA" w:rsidRPr="00957BD5" w:rsidRDefault="003331D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33,663</w:t>
            </w:r>
          </w:p>
        </w:tc>
        <w:tc>
          <w:tcPr>
            <w:tcW w:w="144" w:type="pct"/>
            <w:gridSpan w:val="2"/>
          </w:tcPr>
          <w:p w14:paraId="669785C5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5DF3C862" w14:textId="77777777" w:rsidR="00AB61FA" w:rsidRPr="00C24E18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32,653</w:t>
            </w:r>
          </w:p>
        </w:tc>
        <w:tc>
          <w:tcPr>
            <w:tcW w:w="144" w:type="pct"/>
          </w:tcPr>
          <w:p w14:paraId="6C5B2E11" w14:textId="77777777" w:rsidR="00AB61FA" w:rsidRPr="002A7CAF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103338C" w14:textId="3F0A11D8" w:rsidR="00AB61FA" w:rsidRPr="00957BD5" w:rsidRDefault="00E43C34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33,545</w:t>
            </w:r>
          </w:p>
        </w:tc>
        <w:tc>
          <w:tcPr>
            <w:tcW w:w="146" w:type="pct"/>
          </w:tcPr>
          <w:p w14:paraId="72DD2E97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A51418E" w14:textId="77777777" w:rsidR="00AB61FA" w:rsidRPr="00C24E18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32,550</w:t>
            </w:r>
          </w:p>
        </w:tc>
      </w:tr>
      <w:tr w:rsidR="003331DA" w:rsidRPr="00957BD5" w14:paraId="77337570" w14:textId="77777777" w:rsidTr="00B87171">
        <w:tc>
          <w:tcPr>
            <w:tcW w:w="2267" w:type="pct"/>
          </w:tcPr>
          <w:p w14:paraId="3CF2F01D" w14:textId="77777777" w:rsidR="003331DA" w:rsidRPr="007866AD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6AD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866A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814A9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EF26FDC" w14:textId="44E88543" w:rsidR="003331DA" w:rsidRPr="00076A3C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5BA3745" w14:textId="77777777" w:rsidR="003331DA" w:rsidRPr="00076A3C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3E71E92" w14:textId="77777777" w:rsidR="003331DA" w:rsidRPr="00076A3C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8C8BFA" w14:textId="77777777" w:rsidR="003331DA" w:rsidRPr="00076A3C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EE2AD7E" w14:textId="305088BF" w:rsidR="003331DA" w:rsidRPr="00076A3C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926930B" w14:textId="77777777" w:rsidR="003331DA" w:rsidRPr="00076A3C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7E3BF6B" w14:textId="77777777" w:rsidR="003331DA" w:rsidRPr="00076A3C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</w:tr>
      <w:tr w:rsidR="003331DA" w:rsidRPr="00957BD5" w14:paraId="25D8F1CE" w14:textId="77777777" w:rsidTr="00B87171">
        <w:tc>
          <w:tcPr>
            <w:tcW w:w="2267" w:type="pct"/>
          </w:tcPr>
          <w:p w14:paraId="0C2D3669" w14:textId="77777777" w:rsidR="003331DA" w:rsidRPr="007866AD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6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D8D2333" w14:textId="571FC639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33,663</w:t>
            </w:r>
          </w:p>
        </w:tc>
        <w:tc>
          <w:tcPr>
            <w:tcW w:w="144" w:type="pct"/>
            <w:gridSpan w:val="2"/>
          </w:tcPr>
          <w:p w14:paraId="6A8C392F" w14:textId="7777777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07AC23A" w14:textId="77777777" w:rsidR="003331DA" w:rsidRPr="00C24E18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32,653</w:t>
            </w:r>
          </w:p>
        </w:tc>
        <w:tc>
          <w:tcPr>
            <w:tcW w:w="144" w:type="pct"/>
          </w:tcPr>
          <w:p w14:paraId="2079F21B" w14:textId="77777777" w:rsidR="003331DA" w:rsidRPr="002A7CAF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149B0C8" w14:textId="2C55289F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33,545</w:t>
            </w:r>
          </w:p>
        </w:tc>
        <w:tc>
          <w:tcPr>
            <w:tcW w:w="146" w:type="pct"/>
          </w:tcPr>
          <w:p w14:paraId="030F9A43" w14:textId="7777777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89DB943" w14:textId="77777777" w:rsidR="003331DA" w:rsidRPr="00C24E18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32,550</w:t>
            </w:r>
          </w:p>
        </w:tc>
      </w:tr>
    </w:tbl>
    <w:p w14:paraId="37E57D00" w14:textId="25F194ED" w:rsidR="000F0251" w:rsidRPr="00535CDD" w:rsidRDefault="000F0251" w:rsidP="00B91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0F0251" w:rsidRPr="00957BD5" w14:paraId="4DDFDDBC" w14:textId="77777777" w:rsidTr="002965EB">
        <w:tc>
          <w:tcPr>
            <w:tcW w:w="2267" w:type="pct"/>
            <w:shd w:val="clear" w:color="auto" w:fill="auto"/>
          </w:tcPr>
          <w:p w14:paraId="2335CE21" w14:textId="77777777" w:rsidR="000F0251" w:rsidRPr="00957BD5" w:rsidRDefault="000F0251" w:rsidP="002965E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62317BC3" w14:textId="77777777"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1F65D563" w14:textId="77777777"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20B7FFDF" w14:textId="77777777"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B61FA" w:rsidRPr="00957BD5" w14:paraId="211405D0" w14:textId="77777777" w:rsidTr="002965EB">
        <w:tc>
          <w:tcPr>
            <w:tcW w:w="2267" w:type="pct"/>
            <w:shd w:val="clear" w:color="auto" w:fill="auto"/>
          </w:tcPr>
          <w:p w14:paraId="204A5954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F51B1CC" w14:textId="6AD80EB1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shd w:val="clear" w:color="auto" w:fill="auto"/>
          </w:tcPr>
          <w:p w14:paraId="5C1EC77C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3D7BADD" w14:textId="5B506419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26286975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76277AE" w14:textId="1A0958DE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179647AC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B4855E4" w14:textId="6C85A4C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B61FA" w:rsidRPr="00957BD5" w14:paraId="24CE55EC" w14:textId="77777777" w:rsidTr="002965EB">
        <w:tc>
          <w:tcPr>
            <w:tcW w:w="2267" w:type="pct"/>
            <w:shd w:val="clear" w:color="auto" w:fill="auto"/>
          </w:tcPr>
          <w:p w14:paraId="182FCB51" w14:textId="253EDD25" w:rsidR="00AB61FA" w:rsidRPr="002C16FC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C97923A" w14:textId="0FFB868A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3" w:type="pct"/>
            <w:shd w:val="clear" w:color="auto" w:fill="auto"/>
          </w:tcPr>
          <w:p w14:paraId="5DD1B6ED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16385AD" w14:textId="240EBA18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720C270B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742D219" w14:textId="53DBAB49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3982E1B9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6D1A4B79" w14:textId="182AB54A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B61FA" w:rsidRPr="00957BD5" w14:paraId="4A7794E0" w14:textId="77777777" w:rsidTr="002965EB">
        <w:tc>
          <w:tcPr>
            <w:tcW w:w="2267" w:type="pct"/>
          </w:tcPr>
          <w:p w14:paraId="1AC3070B" w14:textId="47F44AD2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46F1EF56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61FA" w:rsidRPr="00957BD5" w14:paraId="4DA624B5" w14:textId="77777777" w:rsidTr="002965EB">
        <w:tc>
          <w:tcPr>
            <w:tcW w:w="2267" w:type="pct"/>
          </w:tcPr>
          <w:p w14:paraId="6870E46F" w14:textId="01E72BAA" w:rsidR="00AB61FA" w:rsidRPr="002C16FC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16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33" w:type="pct"/>
            <w:gridSpan w:val="8"/>
          </w:tcPr>
          <w:p w14:paraId="4DF86777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331DA" w:rsidRPr="002C5027" w14:paraId="5AEF8F1E" w14:textId="77777777" w:rsidTr="00645611">
        <w:trPr>
          <w:trHeight w:val="60"/>
        </w:trPr>
        <w:tc>
          <w:tcPr>
            <w:tcW w:w="2267" w:type="pct"/>
          </w:tcPr>
          <w:p w14:paraId="68973F06" w14:textId="77777777" w:rsidR="003331DA" w:rsidRPr="00B91469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0D59A75E" w14:textId="6A48A2B9" w:rsidR="003331DA" w:rsidRPr="00076A3C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37680FD" w14:textId="77777777" w:rsidR="003331DA" w:rsidRPr="00076A3C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343F3A76" w14:textId="36599018" w:rsidR="003331DA" w:rsidRPr="00C24E18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B27E75" w14:textId="77777777" w:rsidR="003331DA" w:rsidRPr="00076A3C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72AA342E" w14:textId="79EA3789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1,652</w:t>
            </w:r>
          </w:p>
        </w:tc>
        <w:tc>
          <w:tcPr>
            <w:tcW w:w="146" w:type="pct"/>
          </w:tcPr>
          <w:p w14:paraId="06A0B549" w14:textId="7777777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E576CA3" w14:textId="77777777" w:rsidR="003331DA" w:rsidRPr="001A55C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A55C6">
              <w:rPr>
                <w:rFonts w:ascii="Angsana New" w:hAnsi="Angsana New" w:cs="Angsana New"/>
                <w:sz w:val="30"/>
                <w:szCs w:val="30"/>
              </w:rPr>
              <w:t>1,635</w:t>
            </w:r>
          </w:p>
        </w:tc>
      </w:tr>
      <w:tr w:rsidR="003331DA" w:rsidRPr="002A7CAF" w14:paraId="313E5554" w14:textId="77777777" w:rsidTr="002965EB">
        <w:tc>
          <w:tcPr>
            <w:tcW w:w="2267" w:type="pct"/>
          </w:tcPr>
          <w:p w14:paraId="33524CF0" w14:textId="77777777" w:rsidR="003331DA" w:rsidRPr="00B91469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75E6142" w14:textId="634D5F4F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4,720</w:t>
            </w:r>
          </w:p>
        </w:tc>
        <w:tc>
          <w:tcPr>
            <w:tcW w:w="144" w:type="pct"/>
            <w:gridSpan w:val="2"/>
          </w:tcPr>
          <w:p w14:paraId="7AC62B84" w14:textId="7777777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F80619D" w14:textId="77777777" w:rsidR="003331DA" w:rsidRPr="00C24E18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4,788</w:t>
            </w:r>
          </w:p>
        </w:tc>
        <w:tc>
          <w:tcPr>
            <w:tcW w:w="144" w:type="pct"/>
          </w:tcPr>
          <w:p w14:paraId="1B2D84DA" w14:textId="7777777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C4E573E" w14:textId="53BF76A1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4,707</w:t>
            </w:r>
          </w:p>
        </w:tc>
        <w:tc>
          <w:tcPr>
            <w:tcW w:w="146" w:type="pct"/>
          </w:tcPr>
          <w:p w14:paraId="2475BA45" w14:textId="7777777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377AD40" w14:textId="77777777" w:rsidR="003331DA" w:rsidRPr="001A55C6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A55C6">
              <w:rPr>
                <w:rFonts w:ascii="Angsana New" w:hAnsi="Angsana New" w:cs="Angsana New"/>
                <w:sz w:val="30"/>
                <w:szCs w:val="30"/>
              </w:rPr>
              <w:t>4,773</w:t>
            </w:r>
          </w:p>
        </w:tc>
      </w:tr>
      <w:tr w:rsidR="003331DA" w:rsidRPr="002A7CAF" w14:paraId="178CF938" w14:textId="77777777" w:rsidTr="008362DE">
        <w:tc>
          <w:tcPr>
            <w:tcW w:w="2267" w:type="pct"/>
          </w:tcPr>
          <w:p w14:paraId="3F5C52A1" w14:textId="77777777" w:rsidR="003331DA" w:rsidRPr="00957BD5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3DABF88" w14:textId="1D0701C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4,720</w:t>
            </w:r>
          </w:p>
        </w:tc>
        <w:tc>
          <w:tcPr>
            <w:tcW w:w="144" w:type="pct"/>
            <w:gridSpan w:val="2"/>
          </w:tcPr>
          <w:p w14:paraId="09F2A478" w14:textId="7777777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C9C3DD3" w14:textId="77777777" w:rsidR="003331DA" w:rsidRPr="00C24E18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4,788</w:t>
            </w:r>
          </w:p>
        </w:tc>
        <w:tc>
          <w:tcPr>
            <w:tcW w:w="144" w:type="pct"/>
          </w:tcPr>
          <w:p w14:paraId="50FCA443" w14:textId="7777777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7368BAA" w14:textId="725C0DE8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6,359</w:t>
            </w:r>
          </w:p>
        </w:tc>
        <w:tc>
          <w:tcPr>
            <w:tcW w:w="146" w:type="pct"/>
          </w:tcPr>
          <w:p w14:paraId="5298ACC2" w14:textId="7777777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6286A90" w14:textId="77777777" w:rsidR="003331DA" w:rsidRPr="002B671E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67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6,408</w:t>
            </w:r>
          </w:p>
        </w:tc>
      </w:tr>
    </w:tbl>
    <w:p w14:paraId="1641AA32" w14:textId="77777777" w:rsidR="000F2500" w:rsidRDefault="000F2500" w:rsidP="00B91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5"/>
        <w:gridCol w:w="1083"/>
        <w:gridCol w:w="249"/>
        <w:gridCol w:w="21"/>
        <w:gridCol w:w="1082"/>
        <w:gridCol w:w="270"/>
        <w:gridCol w:w="1080"/>
        <w:gridCol w:w="274"/>
        <w:gridCol w:w="1065"/>
      </w:tblGrid>
      <w:tr w:rsidR="005767A5" w:rsidRPr="00957BD5" w14:paraId="6F0E68A2" w14:textId="77777777" w:rsidTr="00AB61FA">
        <w:tc>
          <w:tcPr>
            <w:tcW w:w="2268" w:type="pct"/>
            <w:shd w:val="clear" w:color="auto" w:fill="auto"/>
          </w:tcPr>
          <w:p w14:paraId="702AF343" w14:textId="77777777"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3AC34CE6" w14:textId="77777777"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7169DB42" w14:textId="77777777"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  <w:shd w:val="clear" w:color="auto" w:fill="auto"/>
          </w:tcPr>
          <w:p w14:paraId="050D6CAA" w14:textId="77777777"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B61FA" w:rsidRPr="00957BD5" w14:paraId="3C784D04" w14:textId="77777777" w:rsidTr="00AB61FA">
        <w:tc>
          <w:tcPr>
            <w:tcW w:w="2268" w:type="pct"/>
            <w:shd w:val="clear" w:color="auto" w:fill="auto"/>
          </w:tcPr>
          <w:p w14:paraId="16D0F582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9672A01" w14:textId="74BED695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shd w:val="clear" w:color="auto" w:fill="auto"/>
          </w:tcPr>
          <w:p w14:paraId="35C367E4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4757583" w14:textId="497247F5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4929FAB5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A83BC9B" w14:textId="23EAC16F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5AE771C1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7C03E515" w14:textId="5C01C809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B61FA" w:rsidRPr="00957BD5" w14:paraId="0D0610B7" w14:textId="77777777" w:rsidTr="00AB61FA">
        <w:tc>
          <w:tcPr>
            <w:tcW w:w="2268" w:type="pct"/>
            <w:shd w:val="clear" w:color="auto" w:fill="auto"/>
          </w:tcPr>
          <w:p w14:paraId="6E2F6BFD" w14:textId="5C33D846" w:rsidR="00AB61FA" w:rsidRPr="002C16FC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C4ECB70" w14:textId="5118CFFF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3" w:type="pct"/>
            <w:shd w:val="clear" w:color="auto" w:fill="auto"/>
          </w:tcPr>
          <w:p w14:paraId="65DF4B59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25A6FFF" w14:textId="02F1479D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22875B3C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DC3DF38" w14:textId="3F881DDF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E5739B1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34D06AF" w14:textId="5A8CFF2D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B61FA" w:rsidRPr="00957BD5" w14:paraId="7D01AEDE" w14:textId="77777777" w:rsidTr="00AB61FA">
        <w:tc>
          <w:tcPr>
            <w:tcW w:w="2268" w:type="pct"/>
          </w:tcPr>
          <w:p w14:paraId="3CBBE53E" w14:textId="6488324D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2" w:type="pct"/>
            <w:gridSpan w:val="8"/>
          </w:tcPr>
          <w:p w14:paraId="0F564E2C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61FA" w:rsidRPr="00957BD5" w14:paraId="036AE791" w14:textId="77777777" w:rsidTr="00AB61FA">
        <w:tc>
          <w:tcPr>
            <w:tcW w:w="2268" w:type="pct"/>
          </w:tcPr>
          <w:p w14:paraId="0EEEB857" w14:textId="57FE8E7C" w:rsidR="00AB61FA" w:rsidRPr="002C16FC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16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32" w:type="pct"/>
            <w:gridSpan w:val="8"/>
          </w:tcPr>
          <w:p w14:paraId="77228C3D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331DA" w:rsidRPr="002C5027" w14:paraId="62BAB8AF" w14:textId="77777777" w:rsidTr="00AB61FA">
        <w:tc>
          <w:tcPr>
            <w:tcW w:w="2268" w:type="pct"/>
          </w:tcPr>
          <w:p w14:paraId="449E8664" w14:textId="77777777" w:rsidR="003331DA" w:rsidRPr="00B91469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577" w:type="pct"/>
          </w:tcPr>
          <w:p w14:paraId="10967B07" w14:textId="658E7D2E" w:rsidR="003331DA" w:rsidRPr="003331DA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77FA8711" w14:textId="77777777" w:rsidR="003331DA" w:rsidRPr="003331DA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11C9AF9" w14:textId="77777777" w:rsidR="003331DA" w:rsidRPr="00C24E18" w:rsidRDefault="003331DA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4,635</w:t>
            </w:r>
          </w:p>
        </w:tc>
        <w:tc>
          <w:tcPr>
            <w:tcW w:w="144" w:type="pct"/>
          </w:tcPr>
          <w:p w14:paraId="21722FC8" w14:textId="7777777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49FBFA8" w14:textId="2B146333" w:rsidR="003331DA" w:rsidRPr="00E43C34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F886C1E" w14:textId="77777777" w:rsidR="003331DA" w:rsidRPr="00E43C34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FA89DCD" w14:textId="77777777" w:rsidR="003331DA" w:rsidRPr="00C24E18" w:rsidRDefault="003331DA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4,635</w:t>
            </w:r>
          </w:p>
        </w:tc>
      </w:tr>
      <w:tr w:rsidR="003331DA" w:rsidRPr="002C5027" w14:paraId="1074C52D" w14:textId="77777777" w:rsidTr="00AB61FA">
        <w:tc>
          <w:tcPr>
            <w:tcW w:w="2268" w:type="pct"/>
          </w:tcPr>
          <w:p w14:paraId="304BEB0A" w14:textId="77777777" w:rsidR="003331DA" w:rsidRPr="00B91469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B84B3D3" w14:textId="0B2B04C7" w:rsidR="003331DA" w:rsidRPr="00076A3C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CF393A5" w14:textId="77777777" w:rsidR="003331DA" w:rsidRPr="00076A3C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077413A9" w14:textId="77777777" w:rsidR="003331DA" w:rsidRPr="00C24E18" w:rsidRDefault="003331DA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22F165" w14:textId="77777777" w:rsidR="003331DA" w:rsidRPr="00076A3C" w:rsidRDefault="003331DA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6936F9B" w14:textId="5794DC90" w:rsidR="003331DA" w:rsidRPr="00957BD5" w:rsidRDefault="003331DA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14,116</w:t>
            </w:r>
          </w:p>
        </w:tc>
        <w:tc>
          <w:tcPr>
            <w:tcW w:w="146" w:type="pct"/>
          </w:tcPr>
          <w:p w14:paraId="712D64D2" w14:textId="7777777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581D27C" w14:textId="77777777" w:rsidR="003331DA" w:rsidRPr="00C24E18" w:rsidRDefault="003331DA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14,675</w:t>
            </w:r>
          </w:p>
        </w:tc>
      </w:tr>
      <w:tr w:rsidR="003331DA" w:rsidRPr="00957BD5" w14:paraId="0C17618F" w14:textId="77777777" w:rsidTr="00AB61FA">
        <w:tc>
          <w:tcPr>
            <w:tcW w:w="2268" w:type="pct"/>
          </w:tcPr>
          <w:p w14:paraId="6ABD1900" w14:textId="77777777" w:rsidR="003331DA" w:rsidRPr="00957BD5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375040A" w14:textId="71B9FAEE" w:rsidR="003331DA" w:rsidRPr="003331DA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31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B28FB2D" w14:textId="77777777" w:rsidR="003331DA" w:rsidRPr="003331DA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E38DDD1" w14:textId="77777777" w:rsidR="003331DA" w:rsidRPr="00C24E18" w:rsidRDefault="003331DA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4,635</w:t>
            </w:r>
          </w:p>
        </w:tc>
        <w:tc>
          <w:tcPr>
            <w:tcW w:w="144" w:type="pct"/>
          </w:tcPr>
          <w:p w14:paraId="06A26722" w14:textId="7777777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F5B2C6A" w14:textId="5273C60A" w:rsidR="003331DA" w:rsidRPr="00957BD5" w:rsidRDefault="003331DA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14,116</w:t>
            </w:r>
          </w:p>
        </w:tc>
        <w:tc>
          <w:tcPr>
            <w:tcW w:w="146" w:type="pct"/>
          </w:tcPr>
          <w:p w14:paraId="07C3A6AB" w14:textId="7777777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77DD9E86" w14:textId="77777777" w:rsidR="003331DA" w:rsidRPr="00C24E18" w:rsidRDefault="003331DA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19,310</w:t>
            </w:r>
          </w:p>
        </w:tc>
      </w:tr>
    </w:tbl>
    <w:p w14:paraId="510AF8C5" w14:textId="2CF68E8F" w:rsidR="00AB61FA" w:rsidRPr="001F6F0C" w:rsidRDefault="00AB61FA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5"/>
        <w:gridCol w:w="1095"/>
        <w:gridCol w:w="270"/>
        <w:gridCol w:w="1088"/>
        <w:gridCol w:w="270"/>
        <w:gridCol w:w="1054"/>
        <w:gridCol w:w="246"/>
        <w:gridCol w:w="1101"/>
      </w:tblGrid>
      <w:tr w:rsidR="00AB61FA" w:rsidRPr="00957BD5" w14:paraId="0F7801D1" w14:textId="77777777" w:rsidTr="001F1777">
        <w:tc>
          <w:tcPr>
            <w:tcW w:w="2268" w:type="pct"/>
          </w:tcPr>
          <w:p w14:paraId="322084B0" w14:textId="509075FB" w:rsidR="00AB61FA" w:rsidRPr="00957BD5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14:paraId="248F313A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24603705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14:paraId="1A2B7018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B61FA" w:rsidRPr="00957BD5" w14:paraId="394E9E1B" w14:textId="77777777" w:rsidTr="001F1777">
        <w:tc>
          <w:tcPr>
            <w:tcW w:w="2268" w:type="pct"/>
          </w:tcPr>
          <w:p w14:paraId="09EA7224" w14:textId="77777777" w:rsidR="00AB61FA" w:rsidRPr="00957BD5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02297FEF" w14:textId="0425586D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0D1DB7CA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8206A32" w14:textId="73FEDCE4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1E96D846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BF3B100" w14:textId="5741E7C3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14:paraId="6EDA0FFC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EA41F39" w14:textId="50313EF5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B61FA" w:rsidRPr="00957BD5" w14:paraId="45777781" w14:textId="77777777" w:rsidTr="001F1777">
        <w:tc>
          <w:tcPr>
            <w:tcW w:w="2268" w:type="pct"/>
          </w:tcPr>
          <w:p w14:paraId="181447D4" w14:textId="6D980781" w:rsidR="00AB61FA" w:rsidRPr="00957BD5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5D145792" w14:textId="6E1A6A51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707067C9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34A6B81" w14:textId="330E3623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790AF379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342B7154" w14:textId="7BCFF3D6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01A76D79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F1F7927" w14:textId="33337F90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B61FA" w:rsidRPr="00957BD5" w14:paraId="5EDB7C5D" w14:textId="77777777" w:rsidTr="00957BD5">
        <w:tc>
          <w:tcPr>
            <w:tcW w:w="2268" w:type="pct"/>
          </w:tcPr>
          <w:p w14:paraId="133066E5" w14:textId="69D6A7B1" w:rsidR="00AB61FA" w:rsidRPr="00957BD5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2" w:type="pct"/>
            <w:gridSpan w:val="7"/>
          </w:tcPr>
          <w:p w14:paraId="42E824E0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61FA" w:rsidRPr="00957BD5" w14:paraId="1F2724B0" w14:textId="77777777" w:rsidTr="00957BD5">
        <w:tc>
          <w:tcPr>
            <w:tcW w:w="2268" w:type="pct"/>
          </w:tcPr>
          <w:p w14:paraId="7849D781" w14:textId="6AEC327A" w:rsidR="00AB61FA" w:rsidRPr="00957BD5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32" w:type="pct"/>
            <w:gridSpan w:val="7"/>
          </w:tcPr>
          <w:p w14:paraId="43DD62E1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331DA" w:rsidRPr="002C7DF7" w14:paraId="309D4648" w14:textId="77777777" w:rsidTr="001F1777">
        <w:tc>
          <w:tcPr>
            <w:tcW w:w="2268" w:type="pct"/>
          </w:tcPr>
          <w:p w14:paraId="253EF792" w14:textId="77777777" w:rsidR="003331DA" w:rsidRPr="00B91469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7BAC5235" w14:textId="7268F893" w:rsidR="003331DA" w:rsidRPr="00076A3C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CDAC7F9" w14:textId="77777777" w:rsidR="003331DA" w:rsidRPr="00076A3C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80" w:type="pct"/>
          </w:tcPr>
          <w:p w14:paraId="103653BB" w14:textId="77777777" w:rsidR="003331DA" w:rsidRPr="00C24E18" w:rsidRDefault="003331DA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F36F039" w14:textId="77777777" w:rsidR="003331DA" w:rsidRPr="00076A3C" w:rsidRDefault="003331DA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49AA7287" w14:textId="71512ADE" w:rsidR="003331DA" w:rsidRPr="00AC17B2" w:rsidRDefault="003331DA" w:rsidP="00473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131" w:type="pct"/>
          </w:tcPr>
          <w:p w14:paraId="2AF88B3F" w14:textId="7777777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C02C070" w14:textId="77777777" w:rsidR="003331DA" w:rsidRPr="00C24E18" w:rsidRDefault="003331DA" w:rsidP="00473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595</w:t>
            </w:r>
          </w:p>
        </w:tc>
      </w:tr>
      <w:tr w:rsidR="003331DA" w:rsidRPr="002C7DF7" w14:paraId="0DDB93A5" w14:textId="77777777" w:rsidTr="001F1777">
        <w:tc>
          <w:tcPr>
            <w:tcW w:w="2268" w:type="pct"/>
          </w:tcPr>
          <w:p w14:paraId="1C9DF779" w14:textId="77777777" w:rsidR="003331DA" w:rsidRPr="00B91469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732BA316" w14:textId="10929946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3,198</w:t>
            </w:r>
          </w:p>
        </w:tc>
        <w:tc>
          <w:tcPr>
            <w:tcW w:w="144" w:type="pct"/>
          </w:tcPr>
          <w:p w14:paraId="6C1C83CB" w14:textId="7777777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F8E5E1" w14:textId="77777777" w:rsidR="003331DA" w:rsidRPr="00C24E18" w:rsidRDefault="003331DA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2,623</w:t>
            </w:r>
          </w:p>
        </w:tc>
        <w:tc>
          <w:tcPr>
            <w:tcW w:w="144" w:type="pct"/>
          </w:tcPr>
          <w:p w14:paraId="1397A835" w14:textId="77777777" w:rsidR="003331DA" w:rsidRPr="00066524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C1CA6F6" w14:textId="6C85898A" w:rsidR="003331DA" w:rsidRPr="00AC17B2" w:rsidRDefault="003331DA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3,198</w:t>
            </w:r>
          </w:p>
        </w:tc>
        <w:tc>
          <w:tcPr>
            <w:tcW w:w="131" w:type="pct"/>
          </w:tcPr>
          <w:p w14:paraId="323DFD91" w14:textId="7777777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F35611F" w14:textId="77777777" w:rsidR="003331DA" w:rsidRPr="00C24E18" w:rsidRDefault="003331DA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2,623</w:t>
            </w:r>
          </w:p>
        </w:tc>
      </w:tr>
      <w:tr w:rsidR="003331DA" w:rsidRPr="002C7DF7" w14:paraId="39134CA6" w14:textId="77777777" w:rsidTr="001F1777">
        <w:tc>
          <w:tcPr>
            <w:tcW w:w="2268" w:type="pct"/>
          </w:tcPr>
          <w:p w14:paraId="3BBBC8F4" w14:textId="77777777" w:rsidR="003331DA" w:rsidRPr="00957BD5" w:rsidRDefault="003331DA" w:rsidP="0033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E191255" w14:textId="678504E3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3,198</w:t>
            </w:r>
          </w:p>
        </w:tc>
        <w:tc>
          <w:tcPr>
            <w:tcW w:w="144" w:type="pct"/>
          </w:tcPr>
          <w:p w14:paraId="12E10A9E" w14:textId="77777777" w:rsidR="003331DA" w:rsidRPr="00957BD5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E610AAA" w14:textId="77777777" w:rsidR="003331DA" w:rsidRPr="00C24E18" w:rsidRDefault="003331DA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2,623</w:t>
            </w:r>
          </w:p>
        </w:tc>
        <w:tc>
          <w:tcPr>
            <w:tcW w:w="144" w:type="pct"/>
          </w:tcPr>
          <w:p w14:paraId="4BE30F99" w14:textId="77777777" w:rsidR="003331DA" w:rsidRPr="002C7DF7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60DA3360" w14:textId="78614D8F" w:rsidR="003331DA" w:rsidRPr="00AC17B2" w:rsidRDefault="003331DA" w:rsidP="0042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3,582</w:t>
            </w:r>
          </w:p>
        </w:tc>
        <w:tc>
          <w:tcPr>
            <w:tcW w:w="131" w:type="pct"/>
          </w:tcPr>
          <w:p w14:paraId="2DF1DF10" w14:textId="77777777" w:rsidR="003331DA" w:rsidRPr="00066524" w:rsidRDefault="003331DA" w:rsidP="00333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30745F3" w14:textId="77777777" w:rsidR="003331DA" w:rsidRPr="00C24E18" w:rsidRDefault="003331DA" w:rsidP="0042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3,218</w:t>
            </w:r>
          </w:p>
        </w:tc>
      </w:tr>
    </w:tbl>
    <w:p w14:paraId="2917EE46" w14:textId="77777777" w:rsidR="00337BE5" w:rsidRPr="00340CE4" w:rsidRDefault="00337BE5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C8D5CBB" w14:textId="642BD7D0" w:rsidR="00D05D87" w:rsidRPr="0058540A" w:rsidRDefault="008F39F9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D05D8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05D87">
        <w:rPr>
          <w:rFonts w:asciiTheme="majorBidi" w:hAnsiTheme="majorBidi" w:cstheme="majorBidi"/>
          <w:b/>
          <w:bCs/>
          <w:sz w:val="30"/>
          <w:szCs w:val="30"/>
        </w:rPr>
        <w:tab/>
      </w:r>
      <w:r w:rsidR="00D05D87" w:rsidRPr="0058540A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สินทรัพย์ที่ใช้เป็นหลักประกัน</w:t>
      </w:r>
    </w:p>
    <w:p w14:paraId="562B6985" w14:textId="77777777" w:rsidR="00D05D87" w:rsidRDefault="00D05D87" w:rsidP="00D05D87">
      <w:pPr>
        <w:tabs>
          <w:tab w:val="clear" w:pos="227"/>
          <w:tab w:val="clear" w:pos="454"/>
          <w:tab w:val="clear" w:pos="68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A7BE942" w14:textId="5E438E14" w:rsidR="00D05D87" w:rsidRPr="00AD1ED8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กลุ่มบริ</w:t>
      </w:r>
      <w:r>
        <w:rPr>
          <w:rFonts w:asciiTheme="majorBidi" w:hAnsiTheme="majorBidi" w:cstheme="majorBidi"/>
          <w:sz w:val="30"/>
          <w:szCs w:val="30"/>
          <w:cs/>
        </w:rPr>
        <w:t>ษัทและบริษัทมีวงเงินสินเชื่อที่</w:t>
      </w:r>
      <w:r w:rsidRPr="00957BD5">
        <w:rPr>
          <w:rFonts w:asciiTheme="majorBidi" w:hAnsiTheme="majorBidi" w:cstheme="majorBidi"/>
          <w:sz w:val="30"/>
          <w:szCs w:val="30"/>
          <w:cs/>
        </w:rPr>
        <w:t>ยังมิได้เบิกใช้</w:t>
      </w:r>
      <w:r>
        <w:rPr>
          <w:rFonts w:asciiTheme="majorBidi" w:hAnsiTheme="majorBidi" w:cstheme="majorBidi" w:hint="cs"/>
          <w:sz w:val="30"/>
          <w:szCs w:val="30"/>
          <w:cs/>
        </w:rPr>
        <w:t>เป็นจำนวนเงิ</w:t>
      </w:r>
      <w:r w:rsidRPr="002D4F84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E43C34" w:rsidRPr="002D4F84">
        <w:rPr>
          <w:rFonts w:asciiTheme="majorBidi" w:hAnsiTheme="majorBidi" w:cstheme="majorBidi"/>
          <w:sz w:val="30"/>
          <w:szCs w:val="30"/>
        </w:rPr>
        <w:t>347</w:t>
      </w:r>
      <w:r w:rsidR="00202B0E" w:rsidRPr="002D4F84">
        <w:rPr>
          <w:rFonts w:asciiTheme="majorBidi" w:hAnsiTheme="majorBidi" w:cstheme="majorBidi"/>
          <w:sz w:val="30"/>
          <w:szCs w:val="30"/>
        </w:rPr>
        <w:t xml:space="preserve"> </w:t>
      </w:r>
      <w:r w:rsidRPr="002D4F84">
        <w:rPr>
          <w:rFonts w:asciiTheme="majorBidi" w:hAnsiTheme="majorBidi" w:cstheme="majorBidi" w:hint="cs"/>
          <w:sz w:val="30"/>
          <w:szCs w:val="30"/>
          <w:cs/>
        </w:rPr>
        <w:t>ล้าน</w:t>
      </w:r>
      <w:r>
        <w:rPr>
          <w:rFonts w:asciiTheme="majorBidi" w:hAnsiTheme="majorBidi" w:cstheme="majorBidi" w:hint="cs"/>
          <w:sz w:val="30"/>
          <w:szCs w:val="30"/>
          <w:cs/>
        </w:rPr>
        <w:t>บาท และ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E43C34">
        <w:rPr>
          <w:rFonts w:asciiTheme="majorBidi" w:hAnsiTheme="majorBidi" w:cstheme="majorBidi"/>
          <w:sz w:val="30"/>
          <w:szCs w:val="30"/>
        </w:rPr>
        <w:t>304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ซึ่งค้ำประกันโดยที่ดิน รวมทั้งสิ่งปลูกสร้างที่มีอยู่และที่จะมีขึ้นในอนาคต และเครื่องจักร และอุปกรณ์บางส่วนของกลุ่มบริษัทและบริษัท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หลายแห่ง</w:t>
      </w:r>
    </w:p>
    <w:p w14:paraId="5EB06FED" w14:textId="77777777" w:rsidR="00D05D87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1C2C6F7" w14:textId="77777777" w:rsidR="00D05D87" w:rsidRPr="00AD1ED8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7CAF">
        <w:rPr>
          <w:rFonts w:ascii="Angsana New" w:hAnsi="Angsana New" w:cs="Angsana New"/>
          <w:sz w:val="30"/>
          <w:szCs w:val="30"/>
          <w:cs/>
        </w:rPr>
        <w:t>มูลค่าสุทธิทางบัญชีของทรัพย์สินที่ใช้เป็นหลักประกันสินเชื่อดังกล่าว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24A9513C" w14:textId="1F07DAF7" w:rsidR="001C1777" w:rsidRDefault="001C1777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3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98"/>
        <w:gridCol w:w="279"/>
        <w:gridCol w:w="1089"/>
        <w:gridCol w:w="261"/>
        <w:gridCol w:w="1053"/>
        <w:gridCol w:w="236"/>
        <w:gridCol w:w="1134"/>
      </w:tblGrid>
      <w:tr w:rsidR="00D05D87" w:rsidRPr="00957BD5" w14:paraId="0C6EF7E7" w14:textId="77777777" w:rsidTr="00424431">
        <w:tc>
          <w:tcPr>
            <w:tcW w:w="4248" w:type="dxa"/>
          </w:tcPr>
          <w:p w14:paraId="27214FD2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43FFEB81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BFA80E4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3" w:type="dxa"/>
            <w:gridSpan w:val="3"/>
          </w:tcPr>
          <w:p w14:paraId="642F7A2D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61FA" w:rsidRPr="00957BD5" w14:paraId="28599875" w14:textId="77777777" w:rsidTr="00424431">
        <w:tc>
          <w:tcPr>
            <w:tcW w:w="4248" w:type="dxa"/>
          </w:tcPr>
          <w:p w14:paraId="18290D72" w14:textId="77777777" w:rsidR="00AB61FA" w:rsidRPr="00957BD5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9F58E8D" w14:textId="3FB1BEFF" w:rsidR="00AB61FA" w:rsidRPr="00957BD5" w:rsidRDefault="00AB61FA" w:rsidP="00AB61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</w:tcPr>
          <w:p w14:paraId="5C6AA3A4" w14:textId="77777777" w:rsidR="00AB61FA" w:rsidRPr="00957BD5" w:rsidRDefault="00AB61FA" w:rsidP="00AB61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214C47E" w14:textId="77777777" w:rsidR="00AB61FA" w:rsidRPr="00957BD5" w:rsidRDefault="00AB61FA" w:rsidP="00AB61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14:paraId="71C2B730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5FAAD17" w14:textId="0A51BEB8" w:rsidR="00AB61FA" w:rsidRPr="00957BD5" w:rsidRDefault="00AB61FA" w:rsidP="00AB61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CCF377B" w14:textId="77777777" w:rsidR="00AB61FA" w:rsidRPr="00957BD5" w:rsidRDefault="00AB61FA" w:rsidP="00AB61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902149" w14:textId="77777777" w:rsidR="00AB61FA" w:rsidRPr="00957BD5" w:rsidRDefault="00AB61FA" w:rsidP="00AB61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B61FA" w:rsidRPr="00957BD5" w14:paraId="011694C2" w14:textId="77777777" w:rsidTr="00424431">
        <w:tc>
          <w:tcPr>
            <w:tcW w:w="4248" w:type="dxa"/>
          </w:tcPr>
          <w:p w14:paraId="103A770E" w14:textId="77777777" w:rsidR="00AB61FA" w:rsidRPr="00957BD5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DF6108E" w14:textId="77777777" w:rsidR="00AB61FA" w:rsidRPr="00957BD5" w:rsidRDefault="00AB61FA" w:rsidP="00AB61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9" w:type="dxa"/>
          </w:tcPr>
          <w:p w14:paraId="53E5E177" w14:textId="77777777" w:rsidR="00AB61FA" w:rsidRPr="00957BD5" w:rsidRDefault="00AB61FA" w:rsidP="00AB61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076FD1" w14:textId="77777777" w:rsidR="00AB61FA" w:rsidRPr="00957BD5" w:rsidRDefault="00AB61FA" w:rsidP="00AB61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795979BE" w14:textId="77777777" w:rsidR="00AB61FA" w:rsidRPr="00957BD5" w:rsidRDefault="00AB61FA" w:rsidP="00AB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8A05F89" w14:textId="77777777" w:rsidR="00AB61FA" w:rsidRPr="00957BD5" w:rsidRDefault="00AB61FA" w:rsidP="00AB61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B7E122A" w14:textId="77777777" w:rsidR="00AB61FA" w:rsidRPr="00957BD5" w:rsidRDefault="00AB61FA" w:rsidP="00AB61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8BB7C9" w14:textId="77777777" w:rsidR="00AB61FA" w:rsidRPr="00957BD5" w:rsidRDefault="00AB61FA" w:rsidP="00AB61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B61FA" w:rsidRPr="00957BD5" w14:paraId="38DFC728" w14:textId="77777777" w:rsidTr="00424431">
        <w:tc>
          <w:tcPr>
            <w:tcW w:w="4248" w:type="dxa"/>
          </w:tcPr>
          <w:p w14:paraId="5A5577F8" w14:textId="77777777" w:rsidR="00AB61FA" w:rsidRPr="00957BD5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50" w:type="dxa"/>
            <w:gridSpan w:val="7"/>
          </w:tcPr>
          <w:p w14:paraId="1BE8465B" w14:textId="77777777" w:rsidR="00AB61FA" w:rsidRPr="00957BD5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61FA" w:rsidRPr="00957BD5" w14:paraId="10C29837" w14:textId="77777777" w:rsidTr="00424431">
        <w:tc>
          <w:tcPr>
            <w:tcW w:w="4248" w:type="dxa"/>
          </w:tcPr>
          <w:p w14:paraId="7BE828E9" w14:textId="77777777" w:rsidR="00AB61FA" w:rsidRPr="004F5FCE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8" w:type="dxa"/>
          </w:tcPr>
          <w:p w14:paraId="14767B9E" w14:textId="7A961CF0" w:rsidR="00AB61FA" w:rsidRPr="00C24E18" w:rsidRDefault="00A00A7A" w:rsidP="0042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7,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79" w:type="dxa"/>
          </w:tcPr>
          <w:p w14:paraId="20711160" w14:textId="77777777" w:rsidR="00AB61FA" w:rsidRPr="00957BD5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2CB45376" w14:textId="77777777" w:rsidR="00AB61FA" w:rsidRPr="00C24E18" w:rsidRDefault="00AB61FA" w:rsidP="0042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7,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61" w:type="dxa"/>
          </w:tcPr>
          <w:p w14:paraId="1CF2A991" w14:textId="77777777" w:rsidR="00AB61FA" w:rsidRPr="00957BD5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245FCF08" w14:textId="3111BDC7" w:rsidR="00AB61FA" w:rsidRPr="00C24E18" w:rsidRDefault="00E43C34" w:rsidP="0042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  <w:tc>
          <w:tcPr>
            <w:tcW w:w="236" w:type="dxa"/>
          </w:tcPr>
          <w:p w14:paraId="0A9637F5" w14:textId="77777777" w:rsidR="00AB61FA" w:rsidRPr="00957BD5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ED6182" w14:textId="77777777" w:rsidR="00AB61FA" w:rsidRPr="00C24E18" w:rsidRDefault="00AB61FA" w:rsidP="00AB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A00A7A" w:rsidRPr="00957BD5" w14:paraId="7CBC3DF5" w14:textId="77777777" w:rsidTr="00424431">
        <w:tc>
          <w:tcPr>
            <w:tcW w:w="4248" w:type="dxa"/>
          </w:tcPr>
          <w:p w14:paraId="14561D3F" w14:textId="77777777" w:rsidR="00A00A7A" w:rsidRPr="00957BD5" w:rsidRDefault="00A00A7A" w:rsidP="00A0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8" w:type="dxa"/>
          </w:tcPr>
          <w:p w14:paraId="46ACB441" w14:textId="6809E68D" w:rsidR="00A00A7A" w:rsidRPr="00C24E18" w:rsidRDefault="00A00A7A" w:rsidP="0042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4,570</w:t>
            </w:r>
          </w:p>
        </w:tc>
        <w:tc>
          <w:tcPr>
            <w:tcW w:w="279" w:type="dxa"/>
          </w:tcPr>
          <w:p w14:paraId="6A8C0E8F" w14:textId="77777777" w:rsidR="00A00A7A" w:rsidRPr="00957BD5" w:rsidRDefault="00A00A7A" w:rsidP="00A0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1A1761D6" w14:textId="77777777" w:rsidR="00A00A7A" w:rsidRPr="00C24E18" w:rsidRDefault="00A00A7A" w:rsidP="0042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4,570</w:t>
            </w:r>
          </w:p>
        </w:tc>
        <w:tc>
          <w:tcPr>
            <w:tcW w:w="261" w:type="dxa"/>
          </w:tcPr>
          <w:p w14:paraId="0E111913" w14:textId="77777777" w:rsidR="00A00A7A" w:rsidRPr="00957BD5" w:rsidRDefault="00A00A7A" w:rsidP="00A0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40FBA892" w14:textId="76B4D09E" w:rsidR="00A00A7A" w:rsidRPr="00C24E18" w:rsidRDefault="00A00A7A" w:rsidP="0042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69,802</w:t>
            </w:r>
          </w:p>
        </w:tc>
        <w:tc>
          <w:tcPr>
            <w:tcW w:w="236" w:type="dxa"/>
          </w:tcPr>
          <w:p w14:paraId="117ECB7F" w14:textId="77777777" w:rsidR="00A00A7A" w:rsidRPr="00957BD5" w:rsidRDefault="00A00A7A" w:rsidP="00A0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51948A" w14:textId="77777777" w:rsidR="00A00A7A" w:rsidRPr="00C24E18" w:rsidRDefault="00A00A7A" w:rsidP="00A0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9,802</w:t>
            </w:r>
          </w:p>
        </w:tc>
      </w:tr>
      <w:tr w:rsidR="00A00A7A" w:rsidRPr="00957BD5" w14:paraId="2C1F9548" w14:textId="77777777" w:rsidTr="00424431">
        <w:tc>
          <w:tcPr>
            <w:tcW w:w="4248" w:type="dxa"/>
          </w:tcPr>
          <w:p w14:paraId="5CA1D950" w14:textId="77777777" w:rsidR="00A00A7A" w:rsidRPr="00957BD5" w:rsidRDefault="00A00A7A" w:rsidP="00A0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</w:tcPr>
          <w:p w14:paraId="481AAEE6" w14:textId="5EDE9D37" w:rsidR="00A00A7A" w:rsidRPr="00C24E18" w:rsidRDefault="00A00A7A" w:rsidP="0042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34,020</w:t>
            </w:r>
          </w:p>
        </w:tc>
        <w:tc>
          <w:tcPr>
            <w:tcW w:w="279" w:type="dxa"/>
          </w:tcPr>
          <w:p w14:paraId="42B4896B" w14:textId="77777777" w:rsidR="00A00A7A" w:rsidRPr="00957BD5" w:rsidRDefault="00A00A7A" w:rsidP="00A0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000000"/>
            </w:tcBorders>
          </w:tcPr>
          <w:p w14:paraId="23089BE0" w14:textId="77777777" w:rsidR="00A00A7A" w:rsidRPr="00C24E18" w:rsidRDefault="00A00A7A" w:rsidP="0042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34,020</w:t>
            </w:r>
          </w:p>
        </w:tc>
        <w:tc>
          <w:tcPr>
            <w:tcW w:w="261" w:type="dxa"/>
          </w:tcPr>
          <w:p w14:paraId="1C50973A" w14:textId="77777777" w:rsidR="00A00A7A" w:rsidRPr="00957BD5" w:rsidRDefault="00A00A7A" w:rsidP="00A0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5AC63E0C" w14:textId="771DBF70" w:rsidR="00A00A7A" w:rsidRPr="00C24E18" w:rsidRDefault="00A00A7A" w:rsidP="0042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28,788</w:t>
            </w:r>
          </w:p>
        </w:tc>
        <w:tc>
          <w:tcPr>
            <w:tcW w:w="236" w:type="dxa"/>
          </w:tcPr>
          <w:p w14:paraId="0247321F" w14:textId="77777777" w:rsidR="00A00A7A" w:rsidRPr="00957BD5" w:rsidRDefault="00A00A7A" w:rsidP="00A0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05A87FD" w14:textId="77777777" w:rsidR="00A00A7A" w:rsidRPr="00C24E18" w:rsidRDefault="00A00A7A" w:rsidP="00A0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28,788</w:t>
            </w:r>
          </w:p>
        </w:tc>
      </w:tr>
      <w:tr w:rsidR="00A00A7A" w:rsidRPr="00957BD5" w14:paraId="56E5AEB9" w14:textId="77777777" w:rsidTr="00424431">
        <w:tc>
          <w:tcPr>
            <w:tcW w:w="4248" w:type="dxa"/>
          </w:tcPr>
          <w:p w14:paraId="52AEC79D" w14:textId="77777777" w:rsidR="00A00A7A" w:rsidRPr="0077221C" w:rsidRDefault="00A00A7A" w:rsidP="00A0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2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</w:tcPr>
          <w:p w14:paraId="162CA12A" w14:textId="1D4239B3" w:rsidR="00A00A7A" w:rsidRPr="00C24E18" w:rsidRDefault="00A00A7A" w:rsidP="0042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345</w:t>
            </w:r>
          </w:p>
        </w:tc>
        <w:tc>
          <w:tcPr>
            <w:tcW w:w="279" w:type="dxa"/>
          </w:tcPr>
          <w:p w14:paraId="492F748A" w14:textId="77777777" w:rsidR="00A00A7A" w:rsidRPr="0077221C" w:rsidRDefault="00A00A7A" w:rsidP="00A0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4" w:space="0" w:color="000000"/>
            </w:tcBorders>
          </w:tcPr>
          <w:p w14:paraId="3C96B962" w14:textId="77777777" w:rsidR="00A00A7A" w:rsidRPr="00C24E18" w:rsidRDefault="00A00A7A" w:rsidP="0042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345</w:t>
            </w:r>
          </w:p>
        </w:tc>
        <w:tc>
          <w:tcPr>
            <w:tcW w:w="261" w:type="dxa"/>
          </w:tcPr>
          <w:p w14:paraId="7D52C9FA" w14:textId="77777777" w:rsidR="00A00A7A" w:rsidRPr="0077221C" w:rsidRDefault="00A00A7A" w:rsidP="00A0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000000"/>
            </w:tcBorders>
          </w:tcPr>
          <w:p w14:paraId="6C1B72CE" w14:textId="442DDCF0" w:rsidR="00A00A7A" w:rsidRPr="00C24E18" w:rsidRDefault="00A00A7A" w:rsidP="0042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101,170</w:t>
            </w:r>
          </w:p>
        </w:tc>
        <w:tc>
          <w:tcPr>
            <w:tcW w:w="236" w:type="dxa"/>
          </w:tcPr>
          <w:p w14:paraId="741033C1" w14:textId="77777777" w:rsidR="00A00A7A" w:rsidRPr="0077221C" w:rsidRDefault="00A00A7A" w:rsidP="00A0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</w:tcPr>
          <w:p w14:paraId="2C9E7B1C" w14:textId="77777777" w:rsidR="00A00A7A" w:rsidRPr="00C24E18" w:rsidRDefault="00A00A7A" w:rsidP="00A0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101,170</w:t>
            </w:r>
          </w:p>
        </w:tc>
      </w:tr>
    </w:tbl>
    <w:p w14:paraId="4BDC01AA" w14:textId="6046480E" w:rsidR="001C1777" w:rsidRPr="00957BD5" w:rsidRDefault="001C1777" w:rsidP="00D05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  <w:sectPr w:rsidR="001C1777" w:rsidRPr="00957BD5" w:rsidSect="00D05D8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59C22705" w14:textId="05BC67D5" w:rsidR="00723321" w:rsidRPr="00957BD5" w:rsidRDefault="00723321" w:rsidP="0072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  <w:r w:rsidRPr="00957BD5">
        <w:rPr>
          <w:rFonts w:asciiTheme="majorBidi" w:hAnsiTheme="majorBidi" w:cstheme="majorBidi"/>
          <w:sz w:val="2"/>
          <w:szCs w:val="2"/>
          <w:cs/>
        </w:rPr>
        <w:t>ย</w:t>
      </w:r>
    </w:p>
    <w:p w14:paraId="449A2A7E" w14:textId="5CC488EE" w:rsidR="001D0CA6" w:rsidRPr="00957BD5" w:rsidRDefault="008F39F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1D0CA6"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="0047466D" w:rsidRPr="0047466D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95D004F" w14:textId="233E6124" w:rsidR="00AA7966" w:rsidRPr="002E139B" w:rsidRDefault="00AA7966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021E7A36" w14:textId="6B3BB0D3" w:rsidR="00A07D3D" w:rsidRDefault="00A07D3D" w:rsidP="007E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5D8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54C8DA07" w14:textId="55BB7999" w:rsidR="007E7E94" w:rsidRPr="002E139B" w:rsidRDefault="007E7E94" w:rsidP="007E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66431EF7" w14:textId="1916B76B" w:rsidR="00A07D3D" w:rsidRPr="00C24E18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ธุรกิจผลิตและจัดจำหน่ายชิ้นส่วนประกอบรถยนต์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มีส่วนงานที่รายงานเพียงส่วนงานเดียว</w:t>
      </w:r>
    </w:p>
    <w:p w14:paraId="3807D029" w14:textId="601748A5" w:rsidR="00A07D3D" w:rsidRPr="002E139B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14:paraId="105AC9C6" w14:textId="0FCA2768" w:rsidR="00085901" w:rsidRDefault="00A07D3D" w:rsidP="008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กลุ่มบริษัทมีการจัดการบริหารโดยมาตรฐานระดับสากล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แต่มีกระบวนการผลิตและสำนักงานขายในประเทศไทย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14:paraId="46AA937E" w14:textId="0235896E" w:rsidR="008712C6" w:rsidRPr="002E139B" w:rsidRDefault="008712C6" w:rsidP="008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14"/>
          <w:szCs w:val="14"/>
        </w:rPr>
      </w:pPr>
    </w:p>
    <w:p w14:paraId="50AD569A" w14:textId="722C494F" w:rsidR="00085901" w:rsidRPr="00085901" w:rsidRDefault="00EB1CA0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Theme="majorBidi" w:hAnsiTheme="majorBidi" w:cs="Angsana New"/>
          <w:noProof/>
          <w:sz w:val="30"/>
          <w:szCs w:val="30"/>
        </w:rPr>
        <w:drawing>
          <wp:anchor distT="0" distB="0" distL="114300" distR="114300" simplePos="0" relativeHeight="251662336" behindDoc="0" locked="0" layoutInCell="1" allowOverlap="1" wp14:anchorId="75825477" wp14:editId="4C35597D">
            <wp:simplePos x="0" y="0"/>
            <wp:positionH relativeFrom="column">
              <wp:posOffset>284480</wp:posOffset>
            </wp:positionH>
            <wp:positionV relativeFrom="paragraph">
              <wp:posOffset>231775</wp:posOffset>
            </wp:positionV>
            <wp:extent cx="5600700" cy="3099149"/>
            <wp:effectExtent l="0" t="0" r="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0991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5901" w:rsidRPr="000859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การจำแนกรายได้</w:t>
      </w:r>
    </w:p>
    <w:p w14:paraId="34E5DA70" w14:textId="6D8D438F" w:rsidR="00A07D3D" w:rsidRDefault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24D4A01A" w14:textId="3150465E" w:rsidR="00BC5FEF" w:rsidRDefault="00BC5FEF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2F7C5D82" w14:textId="27ADE595" w:rsidR="00BC5FEF" w:rsidRDefault="00BC5FEF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3A08B9E8" w14:textId="6B05C02E" w:rsidR="00BC5FEF" w:rsidRDefault="00BC5FEF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149F252E" w14:textId="40577F8D" w:rsidR="00BC5FEF" w:rsidRDefault="00BC5FEF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2412C798" w14:textId="62CA06CF" w:rsidR="00BC5FEF" w:rsidRDefault="00BC5FEF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67062A59" w14:textId="77CA104C" w:rsidR="00BC5FEF" w:rsidRDefault="00BC5FEF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1F16C212" w14:textId="4FB29A8B" w:rsidR="00BC5FEF" w:rsidRDefault="00BC5FEF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2F1531C7" w14:textId="47AC6884" w:rsidR="00BC5FEF" w:rsidRDefault="00BC5FEF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7A89236B" w14:textId="5F9368D5" w:rsidR="00BC5FEF" w:rsidRDefault="00BC5FEF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3648272" w14:textId="7000BFA9" w:rsidR="00BC5FEF" w:rsidRDefault="00BC5FEF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11F8786D" w14:textId="45694296" w:rsidR="00BC5FEF" w:rsidRDefault="001F2A75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noProof/>
          <w:sz w:val="30"/>
          <w:szCs w:val="30"/>
        </w:rPr>
        <w:drawing>
          <wp:anchor distT="0" distB="0" distL="114300" distR="114300" simplePos="0" relativeHeight="251661312" behindDoc="0" locked="0" layoutInCell="1" allowOverlap="1" wp14:anchorId="0C45786E" wp14:editId="44B89142">
            <wp:simplePos x="0" y="0"/>
            <wp:positionH relativeFrom="column">
              <wp:posOffset>287655</wp:posOffset>
            </wp:positionH>
            <wp:positionV relativeFrom="paragraph">
              <wp:posOffset>233680</wp:posOffset>
            </wp:positionV>
            <wp:extent cx="5600700" cy="3050908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0509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12CB61" w14:textId="1E50F718" w:rsidR="00BC5FEF" w:rsidRDefault="00BC5FEF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69720C8A" w14:textId="6A67762C" w:rsidR="00412DF3" w:rsidRDefault="00E36DF9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757F6DA" w14:textId="5BDFC8F7" w:rsidR="002965EB" w:rsidRPr="000B549E" w:rsidRDefault="008F39F9" w:rsidP="0029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2965EB" w:rsidRPr="000B54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965EB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64A5F889" w14:textId="77777777" w:rsidR="002965EB" w:rsidRDefault="002965EB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49178C8C" w14:textId="30EAEDFA" w:rsidR="00085901" w:rsidRPr="00085901" w:rsidRDefault="002965EB" w:rsidP="0008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อัตราภาษีเงินได้ที่แท้จริงรวมของกลุ่ม</w:t>
      </w:r>
      <w:r w:rsidR="001E10E4">
        <w:rPr>
          <w:rFonts w:ascii="Angsana New" w:hAnsi="Angsana New" w:cs="Angsana New"/>
          <w:sz w:val="30"/>
          <w:szCs w:val="30"/>
          <w:cs/>
        </w:rPr>
        <w:br/>
      </w:r>
      <w:r w:rsidRPr="007428C6">
        <w:rPr>
          <w:rFonts w:ascii="Angsana New" w:hAnsi="Angsana New" w:cs="Angsana New" w:hint="cs"/>
          <w:spacing w:val="-2"/>
          <w:sz w:val="30"/>
          <w:szCs w:val="30"/>
          <w:cs/>
        </w:rPr>
        <w:t>บริษัทและบริษัทสำหรับระยะเวลา</w:t>
      </w:r>
      <w:r w:rsidR="00AB61FA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Pr="007428C6">
        <w:rPr>
          <w:rFonts w:ascii="Angsana New" w:hAnsi="Angsana New" w:cs="Angsana New" w:hint="cs"/>
          <w:spacing w:val="-2"/>
          <w:sz w:val="30"/>
          <w:szCs w:val="30"/>
          <w:cs/>
        </w:rPr>
        <w:t>เดือนสิ้นสุดวันที่</w:t>
      </w:r>
      <w:r w:rsidRPr="007428C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428C6">
        <w:rPr>
          <w:rFonts w:ascii="Angsana New" w:hAnsi="Angsana New" w:hint="cs"/>
          <w:spacing w:val="-2"/>
          <w:sz w:val="30"/>
          <w:szCs w:val="30"/>
        </w:rPr>
        <w:t>3</w:t>
      </w:r>
      <w:r w:rsidR="00AB61FA">
        <w:rPr>
          <w:rFonts w:ascii="Angsana New" w:hAnsi="Angsana New"/>
          <w:spacing w:val="-2"/>
          <w:sz w:val="30"/>
          <w:szCs w:val="30"/>
        </w:rPr>
        <w:t>0</w:t>
      </w:r>
      <w:r w:rsidR="00AB61FA" w:rsidRPr="00AB61F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B61FA" w:rsidRPr="00AB61FA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7428C6">
        <w:rPr>
          <w:rFonts w:ascii="Angsana New" w:hAnsi="Angsana New" w:hint="cs"/>
          <w:spacing w:val="-2"/>
          <w:sz w:val="30"/>
          <w:szCs w:val="30"/>
        </w:rPr>
        <w:t>256</w:t>
      </w:r>
      <w:r w:rsidR="00A7631F">
        <w:rPr>
          <w:rFonts w:ascii="Angsana New" w:hAnsi="Angsana New" w:cstheme="minorBidi"/>
          <w:spacing w:val="-2"/>
          <w:sz w:val="30"/>
          <w:szCs w:val="30"/>
        </w:rPr>
        <w:t>4</w:t>
      </w:r>
      <w:r w:rsidRPr="007428C6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7428C6">
        <w:rPr>
          <w:rFonts w:ascii="Angsana New" w:hAnsi="Angsana New" w:cs="Angsana New" w:hint="cs"/>
          <w:spacing w:val="-2"/>
          <w:sz w:val="30"/>
          <w:szCs w:val="30"/>
          <w:cs/>
        </w:rPr>
        <w:t>คือร้อยละ</w:t>
      </w:r>
      <w:r w:rsidR="007428C6" w:rsidRPr="007428C6">
        <w:rPr>
          <w:rFonts w:ascii="Angsana New" w:hAnsi="Angsana New"/>
          <w:spacing w:val="-2"/>
          <w:sz w:val="30"/>
          <w:szCs w:val="30"/>
        </w:rPr>
        <w:t xml:space="preserve"> </w:t>
      </w:r>
      <w:r w:rsidR="003331DA">
        <w:rPr>
          <w:rFonts w:ascii="Angsana New" w:hAnsi="Angsana New"/>
          <w:spacing w:val="-2"/>
          <w:sz w:val="30"/>
          <w:szCs w:val="30"/>
        </w:rPr>
        <w:t xml:space="preserve">18.1 </w:t>
      </w:r>
      <w:r w:rsidR="00860235" w:rsidRPr="00860235">
        <w:rPr>
          <w:rFonts w:asciiTheme="majorBidi" w:hAnsiTheme="majorBidi" w:cstheme="majorBidi"/>
          <w:spacing w:val="-2"/>
          <w:sz w:val="30"/>
          <w:szCs w:val="30"/>
          <w:cs/>
        </w:rPr>
        <w:t>และร้อยละ</w:t>
      </w:r>
      <w:r w:rsidR="002D4F84">
        <w:rPr>
          <w:rFonts w:asciiTheme="majorBidi" w:hAnsiTheme="majorBidi" w:cstheme="majorBidi"/>
          <w:spacing w:val="-2"/>
          <w:sz w:val="30"/>
          <w:szCs w:val="30"/>
        </w:rPr>
        <w:t xml:space="preserve"> 19</w:t>
      </w:r>
      <w:r w:rsidR="002D4F84" w:rsidRPr="002D4F84">
        <w:rPr>
          <w:rFonts w:asciiTheme="majorBidi" w:hAnsiTheme="majorBidi" w:cstheme="majorBidi"/>
          <w:spacing w:val="-2"/>
          <w:sz w:val="30"/>
          <w:szCs w:val="30"/>
        </w:rPr>
        <w:t>.7</w:t>
      </w:r>
      <w:r w:rsidR="00860235" w:rsidRPr="002D4F84">
        <w:rPr>
          <w:rFonts w:ascii="Angsana New" w:hAnsi="Angsana New" w:cstheme="minorBidi"/>
          <w:spacing w:val="-2"/>
          <w:sz w:val="30"/>
          <w:szCs w:val="30"/>
        </w:rPr>
        <w:t xml:space="preserve"> </w:t>
      </w:r>
      <w:r w:rsidR="00860235" w:rsidRPr="002D4F84">
        <w:rPr>
          <w:rFonts w:asciiTheme="majorBidi" w:hAnsiTheme="majorBidi" w:cstheme="majorBidi"/>
          <w:spacing w:val="-2"/>
          <w:sz w:val="30"/>
          <w:szCs w:val="30"/>
          <w:cs/>
        </w:rPr>
        <w:t>ตามลำดับ</w:t>
      </w:r>
      <w:r w:rsidR="00EC06F6">
        <w:rPr>
          <w:rFonts w:ascii="Angsana New" w:hAnsi="Angsana New"/>
          <w:spacing w:val="-2"/>
          <w:sz w:val="30"/>
          <w:szCs w:val="30"/>
        </w:rPr>
        <w:t xml:space="preserve"> </w:t>
      </w:r>
      <w:r w:rsidR="00EC06F6" w:rsidRPr="00203A66">
        <w:rPr>
          <w:rFonts w:ascii="Angsana New" w:hAnsi="Angsana New"/>
          <w:i/>
          <w:iCs/>
          <w:spacing w:val="-2"/>
          <w:sz w:val="30"/>
          <w:szCs w:val="30"/>
        </w:rPr>
        <w:t>(256</w:t>
      </w:r>
      <w:r w:rsidR="00203A66" w:rsidRPr="00203A66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EC06F6" w:rsidRPr="00203A66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EC06F6" w:rsidRPr="00203A66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ร้อยละ</w:t>
      </w:r>
      <w:r w:rsidR="009C4DA4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  <w:r w:rsidR="009C4DA4">
        <w:rPr>
          <w:rFonts w:ascii="Angsana New" w:hAnsi="Angsana New" w:cs="Angsana New"/>
          <w:i/>
          <w:iCs/>
          <w:spacing w:val="-2"/>
          <w:sz w:val="30"/>
          <w:szCs w:val="30"/>
        </w:rPr>
        <w:t>44.8</w:t>
      </w:r>
      <w:r w:rsidRPr="00203A66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203A66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และ</w:t>
      </w:r>
      <w:r w:rsidR="00A7631F" w:rsidRPr="00203A66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9C4DA4">
        <w:rPr>
          <w:rFonts w:ascii="Angsana New" w:hAnsi="Angsana New" w:cs="Angsana New"/>
          <w:i/>
          <w:iCs/>
          <w:sz w:val="30"/>
          <w:szCs w:val="30"/>
        </w:rPr>
        <w:t xml:space="preserve"> 10.4</w:t>
      </w:r>
      <w:r w:rsidR="00A7631F" w:rsidRPr="00203A66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EC06F6" w:rsidRPr="00203A66">
        <w:rPr>
          <w:rFonts w:ascii="Angsana New" w:hAnsi="Angsana New" w:cs="Angsana New"/>
          <w:sz w:val="30"/>
          <w:szCs w:val="30"/>
        </w:rPr>
        <w:t xml:space="preserve"> </w:t>
      </w:r>
      <w:r w:rsidRPr="003D638D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2779C9">
        <w:rPr>
          <w:rFonts w:ascii="Angsana New" w:hAnsi="Angsana New" w:cs="Angsana New" w:hint="cs"/>
          <w:sz w:val="30"/>
          <w:szCs w:val="30"/>
          <w:cs/>
        </w:rPr>
        <w:t xml:space="preserve">ของกลุ่มบริษัทและบริษัท </w:t>
      </w:r>
      <w:r w:rsidR="00780344">
        <w:rPr>
          <w:rFonts w:ascii="Angsana New" w:hAnsi="Angsana New" w:cs="Angsana New"/>
          <w:sz w:val="30"/>
          <w:szCs w:val="30"/>
        </w:rPr>
        <w:br/>
      </w:r>
      <w:r w:rsidRPr="003D638D">
        <w:rPr>
          <w:rFonts w:ascii="Angsana New" w:hAnsi="Angsana New" w:cs="Angsana New" w:hint="cs"/>
          <w:sz w:val="30"/>
          <w:szCs w:val="30"/>
          <w:cs/>
        </w:rPr>
        <w:t>มี</w:t>
      </w:r>
      <w:r w:rsidRPr="002D4F84">
        <w:rPr>
          <w:rFonts w:ascii="Angsana New" w:hAnsi="Angsana New" w:cs="Angsana New" w:hint="cs"/>
          <w:sz w:val="30"/>
          <w:szCs w:val="30"/>
          <w:cs/>
        </w:rPr>
        <w:t>สาเหตุหลักจา</w:t>
      </w:r>
      <w:r w:rsidR="00714A27" w:rsidRPr="002D4F84">
        <w:rPr>
          <w:rFonts w:ascii="Angsana New" w:hAnsi="Angsana New" w:cs="Angsana New" w:hint="cs"/>
          <w:sz w:val="30"/>
          <w:szCs w:val="30"/>
          <w:cs/>
        </w:rPr>
        <w:t>กบริษัทย่อย</w:t>
      </w:r>
      <w:r w:rsidR="00085901" w:rsidRPr="002D4F84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="00714A27" w:rsidRPr="002D4F84">
        <w:rPr>
          <w:rFonts w:ascii="Angsana New" w:hAnsi="Angsana New" w:cs="Angsana New" w:hint="cs"/>
          <w:sz w:val="30"/>
          <w:szCs w:val="30"/>
          <w:cs/>
        </w:rPr>
        <w:t>มีการ</w:t>
      </w:r>
      <w:r w:rsidR="00EC5F4E" w:rsidRPr="002D4F84">
        <w:rPr>
          <w:rFonts w:ascii="Angsana New" w:hAnsi="Angsana New" w:cs="Angsana New" w:hint="cs"/>
          <w:sz w:val="30"/>
          <w:szCs w:val="30"/>
          <w:cs/>
        </w:rPr>
        <w:t>ใช้ขาดทุนทางภาษีเดิมที่ไม่ได้บันทึก</w:t>
      </w:r>
      <w:r w:rsidR="002779C9" w:rsidRPr="002D4F84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92406A" w:rsidRPr="002D4F84">
        <w:rPr>
          <w:rFonts w:ascii="Angsana New" w:hAnsi="Angsana New" w:cs="Angsana New" w:hint="cs"/>
          <w:sz w:val="30"/>
          <w:szCs w:val="30"/>
          <w:cs/>
        </w:rPr>
        <w:t>ภาษีในงวดก่อนที่บันทึกสูงเกินไป ตามลำดับ</w:t>
      </w:r>
      <w:r w:rsidR="00085901" w:rsidRPr="002D4F84">
        <w:rPr>
          <w:rFonts w:ascii="Angsana New" w:hAnsi="Angsana New" w:cs="Angsana New"/>
          <w:i/>
          <w:iCs/>
          <w:sz w:val="30"/>
          <w:szCs w:val="30"/>
        </w:rPr>
        <w:t xml:space="preserve"> (</w:t>
      </w:r>
      <w:r w:rsidR="00085901" w:rsidRPr="00085901">
        <w:rPr>
          <w:rFonts w:ascii="Angsana New" w:hAnsi="Angsana New" w:cs="Angsana New"/>
          <w:i/>
          <w:iCs/>
          <w:sz w:val="30"/>
          <w:szCs w:val="30"/>
        </w:rPr>
        <w:t>2563:</w:t>
      </w:r>
      <w:r w:rsidR="0008590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บริษัทย่อยยังมิได้รับรู้ขาดทุนทางภาษียกไป เป็นสินทรัพย์ภาษีเงินได้รอการตัดบัญชี เนื่องจากยังไม่มีความเป็นไปได้ค่อนข้างแน่ว่าบริษัทย่อยจะมีกำไรทางภาษีเพียงพอที่จะใช้ประโยชน์ทางภาษีดังกล่าว และเงินปันผลรับซึ่งได้รับยกเว้นในทางภาษี ตามลำดับ)</w:t>
      </w:r>
    </w:p>
    <w:p w14:paraId="06592A90" w14:textId="370F0B70" w:rsidR="00BF5ACD" w:rsidRDefault="00BF5ACD" w:rsidP="00BF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054926DD" w14:textId="78FBEF12" w:rsidR="00E36DF9" w:rsidRPr="001F6F0C" w:rsidRDefault="008F39F9" w:rsidP="00E36DF9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 w:rsidRPr="001F6F0C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E36DF9" w:rsidRPr="001F6F0C">
        <w:rPr>
          <w:rFonts w:asciiTheme="majorBidi" w:hAnsiTheme="majorBidi" w:cstheme="majorBidi"/>
          <w:b/>
          <w:bCs/>
          <w:sz w:val="30"/>
          <w:szCs w:val="30"/>
        </w:rPr>
        <w:tab/>
      </w:r>
      <w:r w:rsidR="00E36DF9" w:rsidRPr="001F6F0C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57368E58" w14:textId="4557BCD1" w:rsidR="00E36DF9" w:rsidRPr="001F6F0C" w:rsidRDefault="00E36DF9" w:rsidP="00BF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034C5721" w14:textId="77777777" w:rsidR="00E36DF9" w:rsidRPr="001F6F0C" w:rsidRDefault="00E36DF9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6F0C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1F6F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6F0C">
        <w:rPr>
          <w:rFonts w:asciiTheme="majorBidi" w:hAnsiTheme="majorBidi" w:cstheme="majorBidi"/>
          <w:sz w:val="30"/>
          <w:szCs w:val="30"/>
        </w:rPr>
        <w:t>2564</w:t>
      </w:r>
      <w:r w:rsidRPr="001F6F0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2B74D47" w14:textId="77777777" w:rsidR="00E36DF9" w:rsidRPr="001F6F0C" w:rsidRDefault="00E36DF9" w:rsidP="00E36D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710"/>
        <w:gridCol w:w="1710"/>
        <w:gridCol w:w="1282"/>
        <w:gridCol w:w="231"/>
        <w:gridCol w:w="1367"/>
      </w:tblGrid>
      <w:tr w:rsidR="00E36DF9" w:rsidRPr="00E36DF9" w14:paraId="0A6515DF" w14:textId="77777777" w:rsidTr="00CE3F04">
        <w:trPr>
          <w:tblHeader/>
        </w:trPr>
        <w:tc>
          <w:tcPr>
            <w:tcW w:w="2880" w:type="dxa"/>
            <w:vAlign w:val="bottom"/>
          </w:tcPr>
          <w:p w14:paraId="6D1C70CA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71FD79C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1B9F80F9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</w:tcPr>
          <w:p w14:paraId="51238954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B58302F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613D5EA7" w14:textId="77777777" w:rsidR="00E36DF9" w:rsidRPr="00E36DF9" w:rsidDel="00D43E7A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E36DF9" w:rsidRPr="00E36DF9" w14:paraId="0FC94D4F" w14:textId="77777777" w:rsidTr="00CE3F04">
        <w:trPr>
          <w:tblHeader/>
        </w:trPr>
        <w:tc>
          <w:tcPr>
            <w:tcW w:w="2880" w:type="dxa"/>
          </w:tcPr>
          <w:p w14:paraId="6304C063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8556E88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7E25B6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52796379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5EA072E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4E222A9B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41CC" w:rsidRPr="00E36DF9" w14:paraId="56D04399" w14:textId="77777777" w:rsidTr="00CE3F04">
        <w:tc>
          <w:tcPr>
            <w:tcW w:w="2880" w:type="dxa"/>
          </w:tcPr>
          <w:p w14:paraId="38A790BD" w14:textId="77777777" w:rsidR="00D441CC" w:rsidRPr="00E36DF9" w:rsidRDefault="00D441CC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E36DF9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0F686F9D" w14:textId="03FAB022" w:rsidR="00D441CC" w:rsidRPr="00E36DF9" w:rsidRDefault="00D441CC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348EA26B" w14:textId="2B53A7A6" w:rsidR="00D441CC" w:rsidRPr="00E36DF9" w:rsidRDefault="00D441CC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5EF9A82E" w14:textId="60A3639A" w:rsidR="00D441CC" w:rsidRPr="00E36DF9" w:rsidRDefault="00D441CC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 w:hint="cs"/>
                <w:sz w:val="30"/>
                <w:szCs w:val="30"/>
                <w:cs/>
              </w:rPr>
              <w:t>0.0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31" w:type="dxa"/>
          </w:tcPr>
          <w:p w14:paraId="2AB5C73A" w14:textId="77777777" w:rsidR="00D441CC" w:rsidRPr="00E36DF9" w:rsidRDefault="00D441CC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1AA8BFBC" w14:textId="42788657" w:rsidR="00D441CC" w:rsidRPr="00E36DF9" w:rsidRDefault="00D441CC" w:rsidP="0018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5.92</w:t>
            </w:r>
          </w:p>
        </w:tc>
      </w:tr>
    </w:tbl>
    <w:p w14:paraId="51F3713F" w14:textId="77777777" w:rsidR="00E36DF9" w:rsidRPr="001F6F0C" w:rsidRDefault="00E36DF9" w:rsidP="00BF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29CF9" w14:textId="141469FB" w:rsidR="00C877FE" w:rsidRPr="001F6F0C" w:rsidRDefault="008F39F9" w:rsidP="00C877FE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 w:rsidRPr="001F6F0C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C877FE" w:rsidRPr="001F6F0C">
        <w:rPr>
          <w:rFonts w:asciiTheme="majorBidi" w:hAnsiTheme="majorBidi" w:cstheme="majorBidi"/>
          <w:b/>
          <w:bCs/>
          <w:sz w:val="30"/>
          <w:szCs w:val="30"/>
        </w:rPr>
        <w:tab/>
      </w:r>
      <w:r w:rsidR="005C3F33" w:rsidRPr="001F6F0C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60CBAF3" w14:textId="77777777" w:rsidR="00C877FE" w:rsidRPr="001F6F0C" w:rsidRDefault="00C877FE" w:rsidP="00C8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6CC27D" w14:textId="77777777" w:rsidR="00C877FE" w:rsidRPr="001F6F0C" w:rsidRDefault="00C877FE" w:rsidP="007A076D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F6F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มูลค่าตามบัญชีและมูลค่ายุติธรรม   </w:t>
      </w:r>
    </w:p>
    <w:p w14:paraId="646DF074" w14:textId="77777777" w:rsidR="00860235" w:rsidRPr="001F6F0C" w:rsidRDefault="00860235" w:rsidP="007A076D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AE7113" w14:textId="77777777" w:rsidR="00C877FE" w:rsidRPr="001F6F0C" w:rsidRDefault="00C877FE" w:rsidP="001D4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6F0C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 w:rsidRPr="001F6F0C">
        <w:rPr>
          <w:rFonts w:asciiTheme="majorBidi" w:hAnsiTheme="majorBidi" w:cstheme="majorBidi"/>
          <w:sz w:val="30"/>
          <w:szCs w:val="30"/>
        </w:rPr>
        <w:t xml:space="preserve"> </w:t>
      </w:r>
      <w:r w:rsidRPr="001F6F0C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7E5CB126" w14:textId="3F312EF5" w:rsidR="00C877FE" w:rsidRPr="001F6F0C" w:rsidRDefault="00C877FE" w:rsidP="00C8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3F07155C" w14:textId="77777777" w:rsidR="000014C9" w:rsidRDefault="00001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BC5A8B6" w14:textId="3844B601" w:rsidR="008109F7" w:rsidRPr="001F6F0C" w:rsidRDefault="008F39F9" w:rsidP="00001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F6F0C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2C7960" w:rsidRPr="001F6F0C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109F7" w:rsidRPr="001F6F0C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8E60604" w14:textId="4B973EF4" w:rsidR="00AA7966" w:rsidRPr="001F6F0C" w:rsidRDefault="00AA7966" w:rsidP="0028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8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AB61FA" w:rsidRPr="00526E2F" w14:paraId="3EBBDB67" w14:textId="77777777" w:rsidTr="00AB61FA">
        <w:tc>
          <w:tcPr>
            <w:tcW w:w="3190" w:type="pct"/>
            <w:vAlign w:val="bottom"/>
          </w:tcPr>
          <w:p w14:paraId="7774589E" w14:textId="0DBB60E1" w:rsidR="00AB61FA" w:rsidRPr="000069F9" w:rsidRDefault="00AB61FA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069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069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069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069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62" w:type="pct"/>
            <w:vAlign w:val="bottom"/>
          </w:tcPr>
          <w:p w14:paraId="457899C3" w14:textId="77777777" w:rsidR="00AB61FA" w:rsidRPr="00526E2F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6E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" w:type="pct"/>
            <w:vAlign w:val="bottom"/>
          </w:tcPr>
          <w:p w14:paraId="3EAFAB20" w14:textId="77777777" w:rsidR="00AB61FA" w:rsidRPr="00526E2F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7444C9EE" w14:textId="77777777" w:rsidR="00AB61FA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E03B177" w14:textId="77777777" w:rsidR="00AB61FA" w:rsidRPr="00526E2F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B61FA" w:rsidRPr="00526E2F" w14:paraId="69A49F8B" w14:textId="77777777" w:rsidTr="00AB61FA">
        <w:tc>
          <w:tcPr>
            <w:tcW w:w="3190" w:type="pct"/>
          </w:tcPr>
          <w:p w14:paraId="47DCC899" w14:textId="77777777" w:rsidR="00AB61FA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0" w:type="pct"/>
            <w:gridSpan w:val="3"/>
          </w:tcPr>
          <w:p w14:paraId="7C0868AD" w14:textId="77777777" w:rsidR="00AB61FA" w:rsidRPr="00526E2F" w:rsidRDefault="00AB61FA" w:rsidP="00443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61FA" w:rsidRPr="00F4323B" w14:paraId="2D8AEFAD" w14:textId="77777777" w:rsidTr="00AB61FA">
        <w:tc>
          <w:tcPr>
            <w:tcW w:w="3190" w:type="pct"/>
          </w:tcPr>
          <w:p w14:paraId="6B898A82" w14:textId="77777777" w:rsidR="00AB61FA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46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62" w:type="pct"/>
          </w:tcPr>
          <w:p w14:paraId="16939677" w14:textId="77777777" w:rsidR="00AB61FA" w:rsidRPr="00F4323B" w:rsidRDefault="00AB61FA" w:rsidP="004437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70002D0" w14:textId="77777777" w:rsidR="00AB61FA" w:rsidRPr="00F4323B" w:rsidRDefault="00AB61FA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678A627" w14:textId="77777777" w:rsidR="00AB61FA" w:rsidRPr="00F4323B" w:rsidRDefault="00AB61FA" w:rsidP="004437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61FA" w:rsidRPr="00435971" w14:paraId="77537540" w14:textId="77777777" w:rsidTr="00AB61FA">
        <w:tc>
          <w:tcPr>
            <w:tcW w:w="3190" w:type="pct"/>
          </w:tcPr>
          <w:p w14:paraId="46197A97" w14:textId="77777777" w:rsidR="00AB61FA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256B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62" w:type="pct"/>
          </w:tcPr>
          <w:p w14:paraId="5A80DC47" w14:textId="77777777" w:rsidR="00AB61FA" w:rsidRPr="00F4323B" w:rsidRDefault="00AB61FA" w:rsidP="0044377C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1C8F7F70" w14:textId="77777777" w:rsidR="00AB61FA" w:rsidRPr="00F4323B" w:rsidRDefault="00AB61FA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4818B7E4" w14:textId="6E3EDCB8" w:rsidR="00AB61FA" w:rsidRPr="00F4323B" w:rsidRDefault="00AB61FA" w:rsidP="00435971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61FA" w:rsidRPr="00F4323B" w14:paraId="0C6AB686" w14:textId="77777777" w:rsidTr="00AB61FA">
        <w:tc>
          <w:tcPr>
            <w:tcW w:w="3190" w:type="pct"/>
          </w:tcPr>
          <w:p w14:paraId="57C606C5" w14:textId="77777777" w:rsidR="00AB61FA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D6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62" w:type="pct"/>
          </w:tcPr>
          <w:p w14:paraId="62FE8A68" w14:textId="1F3F3C53" w:rsidR="00AB61FA" w:rsidRPr="00526E2F" w:rsidRDefault="00435971" w:rsidP="0044377C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2,889</w:t>
            </w:r>
          </w:p>
        </w:tc>
        <w:tc>
          <w:tcPr>
            <w:tcW w:w="136" w:type="pct"/>
          </w:tcPr>
          <w:p w14:paraId="5A10A5A0" w14:textId="77777777" w:rsidR="00AB61FA" w:rsidRPr="00F4323B" w:rsidRDefault="00AB61FA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4BAECFE7" w14:textId="68FDDE1D" w:rsidR="00AB61FA" w:rsidRPr="00F4323B" w:rsidRDefault="00435971" w:rsidP="0044377C">
            <w:pPr>
              <w:pStyle w:val="acctfourfigures"/>
              <w:tabs>
                <w:tab w:val="clear" w:pos="765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2,697</w:t>
            </w:r>
          </w:p>
        </w:tc>
      </w:tr>
      <w:tr w:rsidR="00AB61FA" w:rsidRPr="00266622" w14:paraId="46A25EB3" w14:textId="77777777" w:rsidTr="00AB61FA">
        <w:tc>
          <w:tcPr>
            <w:tcW w:w="3190" w:type="pct"/>
          </w:tcPr>
          <w:p w14:paraId="74E8F1D7" w14:textId="77777777" w:rsidR="00AB61FA" w:rsidRPr="00266622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62" w:type="pct"/>
          </w:tcPr>
          <w:p w14:paraId="2792CA08" w14:textId="77777777" w:rsidR="00AB61FA" w:rsidRPr="00266622" w:rsidRDefault="00AB61FA" w:rsidP="004437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455D5160" w14:textId="77777777" w:rsidR="00AB61FA" w:rsidRPr="00266622" w:rsidRDefault="00AB61FA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812" w:type="pct"/>
          </w:tcPr>
          <w:p w14:paraId="280799C2" w14:textId="77777777" w:rsidR="00AB61FA" w:rsidRPr="00266622" w:rsidRDefault="00AB61FA" w:rsidP="0044377C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B61FA" w:rsidRPr="00F4323B" w14:paraId="66466A37" w14:textId="77777777" w:rsidTr="00AB61FA">
        <w:tc>
          <w:tcPr>
            <w:tcW w:w="3190" w:type="pct"/>
          </w:tcPr>
          <w:p w14:paraId="5E17CDD8" w14:textId="77777777" w:rsidR="00AB61FA" w:rsidRPr="00485AA2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14:paraId="5240C8FC" w14:textId="77777777" w:rsidR="00AB61FA" w:rsidRPr="00F4323B" w:rsidRDefault="00AB61FA" w:rsidP="004437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1A6B4C82" w14:textId="77777777" w:rsidR="00AB61FA" w:rsidRPr="00F4323B" w:rsidRDefault="00AB61FA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2162CC5A" w14:textId="77777777" w:rsidR="00AB61FA" w:rsidRPr="00F4323B" w:rsidRDefault="00AB61FA" w:rsidP="0044377C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05CF" w:rsidRPr="00F4323B" w14:paraId="10AF8091" w14:textId="77777777" w:rsidTr="00484A3D">
        <w:tc>
          <w:tcPr>
            <w:tcW w:w="3190" w:type="pct"/>
          </w:tcPr>
          <w:p w14:paraId="0EECB932" w14:textId="6C660F50" w:rsidR="00FE05CF" w:rsidRPr="00C80D68" w:rsidRDefault="00063020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62" w:type="pct"/>
            <w:vAlign w:val="bottom"/>
          </w:tcPr>
          <w:p w14:paraId="2A8973D4" w14:textId="18D845A0" w:rsidR="00FE05CF" w:rsidRPr="00714AD7" w:rsidRDefault="00435971" w:rsidP="0044377C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36" w:type="pct"/>
            <w:vAlign w:val="bottom"/>
          </w:tcPr>
          <w:p w14:paraId="762D5C7C" w14:textId="77777777" w:rsidR="00FE05CF" w:rsidRPr="00F4323B" w:rsidRDefault="00FE05CF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45420465" w14:textId="4FA402C8" w:rsidR="00FE05CF" w:rsidRPr="00F4323B" w:rsidRDefault="00435971" w:rsidP="00435971">
            <w:pPr>
              <w:pStyle w:val="acctfourfigures"/>
              <w:tabs>
                <w:tab w:val="clear" w:pos="765"/>
              </w:tabs>
              <w:spacing w:line="240" w:lineRule="atLeast"/>
              <w:ind w:right="4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B61FA" w:rsidRPr="00F4323B" w14:paraId="067A7719" w14:textId="77777777" w:rsidTr="00484A3D">
        <w:tc>
          <w:tcPr>
            <w:tcW w:w="3190" w:type="pct"/>
          </w:tcPr>
          <w:p w14:paraId="3665B1CC" w14:textId="77777777" w:rsidR="00AB61FA" w:rsidRPr="00485AA2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80D68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vAlign w:val="bottom"/>
          </w:tcPr>
          <w:p w14:paraId="7662B593" w14:textId="1685D5AC" w:rsidR="00AB61FA" w:rsidRPr="00714AD7" w:rsidRDefault="00435971" w:rsidP="0044377C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3,380</w:t>
            </w:r>
          </w:p>
        </w:tc>
        <w:tc>
          <w:tcPr>
            <w:tcW w:w="136" w:type="pct"/>
            <w:vAlign w:val="bottom"/>
          </w:tcPr>
          <w:p w14:paraId="43DCB9C5" w14:textId="77777777" w:rsidR="00AB61FA" w:rsidRPr="00F4323B" w:rsidRDefault="00AB61FA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vAlign w:val="bottom"/>
          </w:tcPr>
          <w:p w14:paraId="05CF8DAA" w14:textId="5B225858" w:rsidR="00AB61FA" w:rsidRPr="00F4323B" w:rsidRDefault="00435971" w:rsidP="0044377C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</w:tr>
      <w:tr w:rsidR="00484A3D" w:rsidRPr="00F4323B" w14:paraId="1AFE5868" w14:textId="77777777" w:rsidTr="00484A3D">
        <w:tc>
          <w:tcPr>
            <w:tcW w:w="3190" w:type="pct"/>
          </w:tcPr>
          <w:p w14:paraId="032ADFF3" w14:textId="152BE439" w:rsidR="00484A3D" w:rsidRPr="00484A3D" w:rsidRDefault="00484A3D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4A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E29E6" w14:textId="6DEB5960" w:rsidR="00484A3D" w:rsidRPr="00435971" w:rsidRDefault="00435971" w:rsidP="003331DA">
            <w:pPr>
              <w:pStyle w:val="acctfourfigures"/>
              <w:tabs>
                <w:tab w:val="clear" w:pos="765"/>
              </w:tabs>
              <w:spacing w:line="240" w:lineRule="atLeast"/>
              <w:ind w:right="1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3,470</w:t>
            </w:r>
          </w:p>
        </w:tc>
        <w:tc>
          <w:tcPr>
            <w:tcW w:w="136" w:type="pct"/>
            <w:vAlign w:val="bottom"/>
          </w:tcPr>
          <w:p w14:paraId="4BFA0E02" w14:textId="77777777" w:rsidR="00484A3D" w:rsidRPr="00435971" w:rsidRDefault="00484A3D" w:rsidP="00435971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84F12" w14:textId="4BCE75C6" w:rsidR="00484A3D" w:rsidRPr="00435971" w:rsidRDefault="00435971" w:rsidP="0044377C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59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2,580</w:t>
            </w:r>
          </w:p>
        </w:tc>
      </w:tr>
    </w:tbl>
    <w:p w14:paraId="43383D25" w14:textId="58311EFD" w:rsidR="003706A7" w:rsidRDefault="003706A7" w:rsidP="00AA79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5F8E9B3E" w14:textId="62235F55" w:rsidR="003706A7" w:rsidRDefault="00286EB0" w:rsidP="00A07D3D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 w:hanging="540"/>
        <w:jc w:val="thaiDistribute"/>
        <w:rPr>
          <w:rFonts w:ascii="Angsana New" w:hAnsi="Angsana New" w:cs="Angsana New"/>
          <w:sz w:val="30"/>
          <w:szCs w:val="30"/>
        </w:rPr>
      </w:pPr>
      <w:r w:rsidRPr="00286EB0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อค้ำประกันสำหรับการใช้ไฟฟ้าและสถานีน้ำมัน ซึ่งค้ำประกันโดยเงินฝากประจำของกลุ่มบริษัทและบริษัท </w:t>
      </w:r>
      <w:r w:rsidR="003706A7">
        <w:rPr>
          <w:rFonts w:ascii="Angsana New" w:hAnsi="Angsana New" w:cs="Angsana New"/>
          <w:sz w:val="30"/>
          <w:szCs w:val="30"/>
        </w:rPr>
        <w:br/>
      </w:r>
      <w:r w:rsidRPr="0030306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(หมายเหตุข้อ </w:t>
      </w:r>
      <w:r w:rsidR="008F39F9">
        <w:rPr>
          <w:rFonts w:ascii="Angsana New" w:hAnsi="Angsana New" w:cs="Angsana New"/>
          <w:i/>
          <w:iCs/>
          <w:sz w:val="30"/>
          <w:szCs w:val="30"/>
        </w:rPr>
        <w:t>3</w:t>
      </w:r>
      <w:r w:rsidRPr="0030306E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7CE67B74" w14:textId="77777777" w:rsidR="00605329" w:rsidRPr="00AA7966" w:rsidRDefault="00605329" w:rsidP="006053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311AFA7E" w14:textId="70DE4145" w:rsidR="00286EB0" w:rsidRDefault="00286EB0" w:rsidP="00A07D3D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 w:hanging="540"/>
        <w:jc w:val="thaiDistribute"/>
        <w:rPr>
          <w:rFonts w:ascii="Angsana New" w:hAnsi="Angsana New"/>
          <w:sz w:val="30"/>
          <w:szCs w:val="30"/>
        </w:rPr>
      </w:pPr>
      <w:r w:rsidRPr="00286EB0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บริษัทได้ทำสัญญาสินเชื่อเพื่อซื้อเงินตราต่างประเทศล่วงหน้ากับสถาบันการเงินในประเทศแห่งหนึ่ง</w:t>
      </w:r>
      <w:r w:rsidR="003579EF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</w:t>
      </w:r>
      <w:r w:rsidRPr="00286EB0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D68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684F" w:rsidRPr="0030306E">
        <w:rPr>
          <w:rFonts w:ascii="Angsana New" w:hAnsi="Angsana New" w:cs="Angsana New" w:hint="cs"/>
          <w:i/>
          <w:iCs/>
          <w:sz w:val="30"/>
          <w:szCs w:val="30"/>
          <w:cs/>
        </w:rPr>
        <w:t>(หมายเหตุข้อ</w:t>
      </w:r>
      <w:r w:rsidR="00183FE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F39F9">
        <w:rPr>
          <w:rFonts w:ascii="Angsana New" w:hAnsi="Angsana New" w:cs="Angsana New"/>
          <w:i/>
          <w:iCs/>
          <w:sz w:val="30"/>
          <w:szCs w:val="30"/>
        </w:rPr>
        <w:t>3</w:t>
      </w:r>
      <w:r w:rsidR="00ED684F" w:rsidRPr="0030306E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7308763B" w14:textId="77777777" w:rsidR="00BE2EF0" w:rsidRPr="000215A2" w:rsidRDefault="00BE2EF0" w:rsidP="000215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</w:p>
    <w:sectPr w:rsidR="00BE2EF0" w:rsidRPr="000215A2" w:rsidSect="00F7602F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DC1D04" w14:textId="77777777" w:rsidR="00913986" w:rsidRDefault="00913986">
      <w:r>
        <w:separator/>
      </w:r>
    </w:p>
  </w:endnote>
  <w:endnote w:type="continuationSeparator" w:id="0">
    <w:p w14:paraId="5AA95189" w14:textId="77777777" w:rsidR="00913986" w:rsidRDefault="00913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77F08" w14:textId="77777777" w:rsidR="00780344" w:rsidRPr="00D42F23" w:rsidRDefault="0078034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23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8CEFB" w14:textId="77777777" w:rsidR="00780344" w:rsidRPr="00D42F23" w:rsidRDefault="0078034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D2F1F4" w14:textId="77777777" w:rsidR="00913986" w:rsidRDefault="00913986">
      <w:r>
        <w:separator/>
      </w:r>
    </w:p>
  </w:footnote>
  <w:footnote w:type="continuationSeparator" w:id="0">
    <w:p w14:paraId="5544D5F0" w14:textId="77777777" w:rsidR="00913986" w:rsidRDefault="00913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CDB2B" w14:textId="77777777" w:rsidR="00780344" w:rsidRPr="003E24D3" w:rsidRDefault="00780344" w:rsidP="000967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520D49D" w14:textId="77777777" w:rsidR="00780344" w:rsidRPr="003E24D3" w:rsidRDefault="00780344" w:rsidP="000967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7897CA1" w14:textId="3A450239" w:rsidR="00780344" w:rsidRDefault="00780344" w:rsidP="0009674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เก้า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Pr="00E411E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E411E7">
      <w:rPr>
        <w:rFonts w:ascii="Angsana New" w:hAnsi="Angsana New" w:cs="Angsana New"/>
        <w:sz w:val="32"/>
        <w:szCs w:val="32"/>
        <w:lang w:bidi="th-TH"/>
      </w:rPr>
      <w:t>30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D37285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4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(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14:paraId="13F43E22" w14:textId="77777777" w:rsidR="00780344" w:rsidRPr="001329D0" w:rsidRDefault="00780344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B855D" w14:textId="77777777" w:rsidR="00780344" w:rsidRPr="003E24D3" w:rsidRDefault="00780344" w:rsidP="000967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E18177B" w14:textId="77777777" w:rsidR="00780344" w:rsidRPr="003E24D3" w:rsidRDefault="00780344" w:rsidP="000967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D49833B" w14:textId="77777777" w:rsidR="00780344" w:rsidRDefault="00780344" w:rsidP="0009674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เก้า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Pr="00E411E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E411E7">
      <w:rPr>
        <w:rFonts w:ascii="Angsana New" w:hAnsi="Angsana New" w:cs="Angsana New"/>
        <w:sz w:val="32"/>
        <w:szCs w:val="32"/>
        <w:lang w:bidi="th-TH"/>
      </w:rPr>
      <w:t>30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D37285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4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(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14:paraId="283C3518" w14:textId="77777777" w:rsidR="00780344" w:rsidRPr="001329D0" w:rsidRDefault="00780344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8"/>
  </w:num>
  <w:num w:numId="2">
    <w:abstractNumId w:val="14"/>
  </w:num>
  <w:num w:numId="3">
    <w:abstractNumId w:val="24"/>
  </w:num>
  <w:num w:numId="4">
    <w:abstractNumId w:val="26"/>
  </w:num>
  <w:num w:numId="5">
    <w:abstractNumId w:val="39"/>
  </w:num>
  <w:num w:numId="6">
    <w:abstractNumId w:val="19"/>
  </w:num>
  <w:num w:numId="7">
    <w:abstractNumId w:val="38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3"/>
  </w:num>
  <w:num w:numId="20">
    <w:abstractNumId w:val="33"/>
  </w:num>
  <w:num w:numId="21">
    <w:abstractNumId w:val="10"/>
  </w:num>
  <w:num w:numId="22">
    <w:abstractNumId w:val="40"/>
  </w:num>
  <w:num w:numId="23">
    <w:abstractNumId w:val="28"/>
  </w:num>
  <w:num w:numId="24">
    <w:abstractNumId w:val="16"/>
  </w:num>
  <w:num w:numId="25">
    <w:abstractNumId w:val="12"/>
  </w:num>
  <w:num w:numId="26">
    <w:abstractNumId w:val="32"/>
  </w:num>
  <w:num w:numId="27">
    <w:abstractNumId w:val="25"/>
  </w:num>
  <w:num w:numId="28">
    <w:abstractNumId w:val="27"/>
  </w:num>
  <w:num w:numId="29">
    <w:abstractNumId w:val="34"/>
  </w:num>
  <w:num w:numId="30">
    <w:abstractNumId w:val="35"/>
  </w:num>
  <w:num w:numId="31">
    <w:abstractNumId w:val="15"/>
  </w:num>
  <w:num w:numId="32">
    <w:abstractNumId w:val="31"/>
  </w:num>
  <w:num w:numId="33">
    <w:abstractNumId w:val="29"/>
  </w:num>
  <w:num w:numId="34">
    <w:abstractNumId w:val="37"/>
  </w:num>
  <w:num w:numId="35">
    <w:abstractNumId w:val="17"/>
  </w:num>
  <w:num w:numId="36">
    <w:abstractNumId w:val="30"/>
  </w:num>
  <w:num w:numId="37">
    <w:abstractNumId w:val="36"/>
  </w:num>
  <w:num w:numId="38">
    <w:abstractNumId w:val="22"/>
  </w:num>
  <w:num w:numId="39">
    <w:abstractNumId w:val="11"/>
  </w:num>
  <w:num w:numId="40">
    <w:abstractNumId w:val="20"/>
  </w:num>
  <w:num w:numId="41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2B68"/>
    <w:rsid w:val="00002C37"/>
    <w:rsid w:val="00002E91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5A2"/>
    <w:rsid w:val="00021C32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D27"/>
    <w:rsid w:val="00040B63"/>
    <w:rsid w:val="0004113C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274"/>
    <w:rsid w:val="000568FA"/>
    <w:rsid w:val="00056A14"/>
    <w:rsid w:val="000570AA"/>
    <w:rsid w:val="00057C4F"/>
    <w:rsid w:val="000605A6"/>
    <w:rsid w:val="00061A80"/>
    <w:rsid w:val="000624A5"/>
    <w:rsid w:val="0006276B"/>
    <w:rsid w:val="00062C4B"/>
    <w:rsid w:val="00063020"/>
    <w:rsid w:val="00063612"/>
    <w:rsid w:val="00063C95"/>
    <w:rsid w:val="000652EC"/>
    <w:rsid w:val="00066174"/>
    <w:rsid w:val="00066524"/>
    <w:rsid w:val="000670CB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80CDF"/>
    <w:rsid w:val="00080DC1"/>
    <w:rsid w:val="00081555"/>
    <w:rsid w:val="00081591"/>
    <w:rsid w:val="000816EC"/>
    <w:rsid w:val="000822FF"/>
    <w:rsid w:val="00083A6A"/>
    <w:rsid w:val="00085901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16E6"/>
    <w:rsid w:val="000B29B4"/>
    <w:rsid w:val="000B33B6"/>
    <w:rsid w:val="000B33FE"/>
    <w:rsid w:val="000B37BB"/>
    <w:rsid w:val="000B4486"/>
    <w:rsid w:val="000B50BA"/>
    <w:rsid w:val="000B549E"/>
    <w:rsid w:val="000B5E6A"/>
    <w:rsid w:val="000B6C82"/>
    <w:rsid w:val="000B6EB0"/>
    <w:rsid w:val="000C00BB"/>
    <w:rsid w:val="000C00C1"/>
    <w:rsid w:val="000C12C2"/>
    <w:rsid w:val="000C1F3C"/>
    <w:rsid w:val="000C44F2"/>
    <w:rsid w:val="000C4DF0"/>
    <w:rsid w:val="000C5A4F"/>
    <w:rsid w:val="000C5B61"/>
    <w:rsid w:val="000C6B3B"/>
    <w:rsid w:val="000C6DF3"/>
    <w:rsid w:val="000C77E0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3D6B"/>
    <w:rsid w:val="000E4043"/>
    <w:rsid w:val="000E42B9"/>
    <w:rsid w:val="000E56C6"/>
    <w:rsid w:val="000E6788"/>
    <w:rsid w:val="000E7DC5"/>
    <w:rsid w:val="000F0134"/>
    <w:rsid w:val="000F0251"/>
    <w:rsid w:val="000F0E53"/>
    <w:rsid w:val="000F2500"/>
    <w:rsid w:val="000F2E40"/>
    <w:rsid w:val="000F30BE"/>
    <w:rsid w:val="00100142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1238A"/>
    <w:rsid w:val="0011240E"/>
    <w:rsid w:val="00112626"/>
    <w:rsid w:val="00113FF0"/>
    <w:rsid w:val="00114F77"/>
    <w:rsid w:val="001152E9"/>
    <w:rsid w:val="00116967"/>
    <w:rsid w:val="00116EC2"/>
    <w:rsid w:val="00117024"/>
    <w:rsid w:val="00117B7C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46D4"/>
    <w:rsid w:val="0013657B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504CB"/>
    <w:rsid w:val="00152530"/>
    <w:rsid w:val="00152E58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51A"/>
    <w:rsid w:val="00161AC9"/>
    <w:rsid w:val="00162D56"/>
    <w:rsid w:val="00162E95"/>
    <w:rsid w:val="00164D10"/>
    <w:rsid w:val="00165B67"/>
    <w:rsid w:val="001665F7"/>
    <w:rsid w:val="00170AC6"/>
    <w:rsid w:val="00170CB3"/>
    <w:rsid w:val="00170EB5"/>
    <w:rsid w:val="00170FEF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5A26"/>
    <w:rsid w:val="001B5A9B"/>
    <w:rsid w:val="001B5FE6"/>
    <w:rsid w:val="001B6118"/>
    <w:rsid w:val="001B662B"/>
    <w:rsid w:val="001B6B01"/>
    <w:rsid w:val="001B79EB"/>
    <w:rsid w:val="001C040F"/>
    <w:rsid w:val="001C0491"/>
    <w:rsid w:val="001C069E"/>
    <w:rsid w:val="001C09FB"/>
    <w:rsid w:val="001C0F7D"/>
    <w:rsid w:val="001C1777"/>
    <w:rsid w:val="001C2002"/>
    <w:rsid w:val="001C2A2F"/>
    <w:rsid w:val="001C4516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6F0C"/>
    <w:rsid w:val="001F7B90"/>
    <w:rsid w:val="001F7CB5"/>
    <w:rsid w:val="00200E87"/>
    <w:rsid w:val="002019C3"/>
    <w:rsid w:val="002023AE"/>
    <w:rsid w:val="00202832"/>
    <w:rsid w:val="00202B06"/>
    <w:rsid w:val="00202B0E"/>
    <w:rsid w:val="00203480"/>
    <w:rsid w:val="0020348E"/>
    <w:rsid w:val="00203A66"/>
    <w:rsid w:val="00203B9F"/>
    <w:rsid w:val="0020499B"/>
    <w:rsid w:val="00204CE4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F3D"/>
    <w:rsid w:val="00223AEC"/>
    <w:rsid w:val="00223E67"/>
    <w:rsid w:val="00224609"/>
    <w:rsid w:val="0022496A"/>
    <w:rsid w:val="00224AF2"/>
    <w:rsid w:val="00224BB2"/>
    <w:rsid w:val="00224C82"/>
    <w:rsid w:val="00226049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648"/>
    <w:rsid w:val="00243796"/>
    <w:rsid w:val="00243921"/>
    <w:rsid w:val="00244218"/>
    <w:rsid w:val="002451F8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39E7"/>
    <w:rsid w:val="0025486A"/>
    <w:rsid w:val="0025598A"/>
    <w:rsid w:val="00255C1A"/>
    <w:rsid w:val="0025705F"/>
    <w:rsid w:val="00260F18"/>
    <w:rsid w:val="002610A1"/>
    <w:rsid w:val="0026275B"/>
    <w:rsid w:val="00263417"/>
    <w:rsid w:val="00264406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E73"/>
    <w:rsid w:val="0027449B"/>
    <w:rsid w:val="00274EDA"/>
    <w:rsid w:val="00275F32"/>
    <w:rsid w:val="00276171"/>
    <w:rsid w:val="00276809"/>
    <w:rsid w:val="00277095"/>
    <w:rsid w:val="0027761F"/>
    <w:rsid w:val="0027765C"/>
    <w:rsid w:val="002776D0"/>
    <w:rsid w:val="002779C9"/>
    <w:rsid w:val="0028037C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65EB"/>
    <w:rsid w:val="002975B1"/>
    <w:rsid w:val="00297D70"/>
    <w:rsid w:val="00297E21"/>
    <w:rsid w:val="00297F58"/>
    <w:rsid w:val="002A2685"/>
    <w:rsid w:val="002A2B4D"/>
    <w:rsid w:val="002A2D02"/>
    <w:rsid w:val="002A3B1F"/>
    <w:rsid w:val="002A447F"/>
    <w:rsid w:val="002A44A7"/>
    <w:rsid w:val="002A48A7"/>
    <w:rsid w:val="002A4A02"/>
    <w:rsid w:val="002A5B7F"/>
    <w:rsid w:val="002A6930"/>
    <w:rsid w:val="002A6A02"/>
    <w:rsid w:val="002A76F7"/>
    <w:rsid w:val="002A7BA5"/>
    <w:rsid w:val="002B037C"/>
    <w:rsid w:val="002B0856"/>
    <w:rsid w:val="002B2AE8"/>
    <w:rsid w:val="002B3308"/>
    <w:rsid w:val="002B35E0"/>
    <w:rsid w:val="002B37B3"/>
    <w:rsid w:val="002B455C"/>
    <w:rsid w:val="002B70E1"/>
    <w:rsid w:val="002C16FC"/>
    <w:rsid w:val="002C35D9"/>
    <w:rsid w:val="002C35F3"/>
    <w:rsid w:val="002C3756"/>
    <w:rsid w:val="002C5027"/>
    <w:rsid w:val="002C56BB"/>
    <w:rsid w:val="002C589E"/>
    <w:rsid w:val="002C6B32"/>
    <w:rsid w:val="002C7960"/>
    <w:rsid w:val="002C7DF7"/>
    <w:rsid w:val="002D07E9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DE8"/>
    <w:rsid w:val="002F40B8"/>
    <w:rsid w:val="002F5C81"/>
    <w:rsid w:val="002F6148"/>
    <w:rsid w:val="002F70A4"/>
    <w:rsid w:val="002F7969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1B7C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7513"/>
    <w:rsid w:val="003177CF"/>
    <w:rsid w:val="003200ED"/>
    <w:rsid w:val="00320F09"/>
    <w:rsid w:val="00323906"/>
    <w:rsid w:val="00323B73"/>
    <w:rsid w:val="0032405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1DA"/>
    <w:rsid w:val="00333484"/>
    <w:rsid w:val="00334396"/>
    <w:rsid w:val="00334D0A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00A"/>
    <w:rsid w:val="003516A1"/>
    <w:rsid w:val="00351862"/>
    <w:rsid w:val="00352D38"/>
    <w:rsid w:val="00352F53"/>
    <w:rsid w:val="00353DF8"/>
    <w:rsid w:val="0035458A"/>
    <w:rsid w:val="003549E4"/>
    <w:rsid w:val="00355807"/>
    <w:rsid w:val="0035661D"/>
    <w:rsid w:val="003579EF"/>
    <w:rsid w:val="00360335"/>
    <w:rsid w:val="003617C7"/>
    <w:rsid w:val="003627AA"/>
    <w:rsid w:val="00362F12"/>
    <w:rsid w:val="00363956"/>
    <w:rsid w:val="003642E0"/>
    <w:rsid w:val="00364729"/>
    <w:rsid w:val="0036526C"/>
    <w:rsid w:val="003653A8"/>
    <w:rsid w:val="00366306"/>
    <w:rsid w:val="003667EB"/>
    <w:rsid w:val="00366C29"/>
    <w:rsid w:val="003679C8"/>
    <w:rsid w:val="00367B29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D29"/>
    <w:rsid w:val="00382566"/>
    <w:rsid w:val="00382A84"/>
    <w:rsid w:val="0038337A"/>
    <w:rsid w:val="00383708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96E5D"/>
    <w:rsid w:val="00396FA5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615C"/>
    <w:rsid w:val="003D638D"/>
    <w:rsid w:val="003D6A41"/>
    <w:rsid w:val="003D6B63"/>
    <w:rsid w:val="003D6BA4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ABA"/>
    <w:rsid w:val="003F5B4C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377C"/>
    <w:rsid w:val="00444287"/>
    <w:rsid w:val="00444500"/>
    <w:rsid w:val="00445BF6"/>
    <w:rsid w:val="00445F24"/>
    <w:rsid w:val="00447DB3"/>
    <w:rsid w:val="004502E7"/>
    <w:rsid w:val="00451479"/>
    <w:rsid w:val="00451D6D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DEC"/>
    <w:rsid w:val="0046708F"/>
    <w:rsid w:val="00467524"/>
    <w:rsid w:val="00467956"/>
    <w:rsid w:val="00467D5D"/>
    <w:rsid w:val="00470398"/>
    <w:rsid w:val="00470444"/>
    <w:rsid w:val="00470AC8"/>
    <w:rsid w:val="00470E45"/>
    <w:rsid w:val="00471406"/>
    <w:rsid w:val="00471DC9"/>
    <w:rsid w:val="00472531"/>
    <w:rsid w:val="00472BB2"/>
    <w:rsid w:val="00473046"/>
    <w:rsid w:val="00473CBE"/>
    <w:rsid w:val="00473FEB"/>
    <w:rsid w:val="004745E7"/>
    <w:rsid w:val="0047466D"/>
    <w:rsid w:val="00476F9B"/>
    <w:rsid w:val="00477FD1"/>
    <w:rsid w:val="004802BB"/>
    <w:rsid w:val="00482817"/>
    <w:rsid w:val="00482872"/>
    <w:rsid w:val="00482DAC"/>
    <w:rsid w:val="00483E57"/>
    <w:rsid w:val="0048443E"/>
    <w:rsid w:val="00484A3D"/>
    <w:rsid w:val="004853A0"/>
    <w:rsid w:val="00485922"/>
    <w:rsid w:val="00485AA2"/>
    <w:rsid w:val="004865E5"/>
    <w:rsid w:val="004918AC"/>
    <w:rsid w:val="00491A70"/>
    <w:rsid w:val="00491E5A"/>
    <w:rsid w:val="00493216"/>
    <w:rsid w:val="00493FF3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F8"/>
    <w:rsid w:val="004D2A09"/>
    <w:rsid w:val="004D2A74"/>
    <w:rsid w:val="004D2A99"/>
    <w:rsid w:val="004D3903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4F61D6"/>
    <w:rsid w:val="004F6CDB"/>
    <w:rsid w:val="004F7E65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7626"/>
    <w:rsid w:val="005200AE"/>
    <w:rsid w:val="00520C47"/>
    <w:rsid w:val="005210C0"/>
    <w:rsid w:val="0052121C"/>
    <w:rsid w:val="0052141E"/>
    <w:rsid w:val="00521933"/>
    <w:rsid w:val="00521E77"/>
    <w:rsid w:val="0052221F"/>
    <w:rsid w:val="0052386C"/>
    <w:rsid w:val="005239BF"/>
    <w:rsid w:val="0052415B"/>
    <w:rsid w:val="0052440F"/>
    <w:rsid w:val="0052490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31C2"/>
    <w:rsid w:val="00533A5C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50185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08D"/>
    <w:rsid w:val="005649D5"/>
    <w:rsid w:val="00565676"/>
    <w:rsid w:val="00565F56"/>
    <w:rsid w:val="00567511"/>
    <w:rsid w:val="00567D59"/>
    <w:rsid w:val="0057213F"/>
    <w:rsid w:val="00572945"/>
    <w:rsid w:val="005729A1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11EE"/>
    <w:rsid w:val="0059139F"/>
    <w:rsid w:val="00591656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4B9"/>
    <w:rsid w:val="005B2C2C"/>
    <w:rsid w:val="005B2D41"/>
    <w:rsid w:val="005B2E02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0DC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33C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0C7C"/>
    <w:rsid w:val="005F0DD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4BF"/>
    <w:rsid w:val="00605329"/>
    <w:rsid w:val="006056D3"/>
    <w:rsid w:val="0060646B"/>
    <w:rsid w:val="006067F0"/>
    <w:rsid w:val="00610B1F"/>
    <w:rsid w:val="00610CD9"/>
    <w:rsid w:val="006117EE"/>
    <w:rsid w:val="006141B5"/>
    <w:rsid w:val="00614F90"/>
    <w:rsid w:val="006151EA"/>
    <w:rsid w:val="00615962"/>
    <w:rsid w:val="00616DF6"/>
    <w:rsid w:val="00616E4A"/>
    <w:rsid w:val="00620955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411A"/>
    <w:rsid w:val="0063411E"/>
    <w:rsid w:val="00634246"/>
    <w:rsid w:val="00634708"/>
    <w:rsid w:val="0063492E"/>
    <w:rsid w:val="00634F15"/>
    <w:rsid w:val="00636621"/>
    <w:rsid w:val="006367F9"/>
    <w:rsid w:val="00636DD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6520"/>
    <w:rsid w:val="00647294"/>
    <w:rsid w:val="00647895"/>
    <w:rsid w:val="00650452"/>
    <w:rsid w:val="0065046F"/>
    <w:rsid w:val="00650596"/>
    <w:rsid w:val="00650CE1"/>
    <w:rsid w:val="006517AE"/>
    <w:rsid w:val="00651E4F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DB"/>
    <w:rsid w:val="006953EB"/>
    <w:rsid w:val="006958F0"/>
    <w:rsid w:val="00695EA4"/>
    <w:rsid w:val="006A0094"/>
    <w:rsid w:val="006A0424"/>
    <w:rsid w:val="006A0B46"/>
    <w:rsid w:val="006A0CA1"/>
    <w:rsid w:val="006A161C"/>
    <w:rsid w:val="006A1B37"/>
    <w:rsid w:val="006A2695"/>
    <w:rsid w:val="006A2BCB"/>
    <w:rsid w:val="006A333B"/>
    <w:rsid w:val="006A34F6"/>
    <w:rsid w:val="006A45F8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D0C4B"/>
    <w:rsid w:val="006D0D98"/>
    <w:rsid w:val="006D1625"/>
    <w:rsid w:val="006D1A5F"/>
    <w:rsid w:val="006D1C8F"/>
    <w:rsid w:val="006D1FC6"/>
    <w:rsid w:val="006D2221"/>
    <w:rsid w:val="006D25AA"/>
    <w:rsid w:val="006D28B3"/>
    <w:rsid w:val="006D2B3D"/>
    <w:rsid w:val="006D2CAB"/>
    <w:rsid w:val="006D302C"/>
    <w:rsid w:val="006D524D"/>
    <w:rsid w:val="006D5466"/>
    <w:rsid w:val="006D6A0A"/>
    <w:rsid w:val="006D6B8D"/>
    <w:rsid w:val="006E02EB"/>
    <w:rsid w:val="006E0758"/>
    <w:rsid w:val="006E15AE"/>
    <w:rsid w:val="006E2854"/>
    <w:rsid w:val="006E2BB6"/>
    <w:rsid w:val="006E3896"/>
    <w:rsid w:val="006E4DAA"/>
    <w:rsid w:val="006E5C1C"/>
    <w:rsid w:val="006E7099"/>
    <w:rsid w:val="006E754C"/>
    <w:rsid w:val="006E794E"/>
    <w:rsid w:val="006F098D"/>
    <w:rsid w:val="006F27DE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1E78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28C6"/>
    <w:rsid w:val="00742FEF"/>
    <w:rsid w:val="00744A8C"/>
    <w:rsid w:val="00744F2E"/>
    <w:rsid w:val="00744FEF"/>
    <w:rsid w:val="007451BF"/>
    <w:rsid w:val="00745C4F"/>
    <w:rsid w:val="00746C5D"/>
    <w:rsid w:val="00747354"/>
    <w:rsid w:val="0074736C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5DE6"/>
    <w:rsid w:val="0077623C"/>
    <w:rsid w:val="0077647D"/>
    <w:rsid w:val="00776DC3"/>
    <w:rsid w:val="00777E03"/>
    <w:rsid w:val="00780344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16B9"/>
    <w:rsid w:val="007C2817"/>
    <w:rsid w:val="007C281B"/>
    <w:rsid w:val="007C2CAD"/>
    <w:rsid w:val="007C2E86"/>
    <w:rsid w:val="007C3B42"/>
    <w:rsid w:val="007C3CD5"/>
    <w:rsid w:val="007C5239"/>
    <w:rsid w:val="007C5CD3"/>
    <w:rsid w:val="007C6064"/>
    <w:rsid w:val="007C6497"/>
    <w:rsid w:val="007C6B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E94"/>
    <w:rsid w:val="007F2B71"/>
    <w:rsid w:val="007F2E6D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A98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3974"/>
    <w:rsid w:val="00844E82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5B5C"/>
    <w:rsid w:val="00876E98"/>
    <w:rsid w:val="00877703"/>
    <w:rsid w:val="00877A26"/>
    <w:rsid w:val="00880F04"/>
    <w:rsid w:val="00880FAF"/>
    <w:rsid w:val="008822F9"/>
    <w:rsid w:val="00882459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2CFE"/>
    <w:rsid w:val="008930F4"/>
    <w:rsid w:val="008937B3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1F65"/>
    <w:rsid w:val="008B2106"/>
    <w:rsid w:val="008B24BC"/>
    <w:rsid w:val="008B25AC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CB5"/>
    <w:rsid w:val="008B7538"/>
    <w:rsid w:val="008C0C55"/>
    <w:rsid w:val="008C15C9"/>
    <w:rsid w:val="008C1973"/>
    <w:rsid w:val="008C2ED8"/>
    <w:rsid w:val="008C3A9F"/>
    <w:rsid w:val="008C3C99"/>
    <w:rsid w:val="008C3F05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43E0"/>
    <w:rsid w:val="008D54B6"/>
    <w:rsid w:val="008D5952"/>
    <w:rsid w:val="008D5D6D"/>
    <w:rsid w:val="008D5E5F"/>
    <w:rsid w:val="008D6CD0"/>
    <w:rsid w:val="008D77C8"/>
    <w:rsid w:val="008D7A65"/>
    <w:rsid w:val="008E143E"/>
    <w:rsid w:val="008E1CB6"/>
    <w:rsid w:val="008E1E16"/>
    <w:rsid w:val="008E1E2D"/>
    <w:rsid w:val="008E2044"/>
    <w:rsid w:val="008E3975"/>
    <w:rsid w:val="008E3C1A"/>
    <w:rsid w:val="008E3F51"/>
    <w:rsid w:val="008E4041"/>
    <w:rsid w:val="008E43F9"/>
    <w:rsid w:val="008E44B9"/>
    <w:rsid w:val="008E44BE"/>
    <w:rsid w:val="008E4BC3"/>
    <w:rsid w:val="008E55D4"/>
    <w:rsid w:val="008E60FF"/>
    <w:rsid w:val="008E69B4"/>
    <w:rsid w:val="008E6BFD"/>
    <w:rsid w:val="008E6E0F"/>
    <w:rsid w:val="008E6F66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2251"/>
    <w:rsid w:val="008F39F9"/>
    <w:rsid w:val="008F3F48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06A"/>
    <w:rsid w:val="0092427B"/>
    <w:rsid w:val="00924365"/>
    <w:rsid w:val="009247B2"/>
    <w:rsid w:val="009247D5"/>
    <w:rsid w:val="009249D7"/>
    <w:rsid w:val="00924F8D"/>
    <w:rsid w:val="009256B4"/>
    <w:rsid w:val="00925AFE"/>
    <w:rsid w:val="00926EA6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6C26"/>
    <w:rsid w:val="009576B4"/>
    <w:rsid w:val="00957902"/>
    <w:rsid w:val="00957BD5"/>
    <w:rsid w:val="00957EE4"/>
    <w:rsid w:val="00962208"/>
    <w:rsid w:val="00963B8A"/>
    <w:rsid w:val="0096429D"/>
    <w:rsid w:val="00964881"/>
    <w:rsid w:val="00964AB7"/>
    <w:rsid w:val="00964F78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3B"/>
    <w:rsid w:val="00973A9E"/>
    <w:rsid w:val="00974640"/>
    <w:rsid w:val="00975653"/>
    <w:rsid w:val="00976EA8"/>
    <w:rsid w:val="009771CA"/>
    <w:rsid w:val="009776E7"/>
    <w:rsid w:val="00977EDC"/>
    <w:rsid w:val="00980289"/>
    <w:rsid w:val="009810BE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D06C2"/>
    <w:rsid w:val="009D07F9"/>
    <w:rsid w:val="009D0A85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CC1"/>
    <w:rsid w:val="009E355C"/>
    <w:rsid w:val="009E38B3"/>
    <w:rsid w:val="009E533E"/>
    <w:rsid w:val="009E548A"/>
    <w:rsid w:val="009E656F"/>
    <w:rsid w:val="009E794E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603"/>
    <w:rsid w:val="00A07D3D"/>
    <w:rsid w:val="00A11005"/>
    <w:rsid w:val="00A1100B"/>
    <w:rsid w:val="00A136E1"/>
    <w:rsid w:val="00A13C71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41A7"/>
    <w:rsid w:val="00A541F8"/>
    <w:rsid w:val="00A545F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461"/>
    <w:rsid w:val="00A755BF"/>
    <w:rsid w:val="00A761BD"/>
    <w:rsid w:val="00A7631F"/>
    <w:rsid w:val="00A7668B"/>
    <w:rsid w:val="00A76EED"/>
    <w:rsid w:val="00A80AF7"/>
    <w:rsid w:val="00A81995"/>
    <w:rsid w:val="00A83862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9012A"/>
    <w:rsid w:val="00A90552"/>
    <w:rsid w:val="00A908E4"/>
    <w:rsid w:val="00A90F2E"/>
    <w:rsid w:val="00A911C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BF1"/>
    <w:rsid w:val="00AA3CA3"/>
    <w:rsid w:val="00AA4FB7"/>
    <w:rsid w:val="00AA5791"/>
    <w:rsid w:val="00AA5CF2"/>
    <w:rsid w:val="00AA6C55"/>
    <w:rsid w:val="00AA7451"/>
    <w:rsid w:val="00AA7720"/>
    <w:rsid w:val="00AA7966"/>
    <w:rsid w:val="00AB01FB"/>
    <w:rsid w:val="00AB0C56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6B"/>
    <w:rsid w:val="00AC09E6"/>
    <w:rsid w:val="00AC1002"/>
    <w:rsid w:val="00AC17B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3296"/>
    <w:rsid w:val="00AE3AAD"/>
    <w:rsid w:val="00AE4FFB"/>
    <w:rsid w:val="00AE780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61A7"/>
    <w:rsid w:val="00B868E2"/>
    <w:rsid w:val="00B870D5"/>
    <w:rsid w:val="00B87171"/>
    <w:rsid w:val="00B872C3"/>
    <w:rsid w:val="00B879E9"/>
    <w:rsid w:val="00B87E2B"/>
    <w:rsid w:val="00B91469"/>
    <w:rsid w:val="00B91705"/>
    <w:rsid w:val="00B92E8F"/>
    <w:rsid w:val="00B9370A"/>
    <w:rsid w:val="00B94BE5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4DB2"/>
    <w:rsid w:val="00BA5BC9"/>
    <w:rsid w:val="00BA6550"/>
    <w:rsid w:val="00BA699B"/>
    <w:rsid w:val="00BA78A1"/>
    <w:rsid w:val="00BB0704"/>
    <w:rsid w:val="00BB1382"/>
    <w:rsid w:val="00BB277B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3FF2"/>
    <w:rsid w:val="00BC4A17"/>
    <w:rsid w:val="00BC5FEF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BAC"/>
    <w:rsid w:val="00C021BB"/>
    <w:rsid w:val="00C024D4"/>
    <w:rsid w:val="00C02881"/>
    <w:rsid w:val="00C02F08"/>
    <w:rsid w:val="00C04184"/>
    <w:rsid w:val="00C04DE0"/>
    <w:rsid w:val="00C059D4"/>
    <w:rsid w:val="00C05C92"/>
    <w:rsid w:val="00C05F53"/>
    <w:rsid w:val="00C061AA"/>
    <w:rsid w:val="00C06B94"/>
    <w:rsid w:val="00C07D1F"/>
    <w:rsid w:val="00C1015A"/>
    <w:rsid w:val="00C11A2C"/>
    <w:rsid w:val="00C12810"/>
    <w:rsid w:val="00C1453F"/>
    <w:rsid w:val="00C14BB4"/>
    <w:rsid w:val="00C17E04"/>
    <w:rsid w:val="00C17FAC"/>
    <w:rsid w:val="00C20BDA"/>
    <w:rsid w:val="00C21314"/>
    <w:rsid w:val="00C21A83"/>
    <w:rsid w:val="00C22045"/>
    <w:rsid w:val="00C22223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B43"/>
    <w:rsid w:val="00C53400"/>
    <w:rsid w:val="00C54D7C"/>
    <w:rsid w:val="00C5500C"/>
    <w:rsid w:val="00C55319"/>
    <w:rsid w:val="00C566D3"/>
    <w:rsid w:val="00C5717F"/>
    <w:rsid w:val="00C57193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65A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3F04"/>
    <w:rsid w:val="00CE4108"/>
    <w:rsid w:val="00CE4624"/>
    <w:rsid w:val="00CE46B6"/>
    <w:rsid w:val="00CE4918"/>
    <w:rsid w:val="00CE51BC"/>
    <w:rsid w:val="00CE7132"/>
    <w:rsid w:val="00CE7511"/>
    <w:rsid w:val="00CE753A"/>
    <w:rsid w:val="00CE7877"/>
    <w:rsid w:val="00CE7A4E"/>
    <w:rsid w:val="00CF0ADA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F2D"/>
    <w:rsid w:val="00D61151"/>
    <w:rsid w:val="00D61724"/>
    <w:rsid w:val="00D62286"/>
    <w:rsid w:val="00D63642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26C1"/>
    <w:rsid w:val="00D946AF"/>
    <w:rsid w:val="00D953D3"/>
    <w:rsid w:val="00D95A5D"/>
    <w:rsid w:val="00D95F7A"/>
    <w:rsid w:val="00D96829"/>
    <w:rsid w:val="00D96BC9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6BB"/>
    <w:rsid w:val="00DB008F"/>
    <w:rsid w:val="00DB0120"/>
    <w:rsid w:val="00DB0EE6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591A"/>
    <w:rsid w:val="00DB74FF"/>
    <w:rsid w:val="00DB7FBD"/>
    <w:rsid w:val="00DC05E9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F96"/>
    <w:rsid w:val="00DF7009"/>
    <w:rsid w:val="00DF71D3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10370"/>
    <w:rsid w:val="00E1490B"/>
    <w:rsid w:val="00E151FF"/>
    <w:rsid w:val="00E155AB"/>
    <w:rsid w:val="00E20367"/>
    <w:rsid w:val="00E21DC7"/>
    <w:rsid w:val="00E226A7"/>
    <w:rsid w:val="00E228A3"/>
    <w:rsid w:val="00E22A6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F0C"/>
    <w:rsid w:val="00E512DD"/>
    <w:rsid w:val="00E51951"/>
    <w:rsid w:val="00E5274C"/>
    <w:rsid w:val="00E531C2"/>
    <w:rsid w:val="00E5409F"/>
    <w:rsid w:val="00E55E5B"/>
    <w:rsid w:val="00E5760B"/>
    <w:rsid w:val="00E57EED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E3A"/>
    <w:rsid w:val="00E7092A"/>
    <w:rsid w:val="00E7114E"/>
    <w:rsid w:val="00E72437"/>
    <w:rsid w:val="00E73F11"/>
    <w:rsid w:val="00E74163"/>
    <w:rsid w:val="00E74B50"/>
    <w:rsid w:val="00E75220"/>
    <w:rsid w:val="00E7550B"/>
    <w:rsid w:val="00E7569F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54E6"/>
    <w:rsid w:val="00E86E6E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74F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CA0"/>
    <w:rsid w:val="00EB1E18"/>
    <w:rsid w:val="00EB266D"/>
    <w:rsid w:val="00EB2AB1"/>
    <w:rsid w:val="00EB2D2A"/>
    <w:rsid w:val="00EB2F1D"/>
    <w:rsid w:val="00EB3E11"/>
    <w:rsid w:val="00EB3EE9"/>
    <w:rsid w:val="00EB3F38"/>
    <w:rsid w:val="00EB4AE6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5F4E"/>
    <w:rsid w:val="00EC637C"/>
    <w:rsid w:val="00ED006A"/>
    <w:rsid w:val="00ED0173"/>
    <w:rsid w:val="00ED235C"/>
    <w:rsid w:val="00ED2C3E"/>
    <w:rsid w:val="00ED44A6"/>
    <w:rsid w:val="00ED49C8"/>
    <w:rsid w:val="00ED684F"/>
    <w:rsid w:val="00ED6991"/>
    <w:rsid w:val="00ED7C86"/>
    <w:rsid w:val="00ED7F3A"/>
    <w:rsid w:val="00EE15B2"/>
    <w:rsid w:val="00EE1C46"/>
    <w:rsid w:val="00EE246C"/>
    <w:rsid w:val="00EE25F2"/>
    <w:rsid w:val="00EE277B"/>
    <w:rsid w:val="00EE3027"/>
    <w:rsid w:val="00EE3574"/>
    <w:rsid w:val="00EE4313"/>
    <w:rsid w:val="00EE455F"/>
    <w:rsid w:val="00EE5231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22F3"/>
    <w:rsid w:val="00EF23EE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53D"/>
    <w:rsid w:val="00EF7E34"/>
    <w:rsid w:val="00EF7FB0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602C"/>
    <w:rsid w:val="00F067C7"/>
    <w:rsid w:val="00F06C5F"/>
    <w:rsid w:val="00F1032C"/>
    <w:rsid w:val="00F11C83"/>
    <w:rsid w:val="00F1201E"/>
    <w:rsid w:val="00F1259E"/>
    <w:rsid w:val="00F13F51"/>
    <w:rsid w:val="00F14362"/>
    <w:rsid w:val="00F147DB"/>
    <w:rsid w:val="00F149CF"/>
    <w:rsid w:val="00F15451"/>
    <w:rsid w:val="00F16408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F4B"/>
    <w:rsid w:val="00F3604A"/>
    <w:rsid w:val="00F36E49"/>
    <w:rsid w:val="00F37398"/>
    <w:rsid w:val="00F3763D"/>
    <w:rsid w:val="00F4028F"/>
    <w:rsid w:val="00F40F24"/>
    <w:rsid w:val="00F4206B"/>
    <w:rsid w:val="00F427BA"/>
    <w:rsid w:val="00F42B71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605AC"/>
    <w:rsid w:val="00F6100B"/>
    <w:rsid w:val="00F61157"/>
    <w:rsid w:val="00F61217"/>
    <w:rsid w:val="00F6168A"/>
    <w:rsid w:val="00F61A0D"/>
    <w:rsid w:val="00F6251D"/>
    <w:rsid w:val="00F625B3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1AE4"/>
    <w:rsid w:val="00F723D5"/>
    <w:rsid w:val="00F74A33"/>
    <w:rsid w:val="00F75223"/>
    <w:rsid w:val="00F75971"/>
    <w:rsid w:val="00F7602F"/>
    <w:rsid w:val="00F77B31"/>
    <w:rsid w:val="00F80096"/>
    <w:rsid w:val="00F81217"/>
    <w:rsid w:val="00F81B1E"/>
    <w:rsid w:val="00F81E28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DC5"/>
    <w:rsid w:val="00FB225A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3409"/>
    <w:rsid w:val="00FC3CA0"/>
    <w:rsid w:val="00FC4080"/>
    <w:rsid w:val="00FC5022"/>
    <w:rsid w:val="00FC524B"/>
    <w:rsid w:val="00FC598E"/>
    <w:rsid w:val="00FC599D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23647D0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8</Pages>
  <Words>1280</Words>
  <Characters>5445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Saisamorn, Chimyoo</cp:lastModifiedBy>
  <cp:revision>3</cp:revision>
  <cp:lastPrinted>2021-10-27T16:19:00Z</cp:lastPrinted>
  <dcterms:created xsi:type="dcterms:W3CDTF">2021-11-05T08:02:00Z</dcterms:created>
  <dcterms:modified xsi:type="dcterms:W3CDTF">2021-11-05T08:02:00Z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