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07949" w14:textId="77777777" w:rsidR="00432D09" w:rsidRPr="008053F0" w:rsidRDefault="00432D09" w:rsidP="00BE56C6">
      <w:pPr>
        <w:pStyle w:val="ReportHeading1"/>
        <w:framePr w:w="0" w:hRule="auto" w:hSpace="0" w:wrap="auto" w:vAnchor="margin" w:hAnchor="text" w:xAlign="left" w:yAlign="inline"/>
        <w:tabs>
          <w:tab w:val="left" w:pos="738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5FE9E964" w14:textId="77777777" w:rsidR="00F63213" w:rsidRPr="008053F0" w:rsidRDefault="00F63213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BAB958B" w14:textId="77777777" w:rsidR="00F63213" w:rsidRPr="008053F0" w:rsidRDefault="00F63213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7094C4C5" w14:textId="77777777" w:rsidR="00432D09" w:rsidRPr="008053F0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164D9A27" w14:textId="77777777" w:rsidR="00432D09" w:rsidRPr="008053F0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3A1F82E4" w14:textId="77777777" w:rsidR="00F07718" w:rsidRPr="008053F0" w:rsidRDefault="00F07718" w:rsidP="004E16F7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65ED2B8F" w14:textId="77777777" w:rsidR="009A4112" w:rsidRPr="008053F0" w:rsidRDefault="009A4112" w:rsidP="009A411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r w:rsidRPr="008053F0">
        <w:rPr>
          <w:rFonts w:asciiTheme="majorBidi" w:hAnsiTheme="majorBidi" w:cstheme="majorBidi"/>
          <w:sz w:val="52"/>
          <w:szCs w:val="52"/>
          <w:cs/>
        </w:rPr>
        <w:t xml:space="preserve">บริษัท เอ็กโซติค ฟู้ด จำกัด (มหาชน) </w:t>
      </w:r>
    </w:p>
    <w:p w14:paraId="56ACF8C5" w14:textId="77777777" w:rsidR="009F42D8" w:rsidRPr="008053F0" w:rsidRDefault="009F42D8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40"/>
          <w:szCs w:val="40"/>
        </w:rPr>
      </w:pPr>
    </w:p>
    <w:p w14:paraId="2EB82E1E" w14:textId="77777777" w:rsidR="00202364" w:rsidRPr="008053F0" w:rsidRDefault="00202364" w:rsidP="002023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8053F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6ACE0C7D" w14:textId="361454F9" w:rsidR="00202364" w:rsidRPr="008053F0" w:rsidRDefault="00202364" w:rsidP="002023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8053F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="008C15FD" w:rsidRPr="008053F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เก้า</w:t>
      </w:r>
      <w:r w:rsidRPr="008053F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8053F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8C15FD" w:rsidRPr="008053F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กันยายน </w:t>
      </w:r>
      <w:r w:rsidRPr="008053F0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7DC1FE35" w14:textId="77777777" w:rsidR="00202364" w:rsidRPr="008053F0" w:rsidRDefault="00202364" w:rsidP="002023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8053F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6423F8D" w14:textId="77777777" w:rsidR="00202364" w:rsidRPr="008053F0" w:rsidRDefault="00202364" w:rsidP="002023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8053F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609FD70A" w14:textId="77777777" w:rsidR="005F5C6C" w:rsidRPr="008053F0" w:rsidRDefault="005F5C6C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  <w:cs/>
        </w:rPr>
        <w:sectPr w:rsidR="005F5C6C" w:rsidRPr="008053F0" w:rsidSect="008C15F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CD3C8F1" w14:textId="77777777" w:rsidR="009A4112" w:rsidRPr="008053F0" w:rsidRDefault="009A4112" w:rsidP="009A411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8053F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C97E38" w:rsidRPr="008053F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Pr="008053F0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43D0A77B" w14:textId="77777777" w:rsidR="008E5371" w:rsidRPr="008053F0" w:rsidRDefault="008E5371" w:rsidP="005B0F0D">
      <w:pPr>
        <w:rPr>
          <w:rFonts w:asciiTheme="majorBidi" w:hAnsiTheme="majorBidi" w:cstheme="majorBidi"/>
          <w:sz w:val="30"/>
          <w:szCs w:val="30"/>
        </w:rPr>
      </w:pPr>
    </w:p>
    <w:p w14:paraId="36B60309" w14:textId="77777777" w:rsidR="00432D09" w:rsidRPr="008053F0" w:rsidRDefault="005B0F0D" w:rsidP="005B0F0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8053F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เสนอ </w:t>
      </w:r>
      <w:r w:rsidR="00D230BB" w:rsidRPr="008053F0">
        <w:rPr>
          <w:rFonts w:asciiTheme="majorBidi" w:hAnsiTheme="majorBidi" w:cstheme="majorBidi"/>
          <w:b/>
          <w:bCs/>
          <w:sz w:val="32"/>
          <w:szCs w:val="32"/>
          <w:cs/>
        </w:rPr>
        <w:t>คณะกรรมการ</w:t>
      </w:r>
      <w:r w:rsidR="009A4112" w:rsidRPr="008053F0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เอ็กโซติค ฟู้ด จำกัด (มหาชน)</w:t>
      </w:r>
      <w:r w:rsidR="006C5DEF" w:rsidRPr="008053F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F9F3294" w14:textId="77777777" w:rsidR="00821D39" w:rsidRPr="008053F0" w:rsidRDefault="00821D39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077DC72" w14:textId="717323CE" w:rsidR="00202364" w:rsidRPr="00ED3FFD" w:rsidRDefault="00202364" w:rsidP="00202364">
      <w:pPr>
        <w:jc w:val="thaiDistribute"/>
        <w:rPr>
          <w:rFonts w:asciiTheme="majorBidi" w:hAnsiTheme="majorBidi" w:cstheme="majorBidi"/>
          <w:spacing w:val="3"/>
          <w:sz w:val="30"/>
          <w:szCs w:val="30"/>
        </w:rPr>
      </w:pPr>
      <w:r w:rsidRPr="00ED3FFD">
        <w:rPr>
          <w:rFonts w:asciiTheme="majorBidi" w:hAnsiTheme="majorBidi" w:cstheme="majorBidi"/>
          <w:spacing w:val="4"/>
          <w:sz w:val="30"/>
          <w:szCs w:val="30"/>
          <w:cs/>
        </w:rPr>
        <w:t>ข้าพเจ้าได้สอบทานงบแสดงฐานะการเงิน</w:t>
      </w:r>
      <w:r w:rsidRPr="00ED3FF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ED3FFD">
        <w:rPr>
          <w:rFonts w:asciiTheme="majorBidi" w:hAnsiTheme="majorBidi" w:cstheme="majorBidi"/>
          <w:spacing w:val="4"/>
          <w:sz w:val="30"/>
          <w:szCs w:val="30"/>
          <w:cs/>
        </w:rPr>
        <w:t>ณ</w:t>
      </w:r>
      <w:r w:rsidRPr="00ED3FF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ED3FFD">
        <w:rPr>
          <w:rFonts w:asciiTheme="majorBidi" w:hAnsiTheme="majorBidi" w:cstheme="majorBidi"/>
          <w:spacing w:val="4"/>
          <w:sz w:val="30"/>
          <w:szCs w:val="30"/>
          <w:cs/>
        </w:rPr>
        <w:t>วันที่</w:t>
      </w:r>
      <w:r w:rsidRPr="00ED3FF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ED3FFD">
        <w:rPr>
          <w:rFonts w:asciiTheme="majorBidi" w:hAnsiTheme="majorBidi" w:cstheme="majorBidi"/>
          <w:spacing w:val="4"/>
          <w:sz w:val="30"/>
          <w:szCs w:val="30"/>
          <w:cs/>
        </w:rPr>
        <w:t>3</w:t>
      </w:r>
      <w:r w:rsidRPr="00ED3FFD">
        <w:rPr>
          <w:rFonts w:asciiTheme="majorBidi" w:hAnsiTheme="majorBidi" w:cstheme="majorBidi"/>
          <w:spacing w:val="4"/>
          <w:sz w:val="30"/>
          <w:szCs w:val="30"/>
        </w:rPr>
        <w:t xml:space="preserve">0 </w:t>
      </w:r>
      <w:r w:rsidR="008C15FD" w:rsidRPr="00ED3FFD">
        <w:rPr>
          <w:rFonts w:asciiTheme="majorBidi" w:hAnsiTheme="majorBidi" w:cstheme="majorBidi"/>
          <w:spacing w:val="4"/>
          <w:sz w:val="30"/>
          <w:szCs w:val="30"/>
          <w:cs/>
        </w:rPr>
        <w:t>กันยายน</w:t>
      </w:r>
      <w:r w:rsidRPr="00ED3FF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ED3FFD">
        <w:rPr>
          <w:rFonts w:asciiTheme="majorBidi" w:hAnsiTheme="majorBidi" w:cstheme="majorBidi"/>
          <w:spacing w:val="4"/>
          <w:sz w:val="30"/>
          <w:szCs w:val="30"/>
        </w:rPr>
        <w:t>2564</w:t>
      </w:r>
      <w:r w:rsidRPr="00ED3FFD">
        <w:rPr>
          <w:rFonts w:asciiTheme="majorBidi" w:hAnsiTheme="majorBidi" w:cstheme="majorBidi"/>
          <w:spacing w:val="4"/>
          <w:sz w:val="30"/>
          <w:szCs w:val="30"/>
          <w:cs/>
        </w:rPr>
        <w:t xml:space="preserve"> งบกำไรขาดทุนเบ็ดเสร็จสำหรับงวดสามเดือนและ</w:t>
      </w:r>
      <w:r w:rsidR="008C15FD" w:rsidRPr="00ED3FFD">
        <w:rPr>
          <w:rFonts w:asciiTheme="majorBidi" w:hAnsiTheme="majorBidi" w:cstheme="majorBidi"/>
          <w:spacing w:val="4"/>
          <w:sz w:val="30"/>
          <w:szCs w:val="30"/>
          <w:cs/>
        </w:rPr>
        <w:t>เก้า</w:t>
      </w:r>
      <w:r w:rsidRPr="00ED3FFD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เดือนสิ้นสุดวันที่ </w:t>
      </w:r>
      <w:r w:rsidRPr="00ED3FFD">
        <w:rPr>
          <w:rFonts w:asciiTheme="majorBidi" w:hAnsiTheme="majorBidi" w:cstheme="majorBidi"/>
          <w:spacing w:val="4"/>
          <w:sz w:val="30"/>
          <w:szCs w:val="30"/>
        </w:rPr>
        <w:t>30</w:t>
      </w:r>
      <w:r w:rsidRPr="00ED3FF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8C15FD" w:rsidRPr="00ED3FFD">
        <w:rPr>
          <w:rFonts w:asciiTheme="majorBidi" w:hAnsiTheme="majorBidi" w:cstheme="majorBidi"/>
          <w:spacing w:val="4"/>
          <w:sz w:val="30"/>
          <w:szCs w:val="30"/>
          <w:cs/>
        </w:rPr>
        <w:t xml:space="preserve">กันยายน </w:t>
      </w:r>
      <w:r w:rsidRPr="00ED3FFD"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 w:rsidRPr="00ED3FFD">
        <w:rPr>
          <w:rFonts w:asciiTheme="majorBidi" w:hAnsiTheme="majorBidi" w:cstheme="majorBidi"/>
          <w:spacing w:val="4"/>
          <w:sz w:val="30"/>
          <w:szCs w:val="30"/>
          <w:cs/>
        </w:rPr>
        <w:t>งบแสดงการเปลี่ยนแปลงส่วนของผู้ถือหุ้น และงบกระแสเงินสด สำหรับงวด</w:t>
      </w:r>
      <w:r w:rsidR="008C15FD" w:rsidRPr="00ED3FFD">
        <w:rPr>
          <w:rFonts w:asciiTheme="majorBidi" w:hAnsiTheme="majorBidi" w:cstheme="majorBidi"/>
          <w:spacing w:val="4"/>
          <w:sz w:val="30"/>
          <w:szCs w:val="30"/>
          <w:cs/>
        </w:rPr>
        <w:t>เก้า</w:t>
      </w:r>
      <w:r w:rsidRPr="00ED3FFD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เดือนสิ้นสุดวันที่ </w:t>
      </w:r>
      <w:r w:rsidRPr="00ED3FFD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8C15FD" w:rsidRPr="00ED3FFD">
        <w:rPr>
          <w:rFonts w:asciiTheme="majorBidi" w:hAnsiTheme="majorBidi" w:cstheme="majorBidi"/>
          <w:spacing w:val="4"/>
          <w:sz w:val="30"/>
          <w:szCs w:val="30"/>
          <w:cs/>
        </w:rPr>
        <w:t xml:space="preserve">กันยายน </w:t>
      </w:r>
      <w:r w:rsidRPr="00ED3FFD"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 w:rsidRPr="00ED3FFD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และหมายเหตุประกอบงบการเงินแบบย่อ </w:t>
      </w:r>
      <w:r w:rsidRPr="00ED3FFD">
        <w:rPr>
          <w:rFonts w:asciiTheme="majorBidi" w:hAnsiTheme="majorBidi" w:cstheme="majorBidi"/>
          <w:spacing w:val="4"/>
          <w:sz w:val="30"/>
          <w:szCs w:val="30"/>
        </w:rPr>
        <w:t>(</w:t>
      </w:r>
      <w:r w:rsidRPr="00ED3FFD">
        <w:rPr>
          <w:rFonts w:asciiTheme="majorBidi" w:hAnsiTheme="majorBidi" w:cstheme="majorBidi"/>
          <w:spacing w:val="4"/>
          <w:sz w:val="30"/>
          <w:szCs w:val="30"/>
          <w:cs/>
        </w:rPr>
        <w:t xml:space="preserve">ข้อมูลทางการเงินระหว่างกาล) </w:t>
      </w:r>
      <w:r w:rsidRPr="00ED3FFD">
        <w:rPr>
          <w:rFonts w:asciiTheme="majorBidi" w:hAnsiTheme="majorBidi" w:cstheme="majorBidi"/>
          <w:spacing w:val="7"/>
          <w:sz w:val="30"/>
          <w:szCs w:val="30"/>
          <w:cs/>
        </w:rPr>
        <w:t>ของบริษัท เอ็กโซติค ฟู้ด จำกัด (มหาชน)</w:t>
      </w:r>
      <w:r w:rsidRPr="00ED3FFD">
        <w:rPr>
          <w:rFonts w:asciiTheme="majorBidi" w:hAnsiTheme="majorBidi" w:cstheme="majorBidi"/>
          <w:spacing w:val="7"/>
          <w:sz w:val="30"/>
          <w:szCs w:val="30"/>
        </w:rPr>
        <w:t xml:space="preserve"> </w:t>
      </w:r>
      <w:r w:rsidRPr="00ED3FFD">
        <w:rPr>
          <w:rFonts w:asciiTheme="majorBidi" w:hAnsiTheme="majorBidi" w:cstheme="majorBidi"/>
          <w:spacing w:val="7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</w:t>
      </w:r>
      <w:r w:rsidRPr="00ED3FFD">
        <w:rPr>
          <w:rFonts w:asciiTheme="majorBidi" w:hAnsiTheme="majorBidi" w:cstheme="majorBidi"/>
          <w:spacing w:val="3"/>
          <w:sz w:val="30"/>
          <w:szCs w:val="30"/>
          <w:cs/>
        </w:rPr>
        <w:t xml:space="preserve">ทางการเงินระหว่างกาลเหล่านี้ตามมาตรฐานการบัญชี ฉบับที่ </w:t>
      </w:r>
      <w:r w:rsidRPr="00ED3FFD">
        <w:rPr>
          <w:rFonts w:asciiTheme="majorBidi" w:hAnsiTheme="majorBidi" w:cstheme="majorBidi"/>
          <w:spacing w:val="3"/>
          <w:sz w:val="30"/>
          <w:szCs w:val="30"/>
        </w:rPr>
        <w:t>34</w:t>
      </w:r>
      <w:r w:rsidRPr="00ED3FFD">
        <w:rPr>
          <w:rFonts w:asciiTheme="majorBidi" w:hAnsiTheme="majorBidi" w:cstheme="majorBidi"/>
          <w:spacing w:val="3"/>
          <w:sz w:val="30"/>
          <w:szCs w:val="30"/>
          <w:cs/>
        </w:rPr>
        <w:t xml:space="preserve"> เรื่อง</w:t>
      </w:r>
      <w:r w:rsidRPr="00ED3FFD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  <w:r w:rsidRPr="00ED3FFD">
        <w:rPr>
          <w:rFonts w:asciiTheme="majorBidi" w:hAnsiTheme="majorBidi" w:cstheme="majorBidi"/>
          <w:spacing w:val="3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ED3FFD">
        <w:rPr>
          <w:rFonts w:asciiTheme="majorBidi" w:hAnsiTheme="majorBidi" w:cstheme="majorBidi"/>
          <w:spacing w:val="3"/>
          <w:sz w:val="30"/>
          <w:szCs w:val="30"/>
        </w:rPr>
        <w:t xml:space="preserve"> </w:t>
      </w:r>
    </w:p>
    <w:p w14:paraId="38228731" w14:textId="77777777" w:rsidR="00DE687B" w:rsidRPr="008053F0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FA92E7B" w14:textId="77777777" w:rsidR="00DE687B" w:rsidRPr="008053F0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053F0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868E9B1" w14:textId="77777777" w:rsidR="00DE687B" w:rsidRPr="008053F0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BDA104E" w14:textId="1C155451" w:rsidR="00DE687B" w:rsidRPr="008053F0" w:rsidRDefault="00DE687B" w:rsidP="005052A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053F0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8053F0">
        <w:rPr>
          <w:rFonts w:asciiTheme="majorBidi" w:hAnsiTheme="majorBidi" w:cstheme="majorBidi"/>
          <w:sz w:val="30"/>
          <w:szCs w:val="30"/>
        </w:rPr>
        <w:t xml:space="preserve"> </w:t>
      </w:r>
      <w:r w:rsidRPr="008053F0">
        <w:rPr>
          <w:rFonts w:asciiTheme="majorBidi" w:hAnsiTheme="majorBidi" w:cstheme="majorBidi"/>
          <w:sz w:val="30"/>
          <w:szCs w:val="30"/>
          <w:cs/>
        </w:rPr>
        <w:t>รหัส</w:t>
      </w:r>
      <w:r w:rsidRPr="008053F0">
        <w:rPr>
          <w:rFonts w:asciiTheme="majorBidi" w:hAnsiTheme="majorBidi" w:cstheme="majorBidi"/>
          <w:sz w:val="30"/>
          <w:szCs w:val="30"/>
        </w:rPr>
        <w:t xml:space="preserve"> </w:t>
      </w:r>
      <w:r w:rsidR="002E4EE2" w:rsidRPr="008053F0">
        <w:rPr>
          <w:rFonts w:asciiTheme="majorBidi" w:hAnsiTheme="majorBidi" w:cstheme="majorBidi"/>
          <w:sz w:val="30"/>
          <w:szCs w:val="30"/>
        </w:rPr>
        <w:t>2410</w:t>
      </w:r>
      <w:r w:rsidRPr="008053F0">
        <w:rPr>
          <w:rFonts w:asciiTheme="majorBidi" w:hAnsiTheme="majorBidi" w:cstheme="majorBidi"/>
          <w:sz w:val="30"/>
          <w:szCs w:val="30"/>
        </w:rPr>
        <w:t xml:space="preserve"> “</w:t>
      </w:r>
      <w:r w:rsidRPr="008053F0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A60E4" w:rsidRPr="008053F0">
        <w:rPr>
          <w:rFonts w:asciiTheme="majorBidi" w:hAnsiTheme="majorBidi" w:cstheme="majorBidi"/>
          <w:sz w:val="30"/>
          <w:szCs w:val="30"/>
        </w:rPr>
        <w:t xml:space="preserve">        </w:t>
      </w:r>
      <w:r w:rsidRPr="008053F0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8053F0">
        <w:rPr>
          <w:rFonts w:asciiTheme="majorBidi" w:hAnsiTheme="majorBidi" w:cstheme="majorBidi"/>
          <w:sz w:val="30"/>
          <w:szCs w:val="30"/>
        </w:rPr>
        <w:t>”</w:t>
      </w:r>
      <w:r w:rsidRPr="008053F0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8053F0">
        <w:rPr>
          <w:rFonts w:asciiTheme="majorBidi" w:hAnsiTheme="majorBidi" w:cstheme="majorBidi"/>
          <w:sz w:val="30"/>
          <w:szCs w:val="30"/>
        </w:rPr>
        <w:t xml:space="preserve"> </w:t>
      </w:r>
      <w:r w:rsidRPr="008053F0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</w:t>
      </w:r>
      <w:r w:rsidRPr="008053F0">
        <w:rPr>
          <w:rFonts w:asciiTheme="majorBidi" w:hAnsiTheme="majorBidi" w:cstheme="majorBidi"/>
          <w:spacing w:val="4"/>
          <w:sz w:val="30"/>
          <w:szCs w:val="30"/>
          <w:cs/>
        </w:rPr>
        <w:t>เ</w:t>
      </w:r>
      <w:r w:rsidRPr="008053F0">
        <w:rPr>
          <w:rFonts w:asciiTheme="majorBidi" w:hAnsiTheme="majorBidi" w:cstheme="majorBidi"/>
          <w:spacing w:val="-2"/>
          <w:sz w:val="30"/>
          <w:szCs w:val="30"/>
          <w:cs/>
        </w:rPr>
        <w:t>ป็นผู้รับผิดชอบด้านการเงินและบัญชี</w:t>
      </w:r>
      <w:r w:rsidR="00DF4E23" w:rsidRPr="008053F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053F0">
        <w:rPr>
          <w:rFonts w:asciiTheme="majorBidi" w:hAnsiTheme="majorBidi" w:cstheme="majorBidi"/>
          <w:spacing w:val="-2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8053F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053F0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การสอบทานนี้มีขอบเขตจำกัด</w:t>
      </w:r>
      <w:r w:rsidRPr="008053F0">
        <w:rPr>
          <w:rFonts w:asciiTheme="majorBidi" w:hAnsiTheme="majorBidi" w:cstheme="majorBidi"/>
          <w:sz w:val="30"/>
          <w:szCs w:val="30"/>
          <w:cs/>
        </w:rPr>
        <w:t>กว่าการตรวจสอบตามมาตรฐานการสอบบัญชี</w:t>
      </w:r>
      <w:r w:rsidR="00DF4E23" w:rsidRPr="008053F0">
        <w:rPr>
          <w:rFonts w:asciiTheme="majorBidi" w:hAnsiTheme="majorBidi" w:cstheme="majorBidi"/>
          <w:sz w:val="30"/>
          <w:szCs w:val="30"/>
        </w:rPr>
        <w:t xml:space="preserve"> </w:t>
      </w:r>
      <w:r w:rsidRPr="008053F0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8053F0">
        <w:rPr>
          <w:rFonts w:asciiTheme="majorBidi" w:hAnsiTheme="majorBidi" w:cstheme="majorBidi"/>
          <w:spacing w:val="4"/>
          <w:sz w:val="30"/>
          <w:szCs w:val="30"/>
          <w:cs/>
        </w:rPr>
        <w:t>ซึ่ง</w:t>
      </w:r>
      <w:r w:rsidRPr="008053F0">
        <w:rPr>
          <w:rFonts w:asciiTheme="majorBidi" w:hAnsiTheme="majorBidi" w:cstheme="majorBidi"/>
          <w:sz w:val="30"/>
          <w:szCs w:val="30"/>
          <w:cs/>
        </w:rPr>
        <w:t>อาจพบได้จากการตรวจสอบ</w:t>
      </w:r>
      <w:r w:rsidRPr="008053F0">
        <w:rPr>
          <w:rFonts w:asciiTheme="majorBidi" w:hAnsiTheme="majorBidi" w:cstheme="majorBidi"/>
          <w:sz w:val="30"/>
          <w:szCs w:val="30"/>
        </w:rPr>
        <w:t xml:space="preserve"> </w:t>
      </w:r>
      <w:r w:rsidRPr="008053F0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="00DF4E23" w:rsidRPr="008053F0">
        <w:rPr>
          <w:rFonts w:asciiTheme="majorBidi" w:hAnsiTheme="majorBidi" w:cstheme="majorBidi"/>
          <w:sz w:val="30"/>
          <w:szCs w:val="30"/>
        </w:rPr>
        <w:t xml:space="preserve"> </w:t>
      </w:r>
      <w:r w:rsidRPr="008053F0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E2117C" w:rsidRPr="008053F0">
        <w:rPr>
          <w:rFonts w:asciiTheme="majorBidi" w:hAnsiTheme="majorBidi" w:cstheme="majorBidi"/>
          <w:sz w:val="30"/>
          <w:szCs w:val="30"/>
          <w:cs/>
        </w:rPr>
        <w:t>ข้อมูลทาง</w:t>
      </w:r>
      <w:r w:rsidRPr="008053F0">
        <w:rPr>
          <w:rFonts w:asciiTheme="majorBidi" w:hAnsiTheme="majorBidi" w:cstheme="majorBidi"/>
          <w:sz w:val="30"/>
          <w:szCs w:val="30"/>
          <w:cs/>
        </w:rPr>
        <w:t>การเงินระหว่างกาลที่สอบทาน</w:t>
      </w:r>
    </w:p>
    <w:p w14:paraId="67B0547A" w14:textId="77777777" w:rsidR="00AD52D7" w:rsidRPr="008053F0" w:rsidRDefault="00AD52D7" w:rsidP="00AD52D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2A5CBD8" w14:textId="77777777" w:rsidR="00553987" w:rsidRPr="008053F0" w:rsidRDefault="00553987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553987" w:rsidRPr="008053F0" w:rsidSect="008C15FD"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0DEFD4E8" w14:textId="77777777" w:rsidR="00130540" w:rsidRPr="008053F0" w:rsidRDefault="00130540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7F8F843" w14:textId="308F8BB8" w:rsidR="00DE687B" w:rsidRPr="008053F0" w:rsidRDefault="00DE687B" w:rsidP="00DE687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053F0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55909AB" w14:textId="77777777" w:rsidR="00DE687B" w:rsidRPr="008053F0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3D4AB1B" w14:textId="1B9977A2" w:rsidR="00DE687B" w:rsidRPr="008053F0" w:rsidRDefault="00DE687B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053F0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C97E38" w:rsidRPr="008053F0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</w:t>
      </w:r>
      <w:r w:rsidRPr="008053F0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การเงินระหว่างกาลดังกล่าวไม่</w:t>
      </w:r>
      <w:r w:rsidR="00C97E38" w:rsidRPr="008053F0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ได้จัดทำขึ้นตามมาตรฐานการบัญชี ฉบับที่ </w:t>
      </w:r>
      <w:r w:rsidR="002E4EE2" w:rsidRPr="008053F0">
        <w:rPr>
          <w:rFonts w:asciiTheme="majorBidi" w:hAnsiTheme="majorBidi" w:cstheme="majorBidi"/>
          <w:spacing w:val="-2"/>
          <w:sz w:val="30"/>
          <w:szCs w:val="30"/>
        </w:rPr>
        <w:t>34</w:t>
      </w:r>
      <w:r w:rsidR="00C97E38" w:rsidRPr="008053F0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4073E8" w:rsidRPr="008053F0">
        <w:rPr>
          <w:rFonts w:asciiTheme="majorBidi" w:hAnsiTheme="majorBidi" w:cstheme="majorBidi"/>
          <w:sz w:val="30"/>
          <w:szCs w:val="30"/>
          <w:cs/>
        </w:rPr>
        <w:t xml:space="preserve"> การรายงานทาง</w:t>
      </w:r>
      <w:r w:rsidR="00C97E38" w:rsidRPr="008053F0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="00C97E38" w:rsidRPr="008053F0">
        <w:rPr>
          <w:rFonts w:asciiTheme="majorBidi" w:hAnsiTheme="majorBidi" w:cstheme="majorBidi"/>
          <w:sz w:val="30"/>
          <w:szCs w:val="30"/>
        </w:rPr>
        <w:t xml:space="preserve"> </w:t>
      </w:r>
      <w:r w:rsidR="00C97E38" w:rsidRPr="008053F0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34E6248B" w14:textId="0C3FB8DA" w:rsidR="00A761E1" w:rsidRPr="008053F0" w:rsidRDefault="00A761E1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3A34254" w14:textId="2934320C" w:rsidR="00DF4E23" w:rsidRPr="008053F0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270C7EB" w14:textId="77777777" w:rsidR="00DF4E23" w:rsidRPr="008053F0" w:rsidRDefault="00DF4E23" w:rsidP="00DE68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C14A556" w14:textId="77777777" w:rsidR="00352597" w:rsidRPr="008053F0" w:rsidRDefault="00352597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3F17C0F7" w14:textId="0C87ECC2" w:rsidR="00A03379" w:rsidRPr="008053F0" w:rsidRDefault="00A03379" w:rsidP="008B2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8053F0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="000755A3" w:rsidRPr="008053F0">
        <w:rPr>
          <w:rFonts w:asciiTheme="majorBidi" w:hAnsiTheme="majorBidi" w:cstheme="majorBidi"/>
          <w:sz w:val="30"/>
          <w:szCs w:val="30"/>
          <w:cs/>
        </w:rPr>
        <w:t>นาฎศศิน วัฒนไพศาล</w:t>
      </w:r>
      <w:r w:rsidRPr="008053F0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</w:p>
    <w:p w14:paraId="0D528CCA" w14:textId="77777777" w:rsidR="00A03379" w:rsidRPr="008053F0" w:rsidRDefault="00A03379" w:rsidP="00A03379">
      <w:pPr>
        <w:pStyle w:val="T"/>
        <w:ind w:left="0" w:right="0"/>
        <w:jc w:val="thaiDistribute"/>
        <w:rPr>
          <w:rFonts w:asciiTheme="majorBidi" w:hAnsiTheme="majorBidi" w:cstheme="majorBidi"/>
          <w:color w:val="000000"/>
          <w:cs/>
        </w:rPr>
      </w:pPr>
      <w:r w:rsidRPr="008053F0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32EFD8AE" w14:textId="153FB3EF" w:rsidR="00A03379" w:rsidRPr="008053F0" w:rsidRDefault="00A03379" w:rsidP="00A03379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lang w:val="en-US"/>
        </w:rPr>
      </w:pPr>
      <w:r w:rsidRPr="008053F0">
        <w:rPr>
          <w:rFonts w:asciiTheme="majorBidi" w:hAnsiTheme="majorBidi" w:cstheme="majorBidi"/>
          <w:color w:val="000000"/>
          <w:cs/>
          <w:lang w:val="en-US"/>
        </w:rPr>
        <w:t>เลข</w:t>
      </w:r>
      <w:r w:rsidRPr="008053F0">
        <w:rPr>
          <w:rFonts w:asciiTheme="majorBidi" w:hAnsiTheme="majorBidi" w:cstheme="majorBidi"/>
          <w:color w:val="000000"/>
          <w:cs/>
        </w:rPr>
        <w:t>ทะเบียน</w:t>
      </w:r>
      <w:r w:rsidR="000755A3" w:rsidRPr="008053F0">
        <w:rPr>
          <w:rFonts w:asciiTheme="majorBidi" w:hAnsiTheme="majorBidi" w:cstheme="majorBidi"/>
          <w:color w:val="000000"/>
          <w:lang w:val="en-US"/>
        </w:rPr>
        <w:t xml:space="preserve"> 10767</w:t>
      </w:r>
    </w:p>
    <w:p w14:paraId="36586700" w14:textId="77777777" w:rsidR="007A7288" w:rsidRPr="008053F0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8743207" w14:textId="77777777" w:rsidR="007A7288" w:rsidRPr="008053F0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8053F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CB03E3E" w14:textId="77777777" w:rsidR="007E3F69" w:rsidRPr="008053F0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8053F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3A0D344" w14:textId="28BED2A1" w:rsidR="00845DB3" w:rsidRPr="008053F0" w:rsidRDefault="00A51B1A" w:rsidP="00845DB3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30"/>
          <w:szCs w:val="30"/>
        </w:rPr>
        <w:t xml:space="preserve">12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 w:cstheme="majorBidi"/>
          <w:sz w:val="30"/>
          <w:szCs w:val="30"/>
        </w:rPr>
        <w:t>2564</w:t>
      </w:r>
    </w:p>
    <w:sectPr w:rsidR="00845DB3" w:rsidRPr="008053F0" w:rsidSect="00A60919">
      <w:headerReference w:type="default" r:id="rId16"/>
      <w:footerReference w:type="default" r:id="rId17"/>
      <w:headerReference w:type="first" r:id="rId18"/>
      <w:footerReference w:type="first" r:id="rId19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51A9E7" w14:textId="77777777" w:rsidR="00DB5940" w:rsidRDefault="00DB5940">
      <w:r>
        <w:separator/>
      </w:r>
    </w:p>
  </w:endnote>
  <w:endnote w:type="continuationSeparator" w:id="0">
    <w:p w14:paraId="31790A33" w14:textId="77777777" w:rsidR="00DB5940" w:rsidRDefault="00DB5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B13579" w14:textId="310387C3" w:rsidR="00B67B66" w:rsidRDefault="00B67B66" w:rsidP="00C837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14:paraId="2D5D43EA" w14:textId="77777777" w:rsidR="00B67B66" w:rsidRDefault="00B67B66" w:rsidP="005F5C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4130A9" w14:textId="035B3E20" w:rsidR="00B67B66" w:rsidRPr="009F012F" w:rsidRDefault="00B67B66" w:rsidP="00FF09F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18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75F48ED8" w14:textId="77777777" w:rsidR="00B67B66" w:rsidRDefault="00B67B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E820F" w14:textId="77777777" w:rsidR="007E382E" w:rsidRDefault="007E382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15774" w14:textId="77777777" w:rsidR="00B67B66" w:rsidRPr="00C20143" w:rsidRDefault="00B67B66" w:rsidP="00C2014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rFonts w:ascii="Angsana New" w:hAnsi="Angsana New"/>
        <w:sz w:val="30"/>
        <w:szCs w:val="30"/>
      </w:rPr>
    </w:pPr>
    <w:r>
      <w:rPr>
        <w:i/>
        <w:i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13B58F" w14:textId="50A91E37" w:rsidR="00B67B66" w:rsidRPr="003921C6" w:rsidRDefault="00B67B66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B67B66" w:rsidRPr="002211E5" w:rsidRDefault="00B67B66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197090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476A57B" w14:textId="3C1BE616" w:rsidR="007E382E" w:rsidRPr="007E382E" w:rsidRDefault="007E382E" w:rsidP="007E382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E382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E382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E382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E382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E382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EAE816" w14:textId="77777777" w:rsidR="00DB5940" w:rsidRDefault="00DB5940">
      <w:r>
        <w:separator/>
      </w:r>
    </w:p>
  </w:footnote>
  <w:footnote w:type="continuationSeparator" w:id="0">
    <w:p w14:paraId="2EC53E25" w14:textId="77777777" w:rsidR="00DB5940" w:rsidRDefault="00DB5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A9DF8" w14:textId="77777777" w:rsidR="007E382E" w:rsidRDefault="007E38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A4D5D9" w14:textId="77777777" w:rsidR="00B67B66" w:rsidRDefault="00B67B66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1ACA24D" w14:textId="77777777" w:rsidR="00B67B66" w:rsidRPr="00FA7747" w:rsidRDefault="00B67B66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26DB2DDB" w14:textId="77777777" w:rsidR="00B67B66" w:rsidRDefault="00B67B66" w:rsidP="0019611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  <w:p w14:paraId="417AE1C8" w14:textId="77777777" w:rsidR="00B67B66" w:rsidRPr="001F6357" w:rsidRDefault="00B67B66" w:rsidP="001961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A31E91" w14:textId="77777777" w:rsidR="007E382E" w:rsidRDefault="007E3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08C695" w14:textId="77777777" w:rsidR="00B67B66" w:rsidRDefault="00B67B66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1B71D9E" w14:textId="77777777" w:rsidR="00B67B66" w:rsidRPr="00553987" w:rsidRDefault="00B67B66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8F807ED" w14:textId="77777777" w:rsidR="00B67B66" w:rsidRPr="00553987" w:rsidRDefault="00B67B66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E54B430" w14:textId="77777777" w:rsidR="00B67B66" w:rsidRPr="00553987" w:rsidRDefault="00B67B66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2916BE9" w14:textId="77777777" w:rsidR="00B67B66" w:rsidRPr="00553987" w:rsidRDefault="00B67B66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FE56E49" w14:textId="77777777" w:rsidR="00B67B66" w:rsidRPr="00553987" w:rsidRDefault="00B67B66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FC4B98B" w14:textId="77777777" w:rsidR="00B67B66" w:rsidRPr="00553987" w:rsidRDefault="00B67B66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90EDDDD" w14:textId="77777777" w:rsidR="00B67B66" w:rsidRPr="00553987" w:rsidRDefault="00B67B66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323DF" w14:textId="77777777" w:rsidR="00B67B66" w:rsidRPr="007D2544" w:rsidRDefault="00B67B66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06483BBD" w14:textId="77777777" w:rsidR="00B67B66" w:rsidRPr="007D2544" w:rsidRDefault="00B67B66" w:rsidP="002023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C286D7F" w14:textId="7C107C82" w:rsidR="00B67B66" w:rsidRPr="007D2544" w:rsidRDefault="00B67B66" w:rsidP="0020236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130540">
      <w:rPr>
        <w:rFonts w:ascii="Angsana New" w:hAnsi="Angsana New" w:cs="Angsana New"/>
        <w:sz w:val="32"/>
        <w:szCs w:val="32"/>
        <w:lang w:bidi="th-TH"/>
      </w:rPr>
      <w:t>30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4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BC3F189" w14:textId="77777777" w:rsidR="00B67B66" w:rsidRPr="00553987" w:rsidRDefault="00B67B66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DFE438" w14:textId="77777777" w:rsidR="00A60919" w:rsidRPr="00553987" w:rsidRDefault="00A6091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651FDF9" w14:textId="77777777" w:rsidR="00A60919" w:rsidRPr="00553987" w:rsidRDefault="00A60919" w:rsidP="00553987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92B1E57"/>
    <w:multiLevelType w:val="hybridMultilevel"/>
    <w:tmpl w:val="E64606E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E7B36E5"/>
    <w:multiLevelType w:val="multilevel"/>
    <w:tmpl w:val="FF6C6FE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1"/>
  </w:num>
  <w:num w:numId="9">
    <w:abstractNumId w:val="2"/>
  </w:num>
  <w:num w:numId="10">
    <w:abstractNumId w:val="5"/>
  </w:num>
  <w:num w:numId="11">
    <w:abstractNumId w:val="13"/>
  </w:num>
  <w:num w:numId="12">
    <w:abstractNumId w:val="11"/>
  </w:num>
  <w:num w:numId="13">
    <w:abstractNumId w:val="16"/>
  </w:num>
  <w:num w:numId="14">
    <w:abstractNumId w:val="12"/>
  </w:num>
  <w:num w:numId="15">
    <w:abstractNumId w:val="15"/>
  </w:num>
  <w:num w:numId="16">
    <w:abstractNumId w:val="14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4A4"/>
    <w:rsid w:val="000014E1"/>
    <w:rsid w:val="00001B7D"/>
    <w:rsid w:val="000020BB"/>
    <w:rsid w:val="000033A5"/>
    <w:rsid w:val="000033DA"/>
    <w:rsid w:val="000038C6"/>
    <w:rsid w:val="00003F5A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5E"/>
    <w:rsid w:val="000076E1"/>
    <w:rsid w:val="00010453"/>
    <w:rsid w:val="0001117E"/>
    <w:rsid w:val="0001161E"/>
    <w:rsid w:val="00011691"/>
    <w:rsid w:val="0001266A"/>
    <w:rsid w:val="00012C8D"/>
    <w:rsid w:val="00013C85"/>
    <w:rsid w:val="00013C88"/>
    <w:rsid w:val="00014641"/>
    <w:rsid w:val="0001542F"/>
    <w:rsid w:val="00015A9E"/>
    <w:rsid w:val="00015FFC"/>
    <w:rsid w:val="000165CC"/>
    <w:rsid w:val="0001666B"/>
    <w:rsid w:val="00016A2D"/>
    <w:rsid w:val="000172C6"/>
    <w:rsid w:val="000173E3"/>
    <w:rsid w:val="00017A03"/>
    <w:rsid w:val="0002006F"/>
    <w:rsid w:val="00020121"/>
    <w:rsid w:val="00020682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3600"/>
    <w:rsid w:val="00023799"/>
    <w:rsid w:val="0002380C"/>
    <w:rsid w:val="0002451D"/>
    <w:rsid w:val="000248FD"/>
    <w:rsid w:val="00024925"/>
    <w:rsid w:val="00024E96"/>
    <w:rsid w:val="00025074"/>
    <w:rsid w:val="00025610"/>
    <w:rsid w:val="00025849"/>
    <w:rsid w:val="00025B4E"/>
    <w:rsid w:val="00025C60"/>
    <w:rsid w:val="00025C74"/>
    <w:rsid w:val="00026559"/>
    <w:rsid w:val="00026817"/>
    <w:rsid w:val="0002739C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C52"/>
    <w:rsid w:val="00031CD6"/>
    <w:rsid w:val="00032243"/>
    <w:rsid w:val="000327D3"/>
    <w:rsid w:val="00032B3C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FF2"/>
    <w:rsid w:val="000361FC"/>
    <w:rsid w:val="000365BE"/>
    <w:rsid w:val="000369BA"/>
    <w:rsid w:val="00037371"/>
    <w:rsid w:val="0003781C"/>
    <w:rsid w:val="00037A28"/>
    <w:rsid w:val="00037DFB"/>
    <w:rsid w:val="00040496"/>
    <w:rsid w:val="00040685"/>
    <w:rsid w:val="00040DBA"/>
    <w:rsid w:val="000419B3"/>
    <w:rsid w:val="00041D42"/>
    <w:rsid w:val="00042C9A"/>
    <w:rsid w:val="00043818"/>
    <w:rsid w:val="000504CE"/>
    <w:rsid w:val="000517AF"/>
    <w:rsid w:val="0005194B"/>
    <w:rsid w:val="00051A49"/>
    <w:rsid w:val="00051D4B"/>
    <w:rsid w:val="000522F7"/>
    <w:rsid w:val="00052667"/>
    <w:rsid w:val="00052946"/>
    <w:rsid w:val="0005303C"/>
    <w:rsid w:val="0005354C"/>
    <w:rsid w:val="00055176"/>
    <w:rsid w:val="000551D1"/>
    <w:rsid w:val="00055D98"/>
    <w:rsid w:val="00056AD3"/>
    <w:rsid w:val="00056C49"/>
    <w:rsid w:val="00057A71"/>
    <w:rsid w:val="00057BA8"/>
    <w:rsid w:val="00057EE8"/>
    <w:rsid w:val="00060897"/>
    <w:rsid w:val="000609EB"/>
    <w:rsid w:val="000619F8"/>
    <w:rsid w:val="00061B7D"/>
    <w:rsid w:val="00061F4D"/>
    <w:rsid w:val="00062F66"/>
    <w:rsid w:val="00062FE1"/>
    <w:rsid w:val="00064001"/>
    <w:rsid w:val="000643FA"/>
    <w:rsid w:val="00064B9A"/>
    <w:rsid w:val="00064E49"/>
    <w:rsid w:val="000650DB"/>
    <w:rsid w:val="00065D11"/>
    <w:rsid w:val="00065E70"/>
    <w:rsid w:val="00070281"/>
    <w:rsid w:val="00070976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E9F"/>
    <w:rsid w:val="00073F54"/>
    <w:rsid w:val="000755A3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31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3CA"/>
    <w:rsid w:val="0008547B"/>
    <w:rsid w:val="00086595"/>
    <w:rsid w:val="00086DCE"/>
    <w:rsid w:val="00087201"/>
    <w:rsid w:val="00087F72"/>
    <w:rsid w:val="00090254"/>
    <w:rsid w:val="00090C95"/>
    <w:rsid w:val="00091463"/>
    <w:rsid w:val="00091BCB"/>
    <w:rsid w:val="00092FC7"/>
    <w:rsid w:val="000930FF"/>
    <w:rsid w:val="000936DB"/>
    <w:rsid w:val="000936DE"/>
    <w:rsid w:val="00094F53"/>
    <w:rsid w:val="0009522F"/>
    <w:rsid w:val="000954A7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CF4"/>
    <w:rsid w:val="000A1134"/>
    <w:rsid w:val="000A1475"/>
    <w:rsid w:val="000A23CE"/>
    <w:rsid w:val="000A2940"/>
    <w:rsid w:val="000A2C94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B07BB"/>
    <w:rsid w:val="000B19A5"/>
    <w:rsid w:val="000B223E"/>
    <w:rsid w:val="000B236C"/>
    <w:rsid w:val="000B3379"/>
    <w:rsid w:val="000B3CCF"/>
    <w:rsid w:val="000B3F47"/>
    <w:rsid w:val="000B406B"/>
    <w:rsid w:val="000B4817"/>
    <w:rsid w:val="000B500A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9F7"/>
    <w:rsid w:val="000C32A7"/>
    <w:rsid w:val="000C354D"/>
    <w:rsid w:val="000C47D4"/>
    <w:rsid w:val="000C4A2E"/>
    <w:rsid w:val="000C4AB0"/>
    <w:rsid w:val="000C4C9E"/>
    <w:rsid w:val="000C50D0"/>
    <w:rsid w:val="000C5674"/>
    <w:rsid w:val="000C5C6B"/>
    <w:rsid w:val="000C60D3"/>
    <w:rsid w:val="000C60D6"/>
    <w:rsid w:val="000C67A6"/>
    <w:rsid w:val="000C69AA"/>
    <w:rsid w:val="000C6A52"/>
    <w:rsid w:val="000C6B66"/>
    <w:rsid w:val="000C6EE9"/>
    <w:rsid w:val="000C704C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23F3"/>
    <w:rsid w:val="000D2812"/>
    <w:rsid w:val="000D2FF6"/>
    <w:rsid w:val="000D34CB"/>
    <w:rsid w:val="000D37D0"/>
    <w:rsid w:val="000D3815"/>
    <w:rsid w:val="000D39B8"/>
    <w:rsid w:val="000D4491"/>
    <w:rsid w:val="000D4D5F"/>
    <w:rsid w:val="000D5212"/>
    <w:rsid w:val="000D5668"/>
    <w:rsid w:val="000D57B0"/>
    <w:rsid w:val="000D60D6"/>
    <w:rsid w:val="000D627D"/>
    <w:rsid w:val="000D66BD"/>
    <w:rsid w:val="000D6AD0"/>
    <w:rsid w:val="000D6B0A"/>
    <w:rsid w:val="000D6E7B"/>
    <w:rsid w:val="000D734A"/>
    <w:rsid w:val="000D7FAC"/>
    <w:rsid w:val="000E06C9"/>
    <w:rsid w:val="000E0F6E"/>
    <w:rsid w:val="000E12AC"/>
    <w:rsid w:val="000E24B3"/>
    <w:rsid w:val="000E328B"/>
    <w:rsid w:val="000E34F7"/>
    <w:rsid w:val="000E3938"/>
    <w:rsid w:val="000E4168"/>
    <w:rsid w:val="000E45D7"/>
    <w:rsid w:val="000E4E79"/>
    <w:rsid w:val="000E4F11"/>
    <w:rsid w:val="000E52DB"/>
    <w:rsid w:val="000E5506"/>
    <w:rsid w:val="000E5894"/>
    <w:rsid w:val="000E5B69"/>
    <w:rsid w:val="000E62C1"/>
    <w:rsid w:val="000E62C2"/>
    <w:rsid w:val="000E7AB1"/>
    <w:rsid w:val="000F043B"/>
    <w:rsid w:val="000F08B8"/>
    <w:rsid w:val="000F1036"/>
    <w:rsid w:val="000F1368"/>
    <w:rsid w:val="000F1F71"/>
    <w:rsid w:val="000F1FC7"/>
    <w:rsid w:val="000F2101"/>
    <w:rsid w:val="000F28A6"/>
    <w:rsid w:val="000F2F21"/>
    <w:rsid w:val="000F4C16"/>
    <w:rsid w:val="000F4CC6"/>
    <w:rsid w:val="000F5406"/>
    <w:rsid w:val="000F546E"/>
    <w:rsid w:val="000F596A"/>
    <w:rsid w:val="000F5CE8"/>
    <w:rsid w:val="000F5CEA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80"/>
    <w:rsid w:val="00103FEA"/>
    <w:rsid w:val="00104076"/>
    <w:rsid w:val="0010442C"/>
    <w:rsid w:val="001046DB"/>
    <w:rsid w:val="00104C90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111A6"/>
    <w:rsid w:val="00111265"/>
    <w:rsid w:val="00111460"/>
    <w:rsid w:val="001118F6"/>
    <w:rsid w:val="00111FF7"/>
    <w:rsid w:val="001121C7"/>
    <w:rsid w:val="0011247B"/>
    <w:rsid w:val="00112B8F"/>
    <w:rsid w:val="00112E62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67D"/>
    <w:rsid w:val="00120875"/>
    <w:rsid w:val="00120DE3"/>
    <w:rsid w:val="0012103E"/>
    <w:rsid w:val="0012163B"/>
    <w:rsid w:val="00121C8C"/>
    <w:rsid w:val="00121CF2"/>
    <w:rsid w:val="00121F79"/>
    <w:rsid w:val="00123965"/>
    <w:rsid w:val="0012396E"/>
    <w:rsid w:val="00123D61"/>
    <w:rsid w:val="0012404C"/>
    <w:rsid w:val="00124197"/>
    <w:rsid w:val="001247C1"/>
    <w:rsid w:val="001249D4"/>
    <w:rsid w:val="00124C67"/>
    <w:rsid w:val="00124D74"/>
    <w:rsid w:val="00125127"/>
    <w:rsid w:val="0012531B"/>
    <w:rsid w:val="00125357"/>
    <w:rsid w:val="00125580"/>
    <w:rsid w:val="0012585B"/>
    <w:rsid w:val="00126207"/>
    <w:rsid w:val="00126C1B"/>
    <w:rsid w:val="00127B20"/>
    <w:rsid w:val="00127B59"/>
    <w:rsid w:val="00127C72"/>
    <w:rsid w:val="00130540"/>
    <w:rsid w:val="00131538"/>
    <w:rsid w:val="00131A5B"/>
    <w:rsid w:val="00131C62"/>
    <w:rsid w:val="00132058"/>
    <w:rsid w:val="00132579"/>
    <w:rsid w:val="001325D3"/>
    <w:rsid w:val="00132790"/>
    <w:rsid w:val="0013284B"/>
    <w:rsid w:val="00132B98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37A48"/>
    <w:rsid w:val="00140012"/>
    <w:rsid w:val="001404D4"/>
    <w:rsid w:val="0014220E"/>
    <w:rsid w:val="00143254"/>
    <w:rsid w:val="0014333D"/>
    <w:rsid w:val="0014348D"/>
    <w:rsid w:val="00144AD1"/>
    <w:rsid w:val="00144B46"/>
    <w:rsid w:val="00144D50"/>
    <w:rsid w:val="00144F82"/>
    <w:rsid w:val="00145926"/>
    <w:rsid w:val="00145DE7"/>
    <w:rsid w:val="001461F4"/>
    <w:rsid w:val="00146957"/>
    <w:rsid w:val="00146A5B"/>
    <w:rsid w:val="00147790"/>
    <w:rsid w:val="00147A9B"/>
    <w:rsid w:val="00147EFE"/>
    <w:rsid w:val="00151D23"/>
    <w:rsid w:val="00151E6E"/>
    <w:rsid w:val="0015275D"/>
    <w:rsid w:val="00152BF0"/>
    <w:rsid w:val="00152EBD"/>
    <w:rsid w:val="00152EDA"/>
    <w:rsid w:val="00154046"/>
    <w:rsid w:val="001541ED"/>
    <w:rsid w:val="00154AF0"/>
    <w:rsid w:val="00154F59"/>
    <w:rsid w:val="00155095"/>
    <w:rsid w:val="00155876"/>
    <w:rsid w:val="00155B99"/>
    <w:rsid w:val="0015620F"/>
    <w:rsid w:val="00156DF4"/>
    <w:rsid w:val="00157099"/>
    <w:rsid w:val="00157470"/>
    <w:rsid w:val="00157A13"/>
    <w:rsid w:val="001607EA"/>
    <w:rsid w:val="001609FC"/>
    <w:rsid w:val="00161E96"/>
    <w:rsid w:val="00162039"/>
    <w:rsid w:val="00162B94"/>
    <w:rsid w:val="00162E6A"/>
    <w:rsid w:val="00162F88"/>
    <w:rsid w:val="00164215"/>
    <w:rsid w:val="001651BB"/>
    <w:rsid w:val="00165366"/>
    <w:rsid w:val="00165545"/>
    <w:rsid w:val="00166194"/>
    <w:rsid w:val="0016628A"/>
    <w:rsid w:val="00166610"/>
    <w:rsid w:val="00166B64"/>
    <w:rsid w:val="00167109"/>
    <w:rsid w:val="00167112"/>
    <w:rsid w:val="00167A99"/>
    <w:rsid w:val="00167F0F"/>
    <w:rsid w:val="0017018D"/>
    <w:rsid w:val="001703A3"/>
    <w:rsid w:val="00171165"/>
    <w:rsid w:val="0017148E"/>
    <w:rsid w:val="001714E3"/>
    <w:rsid w:val="00171AC1"/>
    <w:rsid w:val="001724B3"/>
    <w:rsid w:val="00172AB8"/>
    <w:rsid w:val="00172B23"/>
    <w:rsid w:val="00172FAB"/>
    <w:rsid w:val="00173342"/>
    <w:rsid w:val="00173563"/>
    <w:rsid w:val="001736C5"/>
    <w:rsid w:val="001742FE"/>
    <w:rsid w:val="001744EB"/>
    <w:rsid w:val="00175266"/>
    <w:rsid w:val="00175345"/>
    <w:rsid w:val="001757BB"/>
    <w:rsid w:val="00176392"/>
    <w:rsid w:val="00176E4F"/>
    <w:rsid w:val="00176E9F"/>
    <w:rsid w:val="001775AF"/>
    <w:rsid w:val="00177B15"/>
    <w:rsid w:val="001802DC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4182"/>
    <w:rsid w:val="00184DB2"/>
    <w:rsid w:val="00185518"/>
    <w:rsid w:val="0018565B"/>
    <w:rsid w:val="00185820"/>
    <w:rsid w:val="00186DAC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5C6"/>
    <w:rsid w:val="00192633"/>
    <w:rsid w:val="00192832"/>
    <w:rsid w:val="001928AB"/>
    <w:rsid w:val="00192CB0"/>
    <w:rsid w:val="0019436C"/>
    <w:rsid w:val="001949D9"/>
    <w:rsid w:val="001959AC"/>
    <w:rsid w:val="00196119"/>
    <w:rsid w:val="001964B0"/>
    <w:rsid w:val="00196AD4"/>
    <w:rsid w:val="00196EDB"/>
    <w:rsid w:val="0019779D"/>
    <w:rsid w:val="00197A85"/>
    <w:rsid w:val="001A0A37"/>
    <w:rsid w:val="001A0C73"/>
    <w:rsid w:val="001A0CF6"/>
    <w:rsid w:val="001A164E"/>
    <w:rsid w:val="001A188C"/>
    <w:rsid w:val="001A1E8D"/>
    <w:rsid w:val="001A1ECE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E4B"/>
    <w:rsid w:val="001A7495"/>
    <w:rsid w:val="001A78E2"/>
    <w:rsid w:val="001B00F0"/>
    <w:rsid w:val="001B05C4"/>
    <w:rsid w:val="001B0872"/>
    <w:rsid w:val="001B1247"/>
    <w:rsid w:val="001B3309"/>
    <w:rsid w:val="001B3318"/>
    <w:rsid w:val="001B334D"/>
    <w:rsid w:val="001B3930"/>
    <w:rsid w:val="001B3AD4"/>
    <w:rsid w:val="001B41DA"/>
    <w:rsid w:val="001B46CB"/>
    <w:rsid w:val="001B493A"/>
    <w:rsid w:val="001B5173"/>
    <w:rsid w:val="001B5E18"/>
    <w:rsid w:val="001B5ED4"/>
    <w:rsid w:val="001B5F8B"/>
    <w:rsid w:val="001B60FC"/>
    <w:rsid w:val="001B6739"/>
    <w:rsid w:val="001B6A1A"/>
    <w:rsid w:val="001B6BC2"/>
    <w:rsid w:val="001B72BA"/>
    <w:rsid w:val="001B774B"/>
    <w:rsid w:val="001C0251"/>
    <w:rsid w:val="001C0688"/>
    <w:rsid w:val="001C179B"/>
    <w:rsid w:val="001C19AF"/>
    <w:rsid w:val="001C1BD1"/>
    <w:rsid w:val="001C1C41"/>
    <w:rsid w:val="001C2E18"/>
    <w:rsid w:val="001C2FB8"/>
    <w:rsid w:val="001C3542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C1C"/>
    <w:rsid w:val="001C5E48"/>
    <w:rsid w:val="001C5F5B"/>
    <w:rsid w:val="001C66AB"/>
    <w:rsid w:val="001C6A8A"/>
    <w:rsid w:val="001C6C9D"/>
    <w:rsid w:val="001C7668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7B15"/>
    <w:rsid w:val="001D7BF7"/>
    <w:rsid w:val="001E009A"/>
    <w:rsid w:val="001E0498"/>
    <w:rsid w:val="001E0BE0"/>
    <w:rsid w:val="001E0C48"/>
    <w:rsid w:val="001E12E2"/>
    <w:rsid w:val="001E2E68"/>
    <w:rsid w:val="001E2FB0"/>
    <w:rsid w:val="001E3213"/>
    <w:rsid w:val="001E326F"/>
    <w:rsid w:val="001E3852"/>
    <w:rsid w:val="001E3DAE"/>
    <w:rsid w:val="001E42D8"/>
    <w:rsid w:val="001E4732"/>
    <w:rsid w:val="001E537E"/>
    <w:rsid w:val="001E5513"/>
    <w:rsid w:val="001E5B19"/>
    <w:rsid w:val="001E5DFF"/>
    <w:rsid w:val="001E5EBE"/>
    <w:rsid w:val="001E62E1"/>
    <w:rsid w:val="001E685F"/>
    <w:rsid w:val="001E6B69"/>
    <w:rsid w:val="001E7527"/>
    <w:rsid w:val="001E77B8"/>
    <w:rsid w:val="001E7D04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E05"/>
    <w:rsid w:val="001F2FE8"/>
    <w:rsid w:val="001F319E"/>
    <w:rsid w:val="001F36EE"/>
    <w:rsid w:val="001F381B"/>
    <w:rsid w:val="001F39F3"/>
    <w:rsid w:val="001F3A25"/>
    <w:rsid w:val="001F543C"/>
    <w:rsid w:val="001F59C1"/>
    <w:rsid w:val="001F5C64"/>
    <w:rsid w:val="001F6357"/>
    <w:rsid w:val="001F6F38"/>
    <w:rsid w:val="001F74D5"/>
    <w:rsid w:val="002007D1"/>
    <w:rsid w:val="00200B83"/>
    <w:rsid w:val="00200DD2"/>
    <w:rsid w:val="00201DDD"/>
    <w:rsid w:val="00202364"/>
    <w:rsid w:val="002027C6"/>
    <w:rsid w:val="002033CD"/>
    <w:rsid w:val="00204115"/>
    <w:rsid w:val="00204158"/>
    <w:rsid w:val="002046AD"/>
    <w:rsid w:val="00204E3B"/>
    <w:rsid w:val="00205541"/>
    <w:rsid w:val="00205E00"/>
    <w:rsid w:val="00205ECB"/>
    <w:rsid w:val="00206AE4"/>
    <w:rsid w:val="00206CA9"/>
    <w:rsid w:val="002073D2"/>
    <w:rsid w:val="00207A77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848"/>
    <w:rsid w:val="00213935"/>
    <w:rsid w:val="00213AFF"/>
    <w:rsid w:val="0021434E"/>
    <w:rsid w:val="002147F8"/>
    <w:rsid w:val="00214EF1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70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2C18"/>
    <w:rsid w:val="00222D31"/>
    <w:rsid w:val="00222F43"/>
    <w:rsid w:val="0022304C"/>
    <w:rsid w:val="0022366E"/>
    <w:rsid w:val="002244D9"/>
    <w:rsid w:val="00224776"/>
    <w:rsid w:val="00225A34"/>
    <w:rsid w:val="00225E19"/>
    <w:rsid w:val="00226FFF"/>
    <w:rsid w:val="0022712C"/>
    <w:rsid w:val="002273C9"/>
    <w:rsid w:val="0022772B"/>
    <w:rsid w:val="0023022F"/>
    <w:rsid w:val="002307CD"/>
    <w:rsid w:val="00230AA1"/>
    <w:rsid w:val="00230B56"/>
    <w:rsid w:val="00231C61"/>
    <w:rsid w:val="002325EA"/>
    <w:rsid w:val="00233EDC"/>
    <w:rsid w:val="00234B92"/>
    <w:rsid w:val="00234C19"/>
    <w:rsid w:val="00234E7F"/>
    <w:rsid w:val="00234EAA"/>
    <w:rsid w:val="00235097"/>
    <w:rsid w:val="00235DF4"/>
    <w:rsid w:val="0023665C"/>
    <w:rsid w:val="002367E4"/>
    <w:rsid w:val="00236CF1"/>
    <w:rsid w:val="00237579"/>
    <w:rsid w:val="00240365"/>
    <w:rsid w:val="00242054"/>
    <w:rsid w:val="002424AB"/>
    <w:rsid w:val="00242572"/>
    <w:rsid w:val="00242619"/>
    <w:rsid w:val="00242E9F"/>
    <w:rsid w:val="002433E0"/>
    <w:rsid w:val="0024378C"/>
    <w:rsid w:val="00243C10"/>
    <w:rsid w:val="00244687"/>
    <w:rsid w:val="00244741"/>
    <w:rsid w:val="00245105"/>
    <w:rsid w:val="002455D8"/>
    <w:rsid w:val="00245F58"/>
    <w:rsid w:val="002460F3"/>
    <w:rsid w:val="0024664F"/>
    <w:rsid w:val="002474B8"/>
    <w:rsid w:val="00247514"/>
    <w:rsid w:val="00247663"/>
    <w:rsid w:val="002478F7"/>
    <w:rsid w:val="0024790A"/>
    <w:rsid w:val="00251159"/>
    <w:rsid w:val="00251363"/>
    <w:rsid w:val="0025215D"/>
    <w:rsid w:val="002521F2"/>
    <w:rsid w:val="0025230F"/>
    <w:rsid w:val="00252C12"/>
    <w:rsid w:val="00252C1B"/>
    <w:rsid w:val="00252EE7"/>
    <w:rsid w:val="00252F22"/>
    <w:rsid w:val="00253AA6"/>
    <w:rsid w:val="00253AD7"/>
    <w:rsid w:val="00253EBD"/>
    <w:rsid w:val="00254A08"/>
    <w:rsid w:val="00254F7F"/>
    <w:rsid w:val="0025575A"/>
    <w:rsid w:val="00255D63"/>
    <w:rsid w:val="00256050"/>
    <w:rsid w:val="0025674A"/>
    <w:rsid w:val="002572C1"/>
    <w:rsid w:val="00257447"/>
    <w:rsid w:val="00257F7F"/>
    <w:rsid w:val="002606CF"/>
    <w:rsid w:val="00260C2C"/>
    <w:rsid w:val="00260C64"/>
    <w:rsid w:val="00260E56"/>
    <w:rsid w:val="00260E7B"/>
    <w:rsid w:val="00260EA3"/>
    <w:rsid w:val="002612A4"/>
    <w:rsid w:val="00261530"/>
    <w:rsid w:val="00261CFD"/>
    <w:rsid w:val="00261FB8"/>
    <w:rsid w:val="0026221A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855"/>
    <w:rsid w:val="0027147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6285"/>
    <w:rsid w:val="002762E6"/>
    <w:rsid w:val="002765B1"/>
    <w:rsid w:val="00276692"/>
    <w:rsid w:val="00276B65"/>
    <w:rsid w:val="0028004D"/>
    <w:rsid w:val="00280269"/>
    <w:rsid w:val="0028071D"/>
    <w:rsid w:val="002809B3"/>
    <w:rsid w:val="00280A4D"/>
    <w:rsid w:val="00280B8E"/>
    <w:rsid w:val="00280BC8"/>
    <w:rsid w:val="00281501"/>
    <w:rsid w:val="00281583"/>
    <w:rsid w:val="00282D0C"/>
    <w:rsid w:val="00283857"/>
    <w:rsid w:val="00283E77"/>
    <w:rsid w:val="00284A24"/>
    <w:rsid w:val="00284C62"/>
    <w:rsid w:val="00285462"/>
    <w:rsid w:val="002856B3"/>
    <w:rsid w:val="002860A0"/>
    <w:rsid w:val="002866FC"/>
    <w:rsid w:val="002906E1"/>
    <w:rsid w:val="00290848"/>
    <w:rsid w:val="00290E06"/>
    <w:rsid w:val="00290FE4"/>
    <w:rsid w:val="00291F7E"/>
    <w:rsid w:val="0029262D"/>
    <w:rsid w:val="002926E1"/>
    <w:rsid w:val="00292E3A"/>
    <w:rsid w:val="0029300D"/>
    <w:rsid w:val="0029440E"/>
    <w:rsid w:val="002945BB"/>
    <w:rsid w:val="00294EF9"/>
    <w:rsid w:val="002953A3"/>
    <w:rsid w:val="002954C5"/>
    <w:rsid w:val="00296507"/>
    <w:rsid w:val="00296745"/>
    <w:rsid w:val="0029736A"/>
    <w:rsid w:val="002975B8"/>
    <w:rsid w:val="002976DE"/>
    <w:rsid w:val="00297A4E"/>
    <w:rsid w:val="00297C9D"/>
    <w:rsid w:val="002A02BB"/>
    <w:rsid w:val="002A21E6"/>
    <w:rsid w:val="002A2547"/>
    <w:rsid w:val="002A256A"/>
    <w:rsid w:val="002A2974"/>
    <w:rsid w:val="002A2F39"/>
    <w:rsid w:val="002A32B3"/>
    <w:rsid w:val="002A37C1"/>
    <w:rsid w:val="002A3D0D"/>
    <w:rsid w:val="002A3D92"/>
    <w:rsid w:val="002A3E4F"/>
    <w:rsid w:val="002A4209"/>
    <w:rsid w:val="002A452A"/>
    <w:rsid w:val="002A4A62"/>
    <w:rsid w:val="002A4F64"/>
    <w:rsid w:val="002A59CB"/>
    <w:rsid w:val="002A6C91"/>
    <w:rsid w:val="002A71F6"/>
    <w:rsid w:val="002A7240"/>
    <w:rsid w:val="002B02D9"/>
    <w:rsid w:val="002B08B7"/>
    <w:rsid w:val="002B16B3"/>
    <w:rsid w:val="002B2084"/>
    <w:rsid w:val="002B2F7B"/>
    <w:rsid w:val="002B3A59"/>
    <w:rsid w:val="002B3CA2"/>
    <w:rsid w:val="002B3E41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19BB"/>
    <w:rsid w:val="002C19E3"/>
    <w:rsid w:val="002C2B1A"/>
    <w:rsid w:val="002C347F"/>
    <w:rsid w:val="002C3D8C"/>
    <w:rsid w:val="002C433F"/>
    <w:rsid w:val="002C4AAF"/>
    <w:rsid w:val="002C4CC9"/>
    <w:rsid w:val="002C4E75"/>
    <w:rsid w:val="002C517B"/>
    <w:rsid w:val="002C56C5"/>
    <w:rsid w:val="002C64EA"/>
    <w:rsid w:val="002C6662"/>
    <w:rsid w:val="002C6879"/>
    <w:rsid w:val="002C6FA0"/>
    <w:rsid w:val="002C7080"/>
    <w:rsid w:val="002C7D27"/>
    <w:rsid w:val="002C7EF2"/>
    <w:rsid w:val="002D0EDC"/>
    <w:rsid w:val="002D1D05"/>
    <w:rsid w:val="002D291A"/>
    <w:rsid w:val="002D299B"/>
    <w:rsid w:val="002D2B9D"/>
    <w:rsid w:val="002D2DC4"/>
    <w:rsid w:val="002D3D34"/>
    <w:rsid w:val="002D489B"/>
    <w:rsid w:val="002D560E"/>
    <w:rsid w:val="002D58DE"/>
    <w:rsid w:val="002D6150"/>
    <w:rsid w:val="002D7077"/>
    <w:rsid w:val="002D7081"/>
    <w:rsid w:val="002D748B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2FA6"/>
    <w:rsid w:val="002E494E"/>
    <w:rsid w:val="002E4B4E"/>
    <w:rsid w:val="002E4EE2"/>
    <w:rsid w:val="002E5868"/>
    <w:rsid w:val="002E5C7E"/>
    <w:rsid w:val="002E604C"/>
    <w:rsid w:val="002E6614"/>
    <w:rsid w:val="002E67A3"/>
    <w:rsid w:val="002E6BF5"/>
    <w:rsid w:val="002E70B2"/>
    <w:rsid w:val="002E73BA"/>
    <w:rsid w:val="002E777F"/>
    <w:rsid w:val="002E7FD2"/>
    <w:rsid w:val="002E7FF3"/>
    <w:rsid w:val="002F045D"/>
    <w:rsid w:val="002F0549"/>
    <w:rsid w:val="002F0693"/>
    <w:rsid w:val="002F06B4"/>
    <w:rsid w:val="002F0787"/>
    <w:rsid w:val="002F169C"/>
    <w:rsid w:val="002F3CA4"/>
    <w:rsid w:val="002F46EE"/>
    <w:rsid w:val="002F47D1"/>
    <w:rsid w:val="002F50D1"/>
    <w:rsid w:val="002F5164"/>
    <w:rsid w:val="002F52DE"/>
    <w:rsid w:val="002F55B9"/>
    <w:rsid w:val="002F5A11"/>
    <w:rsid w:val="002F5BF6"/>
    <w:rsid w:val="002F5F6A"/>
    <w:rsid w:val="002F60CA"/>
    <w:rsid w:val="002F6AE3"/>
    <w:rsid w:val="002F7391"/>
    <w:rsid w:val="002F7A53"/>
    <w:rsid w:val="002F7EA6"/>
    <w:rsid w:val="00300424"/>
    <w:rsid w:val="00301465"/>
    <w:rsid w:val="00301927"/>
    <w:rsid w:val="003019E8"/>
    <w:rsid w:val="00303701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7293"/>
    <w:rsid w:val="003073CE"/>
    <w:rsid w:val="003075D1"/>
    <w:rsid w:val="003118E2"/>
    <w:rsid w:val="003125ED"/>
    <w:rsid w:val="00312DF6"/>
    <w:rsid w:val="00314159"/>
    <w:rsid w:val="003161C6"/>
    <w:rsid w:val="003165D5"/>
    <w:rsid w:val="003168FE"/>
    <w:rsid w:val="00316A85"/>
    <w:rsid w:val="00316B4C"/>
    <w:rsid w:val="00316DB9"/>
    <w:rsid w:val="00317614"/>
    <w:rsid w:val="00317A75"/>
    <w:rsid w:val="00317C33"/>
    <w:rsid w:val="00317FF1"/>
    <w:rsid w:val="0032015C"/>
    <w:rsid w:val="003202D2"/>
    <w:rsid w:val="003202EE"/>
    <w:rsid w:val="00320990"/>
    <w:rsid w:val="00320D38"/>
    <w:rsid w:val="00320D39"/>
    <w:rsid w:val="00321957"/>
    <w:rsid w:val="00321D00"/>
    <w:rsid w:val="003223EE"/>
    <w:rsid w:val="00322620"/>
    <w:rsid w:val="003227F2"/>
    <w:rsid w:val="003229AF"/>
    <w:rsid w:val="0032300C"/>
    <w:rsid w:val="003238BC"/>
    <w:rsid w:val="00323DCC"/>
    <w:rsid w:val="003240E5"/>
    <w:rsid w:val="00324BF9"/>
    <w:rsid w:val="00324F72"/>
    <w:rsid w:val="00325174"/>
    <w:rsid w:val="003253BA"/>
    <w:rsid w:val="00325744"/>
    <w:rsid w:val="00326A3C"/>
    <w:rsid w:val="00326DD8"/>
    <w:rsid w:val="00326F79"/>
    <w:rsid w:val="00327263"/>
    <w:rsid w:val="00327552"/>
    <w:rsid w:val="0032790E"/>
    <w:rsid w:val="00327DB3"/>
    <w:rsid w:val="00330023"/>
    <w:rsid w:val="003315C2"/>
    <w:rsid w:val="00331719"/>
    <w:rsid w:val="00331940"/>
    <w:rsid w:val="00331963"/>
    <w:rsid w:val="00331B95"/>
    <w:rsid w:val="003325B6"/>
    <w:rsid w:val="0033272D"/>
    <w:rsid w:val="00332D77"/>
    <w:rsid w:val="00332FCF"/>
    <w:rsid w:val="00335934"/>
    <w:rsid w:val="00335A7B"/>
    <w:rsid w:val="00335B0D"/>
    <w:rsid w:val="00335F57"/>
    <w:rsid w:val="00336156"/>
    <w:rsid w:val="003364A6"/>
    <w:rsid w:val="00336B54"/>
    <w:rsid w:val="00336DA0"/>
    <w:rsid w:val="00336E44"/>
    <w:rsid w:val="0033760B"/>
    <w:rsid w:val="00340577"/>
    <w:rsid w:val="00340C7F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5E08"/>
    <w:rsid w:val="00346B36"/>
    <w:rsid w:val="00347937"/>
    <w:rsid w:val="00347E88"/>
    <w:rsid w:val="00347F0E"/>
    <w:rsid w:val="00350115"/>
    <w:rsid w:val="00350ACC"/>
    <w:rsid w:val="00350DDB"/>
    <w:rsid w:val="00351896"/>
    <w:rsid w:val="00351931"/>
    <w:rsid w:val="00351DDA"/>
    <w:rsid w:val="00352085"/>
    <w:rsid w:val="00352597"/>
    <w:rsid w:val="00352B5C"/>
    <w:rsid w:val="00353159"/>
    <w:rsid w:val="00354356"/>
    <w:rsid w:val="003544D0"/>
    <w:rsid w:val="00354B09"/>
    <w:rsid w:val="00354B84"/>
    <w:rsid w:val="00354DA7"/>
    <w:rsid w:val="00355055"/>
    <w:rsid w:val="003550F8"/>
    <w:rsid w:val="0035535C"/>
    <w:rsid w:val="003554DF"/>
    <w:rsid w:val="0035659D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EB9"/>
    <w:rsid w:val="003621B9"/>
    <w:rsid w:val="003622EC"/>
    <w:rsid w:val="0036235C"/>
    <w:rsid w:val="0036283A"/>
    <w:rsid w:val="00363705"/>
    <w:rsid w:val="00364113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4F6"/>
    <w:rsid w:val="00371BD3"/>
    <w:rsid w:val="00372BB8"/>
    <w:rsid w:val="00372F9F"/>
    <w:rsid w:val="00372FC2"/>
    <w:rsid w:val="003737E0"/>
    <w:rsid w:val="00373B66"/>
    <w:rsid w:val="00373BA6"/>
    <w:rsid w:val="00375757"/>
    <w:rsid w:val="00376293"/>
    <w:rsid w:val="00376437"/>
    <w:rsid w:val="00376AC5"/>
    <w:rsid w:val="00377025"/>
    <w:rsid w:val="003779BF"/>
    <w:rsid w:val="003779C0"/>
    <w:rsid w:val="00377CBE"/>
    <w:rsid w:val="00380212"/>
    <w:rsid w:val="003814F9"/>
    <w:rsid w:val="003818CF"/>
    <w:rsid w:val="00382878"/>
    <w:rsid w:val="003829F1"/>
    <w:rsid w:val="003839A8"/>
    <w:rsid w:val="00383EAF"/>
    <w:rsid w:val="00384930"/>
    <w:rsid w:val="00384A76"/>
    <w:rsid w:val="00385B99"/>
    <w:rsid w:val="00386042"/>
    <w:rsid w:val="00386967"/>
    <w:rsid w:val="00386AEF"/>
    <w:rsid w:val="0038730D"/>
    <w:rsid w:val="003879DC"/>
    <w:rsid w:val="00390558"/>
    <w:rsid w:val="0039056E"/>
    <w:rsid w:val="00390CC3"/>
    <w:rsid w:val="0039142F"/>
    <w:rsid w:val="003916D0"/>
    <w:rsid w:val="003921C6"/>
    <w:rsid w:val="00393536"/>
    <w:rsid w:val="003940F4"/>
    <w:rsid w:val="003941C6"/>
    <w:rsid w:val="003941DF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979C6"/>
    <w:rsid w:val="003A04C5"/>
    <w:rsid w:val="003A159F"/>
    <w:rsid w:val="003A199E"/>
    <w:rsid w:val="003A1DFC"/>
    <w:rsid w:val="003A3491"/>
    <w:rsid w:val="003A37B8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D70"/>
    <w:rsid w:val="003B03A1"/>
    <w:rsid w:val="003B0BA9"/>
    <w:rsid w:val="003B0DF4"/>
    <w:rsid w:val="003B0F04"/>
    <w:rsid w:val="003B18B1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33E"/>
    <w:rsid w:val="003B45DD"/>
    <w:rsid w:val="003B4B45"/>
    <w:rsid w:val="003B4E76"/>
    <w:rsid w:val="003B5581"/>
    <w:rsid w:val="003B5616"/>
    <w:rsid w:val="003B5F06"/>
    <w:rsid w:val="003B6186"/>
    <w:rsid w:val="003B637B"/>
    <w:rsid w:val="003B657D"/>
    <w:rsid w:val="003B6738"/>
    <w:rsid w:val="003B6AE3"/>
    <w:rsid w:val="003B6DD4"/>
    <w:rsid w:val="003C0032"/>
    <w:rsid w:val="003C021C"/>
    <w:rsid w:val="003C221F"/>
    <w:rsid w:val="003C244B"/>
    <w:rsid w:val="003C24C8"/>
    <w:rsid w:val="003C2825"/>
    <w:rsid w:val="003C31BC"/>
    <w:rsid w:val="003C3435"/>
    <w:rsid w:val="003C3631"/>
    <w:rsid w:val="003C3840"/>
    <w:rsid w:val="003C41CE"/>
    <w:rsid w:val="003C43AE"/>
    <w:rsid w:val="003C47D4"/>
    <w:rsid w:val="003C4878"/>
    <w:rsid w:val="003C4DE0"/>
    <w:rsid w:val="003C57A4"/>
    <w:rsid w:val="003C6401"/>
    <w:rsid w:val="003C6539"/>
    <w:rsid w:val="003C659B"/>
    <w:rsid w:val="003C689D"/>
    <w:rsid w:val="003C699C"/>
    <w:rsid w:val="003C74ED"/>
    <w:rsid w:val="003C7666"/>
    <w:rsid w:val="003C7880"/>
    <w:rsid w:val="003C7C16"/>
    <w:rsid w:val="003C7CC0"/>
    <w:rsid w:val="003D0742"/>
    <w:rsid w:val="003D10A7"/>
    <w:rsid w:val="003D1729"/>
    <w:rsid w:val="003D1B6E"/>
    <w:rsid w:val="003D251F"/>
    <w:rsid w:val="003D2792"/>
    <w:rsid w:val="003D29C9"/>
    <w:rsid w:val="003D2BE6"/>
    <w:rsid w:val="003D3065"/>
    <w:rsid w:val="003D4595"/>
    <w:rsid w:val="003D4771"/>
    <w:rsid w:val="003D4CF8"/>
    <w:rsid w:val="003D4D9E"/>
    <w:rsid w:val="003D4DF5"/>
    <w:rsid w:val="003D507B"/>
    <w:rsid w:val="003D53CC"/>
    <w:rsid w:val="003D55D0"/>
    <w:rsid w:val="003D68C5"/>
    <w:rsid w:val="003D72DE"/>
    <w:rsid w:val="003D7E2C"/>
    <w:rsid w:val="003E04F0"/>
    <w:rsid w:val="003E0BC2"/>
    <w:rsid w:val="003E0F06"/>
    <w:rsid w:val="003E14A3"/>
    <w:rsid w:val="003E19C0"/>
    <w:rsid w:val="003E1B7F"/>
    <w:rsid w:val="003E1E0A"/>
    <w:rsid w:val="003E2471"/>
    <w:rsid w:val="003E289C"/>
    <w:rsid w:val="003E3CDE"/>
    <w:rsid w:val="003E43D2"/>
    <w:rsid w:val="003E4613"/>
    <w:rsid w:val="003E47BD"/>
    <w:rsid w:val="003E497F"/>
    <w:rsid w:val="003E4E38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3"/>
    <w:rsid w:val="003F3048"/>
    <w:rsid w:val="003F3329"/>
    <w:rsid w:val="003F35A7"/>
    <w:rsid w:val="003F37A2"/>
    <w:rsid w:val="003F395F"/>
    <w:rsid w:val="003F3EF7"/>
    <w:rsid w:val="003F4300"/>
    <w:rsid w:val="003F4657"/>
    <w:rsid w:val="003F5486"/>
    <w:rsid w:val="003F5832"/>
    <w:rsid w:val="003F5C5A"/>
    <w:rsid w:val="003F5F29"/>
    <w:rsid w:val="003F6689"/>
    <w:rsid w:val="003F6BFB"/>
    <w:rsid w:val="004001C1"/>
    <w:rsid w:val="0040071C"/>
    <w:rsid w:val="004010AC"/>
    <w:rsid w:val="0040130D"/>
    <w:rsid w:val="00401C8C"/>
    <w:rsid w:val="004038B8"/>
    <w:rsid w:val="004039D6"/>
    <w:rsid w:val="00403F67"/>
    <w:rsid w:val="00404422"/>
    <w:rsid w:val="00404AE9"/>
    <w:rsid w:val="00404AEB"/>
    <w:rsid w:val="00404F95"/>
    <w:rsid w:val="00405744"/>
    <w:rsid w:val="00405C4B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DC2"/>
    <w:rsid w:val="004114C2"/>
    <w:rsid w:val="004114F4"/>
    <w:rsid w:val="0041190C"/>
    <w:rsid w:val="00411B65"/>
    <w:rsid w:val="00411E2D"/>
    <w:rsid w:val="00411EE1"/>
    <w:rsid w:val="00412200"/>
    <w:rsid w:val="0041274A"/>
    <w:rsid w:val="00412942"/>
    <w:rsid w:val="00412C2C"/>
    <w:rsid w:val="00412CDF"/>
    <w:rsid w:val="00413133"/>
    <w:rsid w:val="00413333"/>
    <w:rsid w:val="00413452"/>
    <w:rsid w:val="00414B88"/>
    <w:rsid w:val="00414D27"/>
    <w:rsid w:val="0041595C"/>
    <w:rsid w:val="00416568"/>
    <w:rsid w:val="004170A0"/>
    <w:rsid w:val="00417419"/>
    <w:rsid w:val="00417B51"/>
    <w:rsid w:val="00420CF0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3C2"/>
    <w:rsid w:val="00427F3A"/>
    <w:rsid w:val="00431098"/>
    <w:rsid w:val="004315C7"/>
    <w:rsid w:val="00432280"/>
    <w:rsid w:val="00432601"/>
    <w:rsid w:val="00432D09"/>
    <w:rsid w:val="004330D3"/>
    <w:rsid w:val="004332D5"/>
    <w:rsid w:val="00433491"/>
    <w:rsid w:val="004339CF"/>
    <w:rsid w:val="00433A43"/>
    <w:rsid w:val="00433D07"/>
    <w:rsid w:val="004348DF"/>
    <w:rsid w:val="00435055"/>
    <w:rsid w:val="0043506F"/>
    <w:rsid w:val="004366A0"/>
    <w:rsid w:val="004367C0"/>
    <w:rsid w:val="0043754B"/>
    <w:rsid w:val="00437A5B"/>
    <w:rsid w:val="00437B27"/>
    <w:rsid w:val="00437D7D"/>
    <w:rsid w:val="00437DBF"/>
    <w:rsid w:val="00440147"/>
    <w:rsid w:val="004407A6"/>
    <w:rsid w:val="0044086A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10BC"/>
    <w:rsid w:val="004521AA"/>
    <w:rsid w:val="00452538"/>
    <w:rsid w:val="00452678"/>
    <w:rsid w:val="0045343D"/>
    <w:rsid w:val="00453A38"/>
    <w:rsid w:val="00453B70"/>
    <w:rsid w:val="00453E64"/>
    <w:rsid w:val="00454465"/>
    <w:rsid w:val="0045454A"/>
    <w:rsid w:val="004559CD"/>
    <w:rsid w:val="00455C53"/>
    <w:rsid w:val="004562DC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483"/>
    <w:rsid w:val="0046079B"/>
    <w:rsid w:val="004607AA"/>
    <w:rsid w:val="00461467"/>
    <w:rsid w:val="00461966"/>
    <w:rsid w:val="00461F13"/>
    <w:rsid w:val="00462078"/>
    <w:rsid w:val="0046263F"/>
    <w:rsid w:val="00462A36"/>
    <w:rsid w:val="00462BF8"/>
    <w:rsid w:val="004630E3"/>
    <w:rsid w:val="004636D2"/>
    <w:rsid w:val="00463C4B"/>
    <w:rsid w:val="004641BC"/>
    <w:rsid w:val="00464502"/>
    <w:rsid w:val="00465244"/>
    <w:rsid w:val="00465614"/>
    <w:rsid w:val="00465981"/>
    <w:rsid w:val="00466551"/>
    <w:rsid w:val="00466B1E"/>
    <w:rsid w:val="00466B3D"/>
    <w:rsid w:val="0046747F"/>
    <w:rsid w:val="004676BF"/>
    <w:rsid w:val="00470058"/>
    <w:rsid w:val="004706D1"/>
    <w:rsid w:val="0047141E"/>
    <w:rsid w:val="00471496"/>
    <w:rsid w:val="00471A3D"/>
    <w:rsid w:val="00471B4E"/>
    <w:rsid w:val="00471D0F"/>
    <w:rsid w:val="00471EEE"/>
    <w:rsid w:val="00472324"/>
    <w:rsid w:val="00472EB9"/>
    <w:rsid w:val="0047303F"/>
    <w:rsid w:val="004736F3"/>
    <w:rsid w:val="00473C32"/>
    <w:rsid w:val="004746E6"/>
    <w:rsid w:val="00476704"/>
    <w:rsid w:val="00477350"/>
    <w:rsid w:val="00480A02"/>
    <w:rsid w:val="00481174"/>
    <w:rsid w:val="00481B18"/>
    <w:rsid w:val="004820B4"/>
    <w:rsid w:val="004822CB"/>
    <w:rsid w:val="00482612"/>
    <w:rsid w:val="00482EE0"/>
    <w:rsid w:val="0048420A"/>
    <w:rsid w:val="0048476B"/>
    <w:rsid w:val="00484858"/>
    <w:rsid w:val="0048486C"/>
    <w:rsid w:val="004854EE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EDD"/>
    <w:rsid w:val="004923AC"/>
    <w:rsid w:val="00492C58"/>
    <w:rsid w:val="0049312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73DE"/>
    <w:rsid w:val="0049789E"/>
    <w:rsid w:val="00497AD4"/>
    <w:rsid w:val="00497ADB"/>
    <w:rsid w:val="00497B16"/>
    <w:rsid w:val="00497D5C"/>
    <w:rsid w:val="004A03BA"/>
    <w:rsid w:val="004A0E91"/>
    <w:rsid w:val="004A1C59"/>
    <w:rsid w:val="004A1EDC"/>
    <w:rsid w:val="004A288A"/>
    <w:rsid w:val="004A332B"/>
    <w:rsid w:val="004A3368"/>
    <w:rsid w:val="004A33DD"/>
    <w:rsid w:val="004A3C36"/>
    <w:rsid w:val="004A41EC"/>
    <w:rsid w:val="004A441B"/>
    <w:rsid w:val="004A44BC"/>
    <w:rsid w:val="004A5F73"/>
    <w:rsid w:val="004A61E7"/>
    <w:rsid w:val="004A66C3"/>
    <w:rsid w:val="004A7805"/>
    <w:rsid w:val="004B0663"/>
    <w:rsid w:val="004B1179"/>
    <w:rsid w:val="004B15B4"/>
    <w:rsid w:val="004B193E"/>
    <w:rsid w:val="004B1FB8"/>
    <w:rsid w:val="004B23A1"/>
    <w:rsid w:val="004B2D40"/>
    <w:rsid w:val="004B4162"/>
    <w:rsid w:val="004B4FB7"/>
    <w:rsid w:val="004B5252"/>
    <w:rsid w:val="004B5AFD"/>
    <w:rsid w:val="004B6289"/>
    <w:rsid w:val="004B6501"/>
    <w:rsid w:val="004B687A"/>
    <w:rsid w:val="004B6AC0"/>
    <w:rsid w:val="004B6FB2"/>
    <w:rsid w:val="004B75D1"/>
    <w:rsid w:val="004B7A69"/>
    <w:rsid w:val="004B7E91"/>
    <w:rsid w:val="004C0182"/>
    <w:rsid w:val="004C030F"/>
    <w:rsid w:val="004C086C"/>
    <w:rsid w:val="004C0B07"/>
    <w:rsid w:val="004C0B85"/>
    <w:rsid w:val="004C0D42"/>
    <w:rsid w:val="004C121B"/>
    <w:rsid w:val="004C183D"/>
    <w:rsid w:val="004C1F1A"/>
    <w:rsid w:val="004C2224"/>
    <w:rsid w:val="004C2828"/>
    <w:rsid w:val="004C28CE"/>
    <w:rsid w:val="004C3CA7"/>
    <w:rsid w:val="004C3E5B"/>
    <w:rsid w:val="004C42B4"/>
    <w:rsid w:val="004C4416"/>
    <w:rsid w:val="004C44C3"/>
    <w:rsid w:val="004C4793"/>
    <w:rsid w:val="004C49D6"/>
    <w:rsid w:val="004C49EC"/>
    <w:rsid w:val="004C5D18"/>
    <w:rsid w:val="004C6369"/>
    <w:rsid w:val="004C6EF0"/>
    <w:rsid w:val="004C73B4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421"/>
    <w:rsid w:val="004D2566"/>
    <w:rsid w:val="004D293A"/>
    <w:rsid w:val="004D2AD4"/>
    <w:rsid w:val="004D2B03"/>
    <w:rsid w:val="004D3E1E"/>
    <w:rsid w:val="004D67A7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2DD"/>
    <w:rsid w:val="004E46A3"/>
    <w:rsid w:val="004E4FA4"/>
    <w:rsid w:val="004E5FC0"/>
    <w:rsid w:val="004E6E07"/>
    <w:rsid w:val="004E6F02"/>
    <w:rsid w:val="004E6F6F"/>
    <w:rsid w:val="004E72FB"/>
    <w:rsid w:val="004E7349"/>
    <w:rsid w:val="004E760A"/>
    <w:rsid w:val="004E7C6B"/>
    <w:rsid w:val="004E7F0F"/>
    <w:rsid w:val="004F00AA"/>
    <w:rsid w:val="004F017D"/>
    <w:rsid w:val="004F0B6C"/>
    <w:rsid w:val="004F1137"/>
    <w:rsid w:val="004F2EE9"/>
    <w:rsid w:val="004F3D0D"/>
    <w:rsid w:val="004F455E"/>
    <w:rsid w:val="004F5250"/>
    <w:rsid w:val="004F5513"/>
    <w:rsid w:val="004F5ACD"/>
    <w:rsid w:val="004F608C"/>
    <w:rsid w:val="004F6290"/>
    <w:rsid w:val="004F6610"/>
    <w:rsid w:val="004F6EC6"/>
    <w:rsid w:val="004F79D0"/>
    <w:rsid w:val="0050025E"/>
    <w:rsid w:val="005008F3"/>
    <w:rsid w:val="005010FD"/>
    <w:rsid w:val="00501632"/>
    <w:rsid w:val="005016B6"/>
    <w:rsid w:val="00502D37"/>
    <w:rsid w:val="0050365D"/>
    <w:rsid w:val="00503C39"/>
    <w:rsid w:val="005050AC"/>
    <w:rsid w:val="005052A5"/>
    <w:rsid w:val="00505984"/>
    <w:rsid w:val="00505A63"/>
    <w:rsid w:val="00506E5C"/>
    <w:rsid w:val="00510497"/>
    <w:rsid w:val="005104B0"/>
    <w:rsid w:val="005104D0"/>
    <w:rsid w:val="00510B05"/>
    <w:rsid w:val="005111E4"/>
    <w:rsid w:val="00511566"/>
    <w:rsid w:val="00511AF5"/>
    <w:rsid w:val="00512F56"/>
    <w:rsid w:val="00513719"/>
    <w:rsid w:val="00513978"/>
    <w:rsid w:val="00515403"/>
    <w:rsid w:val="00515A8F"/>
    <w:rsid w:val="00515D29"/>
    <w:rsid w:val="00516144"/>
    <w:rsid w:val="00516507"/>
    <w:rsid w:val="0051654F"/>
    <w:rsid w:val="00516B46"/>
    <w:rsid w:val="00516C3F"/>
    <w:rsid w:val="00516E27"/>
    <w:rsid w:val="00516FDE"/>
    <w:rsid w:val="00516FFC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3679"/>
    <w:rsid w:val="00523C1E"/>
    <w:rsid w:val="00523C67"/>
    <w:rsid w:val="00523DEB"/>
    <w:rsid w:val="00524168"/>
    <w:rsid w:val="005242C5"/>
    <w:rsid w:val="00524618"/>
    <w:rsid w:val="005248DD"/>
    <w:rsid w:val="00524A32"/>
    <w:rsid w:val="00524EA4"/>
    <w:rsid w:val="00525BF9"/>
    <w:rsid w:val="00525C00"/>
    <w:rsid w:val="00527832"/>
    <w:rsid w:val="0053028A"/>
    <w:rsid w:val="0053149C"/>
    <w:rsid w:val="005315B9"/>
    <w:rsid w:val="005320D4"/>
    <w:rsid w:val="005323D3"/>
    <w:rsid w:val="00532694"/>
    <w:rsid w:val="0053326B"/>
    <w:rsid w:val="00534095"/>
    <w:rsid w:val="00534485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6CD"/>
    <w:rsid w:val="00544C51"/>
    <w:rsid w:val="00544D0D"/>
    <w:rsid w:val="00544FFF"/>
    <w:rsid w:val="00545047"/>
    <w:rsid w:val="00545061"/>
    <w:rsid w:val="0054524D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D2C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519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55A6"/>
    <w:rsid w:val="00565F50"/>
    <w:rsid w:val="00566330"/>
    <w:rsid w:val="005666B3"/>
    <w:rsid w:val="0056678A"/>
    <w:rsid w:val="00567587"/>
    <w:rsid w:val="005676E8"/>
    <w:rsid w:val="0056787E"/>
    <w:rsid w:val="005709FA"/>
    <w:rsid w:val="00570A64"/>
    <w:rsid w:val="00570CAB"/>
    <w:rsid w:val="00570F61"/>
    <w:rsid w:val="00571144"/>
    <w:rsid w:val="0057141B"/>
    <w:rsid w:val="00571D1B"/>
    <w:rsid w:val="005727EF"/>
    <w:rsid w:val="005729FD"/>
    <w:rsid w:val="0057306D"/>
    <w:rsid w:val="005732EB"/>
    <w:rsid w:val="0057334E"/>
    <w:rsid w:val="005737A9"/>
    <w:rsid w:val="005741A7"/>
    <w:rsid w:val="00574630"/>
    <w:rsid w:val="005754CB"/>
    <w:rsid w:val="00575752"/>
    <w:rsid w:val="00575D95"/>
    <w:rsid w:val="00575DC5"/>
    <w:rsid w:val="005762FB"/>
    <w:rsid w:val="00576B22"/>
    <w:rsid w:val="00577954"/>
    <w:rsid w:val="00577CCC"/>
    <w:rsid w:val="00577DBC"/>
    <w:rsid w:val="005804D7"/>
    <w:rsid w:val="00580CC1"/>
    <w:rsid w:val="00580F5D"/>
    <w:rsid w:val="005816A1"/>
    <w:rsid w:val="005820EF"/>
    <w:rsid w:val="005822FF"/>
    <w:rsid w:val="005835CB"/>
    <w:rsid w:val="00583B95"/>
    <w:rsid w:val="00583D73"/>
    <w:rsid w:val="0058438E"/>
    <w:rsid w:val="00584837"/>
    <w:rsid w:val="00584D47"/>
    <w:rsid w:val="005855D7"/>
    <w:rsid w:val="00585810"/>
    <w:rsid w:val="00585A90"/>
    <w:rsid w:val="00586535"/>
    <w:rsid w:val="005865BA"/>
    <w:rsid w:val="00586F83"/>
    <w:rsid w:val="00587009"/>
    <w:rsid w:val="005874B9"/>
    <w:rsid w:val="00587558"/>
    <w:rsid w:val="00587652"/>
    <w:rsid w:val="0058790A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168"/>
    <w:rsid w:val="00597B9C"/>
    <w:rsid w:val="005A0045"/>
    <w:rsid w:val="005A0B32"/>
    <w:rsid w:val="005A0D70"/>
    <w:rsid w:val="005A13E9"/>
    <w:rsid w:val="005A1CD9"/>
    <w:rsid w:val="005A23D9"/>
    <w:rsid w:val="005A27BB"/>
    <w:rsid w:val="005A30A7"/>
    <w:rsid w:val="005A314E"/>
    <w:rsid w:val="005A3BC4"/>
    <w:rsid w:val="005A3D8F"/>
    <w:rsid w:val="005A4801"/>
    <w:rsid w:val="005A4829"/>
    <w:rsid w:val="005A4DAA"/>
    <w:rsid w:val="005A59F3"/>
    <w:rsid w:val="005A5B85"/>
    <w:rsid w:val="005A5D06"/>
    <w:rsid w:val="005A63F8"/>
    <w:rsid w:val="005A7329"/>
    <w:rsid w:val="005A7828"/>
    <w:rsid w:val="005A7E16"/>
    <w:rsid w:val="005B0415"/>
    <w:rsid w:val="005B0E00"/>
    <w:rsid w:val="005B0F0D"/>
    <w:rsid w:val="005B172A"/>
    <w:rsid w:val="005B1B48"/>
    <w:rsid w:val="005B1B9C"/>
    <w:rsid w:val="005B1D6E"/>
    <w:rsid w:val="005B22BD"/>
    <w:rsid w:val="005B2740"/>
    <w:rsid w:val="005B2814"/>
    <w:rsid w:val="005B2A1D"/>
    <w:rsid w:val="005B2E68"/>
    <w:rsid w:val="005B42FA"/>
    <w:rsid w:val="005B617D"/>
    <w:rsid w:val="005B6375"/>
    <w:rsid w:val="005B670C"/>
    <w:rsid w:val="005B6B50"/>
    <w:rsid w:val="005B6E08"/>
    <w:rsid w:val="005B7A09"/>
    <w:rsid w:val="005C01E6"/>
    <w:rsid w:val="005C0505"/>
    <w:rsid w:val="005C0D9C"/>
    <w:rsid w:val="005C10E7"/>
    <w:rsid w:val="005C125A"/>
    <w:rsid w:val="005C1656"/>
    <w:rsid w:val="005C293F"/>
    <w:rsid w:val="005C2E06"/>
    <w:rsid w:val="005C364D"/>
    <w:rsid w:val="005C4348"/>
    <w:rsid w:val="005C448F"/>
    <w:rsid w:val="005C47F1"/>
    <w:rsid w:val="005C4DBA"/>
    <w:rsid w:val="005C54B2"/>
    <w:rsid w:val="005C557B"/>
    <w:rsid w:val="005C5814"/>
    <w:rsid w:val="005C64F2"/>
    <w:rsid w:val="005C671E"/>
    <w:rsid w:val="005C677C"/>
    <w:rsid w:val="005C6A8C"/>
    <w:rsid w:val="005C6C54"/>
    <w:rsid w:val="005C7DB5"/>
    <w:rsid w:val="005C7F97"/>
    <w:rsid w:val="005D1805"/>
    <w:rsid w:val="005D1BBE"/>
    <w:rsid w:val="005D227B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64F"/>
    <w:rsid w:val="005D6D05"/>
    <w:rsid w:val="005D7714"/>
    <w:rsid w:val="005E00BE"/>
    <w:rsid w:val="005E02D9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A4B"/>
    <w:rsid w:val="005E7CD6"/>
    <w:rsid w:val="005F06A7"/>
    <w:rsid w:val="005F0A1B"/>
    <w:rsid w:val="005F14C1"/>
    <w:rsid w:val="005F1976"/>
    <w:rsid w:val="005F2619"/>
    <w:rsid w:val="005F2676"/>
    <w:rsid w:val="005F2E9A"/>
    <w:rsid w:val="005F2F59"/>
    <w:rsid w:val="005F3128"/>
    <w:rsid w:val="005F31CD"/>
    <w:rsid w:val="005F3870"/>
    <w:rsid w:val="005F4EBB"/>
    <w:rsid w:val="005F4FF9"/>
    <w:rsid w:val="005F546A"/>
    <w:rsid w:val="005F5C6C"/>
    <w:rsid w:val="005F5F19"/>
    <w:rsid w:val="005F6124"/>
    <w:rsid w:val="005F6F33"/>
    <w:rsid w:val="005F730C"/>
    <w:rsid w:val="005F78B9"/>
    <w:rsid w:val="005F791F"/>
    <w:rsid w:val="005F7B0E"/>
    <w:rsid w:val="005F7ED9"/>
    <w:rsid w:val="00600CAF"/>
    <w:rsid w:val="00600CC0"/>
    <w:rsid w:val="006011E4"/>
    <w:rsid w:val="00601229"/>
    <w:rsid w:val="00601C8A"/>
    <w:rsid w:val="00602549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F8B"/>
    <w:rsid w:val="0060495D"/>
    <w:rsid w:val="00604BAD"/>
    <w:rsid w:val="006058CB"/>
    <w:rsid w:val="00605B5F"/>
    <w:rsid w:val="006061C9"/>
    <w:rsid w:val="006062B7"/>
    <w:rsid w:val="006062EA"/>
    <w:rsid w:val="00606D5D"/>
    <w:rsid w:val="0060706F"/>
    <w:rsid w:val="00607D15"/>
    <w:rsid w:val="00610FD4"/>
    <w:rsid w:val="0061114A"/>
    <w:rsid w:val="00611DFF"/>
    <w:rsid w:val="00611E0C"/>
    <w:rsid w:val="006122B8"/>
    <w:rsid w:val="00612BDC"/>
    <w:rsid w:val="00612FBD"/>
    <w:rsid w:val="006137E5"/>
    <w:rsid w:val="00613B19"/>
    <w:rsid w:val="006141BA"/>
    <w:rsid w:val="006144BF"/>
    <w:rsid w:val="0061670E"/>
    <w:rsid w:val="006167F9"/>
    <w:rsid w:val="006168F7"/>
    <w:rsid w:val="00616EC8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145"/>
    <w:rsid w:val="00623A75"/>
    <w:rsid w:val="00625058"/>
    <w:rsid w:val="0062522F"/>
    <w:rsid w:val="00625457"/>
    <w:rsid w:val="00625C3F"/>
    <w:rsid w:val="00625EB0"/>
    <w:rsid w:val="0062608F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B"/>
    <w:rsid w:val="0063248D"/>
    <w:rsid w:val="006325E9"/>
    <w:rsid w:val="006347F3"/>
    <w:rsid w:val="00634AFF"/>
    <w:rsid w:val="00634E42"/>
    <w:rsid w:val="00635A41"/>
    <w:rsid w:val="00635ACB"/>
    <w:rsid w:val="006361A5"/>
    <w:rsid w:val="00636A9C"/>
    <w:rsid w:val="00636F5A"/>
    <w:rsid w:val="00640032"/>
    <w:rsid w:val="0064071C"/>
    <w:rsid w:val="006409B7"/>
    <w:rsid w:val="00641444"/>
    <w:rsid w:val="0064147F"/>
    <w:rsid w:val="00641B07"/>
    <w:rsid w:val="00641D5F"/>
    <w:rsid w:val="0064238E"/>
    <w:rsid w:val="006424F7"/>
    <w:rsid w:val="0064255D"/>
    <w:rsid w:val="006427BC"/>
    <w:rsid w:val="00642826"/>
    <w:rsid w:val="00642F7E"/>
    <w:rsid w:val="00643582"/>
    <w:rsid w:val="00643ACF"/>
    <w:rsid w:val="00644783"/>
    <w:rsid w:val="00644CB8"/>
    <w:rsid w:val="006452F9"/>
    <w:rsid w:val="00645538"/>
    <w:rsid w:val="006455C5"/>
    <w:rsid w:val="0064626C"/>
    <w:rsid w:val="0064696C"/>
    <w:rsid w:val="0064719E"/>
    <w:rsid w:val="0064778A"/>
    <w:rsid w:val="0065079B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5CD1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6041A"/>
    <w:rsid w:val="0066089C"/>
    <w:rsid w:val="00660D1E"/>
    <w:rsid w:val="00660DB9"/>
    <w:rsid w:val="00660F1B"/>
    <w:rsid w:val="006621B2"/>
    <w:rsid w:val="00663198"/>
    <w:rsid w:val="0066355E"/>
    <w:rsid w:val="00665305"/>
    <w:rsid w:val="00665332"/>
    <w:rsid w:val="00665922"/>
    <w:rsid w:val="00665C4D"/>
    <w:rsid w:val="00665C5B"/>
    <w:rsid w:val="00666F76"/>
    <w:rsid w:val="00667747"/>
    <w:rsid w:val="00667759"/>
    <w:rsid w:val="00667947"/>
    <w:rsid w:val="00667AFF"/>
    <w:rsid w:val="00667EA1"/>
    <w:rsid w:val="00670132"/>
    <w:rsid w:val="00670475"/>
    <w:rsid w:val="00670D3D"/>
    <w:rsid w:val="006712F8"/>
    <w:rsid w:val="00671608"/>
    <w:rsid w:val="006717D9"/>
    <w:rsid w:val="006717F6"/>
    <w:rsid w:val="00671A27"/>
    <w:rsid w:val="00671F4C"/>
    <w:rsid w:val="00671F70"/>
    <w:rsid w:val="00672853"/>
    <w:rsid w:val="00672922"/>
    <w:rsid w:val="00672C3C"/>
    <w:rsid w:val="00672DC0"/>
    <w:rsid w:val="00672F31"/>
    <w:rsid w:val="0067314F"/>
    <w:rsid w:val="0067356B"/>
    <w:rsid w:val="00673932"/>
    <w:rsid w:val="00673BBF"/>
    <w:rsid w:val="00673BFF"/>
    <w:rsid w:val="006742C9"/>
    <w:rsid w:val="006743AF"/>
    <w:rsid w:val="00674C6E"/>
    <w:rsid w:val="006751AD"/>
    <w:rsid w:val="0067537A"/>
    <w:rsid w:val="00675427"/>
    <w:rsid w:val="00675635"/>
    <w:rsid w:val="00676388"/>
    <w:rsid w:val="00676400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3765"/>
    <w:rsid w:val="00683BD7"/>
    <w:rsid w:val="00684CD1"/>
    <w:rsid w:val="006854AA"/>
    <w:rsid w:val="006858AC"/>
    <w:rsid w:val="00686223"/>
    <w:rsid w:val="00686527"/>
    <w:rsid w:val="00686DB2"/>
    <w:rsid w:val="006874E0"/>
    <w:rsid w:val="00687BDD"/>
    <w:rsid w:val="00691598"/>
    <w:rsid w:val="00691964"/>
    <w:rsid w:val="00691CBF"/>
    <w:rsid w:val="00691E04"/>
    <w:rsid w:val="00692B12"/>
    <w:rsid w:val="00693CB8"/>
    <w:rsid w:val="00693D1B"/>
    <w:rsid w:val="00693EAA"/>
    <w:rsid w:val="00694199"/>
    <w:rsid w:val="00694BCB"/>
    <w:rsid w:val="00695AC8"/>
    <w:rsid w:val="00695F8D"/>
    <w:rsid w:val="0069618D"/>
    <w:rsid w:val="00696262"/>
    <w:rsid w:val="006963EE"/>
    <w:rsid w:val="00696EA9"/>
    <w:rsid w:val="00697898"/>
    <w:rsid w:val="006A2247"/>
    <w:rsid w:val="006A275C"/>
    <w:rsid w:val="006A29B3"/>
    <w:rsid w:val="006A2E6F"/>
    <w:rsid w:val="006A3AC7"/>
    <w:rsid w:val="006A3C74"/>
    <w:rsid w:val="006A50BC"/>
    <w:rsid w:val="006A55BF"/>
    <w:rsid w:val="006A5696"/>
    <w:rsid w:val="006A61E3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549"/>
    <w:rsid w:val="006B36B8"/>
    <w:rsid w:val="006B401E"/>
    <w:rsid w:val="006B43DD"/>
    <w:rsid w:val="006B54BF"/>
    <w:rsid w:val="006B62A4"/>
    <w:rsid w:val="006B6536"/>
    <w:rsid w:val="006B7AE0"/>
    <w:rsid w:val="006B7B27"/>
    <w:rsid w:val="006B7B96"/>
    <w:rsid w:val="006B7DBF"/>
    <w:rsid w:val="006C007B"/>
    <w:rsid w:val="006C04DF"/>
    <w:rsid w:val="006C0670"/>
    <w:rsid w:val="006C0CF3"/>
    <w:rsid w:val="006C21A0"/>
    <w:rsid w:val="006C2FA1"/>
    <w:rsid w:val="006C3131"/>
    <w:rsid w:val="006C31A2"/>
    <w:rsid w:val="006C3248"/>
    <w:rsid w:val="006C3458"/>
    <w:rsid w:val="006C3899"/>
    <w:rsid w:val="006C410A"/>
    <w:rsid w:val="006C4168"/>
    <w:rsid w:val="006C44F9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102D"/>
    <w:rsid w:val="006D1BAC"/>
    <w:rsid w:val="006D20DF"/>
    <w:rsid w:val="006D27A9"/>
    <w:rsid w:val="006D2BC2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E02E0"/>
    <w:rsid w:val="006E0C8D"/>
    <w:rsid w:val="006E0E83"/>
    <w:rsid w:val="006E0FD8"/>
    <w:rsid w:val="006E183E"/>
    <w:rsid w:val="006E1D9F"/>
    <w:rsid w:val="006E2FD2"/>
    <w:rsid w:val="006E353D"/>
    <w:rsid w:val="006E3FAC"/>
    <w:rsid w:val="006E4062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700B"/>
    <w:rsid w:val="006E750B"/>
    <w:rsid w:val="006E7535"/>
    <w:rsid w:val="006F056A"/>
    <w:rsid w:val="006F073C"/>
    <w:rsid w:val="006F0CE3"/>
    <w:rsid w:val="006F107E"/>
    <w:rsid w:val="006F1659"/>
    <w:rsid w:val="006F264F"/>
    <w:rsid w:val="006F2B18"/>
    <w:rsid w:val="006F340E"/>
    <w:rsid w:val="006F34F1"/>
    <w:rsid w:val="006F3D24"/>
    <w:rsid w:val="006F415D"/>
    <w:rsid w:val="006F461A"/>
    <w:rsid w:val="006F501E"/>
    <w:rsid w:val="006F6255"/>
    <w:rsid w:val="006F6666"/>
    <w:rsid w:val="006F6EB9"/>
    <w:rsid w:val="006F7154"/>
    <w:rsid w:val="006F74EB"/>
    <w:rsid w:val="007003D1"/>
    <w:rsid w:val="00700BF5"/>
    <w:rsid w:val="007012D8"/>
    <w:rsid w:val="007013BA"/>
    <w:rsid w:val="00701563"/>
    <w:rsid w:val="00702835"/>
    <w:rsid w:val="00702BCB"/>
    <w:rsid w:val="00702C41"/>
    <w:rsid w:val="0070342C"/>
    <w:rsid w:val="00703461"/>
    <w:rsid w:val="0070399E"/>
    <w:rsid w:val="00703AC9"/>
    <w:rsid w:val="00703CB3"/>
    <w:rsid w:val="00704979"/>
    <w:rsid w:val="00705273"/>
    <w:rsid w:val="00705824"/>
    <w:rsid w:val="00705B23"/>
    <w:rsid w:val="00705DA6"/>
    <w:rsid w:val="00706A1E"/>
    <w:rsid w:val="007078A5"/>
    <w:rsid w:val="0071013D"/>
    <w:rsid w:val="00710535"/>
    <w:rsid w:val="007105A5"/>
    <w:rsid w:val="0071150E"/>
    <w:rsid w:val="0071175A"/>
    <w:rsid w:val="00711938"/>
    <w:rsid w:val="00712036"/>
    <w:rsid w:val="007132EF"/>
    <w:rsid w:val="00713C41"/>
    <w:rsid w:val="00714DFE"/>
    <w:rsid w:val="00715ACA"/>
    <w:rsid w:val="00715C5E"/>
    <w:rsid w:val="00715C61"/>
    <w:rsid w:val="00715E19"/>
    <w:rsid w:val="0071640E"/>
    <w:rsid w:val="00716953"/>
    <w:rsid w:val="00717444"/>
    <w:rsid w:val="00717688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D3"/>
    <w:rsid w:val="007223E1"/>
    <w:rsid w:val="00722588"/>
    <w:rsid w:val="00722681"/>
    <w:rsid w:val="007231BC"/>
    <w:rsid w:val="00723531"/>
    <w:rsid w:val="00724151"/>
    <w:rsid w:val="00725232"/>
    <w:rsid w:val="0072546B"/>
    <w:rsid w:val="007259AA"/>
    <w:rsid w:val="00725B78"/>
    <w:rsid w:val="00725BDF"/>
    <w:rsid w:val="00725EBC"/>
    <w:rsid w:val="007270D5"/>
    <w:rsid w:val="00727380"/>
    <w:rsid w:val="00727616"/>
    <w:rsid w:val="00727793"/>
    <w:rsid w:val="007279C7"/>
    <w:rsid w:val="00727C26"/>
    <w:rsid w:val="00727CD8"/>
    <w:rsid w:val="00730146"/>
    <w:rsid w:val="007309E7"/>
    <w:rsid w:val="00730BBD"/>
    <w:rsid w:val="00730F58"/>
    <w:rsid w:val="0073100B"/>
    <w:rsid w:val="0073150B"/>
    <w:rsid w:val="00733143"/>
    <w:rsid w:val="0073361F"/>
    <w:rsid w:val="007339BE"/>
    <w:rsid w:val="007341AF"/>
    <w:rsid w:val="007342C0"/>
    <w:rsid w:val="00734B01"/>
    <w:rsid w:val="00734B02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4B4"/>
    <w:rsid w:val="007465D6"/>
    <w:rsid w:val="00746F69"/>
    <w:rsid w:val="00747427"/>
    <w:rsid w:val="00747916"/>
    <w:rsid w:val="0074796B"/>
    <w:rsid w:val="0075028F"/>
    <w:rsid w:val="0075053A"/>
    <w:rsid w:val="00750D70"/>
    <w:rsid w:val="00751524"/>
    <w:rsid w:val="00751A8D"/>
    <w:rsid w:val="00753564"/>
    <w:rsid w:val="007537EC"/>
    <w:rsid w:val="00753FD0"/>
    <w:rsid w:val="00754300"/>
    <w:rsid w:val="00754517"/>
    <w:rsid w:val="00754AC2"/>
    <w:rsid w:val="00754CBD"/>
    <w:rsid w:val="00754CC0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539"/>
    <w:rsid w:val="00761DEE"/>
    <w:rsid w:val="0076237B"/>
    <w:rsid w:val="00763132"/>
    <w:rsid w:val="00763593"/>
    <w:rsid w:val="00763783"/>
    <w:rsid w:val="00763D7F"/>
    <w:rsid w:val="007651DB"/>
    <w:rsid w:val="007652B3"/>
    <w:rsid w:val="007654B2"/>
    <w:rsid w:val="0076588D"/>
    <w:rsid w:val="00766FFA"/>
    <w:rsid w:val="007678AD"/>
    <w:rsid w:val="00767F2F"/>
    <w:rsid w:val="007707B2"/>
    <w:rsid w:val="00771016"/>
    <w:rsid w:val="007710C5"/>
    <w:rsid w:val="007710FE"/>
    <w:rsid w:val="00772BEA"/>
    <w:rsid w:val="007733D8"/>
    <w:rsid w:val="007747D6"/>
    <w:rsid w:val="00774E25"/>
    <w:rsid w:val="00775AD2"/>
    <w:rsid w:val="0077659D"/>
    <w:rsid w:val="00776EEE"/>
    <w:rsid w:val="00777B32"/>
    <w:rsid w:val="00777D6E"/>
    <w:rsid w:val="0078089B"/>
    <w:rsid w:val="007809F6"/>
    <w:rsid w:val="00781185"/>
    <w:rsid w:val="00781BB3"/>
    <w:rsid w:val="00781ED9"/>
    <w:rsid w:val="00782E40"/>
    <w:rsid w:val="007833FD"/>
    <w:rsid w:val="00784A08"/>
    <w:rsid w:val="00786170"/>
    <w:rsid w:val="0078657A"/>
    <w:rsid w:val="007876C0"/>
    <w:rsid w:val="00787CF5"/>
    <w:rsid w:val="00787EC6"/>
    <w:rsid w:val="0079004C"/>
    <w:rsid w:val="00791404"/>
    <w:rsid w:val="00791849"/>
    <w:rsid w:val="00792797"/>
    <w:rsid w:val="007934E7"/>
    <w:rsid w:val="00793AF6"/>
    <w:rsid w:val="00794159"/>
    <w:rsid w:val="00794F00"/>
    <w:rsid w:val="00795281"/>
    <w:rsid w:val="00795F44"/>
    <w:rsid w:val="007962A2"/>
    <w:rsid w:val="0079731D"/>
    <w:rsid w:val="0079741C"/>
    <w:rsid w:val="0079793C"/>
    <w:rsid w:val="00797941"/>
    <w:rsid w:val="007979B0"/>
    <w:rsid w:val="00797F81"/>
    <w:rsid w:val="007A1A43"/>
    <w:rsid w:val="007A1D42"/>
    <w:rsid w:val="007A21AF"/>
    <w:rsid w:val="007A2814"/>
    <w:rsid w:val="007A29B5"/>
    <w:rsid w:val="007A3952"/>
    <w:rsid w:val="007A3E54"/>
    <w:rsid w:val="007A3F36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2D0"/>
    <w:rsid w:val="007B0428"/>
    <w:rsid w:val="007B0527"/>
    <w:rsid w:val="007B0C70"/>
    <w:rsid w:val="007B1046"/>
    <w:rsid w:val="007B1122"/>
    <w:rsid w:val="007B12E7"/>
    <w:rsid w:val="007B134F"/>
    <w:rsid w:val="007B1A3D"/>
    <w:rsid w:val="007B1CD0"/>
    <w:rsid w:val="007B26CD"/>
    <w:rsid w:val="007B28E9"/>
    <w:rsid w:val="007B2924"/>
    <w:rsid w:val="007B34F9"/>
    <w:rsid w:val="007B35E2"/>
    <w:rsid w:val="007B407A"/>
    <w:rsid w:val="007B4786"/>
    <w:rsid w:val="007B4C9B"/>
    <w:rsid w:val="007B4CD5"/>
    <w:rsid w:val="007B5555"/>
    <w:rsid w:val="007B5C52"/>
    <w:rsid w:val="007B616B"/>
    <w:rsid w:val="007B6294"/>
    <w:rsid w:val="007B679D"/>
    <w:rsid w:val="007B7175"/>
    <w:rsid w:val="007B7814"/>
    <w:rsid w:val="007B7DC5"/>
    <w:rsid w:val="007C0BB5"/>
    <w:rsid w:val="007C0DE9"/>
    <w:rsid w:val="007C196B"/>
    <w:rsid w:val="007C2521"/>
    <w:rsid w:val="007C2DD3"/>
    <w:rsid w:val="007C2FFD"/>
    <w:rsid w:val="007C3566"/>
    <w:rsid w:val="007C3780"/>
    <w:rsid w:val="007C4720"/>
    <w:rsid w:val="007C5180"/>
    <w:rsid w:val="007C52CC"/>
    <w:rsid w:val="007C5869"/>
    <w:rsid w:val="007C5DBC"/>
    <w:rsid w:val="007C5FB3"/>
    <w:rsid w:val="007C725B"/>
    <w:rsid w:val="007D0B0F"/>
    <w:rsid w:val="007D0F80"/>
    <w:rsid w:val="007D0FFC"/>
    <w:rsid w:val="007D1584"/>
    <w:rsid w:val="007D20DF"/>
    <w:rsid w:val="007D228A"/>
    <w:rsid w:val="007D2544"/>
    <w:rsid w:val="007D2647"/>
    <w:rsid w:val="007D3558"/>
    <w:rsid w:val="007D3D41"/>
    <w:rsid w:val="007D3E3E"/>
    <w:rsid w:val="007D476E"/>
    <w:rsid w:val="007D51CF"/>
    <w:rsid w:val="007D5C8F"/>
    <w:rsid w:val="007D6511"/>
    <w:rsid w:val="007D6DD1"/>
    <w:rsid w:val="007D7AAA"/>
    <w:rsid w:val="007E06C5"/>
    <w:rsid w:val="007E07A9"/>
    <w:rsid w:val="007E086A"/>
    <w:rsid w:val="007E0EDE"/>
    <w:rsid w:val="007E1169"/>
    <w:rsid w:val="007E1C05"/>
    <w:rsid w:val="007E1EEA"/>
    <w:rsid w:val="007E1F1E"/>
    <w:rsid w:val="007E257E"/>
    <w:rsid w:val="007E303A"/>
    <w:rsid w:val="007E382E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58B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3057"/>
    <w:rsid w:val="007F3419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7E"/>
    <w:rsid w:val="007F5A2C"/>
    <w:rsid w:val="007F6542"/>
    <w:rsid w:val="007F7442"/>
    <w:rsid w:val="007F7C47"/>
    <w:rsid w:val="007F7FBE"/>
    <w:rsid w:val="007F7FF5"/>
    <w:rsid w:val="008005B5"/>
    <w:rsid w:val="00800787"/>
    <w:rsid w:val="00800795"/>
    <w:rsid w:val="0080080D"/>
    <w:rsid w:val="00800E4C"/>
    <w:rsid w:val="008010E0"/>
    <w:rsid w:val="00801950"/>
    <w:rsid w:val="008025C7"/>
    <w:rsid w:val="008033B6"/>
    <w:rsid w:val="0080368C"/>
    <w:rsid w:val="008037E0"/>
    <w:rsid w:val="0080456B"/>
    <w:rsid w:val="00804889"/>
    <w:rsid w:val="00805283"/>
    <w:rsid w:val="008053F0"/>
    <w:rsid w:val="00805799"/>
    <w:rsid w:val="00805888"/>
    <w:rsid w:val="00805A24"/>
    <w:rsid w:val="00807606"/>
    <w:rsid w:val="0080780F"/>
    <w:rsid w:val="00807B54"/>
    <w:rsid w:val="0081017D"/>
    <w:rsid w:val="0081095B"/>
    <w:rsid w:val="008109EC"/>
    <w:rsid w:val="00810D0A"/>
    <w:rsid w:val="00810F9B"/>
    <w:rsid w:val="00811954"/>
    <w:rsid w:val="00811DCC"/>
    <w:rsid w:val="00811FAE"/>
    <w:rsid w:val="00812788"/>
    <w:rsid w:val="008128AD"/>
    <w:rsid w:val="008138B3"/>
    <w:rsid w:val="0081474F"/>
    <w:rsid w:val="0081485C"/>
    <w:rsid w:val="00814AA7"/>
    <w:rsid w:val="00814B11"/>
    <w:rsid w:val="00814FF9"/>
    <w:rsid w:val="0081539A"/>
    <w:rsid w:val="0081572B"/>
    <w:rsid w:val="00815B89"/>
    <w:rsid w:val="00815CB2"/>
    <w:rsid w:val="00815EE4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D39"/>
    <w:rsid w:val="00821DC0"/>
    <w:rsid w:val="00822065"/>
    <w:rsid w:val="0082232F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691"/>
    <w:rsid w:val="008309F2"/>
    <w:rsid w:val="008313DA"/>
    <w:rsid w:val="0083168E"/>
    <w:rsid w:val="00831E46"/>
    <w:rsid w:val="008323A6"/>
    <w:rsid w:val="00832400"/>
    <w:rsid w:val="0083277C"/>
    <w:rsid w:val="00832AE1"/>
    <w:rsid w:val="00832E71"/>
    <w:rsid w:val="00832E8B"/>
    <w:rsid w:val="00833BC4"/>
    <w:rsid w:val="00833BE7"/>
    <w:rsid w:val="00834036"/>
    <w:rsid w:val="0083480F"/>
    <w:rsid w:val="00835211"/>
    <w:rsid w:val="00835A24"/>
    <w:rsid w:val="00835BF5"/>
    <w:rsid w:val="00835D48"/>
    <w:rsid w:val="00835FC8"/>
    <w:rsid w:val="008376D1"/>
    <w:rsid w:val="0084026E"/>
    <w:rsid w:val="0084063D"/>
    <w:rsid w:val="00841B07"/>
    <w:rsid w:val="00841F0C"/>
    <w:rsid w:val="00842AD1"/>
    <w:rsid w:val="00842D13"/>
    <w:rsid w:val="00843642"/>
    <w:rsid w:val="0084395F"/>
    <w:rsid w:val="008440A7"/>
    <w:rsid w:val="008443D7"/>
    <w:rsid w:val="00844AE4"/>
    <w:rsid w:val="00845453"/>
    <w:rsid w:val="00845C25"/>
    <w:rsid w:val="00845DB3"/>
    <w:rsid w:val="00846A54"/>
    <w:rsid w:val="00846B1F"/>
    <w:rsid w:val="0084736E"/>
    <w:rsid w:val="00850A2B"/>
    <w:rsid w:val="00850EA8"/>
    <w:rsid w:val="00850F65"/>
    <w:rsid w:val="008513FB"/>
    <w:rsid w:val="008516DF"/>
    <w:rsid w:val="00851C1C"/>
    <w:rsid w:val="00851DF7"/>
    <w:rsid w:val="00853AAD"/>
    <w:rsid w:val="00854584"/>
    <w:rsid w:val="00855A6A"/>
    <w:rsid w:val="00855C20"/>
    <w:rsid w:val="00856795"/>
    <w:rsid w:val="0085691A"/>
    <w:rsid w:val="00856E69"/>
    <w:rsid w:val="00856FA5"/>
    <w:rsid w:val="008575EA"/>
    <w:rsid w:val="00857C9D"/>
    <w:rsid w:val="00857E22"/>
    <w:rsid w:val="00857FF9"/>
    <w:rsid w:val="00860317"/>
    <w:rsid w:val="00860B60"/>
    <w:rsid w:val="008614AB"/>
    <w:rsid w:val="00861D0E"/>
    <w:rsid w:val="0086213B"/>
    <w:rsid w:val="008631BF"/>
    <w:rsid w:val="00863366"/>
    <w:rsid w:val="00863714"/>
    <w:rsid w:val="008641D9"/>
    <w:rsid w:val="00864614"/>
    <w:rsid w:val="00865274"/>
    <w:rsid w:val="008655CE"/>
    <w:rsid w:val="00866034"/>
    <w:rsid w:val="008667F4"/>
    <w:rsid w:val="00866BF9"/>
    <w:rsid w:val="00867975"/>
    <w:rsid w:val="0087010A"/>
    <w:rsid w:val="008701B8"/>
    <w:rsid w:val="00870C38"/>
    <w:rsid w:val="00870FC0"/>
    <w:rsid w:val="0087112B"/>
    <w:rsid w:val="008712BD"/>
    <w:rsid w:val="00871C86"/>
    <w:rsid w:val="00871E6B"/>
    <w:rsid w:val="00872585"/>
    <w:rsid w:val="00872805"/>
    <w:rsid w:val="0087308B"/>
    <w:rsid w:val="0087312A"/>
    <w:rsid w:val="008739B6"/>
    <w:rsid w:val="00873CA7"/>
    <w:rsid w:val="008744CC"/>
    <w:rsid w:val="008748BD"/>
    <w:rsid w:val="00874AD7"/>
    <w:rsid w:val="00874E2A"/>
    <w:rsid w:val="00876628"/>
    <w:rsid w:val="00876738"/>
    <w:rsid w:val="00876A52"/>
    <w:rsid w:val="00876CCE"/>
    <w:rsid w:val="00876ED1"/>
    <w:rsid w:val="00876EF8"/>
    <w:rsid w:val="00876FD8"/>
    <w:rsid w:val="00877EBF"/>
    <w:rsid w:val="0088056F"/>
    <w:rsid w:val="008809C6"/>
    <w:rsid w:val="00880B6A"/>
    <w:rsid w:val="0088114A"/>
    <w:rsid w:val="0088130D"/>
    <w:rsid w:val="00881E7C"/>
    <w:rsid w:val="00881F70"/>
    <w:rsid w:val="00882358"/>
    <w:rsid w:val="0088260D"/>
    <w:rsid w:val="008829E4"/>
    <w:rsid w:val="00882CED"/>
    <w:rsid w:val="00882D3D"/>
    <w:rsid w:val="00882FE9"/>
    <w:rsid w:val="00883F39"/>
    <w:rsid w:val="008847C0"/>
    <w:rsid w:val="0088510E"/>
    <w:rsid w:val="00885160"/>
    <w:rsid w:val="0088542E"/>
    <w:rsid w:val="008859C4"/>
    <w:rsid w:val="008860DF"/>
    <w:rsid w:val="00886FB6"/>
    <w:rsid w:val="0088782F"/>
    <w:rsid w:val="00887AC2"/>
    <w:rsid w:val="00887F78"/>
    <w:rsid w:val="008904E5"/>
    <w:rsid w:val="00890D1D"/>
    <w:rsid w:val="00890D7D"/>
    <w:rsid w:val="0089265D"/>
    <w:rsid w:val="00892814"/>
    <w:rsid w:val="00892910"/>
    <w:rsid w:val="008933F0"/>
    <w:rsid w:val="008939F5"/>
    <w:rsid w:val="00893BBF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12DD"/>
    <w:rsid w:val="008A1EB8"/>
    <w:rsid w:val="008A2A55"/>
    <w:rsid w:val="008A38F1"/>
    <w:rsid w:val="008A3C50"/>
    <w:rsid w:val="008A3E62"/>
    <w:rsid w:val="008A4196"/>
    <w:rsid w:val="008A53FD"/>
    <w:rsid w:val="008A564C"/>
    <w:rsid w:val="008A56E8"/>
    <w:rsid w:val="008A59D0"/>
    <w:rsid w:val="008A5A2E"/>
    <w:rsid w:val="008A5C24"/>
    <w:rsid w:val="008A5D5D"/>
    <w:rsid w:val="008A5D9C"/>
    <w:rsid w:val="008A67E9"/>
    <w:rsid w:val="008A705F"/>
    <w:rsid w:val="008A73E8"/>
    <w:rsid w:val="008A7783"/>
    <w:rsid w:val="008A7E79"/>
    <w:rsid w:val="008B092A"/>
    <w:rsid w:val="008B1B1A"/>
    <w:rsid w:val="008B1F10"/>
    <w:rsid w:val="008B2259"/>
    <w:rsid w:val="008B230D"/>
    <w:rsid w:val="008B241C"/>
    <w:rsid w:val="008B2667"/>
    <w:rsid w:val="008B26BF"/>
    <w:rsid w:val="008B329A"/>
    <w:rsid w:val="008B33FB"/>
    <w:rsid w:val="008B3440"/>
    <w:rsid w:val="008B35A2"/>
    <w:rsid w:val="008B3C3D"/>
    <w:rsid w:val="008B3C68"/>
    <w:rsid w:val="008B3E08"/>
    <w:rsid w:val="008B4377"/>
    <w:rsid w:val="008B519F"/>
    <w:rsid w:val="008B526D"/>
    <w:rsid w:val="008B563E"/>
    <w:rsid w:val="008B56FC"/>
    <w:rsid w:val="008B6404"/>
    <w:rsid w:val="008B646E"/>
    <w:rsid w:val="008B65F6"/>
    <w:rsid w:val="008B683A"/>
    <w:rsid w:val="008B7D5F"/>
    <w:rsid w:val="008C0DF0"/>
    <w:rsid w:val="008C0F12"/>
    <w:rsid w:val="008C15FD"/>
    <w:rsid w:val="008C20CB"/>
    <w:rsid w:val="008C2217"/>
    <w:rsid w:val="008C3723"/>
    <w:rsid w:val="008C388D"/>
    <w:rsid w:val="008C49A5"/>
    <w:rsid w:val="008C4EA7"/>
    <w:rsid w:val="008C5042"/>
    <w:rsid w:val="008C59F7"/>
    <w:rsid w:val="008C5EB9"/>
    <w:rsid w:val="008C6B43"/>
    <w:rsid w:val="008C758A"/>
    <w:rsid w:val="008C7A3B"/>
    <w:rsid w:val="008D0377"/>
    <w:rsid w:val="008D0914"/>
    <w:rsid w:val="008D0EA5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40B0"/>
    <w:rsid w:val="008D4713"/>
    <w:rsid w:val="008D48CB"/>
    <w:rsid w:val="008D4CE7"/>
    <w:rsid w:val="008D5031"/>
    <w:rsid w:val="008D5197"/>
    <w:rsid w:val="008D5AC5"/>
    <w:rsid w:val="008D6EAB"/>
    <w:rsid w:val="008D6F2E"/>
    <w:rsid w:val="008D73CE"/>
    <w:rsid w:val="008D7865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73E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6143"/>
    <w:rsid w:val="008E6581"/>
    <w:rsid w:val="008E6656"/>
    <w:rsid w:val="008E67E2"/>
    <w:rsid w:val="008E6B09"/>
    <w:rsid w:val="008E6CC1"/>
    <w:rsid w:val="008E6E73"/>
    <w:rsid w:val="008E7520"/>
    <w:rsid w:val="008E77D5"/>
    <w:rsid w:val="008F04D5"/>
    <w:rsid w:val="008F0CB0"/>
    <w:rsid w:val="008F0DC6"/>
    <w:rsid w:val="008F108B"/>
    <w:rsid w:val="008F1B77"/>
    <w:rsid w:val="008F1D6D"/>
    <w:rsid w:val="008F20C7"/>
    <w:rsid w:val="008F2496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BBF"/>
    <w:rsid w:val="0090035B"/>
    <w:rsid w:val="0090074E"/>
    <w:rsid w:val="00901A09"/>
    <w:rsid w:val="00901D5B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5192"/>
    <w:rsid w:val="00905C9D"/>
    <w:rsid w:val="00905DE5"/>
    <w:rsid w:val="00905F42"/>
    <w:rsid w:val="00906A77"/>
    <w:rsid w:val="00907BCD"/>
    <w:rsid w:val="00907D32"/>
    <w:rsid w:val="00907E50"/>
    <w:rsid w:val="00910860"/>
    <w:rsid w:val="009108F9"/>
    <w:rsid w:val="00910B9F"/>
    <w:rsid w:val="00910C04"/>
    <w:rsid w:val="00910E65"/>
    <w:rsid w:val="009118D7"/>
    <w:rsid w:val="00911A86"/>
    <w:rsid w:val="00911B2E"/>
    <w:rsid w:val="00911EEE"/>
    <w:rsid w:val="009121F7"/>
    <w:rsid w:val="0091256B"/>
    <w:rsid w:val="00913032"/>
    <w:rsid w:val="00913585"/>
    <w:rsid w:val="009137F7"/>
    <w:rsid w:val="00913E95"/>
    <w:rsid w:val="00914192"/>
    <w:rsid w:val="00914FEA"/>
    <w:rsid w:val="00915276"/>
    <w:rsid w:val="00916B97"/>
    <w:rsid w:val="00917284"/>
    <w:rsid w:val="0091728F"/>
    <w:rsid w:val="00917B8A"/>
    <w:rsid w:val="009208DF"/>
    <w:rsid w:val="0092152E"/>
    <w:rsid w:val="00921681"/>
    <w:rsid w:val="0092168E"/>
    <w:rsid w:val="00921E6E"/>
    <w:rsid w:val="009224A4"/>
    <w:rsid w:val="00922F35"/>
    <w:rsid w:val="00923541"/>
    <w:rsid w:val="00924403"/>
    <w:rsid w:val="00924560"/>
    <w:rsid w:val="00924D72"/>
    <w:rsid w:val="00924F0A"/>
    <w:rsid w:val="00927F84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6BE"/>
    <w:rsid w:val="009359F0"/>
    <w:rsid w:val="00935DC9"/>
    <w:rsid w:val="00936941"/>
    <w:rsid w:val="009371AB"/>
    <w:rsid w:val="009373BB"/>
    <w:rsid w:val="009373CE"/>
    <w:rsid w:val="009379F0"/>
    <w:rsid w:val="00940B2B"/>
    <w:rsid w:val="009412C6"/>
    <w:rsid w:val="00941980"/>
    <w:rsid w:val="00941ED6"/>
    <w:rsid w:val="0094202B"/>
    <w:rsid w:val="009421AA"/>
    <w:rsid w:val="0094227D"/>
    <w:rsid w:val="00942E7B"/>
    <w:rsid w:val="009433A1"/>
    <w:rsid w:val="009448D5"/>
    <w:rsid w:val="00945293"/>
    <w:rsid w:val="00945C8D"/>
    <w:rsid w:val="00945E05"/>
    <w:rsid w:val="009466EB"/>
    <w:rsid w:val="009467A6"/>
    <w:rsid w:val="00946CC5"/>
    <w:rsid w:val="00947C60"/>
    <w:rsid w:val="00950500"/>
    <w:rsid w:val="00950628"/>
    <w:rsid w:val="00951176"/>
    <w:rsid w:val="00951516"/>
    <w:rsid w:val="009517B6"/>
    <w:rsid w:val="00951D1E"/>
    <w:rsid w:val="0095233D"/>
    <w:rsid w:val="0095256D"/>
    <w:rsid w:val="00952A34"/>
    <w:rsid w:val="0095325C"/>
    <w:rsid w:val="009536B7"/>
    <w:rsid w:val="009543AF"/>
    <w:rsid w:val="00954731"/>
    <w:rsid w:val="00954A7E"/>
    <w:rsid w:val="00954B5E"/>
    <w:rsid w:val="00954EC2"/>
    <w:rsid w:val="00955064"/>
    <w:rsid w:val="0095519F"/>
    <w:rsid w:val="0095596E"/>
    <w:rsid w:val="00955BF8"/>
    <w:rsid w:val="0095661A"/>
    <w:rsid w:val="00956F96"/>
    <w:rsid w:val="0095734E"/>
    <w:rsid w:val="00957953"/>
    <w:rsid w:val="00957F47"/>
    <w:rsid w:val="00957F4F"/>
    <w:rsid w:val="00960860"/>
    <w:rsid w:val="0096095A"/>
    <w:rsid w:val="00960A91"/>
    <w:rsid w:val="00961048"/>
    <w:rsid w:val="0096125D"/>
    <w:rsid w:val="00961B06"/>
    <w:rsid w:val="00961DC1"/>
    <w:rsid w:val="009625DC"/>
    <w:rsid w:val="0096289D"/>
    <w:rsid w:val="009630AA"/>
    <w:rsid w:val="00963C3C"/>
    <w:rsid w:val="00963D2F"/>
    <w:rsid w:val="009641E3"/>
    <w:rsid w:val="009646AF"/>
    <w:rsid w:val="0096483C"/>
    <w:rsid w:val="009648A0"/>
    <w:rsid w:val="00965732"/>
    <w:rsid w:val="009657B5"/>
    <w:rsid w:val="00965C8B"/>
    <w:rsid w:val="00965F8A"/>
    <w:rsid w:val="009660C7"/>
    <w:rsid w:val="00966FEC"/>
    <w:rsid w:val="00967DD6"/>
    <w:rsid w:val="00970875"/>
    <w:rsid w:val="00970D8F"/>
    <w:rsid w:val="00971087"/>
    <w:rsid w:val="00971E82"/>
    <w:rsid w:val="00971F87"/>
    <w:rsid w:val="009724E6"/>
    <w:rsid w:val="0097278C"/>
    <w:rsid w:val="00974919"/>
    <w:rsid w:val="0097527A"/>
    <w:rsid w:val="0097528B"/>
    <w:rsid w:val="009757C3"/>
    <w:rsid w:val="0097729C"/>
    <w:rsid w:val="00977367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143C"/>
    <w:rsid w:val="0098204D"/>
    <w:rsid w:val="00982077"/>
    <w:rsid w:val="0098241E"/>
    <w:rsid w:val="009825BA"/>
    <w:rsid w:val="00982D4E"/>
    <w:rsid w:val="0098312D"/>
    <w:rsid w:val="00983540"/>
    <w:rsid w:val="00983646"/>
    <w:rsid w:val="00983F51"/>
    <w:rsid w:val="00984696"/>
    <w:rsid w:val="0098502E"/>
    <w:rsid w:val="009851A0"/>
    <w:rsid w:val="00985A09"/>
    <w:rsid w:val="00985B48"/>
    <w:rsid w:val="00985B79"/>
    <w:rsid w:val="00985F29"/>
    <w:rsid w:val="0098615F"/>
    <w:rsid w:val="0098654F"/>
    <w:rsid w:val="0098719F"/>
    <w:rsid w:val="009874A9"/>
    <w:rsid w:val="00987A8B"/>
    <w:rsid w:val="00987DBE"/>
    <w:rsid w:val="00987E2C"/>
    <w:rsid w:val="009901B0"/>
    <w:rsid w:val="009906A8"/>
    <w:rsid w:val="009908D1"/>
    <w:rsid w:val="00990B76"/>
    <w:rsid w:val="00991860"/>
    <w:rsid w:val="00991FC0"/>
    <w:rsid w:val="009923D4"/>
    <w:rsid w:val="00992E59"/>
    <w:rsid w:val="00993AAD"/>
    <w:rsid w:val="00994103"/>
    <w:rsid w:val="009942D6"/>
    <w:rsid w:val="00994A5D"/>
    <w:rsid w:val="009951A3"/>
    <w:rsid w:val="009952C1"/>
    <w:rsid w:val="009953F2"/>
    <w:rsid w:val="009967E8"/>
    <w:rsid w:val="00996C7E"/>
    <w:rsid w:val="00997E7B"/>
    <w:rsid w:val="009A03BD"/>
    <w:rsid w:val="009A0409"/>
    <w:rsid w:val="009A0F59"/>
    <w:rsid w:val="009A1AEB"/>
    <w:rsid w:val="009A1C2E"/>
    <w:rsid w:val="009A230B"/>
    <w:rsid w:val="009A2CA9"/>
    <w:rsid w:val="009A3895"/>
    <w:rsid w:val="009A40D2"/>
    <w:rsid w:val="009A4112"/>
    <w:rsid w:val="009A4124"/>
    <w:rsid w:val="009A42E9"/>
    <w:rsid w:val="009A44F5"/>
    <w:rsid w:val="009A461D"/>
    <w:rsid w:val="009A4B3C"/>
    <w:rsid w:val="009A594D"/>
    <w:rsid w:val="009A60E2"/>
    <w:rsid w:val="009A6568"/>
    <w:rsid w:val="009A6883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4197"/>
    <w:rsid w:val="009B442C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C02FB"/>
    <w:rsid w:val="009C06E8"/>
    <w:rsid w:val="009C077C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29FE"/>
    <w:rsid w:val="009C3F18"/>
    <w:rsid w:val="009C4AC8"/>
    <w:rsid w:val="009C512C"/>
    <w:rsid w:val="009C537A"/>
    <w:rsid w:val="009C569A"/>
    <w:rsid w:val="009C6718"/>
    <w:rsid w:val="009C6936"/>
    <w:rsid w:val="009C72E7"/>
    <w:rsid w:val="009C7EA1"/>
    <w:rsid w:val="009D02DE"/>
    <w:rsid w:val="009D041A"/>
    <w:rsid w:val="009D0466"/>
    <w:rsid w:val="009D0913"/>
    <w:rsid w:val="009D16A7"/>
    <w:rsid w:val="009D17A3"/>
    <w:rsid w:val="009D2278"/>
    <w:rsid w:val="009D2324"/>
    <w:rsid w:val="009D2699"/>
    <w:rsid w:val="009D2941"/>
    <w:rsid w:val="009D328C"/>
    <w:rsid w:val="009D3882"/>
    <w:rsid w:val="009D410D"/>
    <w:rsid w:val="009D4A04"/>
    <w:rsid w:val="009D50ED"/>
    <w:rsid w:val="009D5E1B"/>
    <w:rsid w:val="009D6837"/>
    <w:rsid w:val="009D691A"/>
    <w:rsid w:val="009D739F"/>
    <w:rsid w:val="009D7F76"/>
    <w:rsid w:val="009E02F6"/>
    <w:rsid w:val="009E0543"/>
    <w:rsid w:val="009E1E79"/>
    <w:rsid w:val="009E1F94"/>
    <w:rsid w:val="009E2380"/>
    <w:rsid w:val="009E24DD"/>
    <w:rsid w:val="009E2937"/>
    <w:rsid w:val="009E31A7"/>
    <w:rsid w:val="009E3991"/>
    <w:rsid w:val="009E4797"/>
    <w:rsid w:val="009E4A64"/>
    <w:rsid w:val="009E4ED0"/>
    <w:rsid w:val="009E5755"/>
    <w:rsid w:val="009E5968"/>
    <w:rsid w:val="009E5B7C"/>
    <w:rsid w:val="009E6F43"/>
    <w:rsid w:val="009F012F"/>
    <w:rsid w:val="009F03A5"/>
    <w:rsid w:val="009F0C3D"/>
    <w:rsid w:val="009F116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9C8"/>
    <w:rsid w:val="009F5EBB"/>
    <w:rsid w:val="009F5EF3"/>
    <w:rsid w:val="009F6595"/>
    <w:rsid w:val="009F6676"/>
    <w:rsid w:val="009F66D5"/>
    <w:rsid w:val="009F66E6"/>
    <w:rsid w:val="009F6A87"/>
    <w:rsid w:val="00A00176"/>
    <w:rsid w:val="00A00377"/>
    <w:rsid w:val="00A00452"/>
    <w:rsid w:val="00A00B7C"/>
    <w:rsid w:val="00A00B85"/>
    <w:rsid w:val="00A00F0E"/>
    <w:rsid w:val="00A00FD9"/>
    <w:rsid w:val="00A01E3C"/>
    <w:rsid w:val="00A025D4"/>
    <w:rsid w:val="00A02A16"/>
    <w:rsid w:val="00A02FB9"/>
    <w:rsid w:val="00A03379"/>
    <w:rsid w:val="00A0357B"/>
    <w:rsid w:val="00A0360E"/>
    <w:rsid w:val="00A03AEE"/>
    <w:rsid w:val="00A042DC"/>
    <w:rsid w:val="00A043FB"/>
    <w:rsid w:val="00A04A0F"/>
    <w:rsid w:val="00A04E4E"/>
    <w:rsid w:val="00A056A3"/>
    <w:rsid w:val="00A05830"/>
    <w:rsid w:val="00A067B4"/>
    <w:rsid w:val="00A06AF1"/>
    <w:rsid w:val="00A073E5"/>
    <w:rsid w:val="00A076DB"/>
    <w:rsid w:val="00A07903"/>
    <w:rsid w:val="00A10B04"/>
    <w:rsid w:val="00A112AD"/>
    <w:rsid w:val="00A11ACB"/>
    <w:rsid w:val="00A11C97"/>
    <w:rsid w:val="00A120D0"/>
    <w:rsid w:val="00A129E1"/>
    <w:rsid w:val="00A1317A"/>
    <w:rsid w:val="00A13462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BD8"/>
    <w:rsid w:val="00A17C82"/>
    <w:rsid w:val="00A20703"/>
    <w:rsid w:val="00A20A93"/>
    <w:rsid w:val="00A21F19"/>
    <w:rsid w:val="00A2203A"/>
    <w:rsid w:val="00A223B7"/>
    <w:rsid w:val="00A225E4"/>
    <w:rsid w:val="00A22967"/>
    <w:rsid w:val="00A22A94"/>
    <w:rsid w:val="00A2300E"/>
    <w:rsid w:val="00A23348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3048A"/>
    <w:rsid w:val="00A32D3C"/>
    <w:rsid w:val="00A3350E"/>
    <w:rsid w:val="00A3393C"/>
    <w:rsid w:val="00A3394E"/>
    <w:rsid w:val="00A33EB8"/>
    <w:rsid w:val="00A34A95"/>
    <w:rsid w:val="00A35EC3"/>
    <w:rsid w:val="00A369CB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66A"/>
    <w:rsid w:val="00A42F52"/>
    <w:rsid w:val="00A43257"/>
    <w:rsid w:val="00A4344D"/>
    <w:rsid w:val="00A4352B"/>
    <w:rsid w:val="00A43CE6"/>
    <w:rsid w:val="00A4425B"/>
    <w:rsid w:val="00A44936"/>
    <w:rsid w:val="00A44CCE"/>
    <w:rsid w:val="00A44DDE"/>
    <w:rsid w:val="00A44F76"/>
    <w:rsid w:val="00A45014"/>
    <w:rsid w:val="00A45FBE"/>
    <w:rsid w:val="00A465B1"/>
    <w:rsid w:val="00A46F99"/>
    <w:rsid w:val="00A4702B"/>
    <w:rsid w:val="00A476ED"/>
    <w:rsid w:val="00A50914"/>
    <w:rsid w:val="00A50FFD"/>
    <w:rsid w:val="00A51603"/>
    <w:rsid w:val="00A51B1A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E53"/>
    <w:rsid w:val="00A56040"/>
    <w:rsid w:val="00A572D2"/>
    <w:rsid w:val="00A57820"/>
    <w:rsid w:val="00A6089E"/>
    <w:rsid w:val="00A60919"/>
    <w:rsid w:val="00A61444"/>
    <w:rsid w:val="00A61470"/>
    <w:rsid w:val="00A6187F"/>
    <w:rsid w:val="00A619A0"/>
    <w:rsid w:val="00A6252E"/>
    <w:rsid w:val="00A629DB"/>
    <w:rsid w:val="00A63952"/>
    <w:rsid w:val="00A64139"/>
    <w:rsid w:val="00A64C9F"/>
    <w:rsid w:val="00A64DB2"/>
    <w:rsid w:val="00A655F0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33BB"/>
    <w:rsid w:val="00A73611"/>
    <w:rsid w:val="00A736F1"/>
    <w:rsid w:val="00A73BE6"/>
    <w:rsid w:val="00A7453A"/>
    <w:rsid w:val="00A74722"/>
    <w:rsid w:val="00A75253"/>
    <w:rsid w:val="00A7565D"/>
    <w:rsid w:val="00A756F7"/>
    <w:rsid w:val="00A761E1"/>
    <w:rsid w:val="00A76C55"/>
    <w:rsid w:val="00A7752F"/>
    <w:rsid w:val="00A77A97"/>
    <w:rsid w:val="00A77DE8"/>
    <w:rsid w:val="00A77F1A"/>
    <w:rsid w:val="00A801CC"/>
    <w:rsid w:val="00A80257"/>
    <w:rsid w:val="00A803DC"/>
    <w:rsid w:val="00A80B36"/>
    <w:rsid w:val="00A80BD9"/>
    <w:rsid w:val="00A80CD2"/>
    <w:rsid w:val="00A80ED3"/>
    <w:rsid w:val="00A80FFA"/>
    <w:rsid w:val="00A81998"/>
    <w:rsid w:val="00A81CE0"/>
    <w:rsid w:val="00A82BB8"/>
    <w:rsid w:val="00A82E80"/>
    <w:rsid w:val="00A8311C"/>
    <w:rsid w:val="00A83E45"/>
    <w:rsid w:val="00A83F34"/>
    <w:rsid w:val="00A84312"/>
    <w:rsid w:val="00A84C5A"/>
    <w:rsid w:val="00A8586E"/>
    <w:rsid w:val="00A85D5E"/>
    <w:rsid w:val="00A85FAE"/>
    <w:rsid w:val="00A86ED5"/>
    <w:rsid w:val="00A87131"/>
    <w:rsid w:val="00A87AA8"/>
    <w:rsid w:val="00A87F57"/>
    <w:rsid w:val="00A9042F"/>
    <w:rsid w:val="00A9056D"/>
    <w:rsid w:val="00A907B8"/>
    <w:rsid w:val="00A914CF"/>
    <w:rsid w:val="00A91662"/>
    <w:rsid w:val="00A916F2"/>
    <w:rsid w:val="00A91A43"/>
    <w:rsid w:val="00A91ABC"/>
    <w:rsid w:val="00A91BA1"/>
    <w:rsid w:val="00A91CAD"/>
    <w:rsid w:val="00A91E82"/>
    <w:rsid w:val="00A9217D"/>
    <w:rsid w:val="00A92976"/>
    <w:rsid w:val="00A92982"/>
    <w:rsid w:val="00A92D70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6A00"/>
    <w:rsid w:val="00A9746E"/>
    <w:rsid w:val="00A9748B"/>
    <w:rsid w:val="00A97CC2"/>
    <w:rsid w:val="00AA0AFE"/>
    <w:rsid w:val="00AA1872"/>
    <w:rsid w:val="00AA1DFC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10E7"/>
    <w:rsid w:val="00AB1F93"/>
    <w:rsid w:val="00AB2928"/>
    <w:rsid w:val="00AB29BA"/>
    <w:rsid w:val="00AB2A8F"/>
    <w:rsid w:val="00AB2EBB"/>
    <w:rsid w:val="00AB2F8A"/>
    <w:rsid w:val="00AB30E3"/>
    <w:rsid w:val="00AB3C12"/>
    <w:rsid w:val="00AB4EB0"/>
    <w:rsid w:val="00AB4FEE"/>
    <w:rsid w:val="00AB5CA9"/>
    <w:rsid w:val="00AB5EF1"/>
    <w:rsid w:val="00AB635C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1F9"/>
    <w:rsid w:val="00AC464B"/>
    <w:rsid w:val="00AC4B0F"/>
    <w:rsid w:val="00AC5182"/>
    <w:rsid w:val="00AC5C5F"/>
    <w:rsid w:val="00AC6499"/>
    <w:rsid w:val="00AC66E2"/>
    <w:rsid w:val="00AC7137"/>
    <w:rsid w:val="00AC7504"/>
    <w:rsid w:val="00AC77B9"/>
    <w:rsid w:val="00AD04C4"/>
    <w:rsid w:val="00AD04F7"/>
    <w:rsid w:val="00AD070B"/>
    <w:rsid w:val="00AD0F9A"/>
    <w:rsid w:val="00AD101D"/>
    <w:rsid w:val="00AD1C8D"/>
    <w:rsid w:val="00AD1D99"/>
    <w:rsid w:val="00AD20C8"/>
    <w:rsid w:val="00AD2847"/>
    <w:rsid w:val="00AD325D"/>
    <w:rsid w:val="00AD34A2"/>
    <w:rsid w:val="00AD35AC"/>
    <w:rsid w:val="00AD39A7"/>
    <w:rsid w:val="00AD3E64"/>
    <w:rsid w:val="00AD3FAA"/>
    <w:rsid w:val="00AD429B"/>
    <w:rsid w:val="00AD5151"/>
    <w:rsid w:val="00AD52D7"/>
    <w:rsid w:val="00AD5D9C"/>
    <w:rsid w:val="00AD7E0D"/>
    <w:rsid w:val="00AE0705"/>
    <w:rsid w:val="00AE0C46"/>
    <w:rsid w:val="00AE0F18"/>
    <w:rsid w:val="00AE111E"/>
    <w:rsid w:val="00AE2179"/>
    <w:rsid w:val="00AE2BFE"/>
    <w:rsid w:val="00AE39A1"/>
    <w:rsid w:val="00AE4E22"/>
    <w:rsid w:val="00AE5CF2"/>
    <w:rsid w:val="00AE5FBA"/>
    <w:rsid w:val="00AE60D2"/>
    <w:rsid w:val="00AE6C5A"/>
    <w:rsid w:val="00AE7142"/>
    <w:rsid w:val="00AE7466"/>
    <w:rsid w:val="00AE7D8D"/>
    <w:rsid w:val="00AF0390"/>
    <w:rsid w:val="00AF040D"/>
    <w:rsid w:val="00AF0940"/>
    <w:rsid w:val="00AF0A09"/>
    <w:rsid w:val="00AF0A85"/>
    <w:rsid w:val="00AF200B"/>
    <w:rsid w:val="00AF2126"/>
    <w:rsid w:val="00AF2C60"/>
    <w:rsid w:val="00AF33FD"/>
    <w:rsid w:val="00AF383C"/>
    <w:rsid w:val="00AF38C0"/>
    <w:rsid w:val="00AF3D6D"/>
    <w:rsid w:val="00AF6A35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4D28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E0C"/>
    <w:rsid w:val="00B13256"/>
    <w:rsid w:val="00B143A2"/>
    <w:rsid w:val="00B144B0"/>
    <w:rsid w:val="00B1541E"/>
    <w:rsid w:val="00B15479"/>
    <w:rsid w:val="00B16CD4"/>
    <w:rsid w:val="00B172D8"/>
    <w:rsid w:val="00B173A4"/>
    <w:rsid w:val="00B1778A"/>
    <w:rsid w:val="00B17964"/>
    <w:rsid w:val="00B2059B"/>
    <w:rsid w:val="00B207EB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B87"/>
    <w:rsid w:val="00B26CD9"/>
    <w:rsid w:val="00B275AB"/>
    <w:rsid w:val="00B276EE"/>
    <w:rsid w:val="00B27BDA"/>
    <w:rsid w:val="00B3093F"/>
    <w:rsid w:val="00B30D57"/>
    <w:rsid w:val="00B31430"/>
    <w:rsid w:val="00B31AB2"/>
    <w:rsid w:val="00B32083"/>
    <w:rsid w:val="00B333B1"/>
    <w:rsid w:val="00B3374E"/>
    <w:rsid w:val="00B33810"/>
    <w:rsid w:val="00B33AC9"/>
    <w:rsid w:val="00B34236"/>
    <w:rsid w:val="00B35192"/>
    <w:rsid w:val="00B35443"/>
    <w:rsid w:val="00B3586E"/>
    <w:rsid w:val="00B359F9"/>
    <w:rsid w:val="00B35A3C"/>
    <w:rsid w:val="00B379D7"/>
    <w:rsid w:val="00B40358"/>
    <w:rsid w:val="00B40398"/>
    <w:rsid w:val="00B40A91"/>
    <w:rsid w:val="00B40F88"/>
    <w:rsid w:val="00B41565"/>
    <w:rsid w:val="00B42233"/>
    <w:rsid w:val="00B422A8"/>
    <w:rsid w:val="00B42D05"/>
    <w:rsid w:val="00B4361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DD6"/>
    <w:rsid w:val="00B47020"/>
    <w:rsid w:val="00B473A6"/>
    <w:rsid w:val="00B47705"/>
    <w:rsid w:val="00B4770D"/>
    <w:rsid w:val="00B47A28"/>
    <w:rsid w:val="00B47B92"/>
    <w:rsid w:val="00B50102"/>
    <w:rsid w:val="00B50404"/>
    <w:rsid w:val="00B5061C"/>
    <w:rsid w:val="00B51078"/>
    <w:rsid w:val="00B52652"/>
    <w:rsid w:val="00B52FC2"/>
    <w:rsid w:val="00B52FDD"/>
    <w:rsid w:val="00B533B8"/>
    <w:rsid w:val="00B536FC"/>
    <w:rsid w:val="00B53F65"/>
    <w:rsid w:val="00B548A1"/>
    <w:rsid w:val="00B54C12"/>
    <w:rsid w:val="00B54E26"/>
    <w:rsid w:val="00B5539B"/>
    <w:rsid w:val="00B564C6"/>
    <w:rsid w:val="00B56C1A"/>
    <w:rsid w:val="00B57A40"/>
    <w:rsid w:val="00B57CB6"/>
    <w:rsid w:val="00B602F5"/>
    <w:rsid w:val="00B619D7"/>
    <w:rsid w:val="00B623B1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BE1"/>
    <w:rsid w:val="00B654AB"/>
    <w:rsid w:val="00B66B4B"/>
    <w:rsid w:val="00B66D6B"/>
    <w:rsid w:val="00B675AD"/>
    <w:rsid w:val="00B67634"/>
    <w:rsid w:val="00B67B66"/>
    <w:rsid w:val="00B703D0"/>
    <w:rsid w:val="00B70859"/>
    <w:rsid w:val="00B709E8"/>
    <w:rsid w:val="00B717A1"/>
    <w:rsid w:val="00B71B76"/>
    <w:rsid w:val="00B71F34"/>
    <w:rsid w:val="00B722E9"/>
    <w:rsid w:val="00B726ED"/>
    <w:rsid w:val="00B7286B"/>
    <w:rsid w:val="00B72FF4"/>
    <w:rsid w:val="00B7316E"/>
    <w:rsid w:val="00B73AF0"/>
    <w:rsid w:val="00B73FC6"/>
    <w:rsid w:val="00B7452E"/>
    <w:rsid w:val="00B7480A"/>
    <w:rsid w:val="00B74B7F"/>
    <w:rsid w:val="00B74E7E"/>
    <w:rsid w:val="00B753C6"/>
    <w:rsid w:val="00B75611"/>
    <w:rsid w:val="00B7619A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D44"/>
    <w:rsid w:val="00B83DAA"/>
    <w:rsid w:val="00B84193"/>
    <w:rsid w:val="00B8456C"/>
    <w:rsid w:val="00B845BC"/>
    <w:rsid w:val="00B8590E"/>
    <w:rsid w:val="00B85B63"/>
    <w:rsid w:val="00B865C5"/>
    <w:rsid w:val="00B87902"/>
    <w:rsid w:val="00B90ECC"/>
    <w:rsid w:val="00B91E2B"/>
    <w:rsid w:val="00B930BA"/>
    <w:rsid w:val="00B9323A"/>
    <w:rsid w:val="00B9330C"/>
    <w:rsid w:val="00B9381D"/>
    <w:rsid w:val="00B93CC8"/>
    <w:rsid w:val="00B93DB0"/>
    <w:rsid w:val="00B9453D"/>
    <w:rsid w:val="00B94781"/>
    <w:rsid w:val="00B94F13"/>
    <w:rsid w:val="00B95462"/>
    <w:rsid w:val="00B955A6"/>
    <w:rsid w:val="00B9566F"/>
    <w:rsid w:val="00B95DF2"/>
    <w:rsid w:val="00B96AD7"/>
    <w:rsid w:val="00B97220"/>
    <w:rsid w:val="00B97906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AC9"/>
    <w:rsid w:val="00BA320E"/>
    <w:rsid w:val="00BA35B5"/>
    <w:rsid w:val="00BA38D2"/>
    <w:rsid w:val="00BA3AF3"/>
    <w:rsid w:val="00BA3B2B"/>
    <w:rsid w:val="00BA3BC3"/>
    <w:rsid w:val="00BA45B0"/>
    <w:rsid w:val="00BA45F5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7BAF"/>
    <w:rsid w:val="00BB00F4"/>
    <w:rsid w:val="00BB0C30"/>
    <w:rsid w:val="00BB158D"/>
    <w:rsid w:val="00BB186E"/>
    <w:rsid w:val="00BB1A4A"/>
    <w:rsid w:val="00BB225D"/>
    <w:rsid w:val="00BB2EFB"/>
    <w:rsid w:val="00BB31DF"/>
    <w:rsid w:val="00BB3300"/>
    <w:rsid w:val="00BB405F"/>
    <w:rsid w:val="00BB48A5"/>
    <w:rsid w:val="00BB4C77"/>
    <w:rsid w:val="00BB4D24"/>
    <w:rsid w:val="00BB4DE7"/>
    <w:rsid w:val="00BB5295"/>
    <w:rsid w:val="00BB5850"/>
    <w:rsid w:val="00BB5A9C"/>
    <w:rsid w:val="00BB5F3F"/>
    <w:rsid w:val="00BB66DD"/>
    <w:rsid w:val="00BB67A9"/>
    <w:rsid w:val="00BB701C"/>
    <w:rsid w:val="00BB7499"/>
    <w:rsid w:val="00BB771C"/>
    <w:rsid w:val="00BB7F7F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A1F"/>
    <w:rsid w:val="00BC5C99"/>
    <w:rsid w:val="00BC6589"/>
    <w:rsid w:val="00BC6F67"/>
    <w:rsid w:val="00BC7910"/>
    <w:rsid w:val="00BC7ABB"/>
    <w:rsid w:val="00BD0802"/>
    <w:rsid w:val="00BD0C74"/>
    <w:rsid w:val="00BD0E93"/>
    <w:rsid w:val="00BD1432"/>
    <w:rsid w:val="00BD14D8"/>
    <w:rsid w:val="00BD157B"/>
    <w:rsid w:val="00BD1828"/>
    <w:rsid w:val="00BD225D"/>
    <w:rsid w:val="00BD246C"/>
    <w:rsid w:val="00BD25C9"/>
    <w:rsid w:val="00BD2647"/>
    <w:rsid w:val="00BD2975"/>
    <w:rsid w:val="00BD2994"/>
    <w:rsid w:val="00BD38A4"/>
    <w:rsid w:val="00BD4E11"/>
    <w:rsid w:val="00BD5372"/>
    <w:rsid w:val="00BD5721"/>
    <w:rsid w:val="00BD65E3"/>
    <w:rsid w:val="00BD66F4"/>
    <w:rsid w:val="00BD6970"/>
    <w:rsid w:val="00BD6AD2"/>
    <w:rsid w:val="00BD6F95"/>
    <w:rsid w:val="00BD73F7"/>
    <w:rsid w:val="00BD7551"/>
    <w:rsid w:val="00BE0037"/>
    <w:rsid w:val="00BE0121"/>
    <w:rsid w:val="00BE03DE"/>
    <w:rsid w:val="00BE12B2"/>
    <w:rsid w:val="00BE16FB"/>
    <w:rsid w:val="00BE1F5C"/>
    <w:rsid w:val="00BE2868"/>
    <w:rsid w:val="00BE2E37"/>
    <w:rsid w:val="00BE3241"/>
    <w:rsid w:val="00BE3320"/>
    <w:rsid w:val="00BE347D"/>
    <w:rsid w:val="00BE3A32"/>
    <w:rsid w:val="00BE4033"/>
    <w:rsid w:val="00BE4388"/>
    <w:rsid w:val="00BE4BEA"/>
    <w:rsid w:val="00BE5101"/>
    <w:rsid w:val="00BE5463"/>
    <w:rsid w:val="00BE56C6"/>
    <w:rsid w:val="00BE5C5B"/>
    <w:rsid w:val="00BE6435"/>
    <w:rsid w:val="00BE6604"/>
    <w:rsid w:val="00BE668D"/>
    <w:rsid w:val="00BE7058"/>
    <w:rsid w:val="00BE7372"/>
    <w:rsid w:val="00BE7B0E"/>
    <w:rsid w:val="00BE7C3A"/>
    <w:rsid w:val="00BE7E05"/>
    <w:rsid w:val="00BE7EFA"/>
    <w:rsid w:val="00BF0668"/>
    <w:rsid w:val="00BF06E5"/>
    <w:rsid w:val="00BF0B2C"/>
    <w:rsid w:val="00BF0C27"/>
    <w:rsid w:val="00BF0F78"/>
    <w:rsid w:val="00BF14BF"/>
    <w:rsid w:val="00BF2BA4"/>
    <w:rsid w:val="00BF2CC5"/>
    <w:rsid w:val="00BF3A75"/>
    <w:rsid w:val="00BF4F5F"/>
    <w:rsid w:val="00BF53EC"/>
    <w:rsid w:val="00BF5761"/>
    <w:rsid w:val="00BF5D8C"/>
    <w:rsid w:val="00BF6106"/>
    <w:rsid w:val="00BF6E27"/>
    <w:rsid w:val="00BF7BC5"/>
    <w:rsid w:val="00BF7D4B"/>
    <w:rsid w:val="00C0044E"/>
    <w:rsid w:val="00C004E0"/>
    <w:rsid w:val="00C005D7"/>
    <w:rsid w:val="00C0136D"/>
    <w:rsid w:val="00C019A8"/>
    <w:rsid w:val="00C01BEB"/>
    <w:rsid w:val="00C01C84"/>
    <w:rsid w:val="00C01D82"/>
    <w:rsid w:val="00C03119"/>
    <w:rsid w:val="00C03331"/>
    <w:rsid w:val="00C0366A"/>
    <w:rsid w:val="00C04463"/>
    <w:rsid w:val="00C04508"/>
    <w:rsid w:val="00C06821"/>
    <w:rsid w:val="00C07141"/>
    <w:rsid w:val="00C072C2"/>
    <w:rsid w:val="00C073C3"/>
    <w:rsid w:val="00C07BF2"/>
    <w:rsid w:val="00C07E10"/>
    <w:rsid w:val="00C10FF5"/>
    <w:rsid w:val="00C11B09"/>
    <w:rsid w:val="00C11D83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7155"/>
    <w:rsid w:val="00C17869"/>
    <w:rsid w:val="00C17B68"/>
    <w:rsid w:val="00C17C8D"/>
    <w:rsid w:val="00C17D45"/>
    <w:rsid w:val="00C20143"/>
    <w:rsid w:val="00C2051E"/>
    <w:rsid w:val="00C21E28"/>
    <w:rsid w:val="00C21E3B"/>
    <w:rsid w:val="00C22A7F"/>
    <w:rsid w:val="00C239DC"/>
    <w:rsid w:val="00C23A44"/>
    <w:rsid w:val="00C23EEC"/>
    <w:rsid w:val="00C24BE6"/>
    <w:rsid w:val="00C24DDF"/>
    <w:rsid w:val="00C252FA"/>
    <w:rsid w:val="00C2554C"/>
    <w:rsid w:val="00C25A1F"/>
    <w:rsid w:val="00C27588"/>
    <w:rsid w:val="00C275D3"/>
    <w:rsid w:val="00C276A1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2236"/>
    <w:rsid w:val="00C33681"/>
    <w:rsid w:val="00C33ED8"/>
    <w:rsid w:val="00C345DA"/>
    <w:rsid w:val="00C352D9"/>
    <w:rsid w:val="00C353CB"/>
    <w:rsid w:val="00C35FB4"/>
    <w:rsid w:val="00C363BE"/>
    <w:rsid w:val="00C375BF"/>
    <w:rsid w:val="00C3762F"/>
    <w:rsid w:val="00C40C96"/>
    <w:rsid w:val="00C40D87"/>
    <w:rsid w:val="00C41118"/>
    <w:rsid w:val="00C41331"/>
    <w:rsid w:val="00C41333"/>
    <w:rsid w:val="00C41491"/>
    <w:rsid w:val="00C41828"/>
    <w:rsid w:val="00C41F7D"/>
    <w:rsid w:val="00C420C5"/>
    <w:rsid w:val="00C4325C"/>
    <w:rsid w:val="00C43443"/>
    <w:rsid w:val="00C43C93"/>
    <w:rsid w:val="00C4416C"/>
    <w:rsid w:val="00C4447F"/>
    <w:rsid w:val="00C44861"/>
    <w:rsid w:val="00C458B5"/>
    <w:rsid w:val="00C45BE7"/>
    <w:rsid w:val="00C45C72"/>
    <w:rsid w:val="00C47A6F"/>
    <w:rsid w:val="00C503AE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4E"/>
    <w:rsid w:val="00C53D58"/>
    <w:rsid w:val="00C5427F"/>
    <w:rsid w:val="00C546E3"/>
    <w:rsid w:val="00C551DC"/>
    <w:rsid w:val="00C55CA9"/>
    <w:rsid w:val="00C5641F"/>
    <w:rsid w:val="00C569FD"/>
    <w:rsid w:val="00C57387"/>
    <w:rsid w:val="00C57699"/>
    <w:rsid w:val="00C57898"/>
    <w:rsid w:val="00C579FE"/>
    <w:rsid w:val="00C603B6"/>
    <w:rsid w:val="00C60A86"/>
    <w:rsid w:val="00C60B7D"/>
    <w:rsid w:val="00C60FFE"/>
    <w:rsid w:val="00C613F6"/>
    <w:rsid w:val="00C61490"/>
    <w:rsid w:val="00C618E4"/>
    <w:rsid w:val="00C61BF1"/>
    <w:rsid w:val="00C61D6F"/>
    <w:rsid w:val="00C62D44"/>
    <w:rsid w:val="00C638B9"/>
    <w:rsid w:val="00C6398C"/>
    <w:rsid w:val="00C64C6B"/>
    <w:rsid w:val="00C65358"/>
    <w:rsid w:val="00C6596A"/>
    <w:rsid w:val="00C67051"/>
    <w:rsid w:val="00C67ABC"/>
    <w:rsid w:val="00C67ED7"/>
    <w:rsid w:val="00C70114"/>
    <w:rsid w:val="00C705E5"/>
    <w:rsid w:val="00C709F4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12BA"/>
    <w:rsid w:val="00C81333"/>
    <w:rsid w:val="00C813C3"/>
    <w:rsid w:val="00C81998"/>
    <w:rsid w:val="00C81F74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BF1"/>
    <w:rsid w:val="00C93EBB"/>
    <w:rsid w:val="00C93F12"/>
    <w:rsid w:val="00C94231"/>
    <w:rsid w:val="00C94B93"/>
    <w:rsid w:val="00C9568A"/>
    <w:rsid w:val="00C965E9"/>
    <w:rsid w:val="00C972D3"/>
    <w:rsid w:val="00C973CF"/>
    <w:rsid w:val="00C9795A"/>
    <w:rsid w:val="00C97C3E"/>
    <w:rsid w:val="00C97E38"/>
    <w:rsid w:val="00CA002F"/>
    <w:rsid w:val="00CA0C92"/>
    <w:rsid w:val="00CA0F02"/>
    <w:rsid w:val="00CA1211"/>
    <w:rsid w:val="00CA19C5"/>
    <w:rsid w:val="00CA1BCE"/>
    <w:rsid w:val="00CA30B5"/>
    <w:rsid w:val="00CA35F9"/>
    <w:rsid w:val="00CA3A9F"/>
    <w:rsid w:val="00CA43F6"/>
    <w:rsid w:val="00CA5BF7"/>
    <w:rsid w:val="00CA60E4"/>
    <w:rsid w:val="00CA659B"/>
    <w:rsid w:val="00CA667F"/>
    <w:rsid w:val="00CA74E8"/>
    <w:rsid w:val="00CA7879"/>
    <w:rsid w:val="00CA78A5"/>
    <w:rsid w:val="00CA7B70"/>
    <w:rsid w:val="00CA7C88"/>
    <w:rsid w:val="00CA7CDE"/>
    <w:rsid w:val="00CA7DF1"/>
    <w:rsid w:val="00CB026A"/>
    <w:rsid w:val="00CB1964"/>
    <w:rsid w:val="00CB2896"/>
    <w:rsid w:val="00CB2BB9"/>
    <w:rsid w:val="00CB2CA7"/>
    <w:rsid w:val="00CB2F28"/>
    <w:rsid w:val="00CB34C4"/>
    <w:rsid w:val="00CB3A3C"/>
    <w:rsid w:val="00CB3FA3"/>
    <w:rsid w:val="00CB44AE"/>
    <w:rsid w:val="00CB47EC"/>
    <w:rsid w:val="00CB5A78"/>
    <w:rsid w:val="00CB6B7F"/>
    <w:rsid w:val="00CB77AE"/>
    <w:rsid w:val="00CC0202"/>
    <w:rsid w:val="00CC06E0"/>
    <w:rsid w:val="00CC0A2E"/>
    <w:rsid w:val="00CC139D"/>
    <w:rsid w:val="00CC2750"/>
    <w:rsid w:val="00CC276E"/>
    <w:rsid w:val="00CC2A8F"/>
    <w:rsid w:val="00CC2C4B"/>
    <w:rsid w:val="00CC43A8"/>
    <w:rsid w:val="00CC4AAB"/>
    <w:rsid w:val="00CC4E1F"/>
    <w:rsid w:val="00CC5802"/>
    <w:rsid w:val="00CC5A4A"/>
    <w:rsid w:val="00CC627F"/>
    <w:rsid w:val="00CC67CB"/>
    <w:rsid w:val="00CC6A1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F40"/>
    <w:rsid w:val="00CD27C5"/>
    <w:rsid w:val="00CD2C54"/>
    <w:rsid w:val="00CD36BF"/>
    <w:rsid w:val="00CD38DC"/>
    <w:rsid w:val="00CD3DA9"/>
    <w:rsid w:val="00CD408E"/>
    <w:rsid w:val="00CD4393"/>
    <w:rsid w:val="00CD445A"/>
    <w:rsid w:val="00CD458D"/>
    <w:rsid w:val="00CD45B0"/>
    <w:rsid w:val="00CD4AAC"/>
    <w:rsid w:val="00CD4FA8"/>
    <w:rsid w:val="00CD61F0"/>
    <w:rsid w:val="00CD68D0"/>
    <w:rsid w:val="00CD76B0"/>
    <w:rsid w:val="00CE09CB"/>
    <w:rsid w:val="00CE0A80"/>
    <w:rsid w:val="00CE0E9F"/>
    <w:rsid w:val="00CE0F34"/>
    <w:rsid w:val="00CE1829"/>
    <w:rsid w:val="00CE1B0D"/>
    <w:rsid w:val="00CE1CFB"/>
    <w:rsid w:val="00CE1D95"/>
    <w:rsid w:val="00CE237E"/>
    <w:rsid w:val="00CE34BA"/>
    <w:rsid w:val="00CE3608"/>
    <w:rsid w:val="00CE3709"/>
    <w:rsid w:val="00CE41F2"/>
    <w:rsid w:val="00CE4CD6"/>
    <w:rsid w:val="00CE4CD7"/>
    <w:rsid w:val="00CE5B04"/>
    <w:rsid w:val="00CE5F05"/>
    <w:rsid w:val="00CE63C9"/>
    <w:rsid w:val="00CE6A1F"/>
    <w:rsid w:val="00CE7262"/>
    <w:rsid w:val="00CE7DC7"/>
    <w:rsid w:val="00CE7F74"/>
    <w:rsid w:val="00CF0A35"/>
    <w:rsid w:val="00CF0CEF"/>
    <w:rsid w:val="00CF0E3C"/>
    <w:rsid w:val="00CF1675"/>
    <w:rsid w:val="00CF1BB2"/>
    <w:rsid w:val="00CF2079"/>
    <w:rsid w:val="00CF3104"/>
    <w:rsid w:val="00CF3307"/>
    <w:rsid w:val="00CF3EA5"/>
    <w:rsid w:val="00CF4BE6"/>
    <w:rsid w:val="00CF540E"/>
    <w:rsid w:val="00CF56D9"/>
    <w:rsid w:val="00CF6643"/>
    <w:rsid w:val="00CF6750"/>
    <w:rsid w:val="00CF6C23"/>
    <w:rsid w:val="00CF6C45"/>
    <w:rsid w:val="00CF73BA"/>
    <w:rsid w:val="00CF7636"/>
    <w:rsid w:val="00CF7876"/>
    <w:rsid w:val="00CF7932"/>
    <w:rsid w:val="00CF7B52"/>
    <w:rsid w:val="00CF7FAD"/>
    <w:rsid w:val="00D005FB"/>
    <w:rsid w:val="00D00B05"/>
    <w:rsid w:val="00D00D28"/>
    <w:rsid w:val="00D01DEE"/>
    <w:rsid w:val="00D02A12"/>
    <w:rsid w:val="00D032CC"/>
    <w:rsid w:val="00D03B46"/>
    <w:rsid w:val="00D03D85"/>
    <w:rsid w:val="00D041B8"/>
    <w:rsid w:val="00D046C9"/>
    <w:rsid w:val="00D0478E"/>
    <w:rsid w:val="00D04806"/>
    <w:rsid w:val="00D04C96"/>
    <w:rsid w:val="00D04D6D"/>
    <w:rsid w:val="00D04E48"/>
    <w:rsid w:val="00D0548F"/>
    <w:rsid w:val="00D05701"/>
    <w:rsid w:val="00D05BFE"/>
    <w:rsid w:val="00D05EC0"/>
    <w:rsid w:val="00D05FC9"/>
    <w:rsid w:val="00D06027"/>
    <w:rsid w:val="00D06DA8"/>
    <w:rsid w:val="00D07724"/>
    <w:rsid w:val="00D07EDB"/>
    <w:rsid w:val="00D11109"/>
    <w:rsid w:val="00D114F5"/>
    <w:rsid w:val="00D1164A"/>
    <w:rsid w:val="00D1198D"/>
    <w:rsid w:val="00D12280"/>
    <w:rsid w:val="00D12F42"/>
    <w:rsid w:val="00D13266"/>
    <w:rsid w:val="00D13781"/>
    <w:rsid w:val="00D1391C"/>
    <w:rsid w:val="00D1391D"/>
    <w:rsid w:val="00D147A7"/>
    <w:rsid w:val="00D14B1F"/>
    <w:rsid w:val="00D1510F"/>
    <w:rsid w:val="00D15511"/>
    <w:rsid w:val="00D15523"/>
    <w:rsid w:val="00D15AEE"/>
    <w:rsid w:val="00D15C0A"/>
    <w:rsid w:val="00D16098"/>
    <w:rsid w:val="00D16424"/>
    <w:rsid w:val="00D16CBD"/>
    <w:rsid w:val="00D174C9"/>
    <w:rsid w:val="00D174DA"/>
    <w:rsid w:val="00D20125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28D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6344"/>
    <w:rsid w:val="00D27239"/>
    <w:rsid w:val="00D27454"/>
    <w:rsid w:val="00D27A7E"/>
    <w:rsid w:val="00D302C8"/>
    <w:rsid w:val="00D305A4"/>
    <w:rsid w:val="00D30758"/>
    <w:rsid w:val="00D3099E"/>
    <w:rsid w:val="00D30C50"/>
    <w:rsid w:val="00D30DB6"/>
    <w:rsid w:val="00D310ED"/>
    <w:rsid w:val="00D3123E"/>
    <w:rsid w:val="00D31BA8"/>
    <w:rsid w:val="00D31E0F"/>
    <w:rsid w:val="00D31EF0"/>
    <w:rsid w:val="00D32230"/>
    <w:rsid w:val="00D32279"/>
    <w:rsid w:val="00D33A9E"/>
    <w:rsid w:val="00D33DB3"/>
    <w:rsid w:val="00D3483A"/>
    <w:rsid w:val="00D349D8"/>
    <w:rsid w:val="00D360FE"/>
    <w:rsid w:val="00D36ADC"/>
    <w:rsid w:val="00D36D12"/>
    <w:rsid w:val="00D36D18"/>
    <w:rsid w:val="00D3708E"/>
    <w:rsid w:val="00D370F7"/>
    <w:rsid w:val="00D372D3"/>
    <w:rsid w:val="00D3745F"/>
    <w:rsid w:val="00D412E9"/>
    <w:rsid w:val="00D4142C"/>
    <w:rsid w:val="00D41EBE"/>
    <w:rsid w:val="00D42133"/>
    <w:rsid w:val="00D429DB"/>
    <w:rsid w:val="00D42AFD"/>
    <w:rsid w:val="00D43090"/>
    <w:rsid w:val="00D432E3"/>
    <w:rsid w:val="00D4354F"/>
    <w:rsid w:val="00D43728"/>
    <w:rsid w:val="00D44419"/>
    <w:rsid w:val="00D44669"/>
    <w:rsid w:val="00D44A78"/>
    <w:rsid w:val="00D46866"/>
    <w:rsid w:val="00D476D0"/>
    <w:rsid w:val="00D477AC"/>
    <w:rsid w:val="00D47EA7"/>
    <w:rsid w:val="00D50AC6"/>
    <w:rsid w:val="00D50C67"/>
    <w:rsid w:val="00D50F19"/>
    <w:rsid w:val="00D514BC"/>
    <w:rsid w:val="00D522CD"/>
    <w:rsid w:val="00D5343A"/>
    <w:rsid w:val="00D5386B"/>
    <w:rsid w:val="00D5396B"/>
    <w:rsid w:val="00D53B65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341"/>
    <w:rsid w:val="00D575C1"/>
    <w:rsid w:val="00D57A1B"/>
    <w:rsid w:val="00D6059C"/>
    <w:rsid w:val="00D60A94"/>
    <w:rsid w:val="00D60B77"/>
    <w:rsid w:val="00D60C54"/>
    <w:rsid w:val="00D60E79"/>
    <w:rsid w:val="00D610F8"/>
    <w:rsid w:val="00D63965"/>
    <w:rsid w:val="00D639FE"/>
    <w:rsid w:val="00D63DD5"/>
    <w:rsid w:val="00D63F95"/>
    <w:rsid w:val="00D64FE3"/>
    <w:rsid w:val="00D6592A"/>
    <w:rsid w:val="00D65991"/>
    <w:rsid w:val="00D66201"/>
    <w:rsid w:val="00D66298"/>
    <w:rsid w:val="00D663B7"/>
    <w:rsid w:val="00D66B92"/>
    <w:rsid w:val="00D66DCF"/>
    <w:rsid w:val="00D67109"/>
    <w:rsid w:val="00D674B9"/>
    <w:rsid w:val="00D6791B"/>
    <w:rsid w:val="00D67ED5"/>
    <w:rsid w:val="00D70840"/>
    <w:rsid w:val="00D70B9E"/>
    <w:rsid w:val="00D70BF5"/>
    <w:rsid w:val="00D70C74"/>
    <w:rsid w:val="00D70EA2"/>
    <w:rsid w:val="00D71636"/>
    <w:rsid w:val="00D71747"/>
    <w:rsid w:val="00D71D0D"/>
    <w:rsid w:val="00D72925"/>
    <w:rsid w:val="00D72B22"/>
    <w:rsid w:val="00D72EA8"/>
    <w:rsid w:val="00D7311D"/>
    <w:rsid w:val="00D73B3E"/>
    <w:rsid w:val="00D7441B"/>
    <w:rsid w:val="00D745D6"/>
    <w:rsid w:val="00D74859"/>
    <w:rsid w:val="00D749C7"/>
    <w:rsid w:val="00D74E8D"/>
    <w:rsid w:val="00D75231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0CAC"/>
    <w:rsid w:val="00D81FB7"/>
    <w:rsid w:val="00D835C2"/>
    <w:rsid w:val="00D835F4"/>
    <w:rsid w:val="00D843CA"/>
    <w:rsid w:val="00D84674"/>
    <w:rsid w:val="00D865FD"/>
    <w:rsid w:val="00D8665B"/>
    <w:rsid w:val="00D8698D"/>
    <w:rsid w:val="00D86C05"/>
    <w:rsid w:val="00D8734C"/>
    <w:rsid w:val="00D900C4"/>
    <w:rsid w:val="00D9037E"/>
    <w:rsid w:val="00D9058C"/>
    <w:rsid w:val="00D908D4"/>
    <w:rsid w:val="00D90B4D"/>
    <w:rsid w:val="00D90BB9"/>
    <w:rsid w:val="00D91280"/>
    <w:rsid w:val="00D91313"/>
    <w:rsid w:val="00D91F9C"/>
    <w:rsid w:val="00D92B16"/>
    <w:rsid w:val="00D9313E"/>
    <w:rsid w:val="00D937C4"/>
    <w:rsid w:val="00D938E4"/>
    <w:rsid w:val="00D95AC5"/>
    <w:rsid w:val="00D95EA1"/>
    <w:rsid w:val="00D96195"/>
    <w:rsid w:val="00D963C0"/>
    <w:rsid w:val="00D969B5"/>
    <w:rsid w:val="00D97441"/>
    <w:rsid w:val="00D97488"/>
    <w:rsid w:val="00D97B7C"/>
    <w:rsid w:val="00DA08AD"/>
    <w:rsid w:val="00DA171F"/>
    <w:rsid w:val="00DA1951"/>
    <w:rsid w:val="00DA1D43"/>
    <w:rsid w:val="00DA2012"/>
    <w:rsid w:val="00DA24A1"/>
    <w:rsid w:val="00DA2C55"/>
    <w:rsid w:val="00DA2EE3"/>
    <w:rsid w:val="00DA3A32"/>
    <w:rsid w:val="00DA3BCA"/>
    <w:rsid w:val="00DA45AC"/>
    <w:rsid w:val="00DA48E3"/>
    <w:rsid w:val="00DA4DF2"/>
    <w:rsid w:val="00DA56F8"/>
    <w:rsid w:val="00DA5AD2"/>
    <w:rsid w:val="00DA6529"/>
    <w:rsid w:val="00DA6636"/>
    <w:rsid w:val="00DA6643"/>
    <w:rsid w:val="00DA6645"/>
    <w:rsid w:val="00DA66D7"/>
    <w:rsid w:val="00DA6B49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1B9"/>
    <w:rsid w:val="00DB43CE"/>
    <w:rsid w:val="00DB48B6"/>
    <w:rsid w:val="00DB4FAB"/>
    <w:rsid w:val="00DB514E"/>
    <w:rsid w:val="00DB515C"/>
    <w:rsid w:val="00DB5266"/>
    <w:rsid w:val="00DB5513"/>
    <w:rsid w:val="00DB5940"/>
    <w:rsid w:val="00DB5F21"/>
    <w:rsid w:val="00DB7100"/>
    <w:rsid w:val="00DC0958"/>
    <w:rsid w:val="00DC0F9B"/>
    <w:rsid w:val="00DC161F"/>
    <w:rsid w:val="00DC1809"/>
    <w:rsid w:val="00DC1838"/>
    <w:rsid w:val="00DC1B94"/>
    <w:rsid w:val="00DC1BC2"/>
    <w:rsid w:val="00DC205E"/>
    <w:rsid w:val="00DC2A23"/>
    <w:rsid w:val="00DC2B36"/>
    <w:rsid w:val="00DC2D1D"/>
    <w:rsid w:val="00DC3390"/>
    <w:rsid w:val="00DC3464"/>
    <w:rsid w:val="00DC3B2C"/>
    <w:rsid w:val="00DC3D2C"/>
    <w:rsid w:val="00DC4A5B"/>
    <w:rsid w:val="00DC4B11"/>
    <w:rsid w:val="00DC5883"/>
    <w:rsid w:val="00DC6225"/>
    <w:rsid w:val="00DC6839"/>
    <w:rsid w:val="00DC6955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0610"/>
    <w:rsid w:val="00DD13F3"/>
    <w:rsid w:val="00DD20C8"/>
    <w:rsid w:val="00DD2AE4"/>
    <w:rsid w:val="00DD3157"/>
    <w:rsid w:val="00DD3D36"/>
    <w:rsid w:val="00DD53D5"/>
    <w:rsid w:val="00DD5A52"/>
    <w:rsid w:val="00DD60A9"/>
    <w:rsid w:val="00DD6736"/>
    <w:rsid w:val="00DD6DAE"/>
    <w:rsid w:val="00DD6FB4"/>
    <w:rsid w:val="00DD7647"/>
    <w:rsid w:val="00DD7C1A"/>
    <w:rsid w:val="00DE03B3"/>
    <w:rsid w:val="00DE06BE"/>
    <w:rsid w:val="00DE07D2"/>
    <w:rsid w:val="00DE1706"/>
    <w:rsid w:val="00DE18C4"/>
    <w:rsid w:val="00DE1AEE"/>
    <w:rsid w:val="00DE1B44"/>
    <w:rsid w:val="00DE1CEF"/>
    <w:rsid w:val="00DE1DAB"/>
    <w:rsid w:val="00DE2A20"/>
    <w:rsid w:val="00DE3BC4"/>
    <w:rsid w:val="00DE5343"/>
    <w:rsid w:val="00DE55A6"/>
    <w:rsid w:val="00DE56B5"/>
    <w:rsid w:val="00DE5864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A7F"/>
    <w:rsid w:val="00DF339E"/>
    <w:rsid w:val="00DF33E9"/>
    <w:rsid w:val="00DF44F3"/>
    <w:rsid w:val="00DF46C8"/>
    <w:rsid w:val="00DF4E23"/>
    <w:rsid w:val="00DF5026"/>
    <w:rsid w:val="00DF5223"/>
    <w:rsid w:val="00DF5422"/>
    <w:rsid w:val="00DF5457"/>
    <w:rsid w:val="00DF54C4"/>
    <w:rsid w:val="00DF5913"/>
    <w:rsid w:val="00DF65C1"/>
    <w:rsid w:val="00DF6706"/>
    <w:rsid w:val="00DF6EE7"/>
    <w:rsid w:val="00DF6F6E"/>
    <w:rsid w:val="00DF7316"/>
    <w:rsid w:val="00DF748D"/>
    <w:rsid w:val="00DF7588"/>
    <w:rsid w:val="00DF7C1A"/>
    <w:rsid w:val="00E005D2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8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819"/>
    <w:rsid w:val="00E1197E"/>
    <w:rsid w:val="00E11C69"/>
    <w:rsid w:val="00E137F5"/>
    <w:rsid w:val="00E1485F"/>
    <w:rsid w:val="00E14B60"/>
    <w:rsid w:val="00E14DA4"/>
    <w:rsid w:val="00E15005"/>
    <w:rsid w:val="00E158E5"/>
    <w:rsid w:val="00E162F5"/>
    <w:rsid w:val="00E163B8"/>
    <w:rsid w:val="00E165C1"/>
    <w:rsid w:val="00E16AA2"/>
    <w:rsid w:val="00E16FE2"/>
    <w:rsid w:val="00E17CD7"/>
    <w:rsid w:val="00E17E51"/>
    <w:rsid w:val="00E203E4"/>
    <w:rsid w:val="00E20476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21B5"/>
    <w:rsid w:val="00E2231E"/>
    <w:rsid w:val="00E22C9D"/>
    <w:rsid w:val="00E233D4"/>
    <w:rsid w:val="00E234A2"/>
    <w:rsid w:val="00E23EF2"/>
    <w:rsid w:val="00E24013"/>
    <w:rsid w:val="00E2418F"/>
    <w:rsid w:val="00E241D8"/>
    <w:rsid w:val="00E254EB"/>
    <w:rsid w:val="00E257B3"/>
    <w:rsid w:val="00E25D08"/>
    <w:rsid w:val="00E25D9D"/>
    <w:rsid w:val="00E26667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FED"/>
    <w:rsid w:val="00E3217A"/>
    <w:rsid w:val="00E32613"/>
    <w:rsid w:val="00E3270D"/>
    <w:rsid w:val="00E32C9B"/>
    <w:rsid w:val="00E3308B"/>
    <w:rsid w:val="00E337AC"/>
    <w:rsid w:val="00E33C68"/>
    <w:rsid w:val="00E34134"/>
    <w:rsid w:val="00E341CA"/>
    <w:rsid w:val="00E34941"/>
    <w:rsid w:val="00E35686"/>
    <w:rsid w:val="00E358D2"/>
    <w:rsid w:val="00E35B70"/>
    <w:rsid w:val="00E35D1E"/>
    <w:rsid w:val="00E35E27"/>
    <w:rsid w:val="00E362EC"/>
    <w:rsid w:val="00E36656"/>
    <w:rsid w:val="00E36F66"/>
    <w:rsid w:val="00E3718A"/>
    <w:rsid w:val="00E37290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952"/>
    <w:rsid w:val="00E45E37"/>
    <w:rsid w:val="00E46A73"/>
    <w:rsid w:val="00E473E4"/>
    <w:rsid w:val="00E47589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256"/>
    <w:rsid w:val="00E549A0"/>
    <w:rsid w:val="00E54BD2"/>
    <w:rsid w:val="00E54C0F"/>
    <w:rsid w:val="00E550BE"/>
    <w:rsid w:val="00E55F6F"/>
    <w:rsid w:val="00E573F9"/>
    <w:rsid w:val="00E57BE9"/>
    <w:rsid w:val="00E60916"/>
    <w:rsid w:val="00E60967"/>
    <w:rsid w:val="00E60ACA"/>
    <w:rsid w:val="00E60E3C"/>
    <w:rsid w:val="00E614A1"/>
    <w:rsid w:val="00E620C3"/>
    <w:rsid w:val="00E621CE"/>
    <w:rsid w:val="00E624E1"/>
    <w:rsid w:val="00E62582"/>
    <w:rsid w:val="00E6274C"/>
    <w:rsid w:val="00E62ECC"/>
    <w:rsid w:val="00E6347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668"/>
    <w:rsid w:val="00E66AE1"/>
    <w:rsid w:val="00E672A1"/>
    <w:rsid w:val="00E6788D"/>
    <w:rsid w:val="00E67B3C"/>
    <w:rsid w:val="00E7085C"/>
    <w:rsid w:val="00E70FF9"/>
    <w:rsid w:val="00E71BD0"/>
    <w:rsid w:val="00E71CE0"/>
    <w:rsid w:val="00E7260F"/>
    <w:rsid w:val="00E728A2"/>
    <w:rsid w:val="00E7321B"/>
    <w:rsid w:val="00E737EA"/>
    <w:rsid w:val="00E7390E"/>
    <w:rsid w:val="00E746F4"/>
    <w:rsid w:val="00E74883"/>
    <w:rsid w:val="00E74A17"/>
    <w:rsid w:val="00E75542"/>
    <w:rsid w:val="00E77793"/>
    <w:rsid w:val="00E77B66"/>
    <w:rsid w:val="00E77F7A"/>
    <w:rsid w:val="00E8000A"/>
    <w:rsid w:val="00E80301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6FB"/>
    <w:rsid w:val="00E85A23"/>
    <w:rsid w:val="00E85EC8"/>
    <w:rsid w:val="00E861BC"/>
    <w:rsid w:val="00E864AB"/>
    <w:rsid w:val="00E8716F"/>
    <w:rsid w:val="00E87A83"/>
    <w:rsid w:val="00E90C04"/>
    <w:rsid w:val="00E92940"/>
    <w:rsid w:val="00E92D4E"/>
    <w:rsid w:val="00E92ECE"/>
    <w:rsid w:val="00E92F0C"/>
    <w:rsid w:val="00E932E5"/>
    <w:rsid w:val="00E9363A"/>
    <w:rsid w:val="00E9464E"/>
    <w:rsid w:val="00E94C5B"/>
    <w:rsid w:val="00E95B54"/>
    <w:rsid w:val="00E95E46"/>
    <w:rsid w:val="00E96550"/>
    <w:rsid w:val="00E967FD"/>
    <w:rsid w:val="00E96E8A"/>
    <w:rsid w:val="00E970E0"/>
    <w:rsid w:val="00E97608"/>
    <w:rsid w:val="00E97FE9"/>
    <w:rsid w:val="00EA0A06"/>
    <w:rsid w:val="00EA0B8F"/>
    <w:rsid w:val="00EA0CE4"/>
    <w:rsid w:val="00EA1274"/>
    <w:rsid w:val="00EA1C9B"/>
    <w:rsid w:val="00EA1F46"/>
    <w:rsid w:val="00EA24DE"/>
    <w:rsid w:val="00EA26F8"/>
    <w:rsid w:val="00EA2D29"/>
    <w:rsid w:val="00EA36BB"/>
    <w:rsid w:val="00EA3D1A"/>
    <w:rsid w:val="00EA451F"/>
    <w:rsid w:val="00EA4D1D"/>
    <w:rsid w:val="00EA517E"/>
    <w:rsid w:val="00EA52D5"/>
    <w:rsid w:val="00EA55E6"/>
    <w:rsid w:val="00EA58AE"/>
    <w:rsid w:val="00EA5EE2"/>
    <w:rsid w:val="00EA6008"/>
    <w:rsid w:val="00EA688F"/>
    <w:rsid w:val="00EA6C35"/>
    <w:rsid w:val="00EA6CB9"/>
    <w:rsid w:val="00EA758E"/>
    <w:rsid w:val="00EA7676"/>
    <w:rsid w:val="00EA7941"/>
    <w:rsid w:val="00EA7C64"/>
    <w:rsid w:val="00EA7F84"/>
    <w:rsid w:val="00EB15D8"/>
    <w:rsid w:val="00EB1AAC"/>
    <w:rsid w:val="00EB1D30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76AC"/>
    <w:rsid w:val="00EB7E8F"/>
    <w:rsid w:val="00EC00C6"/>
    <w:rsid w:val="00EC1DC9"/>
    <w:rsid w:val="00EC2362"/>
    <w:rsid w:val="00EC2C8C"/>
    <w:rsid w:val="00EC2EE0"/>
    <w:rsid w:val="00EC3110"/>
    <w:rsid w:val="00EC34DF"/>
    <w:rsid w:val="00EC438F"/>
    <w:rsid w:val="00EC44E9"/>
    <w:rsid w:val="00EC5A81"/>
    <w:rsid w:val="00EC7341"/>
    <w:rsid w:val="00EC760C"/>
    <w:rsid w:val="00EC76A7"/>
    <w:rsid w:val="00EC7C74"/>
    <w:rsid w:val="00EC7F33"/>
    <w:rsid w:val="00ED06B7"/>
    <w:rsid w:val="00ED08E8"/>
    <w:rsid w:val="00ED0933"/>
    <w:rsid w:val="00ED0AB4"/>
    <w:rsid w:val="00ED0AD0"/>
    <w:rsid w:val="00ED0F9B"/>
    <w:rsid w:val="00ED1354"/>
    <w:rsid w:val="00ED178E"/>
    <w:rsid w:val="00ED1ED2"/>
    <w:rsid w:val="00ED274D"/>
    <w:rsid w:val="00ED3379"/>
    <w:rsid w:val="00ED390A"/>
    <w:rsid w:val="00ED3EE5"/>
    <w:rsid w:val="00ED3FFD"/>
    <w:rsid w:val="00ED48C0"/>
    <w:rsid w:val="00ED4EF4"/>
    <w:rsid w:val="00ED5E6A"/>
    <w:rsid w:val="00EE012E"/>
    <w:rsid w:val="00EE0958"/>
    <w:rsid w:val="00EE135C"/>
    <w:rsid w:val="00EE1543"/>
    <w:rsid w:val="00EE1587"/>
    <w:rsid w:val="00EE15A9"/>
    <w:rsid w:val="00EE1E29"/>
    <w:rsid w:val="00EE1E66"/>
    <w:rsid w:val="00EE26F7"/>
    <w:rsid w:val="00EE2841"/>
    <w:rsid w:val="00EE2A63"/>
    <w:rsid w:val="00EE2BAB"/>
    <w:rsid w:val="00EE348F"/>
    <w:rsid w:val="00EE358E"/>
    <w:rsid w:val="00EE3B79"/>
    <w:rsid w:val="00EE4923"/>
    <w:rsid w:val="00EE4AEA"/>
    <w:rsid w:val="00EE4CF9"/>
    <w:rsid w:val="00EE55DF"/>
    <w:rsid w:val="00EE670C"/>
    <w:rsid w:val="00EE67ED"/>
    <w:rsid w:val="00EE69DF"/>
    <w:rsid w:val="00EE6A7B"/>
    <w:rsid w:val="00EE70A5"/>
    <w:rsid w:val="00EE7A89"/>
    <w:rsid w:val="00EE7CDB"/>
    <w:rsid w:val="00EF005D"/>
    <w:rsid w:val="00EF0BE0"/>
    <w:rsid w:val="00EF1A12"/>
    <w:rsid w:val="00EF1DEE"/>
    <w:rsid w:val="00EF2B5D"/>
    <w:rsid w:val="00EF2C52"/>
    <w:rsid w:val="00EF2D53"/>
    <w:rsid w:val="00EF2D6C"/>
    <w:rsid w:val="00EF3475"/>
    <w:rsid w:val="00EF402A"/>
    <w:rsid w:val="00EF411C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3C18"/>
    <w:rsid w:val="00F04311"/>
    <w:rsid w:val="00F04425"/>
    <w:rsid w:val="00F0454D"/>
    <w:rsid w:val="00F05805"/>
    <w:rsid w:val="00F05E18"/>
    <w:rsid w:val="00F06533"/>
    <w:rsid w:val="00F06957"/>
    <w:rsid w:val="00F06F20"/>
    <w:rsid w:val="00F07718"/>
    <w:rsid w:val="00F07A86"/>
    <w:rsid w:val="00F07DED"/>
    <w:rsid w:val="00F10232"/>
    <w:rsid w:val="00F10444"/>
    <w:rsid w:val="00F105BC"/>
    <w:rsid w:val="00F10B96"/>
    <w:rsid w:val="00F10C25"/>
    <w:rsid w:val="00F10E69"/>
    <w:rsid w:val="00F1134E"/>
    <w:rsid w:val="00F118B2"/>
    <w:rsid w:val="00F13EA9"/>
    <w:rsid w:val="00F162BA"/>
    <w:rsid w:val="00F1635E"/>
    <w:rsid w:val="00F16BAF"/>
    <w:rsid w:val="00F170BC"/>
    <w:rsid w:val="00F17374"/>
    <w:rsid w:val="00F17843"/>
    <w:rsid w:val="00F1797B"/>
    <w:rsid w:val="00F17F06"/>
    <w:rsid w:val="00F20EFE"/>
    <w:rsid w:val="00F20F36"/>
    <w:rsid w:val="00F21052"/>
    <w:rsid w:val="00F21112"/>
    <w:rsid w:val="00F21CA7"/>
    <w:rsid w:val="00F22519"/>
    <w:rsid w:val="00F232F6"/>
    <w:rsid w:val="00F23768"/>
    <w:rsid w:val="00F23E21"/>
    <w:rsid w:val="00F2422C"/>
    <w:rsid w:val="00F2462A"/>
    <w:rsid w:val="00F24670"/>
    <w:rsid w:val="00F248CA"/>
    <w:rsid w:val="00F24C5E"/>
    <w:rsid w:val="00F24CB8"/>
    <w:rsid w:val="00F2513E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87D"/>
    <w:rsid w:val="00F31A0B"/>
    <w:rsid w:val="00F31B05"/>
    <w:rsid w:val="00F31C26"/>
    <w:rsid w:val="00F31F80"/>
    <w:rsid w:val="00F321AA"/>
    <w:rsid w:val="00F32380"/>
    <w:rsid w:val="00F326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16"/>
    <w:rsid w:val="00F374E5"/>
    <w:rsid w:val="00F37641"/>
    <w:rsid w:val="00F40CA1"/>
    <w:rsid w:val="00F40F67"/>
    <w:rsid w:val="00F410AF"/>
    <w:rsid w:val="00F4130D"/>
    <w:rsid w:val="00F41486"/>
    <w:rsid w:val="00F419EB"/>
    <w:rsid w:val="00F422DD"/>
    <w:rsid w:val="00F42867"/>
    <w:rsid w:val="00F42C6E"/>
    <w:rsid w:val="00F43805"/>
    <w:rsid w:val="00F438CA"/>
    <w:rsid w:val="00F43CB2"/>
    <w:rsid w:val="00F442B2"/>
    <w:rsid w:val="00F442B8"/>
    <w:rsid w:val="00F45075"/>
    <w:rsid w:val="00F45221"/>
    <w:rsid w:val="00F4576B"/>
    <w:rsid w:val="00F4609C"/>
    <w:rsid w:val="00F465C3"/>
    <w:rsid w:val="00F4689A"/>
    <w:rsid w:val="00F46FD3"/>
    <w:rsid w:val="00F47038"/>
    <w:rsid w:val="00F50B3A"/>
    <w:rsid w:val="00F50C86"/>
    <w:rsid w:val="00F50F02"/>
    <w:rsid w:val="00F50FD8"/>
    <w:rsid w:val="00F51A32"/>
    <w:rsid w:val="00F51E88"/>
    <w:rsid w:val="00F51EF5"/>
    <w:rsid w:val="00F52147"/>
    <w:rsid w:val="00F521B8"/>
    <w:rsid w:val="00F524E6"/>
    <w:rsid w:val="00F5325F"/>
    <w:rsid w:val="00F532A3"/>
    <w:rsid w:val="00F53ABB"/>
    <w:rsid w:val="00F548B3"/>
    <w:rsid w:val="00F54AD2"/>
    <w:rsid w:val="00F5517F"/>
    <w:rsid w:val="00F5519D"/>
    <w:rsid w:val="00F56A75"/>
    <w:rsid w:val="00F56A9E"/>
    <w:rsid w:val="00F56F7B"/>
    <w:rsid w:val="00F5718A"/>
    <w:rsid w:val="00F57308"/>
    <w:rsid w:val="00F57392"/>
    <w:rsid w:val="00F5751D"/>
    <w:rsid w:val="00F57B49"/>
    <w:rsid w:val="00F60DC7"/>
    <w:rsid w:val="00F613BD"/>
    <w:rsid w:val="00F61536"/>
    <w:rsid w:val="00F61C50"/>
    <w:rsid w:val="00F628CD"/>
    <w:rsid w:val="00F62B2F"/>
    <w:rsid w:val="00F62DBB"/>
    <w:rsid w:val="00F62F16"/>
    <w:rsid w:val="00F63213"/>
    <w:rsid w:val="00F639A2"/>
    <w:rsid w:val="00F63C5C"/>
    <w:rsid w:val="00F64D50"/>
    <w:rsid w:val="00F64FC3"/>
    <w:rsid w:val="00F65033"/>
    <w:rsid w:val="00F65948"/>
    <w:rsid w:val="00F65995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ABE"/>
    <w:rsid w:val="00F74117"/>
    <w:rsid w:val="00F75022"/>
    <w:rsid w:val="00F75253"/>
    <w:rsid w:val="00F75E0B"/>
    <w:rsid w:val="00F76E8D"/>
    <w:rsid w:val="00F808C4"/>
    <w:rsid w:val="00F8091C"/>
    <w:rsid w:val="00F80958"/>
    <w:rsid w:val="00F80C58"/>
    <w:rsid w:val="00F81581"/>
    <w:rsid w:val="00F8191A"/>
    <w:rsid w:val="00F81AF3"/>
    <w:rsid w:val="00F81E26"/>
    <w:rsid w:val="00F82639"/>
    <w:rsid w:val="00F82E92"/>
    <w:rsid w:val="00F835AF"/>
    <w:rsid w:val="00F83848"/>
    <w:rsid w:val="00F84394"/>
    <w:rsid w:val="00F847C5"/>
    <w:rsid w:val="00F85178"/>
    <w:rsid w:val="00F85220"/>
    <w:rsid w:val="00F85609"/>
    <w:rsid w:val="00F85C56"/>
    <w:rsid w:val="00F85CEF"/>
    <w:rsid w:val="00F874F1"/>
    <w:rsid w:val="00F87CBC"/>
    <w:rsid w:val="00F87F9B"/>
    <w:rsid w:val="00F87FE7"/>
    <w:rsid w:val="00F9017C"/>
    <w:rsid w:val="00F90D66"/>
    <w:rsid w:val="00F91047"/>
    <w:rsid w:val="00F91CB8"/>
    <w:rsid w:val="00F92BBF"/>
    <w:rsid w:val="00F92FE8"/>
    <w:rsid w:val="00F9317F"/>
    <w:rsid w:val="00F9376A"/>
    <w:rsid w:val="00F94036"/>
    <w:rsid w:val="00F94752"/>
    <w:rsid w:val="00F953DB"/>
    <w:rsid w:val="00F9549A"/>
    <w:rsid w:val="00F95602"/>
    <w:rsid w:val="00F95BCB"/>
    <w:rsid w:val="00F963E3"/>
    <w:rsid w:val="00F96CC5"/>
    <w:rsid w:val="00F97671"/>
    <w:rsid w:val="00F977C9"/>
    <w:rsid w:val="00F97CA7"/>
    <w:rsid w:val="00F97EB7"/>
    <w:rsid w:val="00F97ED7"/>
    <w:rsid w:val="00F97F96"/>
    <w:rsid w:val="00FA039C"/>
    <w:rsid w:val="00FA1252"/>
    <w:rsid w:val="00FA1646"/>
    <w:rsid w:val="00FA2190"/>
    <w:rsid w:val="00FA27EA"/>
    <w:rsid w:val="00FA302E"/>
    <w:rsid w:val="00FA316F"/>
    <w:rsid w:val="00FA3199"/>
    <w:rsid w:val="00FA35F7"/>
    <w:rsid w:val="00FA3E5A"/>
    <w:rsid w:val="00FA5161"/>
    <w:rsid w:val="00FA533D"/>
    <w:rsid w:val="00FA62FD"/>
    <w:rsid w:val="00FA6788"/>
    <w:rsid w:val="00FA68F5"/>
    <w:rsid w:val="00FA70AA"/>
    <w:rsid w:val="00FA7221"/>
    <w:rsid w:val="00FA723B"/>
    <w:rsid w:val="00FA7B85"/>
    <w:rsid w:val="00FB0316"/>
    <w:rsid w:val="00FB03F4"/>
    <w:rsid w:val="00FB0717"/>
    <w:rsid w:val="00FB085B"/>
    <w:rsid w:val="00FB1126"/>
    <w:rsid w:val="00FB143E"/>
    <w:rsid w:val="00FB165F"/>
    <w:rsid w:val="00FB1694"/>
    <w:rsid w:val="00FB18FF"/>
    <w:rsid w:val="00FB22DF"/>
    <w:rsid w:val="00FB23B4"/>
    <w:rsid w:val="00FB252E"/>
    <w:rsid w:val="00FB35C9"/>
    <w:rsid w:val="00FB41BC"/>
    <w:rsid w:val="00FB4657"/>
    <w:rsid w:val="00FB49C0"/>
    <w:rsid w:val="00FB4A33"/>
    <w:rsid w:val="00FB4E63"/>
    <w:rsid w:val="00FB5401"/>
    <w:rsid w:val="00FB67ED"/>
    <w:rsid w:val="00FB6A66"/>
    <w:rsid w:val="00FB6F8E"/>
    <w:rsid w:val="00FB746C"/>
    <w:rsid w:val="00FB7DC6"/>
    <w:rsid w:val="00FC01AB"/>
    <w:rsid w:val="00FC2420"/>
    <w:rsid w:val="00FC24BA"/>
    <w:rsid w:val="00FC2A5E"/>
    <w:rsid w:val="00FC2E96"/>
    <w:rsid w:val="00FC3635"/>
    <w:rsid w:val="00FC4101"/>
    <w:rsid w:val="00FC49FB"/>
    <w:rsid w:val="00FC513E"/>
    <w:rsid w:val="00FC5304"/>
    <w:rsid w:val="00FC5731"/>
    <w:rsid w:val="00FC5B77"/>
    <w:rsid w:val="00FC5F7C"/>
    <w:rsid w:val="00FC6058"/>
    <w:rsid w:val="00FC60A2"/>
    <w:rsid w:val="00FC6BC5"/>
    <w:rsid w:val="00FC70C1"/>
    <w:rsid w:val="00FC70EA"/>
    <w:rsid w:val="00FC76FB"/>
    <w:rsid w:val="00FC7792"/>
    <w:rsid w:val="00FD0642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9AD"/>
    <w:rsid w:val="00FE3BEC"/>
    <w:rsid w:val="00FE452F"/>
    <w:rsid w:val="00FE50BB"/>
    <w:rsid w:val="00FE51C6"/>
    <w:rsid w:val="00FE5A85"/>
    <w:rsid w:val="00FE61B9"/>
    <w:rsid w:val="00FE7717"/>
    <w:rsid w:val="00FE7AB4"/>
    <w:rsid w:val="00FE7E76"/>
    <w:rsid w:val="00FF029A"/>
    <w:rsid w:val="00FF079A"/>
    <w:rsid w:val="00FF09F7"/>
    <w:rsid w:val="00FF0ACA"/>
    <w:rsid w:val="00FF0E55"/>
    <w:rsid w:val="00FF0F46"/>
    <w:rsid w:val="00FF0FCE"/>
    <w:rsid w:val="00FF3B97"/>
    <w:rsid w:val="00FF3CC3"/>
    <w:rsid w:val="00FF4A36"/>
    <w:rsid w:val="00FF4B9F"/>
    <w:rsid w:val="00FF5089"/>
    <w:rsid w:val="00FF533F"/>
    <w:rsid w:val="00FF58D9"/>
    <w:rsid w:val="00FF5E55"/>
    <w:rsid w:val="00FF5FA7"/>
    <w:rsid w:val="00FF611B"/>
    <w:rsid w:val="00FF6F23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35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36</TotalTime>
  <Pages>3</Pages>
  <Words>361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Kornsiri, Chongaksorn</cp:lastModifiedBy>
  <cp:revision>16</cp:revision>
  <cp:lastPrinted>2021-11-06T15:09:00Z</cp:lastPrinted>
  <dcterms:created xsi:type="dcterms:W3CDTF">2021-11-05T10:47:00Z</dcterms:created>
  <dcterms:modified xsi:type="dcterms:W3CDTF">2021-11-12T05:04:00Z</dcterms:modified>
</cp:coreProperties>
</file>