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8053F0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8053F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8053F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8053F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639FE" w:rsidRPr="008053F0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8053F0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8053F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8053F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8053F0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254B2B4E" w:rsidR="008443D7" w:rsidRPr="008053F0" w:rsidRDefault="00222F43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8053F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8053F0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147EFE" w:rsidRPr="008053F0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6E01F148" w:rsidR="00147EFE" w:rsidRPr="008053F0" w:rsidRDefault="00222F43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147EFE" w:rsidRPr="008053F0" w:rsidRDefault="00147EFE" w:rsidP="004038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147EFE" w:rsidRPr="008053F0" w:rsidRDefault="00147EFE" w:rsidP="000976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366A0" w:rsidRPr="008053F0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53FB89CA" w:rsidR="004366A0" w:rsidRPr="008053F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366A0" w:rsidRPr="008053F0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3AC6BE59" w:rsidR="004366A0" w:rsidRPr="008053F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544935A4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22F43" w:rsidRPr="008053F0" w14:paraId="093CADDA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28ABF28" w14:textId="75812695" w:rsidR="00222F43" w:rsidRPr="008053F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D425DE" w14:textId="77777777" w:rsidR="00222F43" w:rsidRPr="008053F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8BD824E" w14:textId="2F5D5D04" w:rsidR="00222F43" w:rsidRPr="008053F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4366A0" w:rsidRPr="008053F0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0D6CA78D" w:rsidR="004366A0" w:rsidRPr="008053F0" w:rsidRDefault="0093536F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A20E03" w14:textId="77777777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1110E1C2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22F43" w:rsidRPr="008053F0" w14:paraId="19F21BB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0FDF386" w14:textId="781D3F8C" w:rsidR="00222F43" w:rsidRPr="008053F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974197F" w14:textId="77777777" w:rsidR="00222F43" w:rsidRPr="008053F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602F15B" w14:textId="65E19DF3" w:rsidR="00222F43" w:rsidRPr="008053F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4366A0" w:rsidRPr="008053F0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66A4BA44" w:rsidR="004366A0" w:rsidRPr="008053F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D5ED0" w14:textId="77777777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5254B827" w:rsidR="004366A0" w:rsidRPr="008053F0" w:rsidRDefault="004366A0" w:rsidP="004366A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366A0" w:rsidRPr="008053F0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5E7DEECA" w:rsidR="004366A0" w:rsidRPr="008053F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BAB8E46" w14:textId="77777777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29132632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31C61" w:rsidRPr="008053F0" w14:paraId="46C0205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0D6CAB" w14:textId="0AB0586E" w:rsidR="00231C61" w:rsidRPr="008053F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F0EAB79" w14:textId="77777777" w:rsidR="00231C61" w:rsidRPr="008053F0" w:rsidRDefault="00231C61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0D50225" w14:textId="3EB49383" w:rsidR="00231C61" w:rsidRPr="008053F0" w:rsidRDefault="00231C61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366A0" w:rsidRPr="008053F0" w14:paraId="7A25B28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5C10CD4" w14:textId="05FF524C" w:rsidR="004366A0" w:rsidRPr="008053F0" w:rsidRDefault="00231C61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22F43"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1604BF" w14:textId="77777777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9C0F28B" w14:textId="16B3EA4A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66A0" w:rsidRPr="008053F0" w14:paraId="6F63E9BE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C1F4134" w14:textId="67AF2C82" w:rsidR="004366A0" w:rsidRPr="008053F0" w:rsidRDefault="00B4483B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22F43"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153EF5" w14:textId="77777777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81D1964" w14:textId="70128BB3" w:rsidR="004366A0" w:rsidRPr="008053F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439C572" w14:textId="77777777" w:rsidR="00D5699E" w:rsidRPr="008053F0" w:rsidRDefault="00B445AA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8053F0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8053F0" w:rsidRDefault="005D3DDE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CF1A4AF" w14:textId="2DA8F9C3" w:rsidR="00D5699E" w:rsidRPr="008053F0" w:rsidRDefault="00D5699E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8053F0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8053F0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A51B1A">
        <w:rPr>
          <w:rFonts w:asciiTheme="majorBidi" w:hAnsiTheme="majorBidi" w:cstheme="majorBidi"/>
          <w:sz w:val="30"/>
          <w:szCs w:val="30"/>
        </w:rPr>
        <w:t xml:space="preserve"> 12 </w:t>
      </w:r>
      <w:r w:rsidR="00A51B1A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A51B1A">
        <w:rPr>
          <w:rFonts w:asciiTheme="majorBidi" w:hAnsiTheme="majorBidi" w:cstheme="majorBidi"/>
          <w:sz w:val="30"/>
          <w:szCs w:val="30"/>
        </w:rPr>
        <w:t>2564</w:t>
      </w:r>
    </w:p>
    <w:p w14:paraId="6D479CB2" w14:textId="77777777" w:rsidR="002E2563" w:rsidRPr="008053F0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DC3013D" w14:textId="0C632740" w:rsidR="00480A02" w:rsidRPr="008053F0" w:rsidRDefault="00F75022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8053F0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3D138DF3" w14:textId="77777777" w:rsidR="00480A02" w:rsidRPr="008053F0" w:rsidRDefault="00480A02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B4BA91A" w14:textId="5655DAD8" w:rsidR="006058CB" w:rsidRPr="008053F0" w:rsidRDefault="00702C41" w:rsidP="00C43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</w:t>
      </w:r>
      <w:r w:rsidR="005A23D9" w:rsidRPr="008053F0">
        <w:rPr>
          <w:rFonts w:asciiTheme="majorBidi" w:hAnsiTheme="majorBidi" w:cstheme="majorBidi"/>
          <w:spacing w:val="2"/>
          <w:sz w:val="30"/>
          <w:szCs w:val="30"/>
          <w:cs/>
        </w:rPr>
        <w:t>แบบย่อ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>นี้</w:t>
      </w:r>
      <w:r w:rsidR="00F04425" w:rsidRPr="008053F0">
        <w:rPr>
          <w:rFonts w:asciiTheme="majorBidi" w:hAnsiTheme="majorBidi" w:cstheme="majorBidi"/>
          <w:spacing w:val="2"/>
          <w:sz w:val="30"/>
          <w:szCs w:val="30"/>
          <w:cs/>
        </w:rPr>
        <w:t>นำเสนอรายการในงบการเงินในร</w:t>
      </w:r>
      <w:r w:rsidR="0070399E" w:rsidRPr="008053F0">
        <w:rPr>
          <w:rFonts w:asciiTheme="majorBidi" w:hAnsiTheme="majorBidi" w:cstheme="majorBidi"/>
          <w:spacing w:val="2"/>
          <w:sz w:val="30"/>
          <w:szCs w:val="30"/>
          <w:cs/>
        </w:rPr>
        <w:t>ู</w:t>
      </w:r>
      <w:r w:rsidR="00F04425" w:rsidRPr="008053F0">
        <w:rPr>
          <w:rFonts w:asciiTheme="majorBidi" w:hAnsiTheme="majorBidi" w:cstheme="majorBidi"/>
          <w:spacing w:val="2"/>
          <w:sz w:val="30"/>
          <w:szCs w:val="30"/>
          <w:cs/>
        </w:rPr>
        <w:t>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5A23D9" w:rsidRPr="008053F0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5A23D9" w:rsidRPr="008053F0">
        <w:rPr>
          <w:rFonts w:asciiTheme="majorBidi" w:hAnsiTheme="majorBidi" w:cstheme="majorBidi"/>
          <w:spacing w:val="-3"/>
          <w:sz w:val="30"/>
          <w:szCs w:val="30"/>
        </w:rPr>
        <w:t>(“</w:t>
      </w:r>
      <w:r w:rsidR="005A23D9" w:rsidRPr="008053F0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</w:t>
      </w:r>
      <w:r w:rsidR="00C551DC" w:rsidRPr="008053F0">
        <w:rPr>
          <w:rFonts w:asciiTheme="majorBidi" w:hAnsiTheme="majorBidi" w:cstheme="majorBidi"/>
          <w:spacing w:val="-3"/>
          <w:sz w:val="30"/>
          <w:szCs w:val="30"/>
          <w:cs/>
        </w:rPr>
        <w:t>ล</w:t>
      </w:r>
      <w:r w:rsidR="005A23D9" w:rsidRPr="008053F0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8053F0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="00306B33" w:rsidRPr="008053F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2E4EE2" w:rsidRPr="008053F0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8053F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="003F5486" w:rsidRPr="008053F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AF3D6D" w:rsidRPr="008053F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</w:t>
      </w:r>
      <w:r w:rsidR="00ED390A" w:rsidRPr="008053F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</w:t>
      </w:r>
      <w:r w:rsidR="00F04425" w:rsidRPr="008053F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ร</w:t>
      </w:r>
      <w:r w:rsidR="00ED390A" w:rsidRPr="008053F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เง</w:t>
      </w:r>
      <w:r w:rsidR="00F04425" w:rsidRPr="008053F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ิ</w:t>
      </w:r>
      <w:r w:rsidR="00ED390A" w:rsidRPr="008053F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น</w:t>
      </w:r>
      <w:r w:rsidR="00F85178" w:rsidRPr="008053F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ร</w:t>
      </w:r>
      <w:r w:rsidR="00ED390A" w:rsidRPr="008053F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ะหว่างกา</w:t>
      </w:r>
      <w:r w:rsidR="00F04425" w:rsidRPr="008053F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</w:t>
      </w:r>
      <w:r w:rsidR="00407485" w:rsidRPr="008053F0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="00ED390A" w:rsidRPr="008053F0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053F0">
        <w:rPr>
          <w:rFonts w:asciiTheme="majorBidi" w:hAnsiTheme="majorBidi" w:cstheme="majorBidi"/>
          <w:spacing w:val="-3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8053F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C43C93" w:rsidRPr="008053F0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</w:t>
      </w:r>
      <w:r w:rsidRPr="008053F0">
        <w:rPr>
          <w:rFonts w:asciiTheme="majorBidi" w:hAnsiTheme="majorBidi" w:cstheme="majorBidi"/>
          <w:spacing w:val="-3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ED390A" w:rsidRPr="008053F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</w:t>
      </w:r>
      <w:r w:rsidR="00554749" w:rsidRPr="008053F0">
        <w:rPr>
          <w:rFonts w:asciiTheme="majorBidi" w:hAnsiTheme="majorBidi" w:cstheme="majorBidi"/>
          <w:spacing w:val="-3"/>
          <w:sz w:val="30"/>
          <w:szCs w:val="30"/>
          <w:cs/>
        </w:rPr>
        <w:t>เพื่อไม่ให้ซ้ำซ้อนกับข้อมูลที่ได้นำเสนอไปแล้ว</w:t>
      </w:r>
      <w:r w:rsidR="00C43C93" w:rsidRPr="008053F0">
        <w:rPr>
          <w:rFonts w:asciiTheme="majorBidi" w:hAnsiTheme="majorBidi" w:cstheme="majorBidi"/>
          <w:spacing w:val="-3"/>
          <w:sz w:val="30"/>
          <w:szCs w:val="30"/>
          <w:cs/>
        </w:rPr>
        <w:t>ในงบการเงินประจำปี</w:t>
      </w:r>
      <w:r w:rsidR="00554749" w:rsidRPr="008053F0">
        <w:rPr>
          <w:rFonts w:asciiTheme="majorBidi" w:hAnsiTheme="majorBidi" w:cstheme="majorBidi"/>
          <w:spacing w:val="-3"/>
          <w:sz w:val="30"/>
          <w:szCs w:val="30"/>
          <w:cs/>
        </w:rPr>
        <w:t xml:space="preserve"> ดังนั้นการอ่านงบการเงินระหว่างกาลนี้</w:t>
      </w:r>
      <w:r w:rsidR="00C43C93" w:rsidRPr="008053F0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554749" w:rsidRPr="008053F0">
        <w:rPr>
          <w:rFonts w:asciiTheme="majorBidi" w:hAnsiTheme="majorBidi" w:cstheme="majorBidi"/>
          <w:spacing w:val="-3"/>
          <w:sz w:val="30"/>
          <w:szCs w:val="30"/>
          <w:cs/>
        </w:rPr>
        <w:t>จึงควรอ่านควบคู่กับงบการเงินของบริษัท</w:t>
      </w:r>
      <w:r w:rsidR="00C43C93" w:rsidRPr="008053F0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554749" w:rsidRPr="008053F0">
        <w:rPr>
          <w:rFonts w:asciiTheme="majorBidi" w:hAnsiTheme="majorBidi" w:cstheme="majorBidi"/>
          <w:spacing w:val="-3"/>
          <w:sz w:val="30"/>
          <w:szCs w:val="30"/>
          <w:cs/>
        </w:rPr>
        <w:t>สำหรับปีสิ้นสุดวันที่</w:t>
      </w:r>
      <w:r w:rsidRPr="008053F0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24664F" w:rsidRPr="008053F0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8053F0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="00161E96" w:rsidRPr="008053F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2E4EE2" w:rsidRPr="008053F0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701563" w:rsidRPr="008053F0">
        <w:rPr>
          <w:rFonts w:asciiTheme="majorBidi" w:hAnsiTheme="majorBidi" w:cstheme="majorBidi"/>
          <w:spacing w:val="-3"/>
          <w:sz w:val="30"/>
          <w:szCs w:val="30"/>
        </w:rPr>
        <w:t>3</w:t>
      </w:r>
    </w:p>
    <w:p w14:paraId="40A30484" w14:textId="77777777" w:rsidR="006058CB" w:rsidRPr="008053F0" w:rsidRDefault="006058CB" w:rsidP="0060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8F10D06" w14:textId="2899CDEA" w:rsidR="006058CB" w:rsidRPr="008053F0" w:rsidRDefault="006058CB" w:rsidP="006058CB">
      <w:pPr>
        <w:pStyle w:val="block"/>
        <w:spacing w:after="0"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8053F0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="00797941" w:rsidRPr="008053F0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ฏิ</w:t>
      </w:r>
      <w:r w:rsidRPr="008053F0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บัติตามนโยบายการบัญชีของบริษัท ซึ่งผลที่เกิดขึ้นจริงอาจแตกต่างจากที่ประมาณการไว้</w:t>
      </w:r>
      <w:r w:rsidRPr="008053F0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8053F0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 นโยบายการบัญชี วิธีกา</w:t>
      </w:r>
      <w:r w:rsidRPr="008053F0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8053F0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คำนวณ</w:t>
      </w:r>
      <w:r w:rsidR="00C43C93" w:rsidRPr="008053F0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8053F0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และแหล่งข้อมูลสำคัญที่ใช้ในการประมาณกา</w:t>
      </w:r>
      <w:r w:rsidR="0024790A" w:rsidRPr="008053F0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ร</w:t>
      </w:r>
      <w:r w:rsidR="00C43C93" w:rsidRPr="008053F0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ที่</w:t>
      </w:r>
      <w:r w:rsidRPr="008053F0">
        <w:rPr>
          <w:rFonts w:asciiTheme="majorBidi" w:eastAsia="Calibr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Pr="008053F0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8053F0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Pr="008053F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8053F0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8053F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8053F0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Pr="008053F0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3</w:t>
      </w:r>
    </w:p>
    <w:p w14:paraId="3D8D3781" w14:textId="4BBE0649" w:rsidR="00F953DB" w:rsidRPr="008053F0" w:rsidRDefault="00F953DB" w:rsidP="0060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D972B6C" w14:textId="77777777" w:rsidR="008E67E2" w:rsidRPr="008053F0" w:rsidRDefault="002F3CA4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8053F0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8053F0" w:rsidRDefault="00B87902" w:rsidP="001A4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2765F80" w14:textId="6E57C161" w:rsidR="007934E7" w:rsidRPr="008053F0" w:rsidRDefault="007934E7" w:rsidP="005B2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053F0">
        <w:rPr>
          <w:rFonts w:asciiTheme="majorBidi" w:hAnsiTheme="majorBidi" w:cstheme="majorBidi"/>
          <w:spacing w:val="-6"/>
          <w:sz w:val="30"/>
          <w:szCs w:val="30"/>
          <w:cs/>
        </w:rPr>
        <w:t>ความสัมพันธ์ที่มีกับบุคคลหรือกิจการที่เกี่ยวข้องกันและนโยบายการกำหนดราคาไม่มีการเปลี่ยนแปลงอย่าง</w:t>
      </w:r>
      <w:r w:rsidRPr="008053F0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8053F0">
        <w:rPr>
          <w:rFonts w:asciiTheme="majorBidi" w:hAnsiTheme="majorBidi" w:cstheme="majorBidi"/>
          <w:spacing w:val="4"/>
          <w:sz w:val="30"/>
          <w:szCs w:val="30"/>
          <w:cs/>
        </w:rPr>
        <w:t>มีสาระสำคัญในระหว่างงวด</w:t>
      </w:r>
      <w:r w:rsidR="00E03A84" w:rsidRPr="008053F0">
        <w:rPr>
          <w:rFonts w:asciiTheme="majorBidi" w:hAnsiTheme="majorBidi" w:cstheme="majorBidi"/>
          <w:spacing w:val="4"/>
          <w:sz w:val="30"/>
          <w:szCs w:val="30"/>
          <w:cs/>
        </w:rPr>
        <w:t>เก้า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E92D4E">
        <w:rPr>
          <w:rFonts w:asciiTheme="majorBidi" w:hAnsiTheme="majorBidi" w:cstheme="majorBidi"/>
          <w:spacing w:val="4"/>
          <w:sz w:val="30"/>
          <w:szCs w:val="30"/>
        </w:rPr>
        <w:t>30</w:t>
      </w:r>
      <w:r w:rsidRPr="008053F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E03A84" w:rsidRPr="008053F0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กันยายน </w:t>
      </w:r>
      <w:r w:rsidRPr="008053F0">
        <w:rPr>
          <w:rFonts w:asciiTheme="majorBidi" w:hAnsiTheme="majorBidi" w:cstheme="majorBidi"/>
          <w:spacing w:val="4"/>
          <w:sz w:val="30"/>
          <w:szCs w:val="30"/>
        </w:rPr>
        <w:t>2564</w:t>
      </w:r>
      <w:r w:rsidRPr="008053F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20CDB431" w14:textId="38872B2E" w:rsidR="005B2814" w:rsidRPr="008053F0" w:rsidRDefault="005B2814" w:rsidP="005B2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CF56D9" w:rsidRPr="008053F0" w14:paraId="67CB227B" w14:textId="77777777" w:rsidTr="00A51B1A">
        <w:trPr>
          <w:cantSplit/>
        </w:trPr>
        <w:tc>
          <w:tcPr>
            <w:tcW w:w="6300" w:type="dxa"/>
            <w:shd w:val="clear" w:color="auto" w:fill="auto"/>
          </w:tcPr>
          <w:p w14:paraId="3199768F" w14:textId="202B480F" w:rsidR="00CF56D9" w:rsidRPr="008053F0" w:rsidRDefault="00CF56D9" w:rsidP="00A51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662975" w14:textId="77777777" w:rsidR="00CF56D9" w:rsidRPr="008053F0" w:rsidRDefault="00CF56D9" w:rsidP="00A51B1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5161B7" w14:textId="77777777" w:rsidR="00CF56D9" w:rsidRPr="008053F0" w:rsidRDefault="00CF56D9" w:rsidP="00A51B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1E9F1F" w14:textId="77777777" w:rsidR="00CF56D9" w:rsidRPr="008053F0" w:rsidRDefault="00CF56D9" w:rsidP="00A51B1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03A84" w:rsidRPr="008053F0" w14:paraId="164DD668" w14:textId="77777777" w:rsidTr="00A51B1A">
        <w:trPr>
          <w:cantSplit/>
        </w:trPr>
        <w:tc>
          <w:tcPr>
            <w:tcW w:w="6300" w:type="dxa"/>
            <w:shd w:val="clear" w:color="auto" w:fill="auto"/>
          </w:tcPr>
          <w:p w14:paraId="26A68C63" w14:textId="5C991FBA" w:rsidR="00E03A84" w:rsidRPr="00CF56D9" w:rsidRDefault="00E03A84" w:rsidP="00A51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F56D9" w:rsidRPr="00CF56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6485CF" w14:textId="3A115AE0" w:rsidR="00E03A84" w:rsidRPr="008053F0" w:rsidRDefault="00E03A84" w:rsidP="00A51B1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8053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6E39DA" w14:textId="77777777" w:rsidR="00E03A84" w:rsidRPr="008053F0" w:rsidRDefault="00E03A84" w:rsidP="00A51B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AE505E" w14:textId="689E3E6A" w:rsidR="00E03A84" w:rsidRPr="008053F0" w:rsidRDefault="00E03A84" w:rsidP="00A51B1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8053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E03A84" w:rsidRPr="008053F0" w14:paraId="68C60301" w14:textId="77777777" w:rsidTr="00A51B1A">
        <w:trPr>
          <w:cantSplit/>
        </w:trPr>
        <w:tc>
          <w:tcPr>
            <w:tcW w:w="6300" w:type="dxa"/>
            <w:shd w:val="clear" w:color="auto" w:fill="auto"/>
          </w:tcPr>
          <w:p w14:paraId="4327065C" w14:textId="77777777" w:rsidR="00E03A84" w:rsidRPr="008053F0" w:rsidRDefault="00E03A84" w:rsidP="00A51B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B2BC233" w14:textId="77777777" w:rsidR="00E03A84" w:rsidRPr="008053F0" w:rsidRDefault="00E03A84" w:rsidP="00A51B1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03A84" w:rsidRPr="008053F0" w14:paraId="15A508D2" w14:textId="77777777" w:rsidTr="00A51B1A">
        <w:trPr>
          <w:cantSplit/>
        </w:trPr>
        <w:tc>
          <w:tcPr>
            <w:tcW w:w="6300" w:type="dxa"/>
          </w:tcPr>
          <w:p w14:paraId="0F6E2D76" w14:textId="77777777" w:rsidR="00E03A84" w:rsidRPr="008053F0" w:rsidRDefault="00E03A84" w:rsidP="00A51B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0D2B128" w14:textId="77777777" w:rsidR="00E03A84" w:rsidRPr="008053F0" w:rsidRDefault="00E03A84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E3023A" w14:textId="77777777" w:rsidR="00E03A84" w:rsidRPr="008053F0" w:rsidRDefault="00E03A84" w:rsidP="00A51B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D95BD7" w14:textId="77777777" w:rsidR="00E03A84" w:rsidRPr="008053F0" w:rsidRDefault="00E03A84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3A84" w:rsidRPr="008053F0" w14:paraId="5F8F6F0F" w14:textId="77777777" w:rsidTr="00A51B1A">
        <w:trPr>
          <w:cantSplit/>
        </w:trPr>
        <w:tc>
          <w:tcPr>
            <w:tcW w:w="6300" w:type="dxa"/>
          </w:tcPr>
          <w:p w14:paraId="77501F3A" w14:textId="77777777" w:rsidR="00E03A84" w:rsidRPr="008053F0" w:rsidRDefault="00E03A84" w:rsidP="00E03A8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57CAE416" w14:textId="2630986F" w:rsidR="00E03A84" w:rsidRPr="008053F0" w:rsidRDefault="00EA1F46" w:rsidP="00E0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9D0F1D" w14:textId="77777777" w:rsidR="00E03A84" w:rsidRPr="008053F0" w:rsidRDefault="00E03A84" w:rsidP="00E03A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598D53" w14:textId="021B82DE" w:rsidR="00E03A84" w:rsidRPr="008053F0" w:rsidRDefault="00CF56D9" w:rsidP="00E0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4,964</w:t>
            </w:r>
          </w:p>
        </w:tc>
      </w:tr>
      <w:tr w:rsidR="00E03A84" w:rsidRPr="008053F0" w14:paraId="05D2FCC9" w14:textId="77777777" w:rsidTr="00A51B1A">
        <w:trPr>
          <w:cantSplit/>
          <w:trHeight w:val="389"/>
        </w:trPr>
        <w:tc>
          <w:tcPr>
            <w:tcW w:w="6300" w:type="dxa"/>
          </w:tcPr>
          <w:p w14:paraId="1CA47E59" w14:textId="6A415DDD" w:rsidR="00E03A84" w:rsidRPr="008053F0" w:rsidRDefault="00A51B1A" w:rsidP="00E03A8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="00E03A84" w:rsidRPr="008053F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6D8FE562" w14:textId="481A6171" w:rsidR="00E03A84" w:rsidRPr="008053F0" w:rsidRDefault="00EA1F46" w:rsidP="00E0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5FE4A0" w14:textId="77777777" w:rsidR="00E03A84" w:rsidRPr="008053F0" w:rsidRDefault="00E03A84" w:rsidP="00E03A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D2AA10" w14:textId="53C4DF5E" w:rsidR="00E03A84" w:rsidRPr="008053F0" w:rsidRDefault="00CF56D9" w:rsidP="00E0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1,601</w:t>
            </w:r>
          </w:p>
        </w:tc>
      </w:tr>
      <w:tr w:rsidR="00E03A84" w:rsidRPr="008053F0" w14:paraId="5B7623B1" w14:textId="77777777" w:rsidTr="00A51B1A">
        <w:trPr>
          <w:cantSplit/>
        </w:trPr>
        <w:tc>
          <w:tcPr>
            <w:tcW w:w="6300" w:type="dxa"/>
          </w:tcPr>
          <w:p w14:paraId="0A385DC0" w14:textId="77777777" w:rsidR="00E03A84" w:rsidRPr="00CF56D9" w:rsidRDefault="00E03A84" w:rsidP="00E03A84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F71411A" w14:textId="77777777" w:rsidR="00E03A84" w:rsidRPr="00CF56D9" w:rsidRDefault="00E03A84" w:rsidP="00E0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DB5EAF" w14:textId="77777777" w:rsidR="00E03A84" w:rsidRPr="00CF56D9" w:rsidRDefault="00E03A84" w:rsidP="00E03A84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8CC2A0D" w14:textId="77777777" w:rsidR="00E03A84" w:rsidRPr="00CF56D9" w:rsidRDefault="00E03A84" w:rsidP="00E0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3A84" w:rsidRPr="008053F0" w14:paraId="72E4A3AC" w14:textId="77777777" w:rsidTr="00A51B1A">
        <w:trPr>
          <w:cantSplit/>
        </w:trPr>
        <w:tc>
          <w:tcPr>
            <w:tcW w:w="6300" w:type="dxa"/>
          </w:tcPr>
          <w:p w14:paraId="5E441783" w14:textId="77777777" w:rsidR="00E03A84" w:rsidRPr="008053F0" w:rsidRDefault="00E03A84" w:rsidP="00E03A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7546F11A" w14:textId="77777777" w:rsidR="00E03A84" w:rsidRPr="008053F0" w:rsidRDefault="00E03A84" w:rsidP="00E0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9C5D98" w14:textId="77777777" w:rsidR="00E03A84" w:rsidRPr="008053F0" w:rsidRDefault="00E03A84" w:rsidP="00E03A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BF6078" w14:textId="77777777" w:rsidR="00E03A84" w:rsidRPr="008053F0" w:rsidRDefault="00E03A84" w:rsidP="00E0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3A84" w:rsidRPr="008053F0" w14:paraId="2D67D038" w14:textId="77777777" w:rsidTr="00A51B1A">
        <w:trPr>
          <w:cantSplit/>
        </w:trPr>
        <w:tc>
          <w:tcPr>
            <w:tcW w:w="6300" w:type="dxa"/>
          </w:tcPr>
          <w:p w14:paraId="4867F3A5" w14:textId="4EDC3286" w:rsidR="00E03A84" w:rsidRPr="008053F0" w:rsidRDefault="00E03A84" w:rsidP="00E03A8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6FAEC03" w14:textId="1AF32172" w:rsidR="00E03A84" w:rsidRPr="008053F0" w:rsidRDefault="00E03A84" w:rsidP="00E0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3D1E95" w14:textId="77777777" w:rsidR="00E03A84" w:rsidRPr="008053F0" w:rsidRDefault="00E03A84" w:rsidP="00E03A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CB1EC3" w14:textId="757B269B" w:rsidR="00E03A84" w:rsidRPr="008053F0" w:rsidRDefault="00E03A84" w:rsidP="00E0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3A84" w:rsidRPr="008053F0" w14:paraId="413E4CE9" w14:textId="77777777" w:rsidTr="00A51B1A">
        <w:trPr>
          <w:cantSplit/>
        </w:trPr>
        <w:tc>
          <w:tcPr>
            <w:tcW w:w="6300" w:type="dxa"/>
          </w:tcPr>
          <w:p w14:paraId="02ABC2B9" w14:textId="2D098DD6" w:rsidR="00E03A84" w:rsidRPr="008053F0" w:rsidRDefault="00A51B1A" w:rsidP="00A51B1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ind w:left="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A51B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51B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A51B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259E689" w14:textId="27A5FF0B" w:rsidR="00E03A84" w:rsidRPr="008053F0" w:rsidRDefault="00EA1F46" w:rsidP="00EA1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370" w:right="-3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DD982" w14:textId="77777777" w:rsidR="00E03A84" w:rsidRPr="008053F0" w:rsidRDefault="00E03A84" w:rsidP="00E03A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BE227F" w14:textId="1EC3C46A" w:rsidR="00E03A84" w:rsidRPr="008053F0" w:rsidRDefault="00CF56D9" w:rsidP="00EA1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1F46">
              <w:rPr>
                <w:rFonts w:asciiTheme="majorBidi" w:hAnsiTheme="majorBidi" w:cstheme="majorBidi"/>
                <w:sz w:val="30"/>
                <w:szCs w:val="30"/>
              </w:rPr>
              <w:t>5,397</w:t>
            </w:r>
          </w:p>
        </w:tc>
      </w:tr>
    </w:tbl>
    <w:p w14:paraId="68495138" w14:textId="37554B23" w:rsidR="002E036C" w:rsidRPr="008053F0" w:rsidRDefault="002E036C" w:rsidP="00E81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="0026221A">
        <w:rPr>
          <w:rFonts w:asciiTheme="majorBidi" w:hAnsiTheme="majorBidi" w:cstheme="majorBidi"/>
          <w:sz w:val="30"/>
          <w:szCs w:val="30"/>
        </w:rPr>
        <w:t>30</w:t>
      </w:r>
      <w:r w:rsidR="00202364" w:rsidRPr="008053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3A84" w:rsidRPr="008053F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E4EE2" w:rsidRPr="008053F0">
        <w:rPr>
          <w:rFonts w:asciiTheme="majorBidi" w:hAnsiTheme="majorBidi" w:cstheme="majorBidi"/>
          <w:sz w:val="30"/>
          <w:szCs w:val="30"/>
        </w:rPr>
        <w:t>256</w:t>
      </w:r>
      <w:r w:rsidR="006B7B96" w:rsidRPr="008053F0">
        <w:rPr>
          <w:rFonts w:asciiTheme="majorBidi" w:hAnsiTheme="majorBidi" w:cstheme="majorBidi"/>
          <w:sz w:val="30"/>
          <w:szCs w:val="30"/>
        </w:rPr>
        <w:t>4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และ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8053F0">
        <w:rPr>
          <w:rFonts w:asciiTheme="majorBidi" w:hAnsiTheme="majorBidi" w:cstheme="majorBidi"/>
          <w:sz w:val="30"/>
          <w:szCs w:val="30"/>
        </w:rPr>
        <w:t>31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E4EE2" w:rsidRPr="008053F0">
        <w:rPr>
          <w:rFonts w:asciiTheme="majorBidi" w:hAnsiTheme="majorBidi" w:cstheme="majorBidi"/>
          <w:sz w:val="30"/>
          <w:szCs w:val="30"/>
        </w:rPr>
        <w:t>256</w:t>
      </w:r>
      <w:r w:rsidR="006B7B96" w:rsidRPr="008053F0">
        <w:rPr>
          <w:rFonts w:asciiTheme="majorBidi" w:hAnsiTheme="majorBidi" w:cstheme="majorBidi"/>
          <w:sz w:val="30"/>
          <w:szCs w:val="30"/>
        </w:rPr>
        <w:t>3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FBDD13F" w14:textId="77777777" w:rsidR="00CF0E3C" w:rsidRPr="008053F0" w:rsidRDefault="00CF0E3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0C6B66" w:rsidRPr="008053F0" w14:paraId="3D88B7FD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8053F0" w:rsidRDefault="000C6B66" w:rsidP="00471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03B9AC88" w:rsidR="000C6B66" w:rsidRPr="008053F0" w:rsidRDefault="00202364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03A84"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8053F0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8053F0" w:rsidRDefault="002E4EE2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8053F0" w14:paraId="31B8BD3C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77777777" w:rsidR="00C21E3B" w:rsidRPr="008053F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773EDB62" w:rsidR="00C21E3B" w:rsidRPr="008053F0" w:rsidRDefault="002E4EE2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6B7B96"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8053F0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7D582960" w:rsidR="00C21E3B" w:rsidRPr="008053F0" w:rsidRDefault="002E4EE2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6B7B96" w:rsidRPr="008053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C21E3B" w:rsidRPr="008053F0" w14:paraId="4987859E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8053F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8053F0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1E3B" w:rsidRPr="008053F0" w14:paraId="45141263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6F1DD863" w14:textId="77777777" w:rsidR="00C21E3B" w:rsidRPr="008053F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7032D92" w14:textId="77777777" w:rsidR="00C21E3B" w:rsidRPr="008053F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8318C" w14:textId="77777777" w:rsidR="00C21E3B" w:rsidRPr="008053F0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1BD32" w14:textId="77777777" w:rsidR="00C21E3B" w:rsidRPr="008053F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E3B" w:rsidRPr="008053F0" w14:paraId="14991899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2E12371C" w14:textId="23263795" w:rsidR="00C21E3B" w:rsidRPr="008053F0" w:rsidRDefault="00E60967" w:rsidP="00C21E3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BD8EA2B" w14:textId="2D25ADD0" w:rsidR="00C21E3B" w:rsidRPr="008053F0" w:rsidRDefault="00B623B1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C21E3B" w:rsidRPr="008053F0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FC00553" w14:textId="1EAADE73" w:rsidR="00C21E3B" w:rsidRPr="008053F0" w:rsidRDefault="006B7B96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position w:val="1"/>
                <w:sz w:val="30"/>
                <w:szCs w:val="30"/>
              </w:rPr>
              <w:t>791</w:t>
            </w:r>
          </w:p>
        </w:tc>
      </w:tr>
    </w:tbl>
    <w:p w14:paraId="60594899" w14:textId="77777777" w:rsidR="00DC6955" w:rsidRPr="008053F0" w:rsidRDefault="00DC6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BAD07CD" w14:textId="5A0C1F5C" w:rsidR="00BB00F4" w:rsidRPr="008053F0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 xml:space="preserve">สัญญาสำคัญที่ทำกับกิจการที่เกี่ยวข้องกัน  </w:t>
      </w:r>
    </w:p>
    <w:p w14:paraId="18112C13" w14:textId="77777777" w:rsidR="009A44F5" w:rsidRPr="008053F0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D49E41" w14:textId="77777777" w:rsidR="00BB00F4" w:rsidRPr="008053F0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053F0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8053F0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8053F0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8053F0" w:rsidRDefault="00BB00F4" w:rsidP="00BB00F4">
      <w:pPr>
        <w:rPr>
          <w:rFonts w:asciiTheme="majorBidi" w:hAnsiTheme="majorBidi" w:cstheme="majorBidi"/>
          <w:sz w:val="30"/>
          <w:szCs w:val="30"/>
        </w:rPr>
      </w:pPr>
    </w:p>
    <w:p w14:paraId="2013061C" w14:textId="64A895BC" w:rsidR="00BB00F4" w:rsidRPr="008053F0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8053F0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8053F0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8053F0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8053F0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8053F0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Pr="008053F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E4EE2" w:rsidRPr="008053F0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8053F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34945792" w14:textId="77777777" w:rsidR="00F53ABB" w:rsidRPr="008053F0" w:rsidRDefault="00F53ABB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481EB3F" w14:textId="71EEF3E5" w:rsidR="00186DAC" w:rsidRPr="008053F0" w:rsidRDefault="00186DAC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053F0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730A7C44" w14:textId="77777777" w:rsidR="00186DAC" w:rsidRPr="008053F0" w:rsidRDefault="00186DAC" w:rsidP="00D03D85">
      <w:pPr>
        <w:spacing w:line="240" w:lineRule="auto"/>
        <w:ind w:firstLine="1152"/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620"/>
        <w:gridCol w:w="270"/>
        <w:gridCol w:w="1710"/>
      </w:tblGrid>
      <w:tr w:rsidR="007934E7" w:rsidRPr="008053F0" w14:paraId="3DCD89A8" w14:textId="77777777" w:rsidTr="007934E7">
        <w:trPr>
          <w:cantSplit/>
          <w:tblHeader/>
        </w:trPr>
        <w:tc>
          <w:tcPr>
            <w:tcW w:w="5490" w:type="dxa"/>
            <w:vAlign w:val="bottom"/>
          </w:tcPr>
          <w:p w14:paraId="7FFEC4A7" w14:textId="77777777" w:rsidR="007934E7" w:rsidRPr="008053F0" w:rsidRDefault="007934E7" w:rsidP="00F521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BCB315A" w14:textId="3B2C380A" w:rsidR="007934E7" w:rsidRPr="008053F0" w:rsidRDefault="008739B6" w:rsidP="00F521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053F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 w:rsidR="007934E7" w:rsidRPr="008053F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E03A84" w:rsidRPr="008053F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="007934E7" w:rsidRPr="008053F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7934E7" w:rsidRPr="008053F0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6D313F1B" w14:textId="77777777" w:rsidR="007934E7" w:rsidRPr="008053F0" w:rsidRDefault="007934E7" w:rsidP="00F521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54EE0ED" w14:textId="77777777" w:rsidR="007934E7" w:rsidRPr="008053F0" w:rsidRDefault="007934E7" w:rsidP="00F5214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053F0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8053F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8053F0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7934E7" w:rsidRPr="008053F0" w14:paraId="5872F568" w14:textId="77777777" w:rsidTr="007934E7">
        <w:trPr>
          <w:cantSplit/>
          <w:tblHeader/>
        </w:trPr>
        <w:tc>
          <w:tcPr>
            <w:tcW w:w="5490" w:type="dxa"/>
            <w:vAlign w:val="bottom"/>
          </w:tcPr>
          <w:p w14:paraId="1126C26F" w14:textId="77777777" w:rsidR="007934E7" w:rsidRPr="008053F0" w:rsidRDefault="007934E7" w:rsidP="00F521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vertAlign w:val="superscript"/>
                <w:cs/>
                <w:lang w:bidi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6FDCBFB" w14:textId="23389BD0" w:rsidR="007934E7" w:rsidRPr="008053F0" w:rsidRDefault="007934E7" w:rsidP="00F5214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34E7" w:rsidRPr="008053F0" w14:paraId="42C0CB7F" w14:textId="77777777" w:rsidTr="007934E7">
        <w:trPr>
          <w:cantSplit/>
        </w:trPr>
        <w:tc>
          <w:tcPr>
            <w:tcW w:w="5490" w:type="dxa"/>
            <w:hideMark/>
          </w:tcPr>
          <w:p w14:paraId="68E68D8F" w14:textId="77777777" w:rsidR="007934E7" w:rsidRPr="008053F0" w:rsidRDefault="007934E7" w:rsidP="00F521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6FD19B63" w14:textId="73930FCA" w:rsidR="007934E7" w:rsidRPr="008053F0" w:rsidRDefault="0012531B" w:rsidP="00C2051E">
            <w:pPr>
              <w:pStyle w:val="acctfourfigures"/>
              <w:tabs>
                <w:tab w:val="decimal" w:pos="465"/>
                <w:tab w:val="left" w:pos="1272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50,89</w:t>
            </w:r>
            <w:r w:rsidR="007342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7430925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C2A4BC" w14:textId="77777777" w:rsidR="007934E7" w:rsidRPr="008053F0" w:rsidRDefault="007934E7" w:rsidP="00F52147">
            <w:pPr>
              <w:pStyle w:val="acctfourfigures"/>
              <w:tabs>
                <w:tab w:val="decimal" w:pos="731"/>
                <w:tab w:val="left" w:pos="1176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56,018</w:t>
            </w:r>
          </w:p>
        </w:tc>
      </w:tr>
      <w:tr w:rsidR="007934E7" w:rsidRPr="008053F0" w14:paraId="6C9E7EDE" w14:textId="77777777" w:rsidTr="007934E7">
        <w:trPr>
          <w:cantSplit/>
        </w:trPr>
        <w:tc>
          <w:tcPr>
            <w:tcW w:w="5490" w:type="dxa"/>
            <w:hideMark/>
          </w:tcPr>
          <w:p w14:paraId="794BA000" w14:textId="77777777" w:rsidR="007934E7" w:rsidRPr="008053F0" w:rsidRDefault="007934E7" w:rsidP="00F521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14:paraId="65460A2C" w14:textId="77777777" w:rsidR="007934E7" w:rsidRPr="008053F0" w:rsidRDefault="007934E7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122A9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9B7DB9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4E7" w:rsidRPr="008053F0" w14:paraId="675C5F32" w14:textId="77777777" w:rsidTr="007934E7">
        <w:trPr>
          <w:cantSplit/>
        </w:trPr>
        <w:tc>
          <w:tcPr>
            <w:tcW w:w="5490" w:type="dxa"/>
            <w:hideMark/>
          </w:tcPr>
          <w:p w14:paraId="1775F606" w14:textId="77777777" w:rsidR="007934E7" w:rsidRPr="008053F0" w:rsidRDefault="007934E7" w:rsidP="00F521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236C02E6" w14:textId="3F053D70" w:rsidR="007934E7" w:rsidRPr="008053F0" w:rsidRDefault="0012531B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64,686</w:t>
            </w:r>
          </w:p>
        </w:tc>
        <w:tc>
          <w:tcPr>
            <w:tcW w:w="270" w:type="dxa"/>
          </w:tcPr>
          <w:p w14:paraId="01B7E64F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70B1362" w14:textId="09DFA151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33,290</w:t>
            </w:r>
          </w:p>
        </w:tc>
      </w:tr>
      <w:tr w:rsidR="007934E7" w:rsidRPr="008053F0" w14:paraId="4B2FFBF9" w14:textId="77777777" w:rsidTr="007934E7">
        <w:trPr>
          <w:cantSplit/>
        </w:trPr>
        <w:tc>
          <w:tcPr>
            <w:tcW w:w="5490" w:type="dxa"/>
            <w:hideMark/>
          </w:tcPr>
          <w:p w14:paraId="5DBCEBC9" w14:textId="77777777" w:rsidR="007934E7" w:rsidRPr="008053F0" w:rsidRDefault="007934E7" w:rsidP="00F521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33AE6A11" w14:textId="6475A8C3" w:rsidR="007934E7" w:rsidRPr="008053F0" w:rsidRDefault="0012531B" w:rsidP="00E71BD0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</w:t>
            </w:r>
            <w:r w:rsidR="007342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527E52B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8F780B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7934E7" w:rsidRPr="008053F0" w14:paraId="15BED102" w14:textId="77777777" w:rsidTr="007934E7">
        <w:trPr>
          <w:cantSplit/>
        </w:trPr>
        <w:tc>
          <w:tcPr>
            <w:tcW w:w="5490" w:type="dxa"/>
            <w:hideMark/>
          </w:tcPr>
          <w:p w14:paraId="67FE0A3E" w14:textId="77777777" w:rsidR="007934E7" w:rsidRPr="008053F0" w:rsidRDefault="007934E7" w:rsidP="00F521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BD5E0" w14:textId="4FC33D04" w:rsidR="007934E7" w:rsidRPr="008053F0" w:rsidRDefault="0012531B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</w:t>
            </w:r>
            <w:r w:rsidR="007342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A8B4AF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89443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3,062</w:t>
            </w:r>
          </w:p>
        </w:tc>
      </w:tr>
      <w:tr w:rsidR="007934E7" w:rsidRPr="008053F0" w14:paraId="37CEE641" w14:textId="77777777" w:rsidTr="007934E7">
        <w:trPr>
          <w:cantSplit/>
        </w:trPr>
        <w:tc>
          <w:tcPr>
            <w:tcW w:w="5490" w:type="dxa"/>
            <w:hideMark/>
          </w:tcPr>
          <w:p w14:paraId="5464FEBC" w14:textId="77777777" w:rsidR="007934E7" w:rsidRPr="008053F0" w:rsidRDefault="007934E7" w:rsidP="00F521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D574D" w14:textId="3846598D" w:rsidR="007934E7" w:rsidRPr="008053F0" w:rsidRDefault="0012531B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119,82</w:t>
            </w:r>
            <w:r w:rsidR="007342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65AF91D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3CD10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93,244</w:t>
            </w:r>
          </w:p>
        </w:tc>
      </w:tr>
      <w:tr w:rsidR="007934E7" w:rsidRPr="008053F0" w14:paraId="57CDF5FF" w14:textId="77777777" w:rsidTr="007934E7">
        <w:trPr>
          <w:cantSplit/>
          <w:trHeight w:val="71"/>
        </w:trPr>
        <w:tc>
          <w:tcPr>
            <w:tcW w:w="5490" w:type="dxa"/>
            <w:vAlign w:val="bottom"/>
            <w:hideMark/>
          </w:tcPr>
          <w:p w14:paraId="17641678" w14:textId="77777777" w:rsidR="007934E7" w:rsidRPr="008053F0" w:rsidRDefault="007934E7" w:rsidP="00F521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EBEAD" w14:textId="675EF734" w:rsidR="007934E7" w:rsidRPr="008053F0" w:rsidRDefault="0012531B" w:rsidP="0012531B">
            <w:pPr>
              <w:pStyle w:val="acctfourfigures"/>
              <w:tabs>
                <w:tab w:val="clear" w:pos="765"/>
                <w:tab w:val="decimal" w:pos="820"/>
                <w:tab w:val="left" w:pos="912"/>
                <w:tab w:val="left" w:pos="1269"/>
              </w:tabs>
              <w:spacing w:line="240" w:lineRule="auto"/>
              <w:ind w:left="534" w:right="-80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(2,887)</w:t>
            </w:r>
          </w:p>
        </w:tc>
        <w:tc>
          <w:tcPr>
            <w:tcW w:w="270" w:type="dxa"/>
            <w:vAlign w:val="bottom"/>
          </w:tcPr>
          <w:p w14:paraId="31A5DED2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61EE63" w14:textId="30E87F7C" w:rsidR="007934E7" w:rsidRPr="008053F0" w:rsidRDefault="00C2051E" w:rsidP="00C2051E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            </w:t>
            </w:r>
            <w:r w:rsidR="007934E7" w:rsidRPr="008053F0">
              <w:rPr>
                <w:rFonts w:asciiTheme="majorBidi" w:hAnsiTheme="majorBidi" w:cstheme="majorBidi"/>
                <w:sz w:val="30"/>
                <w:szCs w:val="30"/>
              </w:rPr>
              <w:t>(2,887)</w:t>
            </w:r>
          </w:p>
        </w:tc>
      </w:tr>
      <w:tr w:rsidR="007934E7" w:rsidRPr="008053F0" w14:paraId="5B52D754" w14:textId="77777777" w:rsidTr="007934E7">
        <w:trPr>
          <w:cantSplit/>
        </w:trPr>
        <w:tc>
          <w:tcPr>
            <w:tcW w:w="5490" w:type="dxa"/>
            <w:hideMark/>
          </w:tcPr>
          <w:p w14:paraId="136321E3" w14:textId="77777777" w:rsidR="007934E7" w:rsidRPr="008053F0" w:rsidRDefault="007934E7" w:rsidP="00F521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7CAAB" w14:textId="092CB562" w:rsidR="007934E7" w:rsidRPr="008053F0" w:rsidRDefault="0012531B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116,94</w:t>
            </w:r>
            <w:r w:rsidR="007342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4C6EDB7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A7F64" w14:textId="77777777" w:rsidR="007934E7" w:rsidRPr="008053F0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90,357</w:t>
            </w:r>
          </w:p>
        </w:tc>
      </w:tr>
    </w:tbl>
    <w:p w14:paraId="19F62BB0" w14:textId="6DDCE020" w:rsidR="00CF56D9" w:rsidRDefault="00CF5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4D8F2D07" w14:textId="77777777" w:rsidR="00CF56D9" w:rsidRDefault="00CF5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p w14:paraId="29CC54A3" w14:textId="7E0F342E" w:rsidR="00AF6A35" w:rsidRPr="008053F0" w:rsidRDefault="00DB3383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053F0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ที่ดิน อาคารและอุปกรณ์  </w:t>
      </w:r>
    </w:p>
    <w:p w14:paraId="1ED7C37D" w14:textId="77777777" w:rsidR="00104C90" w:rsidRPr="006963EE" w:rsidRDefault="00104C90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567356D2" w14:textId="6013FE43" w:rsidR="00E639E2" w:rsidRPr="008053F0" w:rsidRDefault="00E639E2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8053F0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</w:t>
      </w:r>
      <w:r w:rsidR="00BE56C6" w:rsidRPr="008053F0">
        <w:rPr>
          <w:rFonts w:asciiTheme="majorBidi" w:hAnsiTheme="majorBidi" w:cstheme="majorBidi"/>
          <w:sz w:val="30"/>
          <w:szCs w:val="30"/>
          <w:cs/>
        </w:rPr>
        <w:t xml:space="preserve"> (ไม่รวมสินทรัพย์สิทธิการใช้) </w:t>
      </w:r>
      <w:r w:rsidR="009517B6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8053F0">
        <w:rPr>
          <w:rFonts w:asciiTheme="majorBidi" w:hAnsiTheme="majorBidi" w:cstheme="majorBidi"/>
          <w:sz w:val="30"/>
          <w:szCs w:val="30"/>
          <w:cs/>
        </w:rPr>
        <w:t>งวด</w:t>
      </w:r>
      <w:r w:rsidR="00E03A84" w:rsidRPr="008053F0">
        <w:rPr>
          <w:rFonts w:asciiTheme="majorBidi" w:hAnsiTheme="majorBidi" w:cstheme="majorBidi"/>
          <w:sz w:val="30"/>
          <w:szCs w:val="30"/>
          <w:cs/>
        </w:rPr>
        <w:t>เก้า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934E7" w:rsidRPr="008053F0">
        <w:rPr>
          <w:rFonts w:asciiTheme="majorBidi" w:hAnsiTheme="majorBidi" w:cstheme="majorBidi"/>
          <w:sz w:val="30"/>
          <w:szCs w:val="30"/>
        </w:rPr>
        <w:t xml:space="preserve">30 </w:t>
      </w:r>
      <w:r w:rsidR="00E03A84" w:rsidRPr="008053F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6C6E3B" w:rsidRPr="008053F0">
        <w:rPr>
          <w:rFonts w:asciiTheme="majorBidi" w:hAnsiTheme="majorBidi" w:cstheme="majorBidi"/>
          <w:sz w:val="30"/>
          <w:szCs w:val="30"/>
        </w:rPr>
        <w:t>256</w:t>
      </w:r>
      <w:r w:rsidR="00EE670C" w:rsidRPr="008053F0">
        <w:rPr>
          <w:rFonts w:asciiTheme="majorBidi" w:hAnsiTheme="majorBidi" w:cstheme="majorBidi"/>
          <w:sz w:val="30"/>
          <w:szCs w:val="30"/>
        </w:rPr>
        <w:t xml:space="preserve">4 </w:t>
      </w:r>
      <w:r w:rsidR="006C6E3B"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1D689E9" w14:textId="669D0528" w:rsidR="00352085" w:rsidRPr="006963EE" w:rsidRDefault="00352085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272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97"/>
        <w:gridCol w:w="1775"/>
      </w:tblGrid>
      <w:tr w:rsidR="00E03A84" w:rsidRPr="008053F0" w14:paraId="45D95B98" w14:textId="77777777" w:rsidTr="000650DB">
        <w:trPr>
          <w:trHeight w:val="1098"/>
          <w:tblHeader/>
        </w:trPr>
        <w:tc>
          <w:tcPr>
            <w:tcW w:w="2961" w:type="pct"/>
          </w:tcPr>
          <w:p w14:paraId="3DE616CF" w14:textId="77777777" w:rsidR="00E03A84" w:rsidRPr="008053F0" w:rsidRDefault="00E03A84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5CF07" w14:textId="77777777" w:rsidR="00E03A84" w:rsidRPr="008053F0" w:rsidRDefault="00E03A84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E4127D" w14:textId="77777777" w:rsidR="00E03A84" w:rsidRPr="008053F0" w:rsidRDefault="00E03A84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</w:tcPr>
          <w:p w14:paraId="2794910D" w14:textId="77777777" w:rsidR="00C40C96" w:rsidRDefault="00E03A84" w:rsidP="00A51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3FD4D1C4" w14:textId="77777777" w:rsidR="000650DB" w:rsidRDefault="00E03A84" w:rsidP="0006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และการโอนเข้า</w:t>
            </w:r>
          </w:p>
          <w:p w14:paraId="2ECF77DC" w14:textId="2AC0C1BA" w:rsidR="00E03A84" w:rsidRPr="008053F0" w:rsidRDefault="00C40C96" w:rsidP="0006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B241C" w:rsidRPr="008B241C">
              <w:rPr>
                <w:rFonts w:asciiTheme="majorBidi" w:hAnsi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60" w:type="pct"/>
          </w:tcPr>
          <w:p w14:paraId="68360FC2" w14:textId="77777777" w:rsidR="00E03A84" w:rsidRPr="008053F0" w:rsidRDefault="00E03A84" w:rsidP="00A51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pct"/>
          </w:tcPr>
          <w:p w14:paraId="7D076156" w14:textId="77777777" w:rsidR="00E03A84" w:rsidRPr="008053F0" w:rsidRDefault="00E03A84" w:rsidP="00A51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585CA22" w14:textId="77777777" w:rsidR="000650DB" w:rsidRDefault="00E03A84" w:rsidP="00A51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</w:p>
          <w:p w14:paraId="1F2E149C" w14:textId="09F48B04" w:rsidR="00E03A84" w:rsidRPr="008053F0" w:rsidRDefault="00E03A84" w:rsidP="00A51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03A84" w:rsidRPr="008053F0" w14:paraId="07520DAC" w14:textId="77777777" w:rsidTr="000650DB">
        <w:trPr>
          <w:trHeight w:val="400"/>
          <w:tblHeader/>
        </w:trPr>
        <w:tc>
          <w:tcPr>
            <w:tcW w:w="2961" w:type="pct"/>
          </w:tcPr>
          <w:p w14:paraId="3E9BB587" w14:textId="77777777" w:rsidR="00E03A84" w:rsidRPr="008053F0" w:rsidRDefault="00E03A84" w:rsidP="00A51B1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9" w:type="pct"/>
            <w:gridSpan w:val="3"/>
            <w:shd w:val="clear" w:color="auto" w:fill="auto"/>
          </w:tcPr>
          <w:p w14:paraId="768FD7AD" w14:textId="77777777" w:rsidR="00E03A84" w:rsidRPr="002809B3" w:rsidRDefault="00E03A84" w:rsidP="00A51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09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09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09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1B6E" w:rsidRPr="008053F0" w14:paraId="122274FD" w14:textId="77777777" w:rsidTr="000650DB">
        <w:trPr>
          <w:trHeight w:val="400"/>
          <w:tblHeader/>
        </w:trPr>
        <w:tc>
          <w:tcPr>
            <w:tcW w:w="2961" w:type="pct"/>
          </w:tcPr>
          <w:p w14:paraId="7DF7CA7D" w14:textId="7F68A590" w:rsidR="003D1B6E" w:rsidRPr="008053F0" w:rsidRDefault="003D1B6E" w:rsidP="003D1B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922" w:type="pct"/>
            <w:shd w:val="clear" w:color="auto" w:fill="auto"/>
          </w:tcPr>
          <w:p w14:paraId="262018F8" w14:textId="7A2823B0" w:rsidR="003D1B6E" w:rsidRPr="008053F0" w:rsidRDefault="003D1B6E" w:rsidP="0006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12,994</w:t>
            </w:r>
          </w:p>
        </w:tc>
        <w:tc>
          <w:tcPr>
            <w:tcW w:w="160" w:type="pct"/>
            <w:shd w:val="clear" w:color="auto" w:fill="auto"/>
          </w:tcPr>
          <w:p w14:paraId="386AA9CD" w14:textId="77777777" w:rsidR="003D1B6E" w:rsidRPr="008053F0" w:rsidRDefault="003D1B6E" w:rsidP="003D1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pct"/>
            <w:shd w:val="clear" w:color="auto" w:fill="auto"/>
          </w:tcPr>
          <w:p w14:paraId="6F00F0CA" w14:textId="4963BD2C" w:rsidR="003D1B6E" w:rsidRPr="00041D42" w:rsidRDefault="003D1B6E" w:rsidP="0001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/>
              <w:ind w:left="46" w:right="4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1D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B6E" w:rsidRPr="008053F0" w14:paraId="47D1118B" w14:textId="77777777" w:rsidTr="000650DB">
        <w:trPr>
          <w:trHeight w:val="400"/>
          <w:tblHeader/>
        </w:trPr>
        <w:tc>
          <w:tcPr>
            <w:tcW w:w="2961" w:type="pct"/>
          </w:tcPr>
          <w:p w14:paraId="71E342D8" w14:textId="77777777" w:rsidR="003D1B6E" w:rsidRPr="008053F0" w:rsidRDefault="003D1B6E" w:rsidP="003D1B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22" w:type="pct"/>
            <w:shd w:val="clear" w:color="auto" w:fill="auto"/>
          </w:tcPr>
          <w:p w14:paraId="36883D9F" w14:textId="541C4113" w:rsidR="003D1B6E" w:rsidRPr="008053F0" w:rsidRDefault="003D1B6E" w:rsidP="0006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31,283</w:t>
            </w:r>
          </w:p>
        </w:tc>
        <w:tc>
          <w:tcPr>
            <w:tcW w:w="160" w:type="pct"/>
            <w:shd w:val="clear" w:color="auto" w:fill="auto"/>
          </w:tcPr>
          <w:p w14:paraId="23B0DEFF" w14:textId="77777777" w:rsidR="003D1B6E" w:rsidRPr="008053F0" w:rsidRDefault="003D1B6E" w:rsidP="003D1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pct"/>
            <w:shd w:val="clear" w:color="auto" w:fill="auto"/>
          </w:tcPr>
          <w:p w14:paraId="53679522" w14:textId="3724D3D9" w:rsidR="003D1B6E" w:rsidRPr="00041D42" w:rsidRDefault="003D1B6E" w:rsidP="0001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191"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1D42">
              <w:rPr>
                <w:rFonts w:asciiTheme="majorBidi" w:hAnsiTheme="majorBidi" w:cstheme="majorBidi"/>
                <w:sz w:val="30"/>
                <w:szCs w:val="30"/>
              </w:rPr>
              <w:t>(499)</w:t>
            </w:r>
          </w:p>
        </w:tc>
      </w:tr>
      <w:tr w:rsidR="003D1B6E" w:rsidRPr="008053F0" w14:paraId="2786F56E" w14:textId="77777777" w:rsidTr="000650DB">
        <w:trPr>
          <w:trHeight w:val="400"/>
          <w:tblHeader/>
        </w:trPr>
        <w:tc>
          <w:tcPr>
            <w:tcW w:w="2961" w:type="pct"/>
          </w:tcPr>
          <w:p w14:paraId="3A9AD352" w14:textId="77777777" w:rsidR="003D1B6E" w:rsidRPr="008053F0" w:rsidRDefault="003D1B6E" w:rsidP="003D1B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922" w:type="pct"/>
            <w:shd w:val="clear" w:color="auto" w:fill="auto"/>
          </w:tcPr>
          <w:p w14:paraId="60A9B1C0" w14:textId="023552AC" w:rsidR="003D1B6E" w:rsidRPr="008053F0" w:rsidRDefault="003D1B6E" w:rsidP="0006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11,461</w:t>
            </w:r>
          </w:p>
        </w:tc>
        <w:tc>
          <w:tcPr>
            <w:tcW w:w="160" w:type="pct"/>
            <w:shd w:val="clear" w:color="auto" w:fill="auto"/>
          </w:tcPr>
          <w:p w14:paraId="6914FF18" w14:textId="77777777" w:rsidR="003D1B6E" w:rsidRPr="008053F0" w:rsidRDefault="003D1B6E" w:rsidP="003D1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pct"/>
            <w:shd w:val="clear" w:color="auto" w:fill="auto"/>
          </w:tcPr>
          <w:p w14:paraId="658B2E95" w14:textId="3D80DC27" w:rsidR="003D1B6E" w:rsidRPr="00041D42" w:rsidRDefault="003D1B6E" w:rsidP="0001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  <w:tab w:val="left" w:pos="1216"/>
              </w:tabs>
              <w:spacing w:after="0"/>
              <w:ind w:left="-44" w:right="4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1D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B6E" w:rsidRPr="008053F0" w14:paraId="30D6DA95" w14:textId="77777777" w:rsidTr="000650DB">
        <w:trPr>
          <w:trHeight w:val="400"/>
          <w:tblHeader/>
        </w:trPr>
        <w:tc>
          <w:tcPr>
            <w:tcW w:w="2961" w:type="pct"/>
          </w:tcPr>
          <w:p w14:paraId="7F8234A1" w14:textId="77777777" w:rsidR="003D1B6E" w:rsidRPr="008053F0" w:rsidRDefault="003D1B6E" w:rsidP="003D1B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922" w:type="pct"/>
            <w:shd w:val="clear" w:color="auto" w:fill="auto"/>
          </w:tcPr>
          <w:p w14:paraId="412A031E" w14:textId="4CEA5391" w:rsidR="003D1B6E" w:rsidRPr="008053F0" w:rsidRDefault="003D1B6E" w:rsidP="0006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2,380</w:t>
            </w:r>
          </w:p>
        </w:tc>
        <w:tc>
          <w:tcPr>
            <w:tcW w:w="160" w:type="pct"/>
            <w:shd w:val="clear" w:color="auto" w:fill="auto"/>
          </w:tcPr>
          <w:p w14:paraId="03C66ED8" w14:textId="77777777" w:rsidR="003D1B6E" w:rsidRPr="008053F0" w:rsidRDefault="003D1B6E" w:rsidP="003D1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pct"/>
            <w:shd w:val="clear" w:color="auto" w:fill="auto"/>
          </w:tcPr>
          <w:p w14:paraId="6E96F8E2" w14:textId="7275C618" w:rsidR="003D1B6E" w:rsidRPr="00041D42" w:rsidRDefault="003D1B6E" w:rsidP="0001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435" w:hanging="10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D42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3D1B6E" w:rsidRPr="008053F0" w14:paraId="0B176734" w14:textId="77777777" w:rsidTr="000650DB">
        <w:trPr>
          <w:trHeight w:val="400"/>
          <w:tblHeader/>
        </w:trPr>
        <w:tc>
          <w:tcPr>
            <w:tcW w:w="2961" w:type="pct"/>
          </w:tcPr>
          <w:p w14:paraId="3D8C4FEF" w14:textId="77777777" w:rsidR="003D1B6E" w:rsidRPr="008053F0" w:rsidRDefault="003D1B6E" w:rsidP="003D1B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22" w:type="pct"/>
            <w:shd w:val="clear" w:color="auto" w:fill="auto"/>
          </w:tcPr>
          <w:p w14:paraId="4AE35A71" w14:textId="7AF6CDE8" w:rsidR="003D1B6E" w:rsidRPr="008053F0" w:rsidRDefault="003D1B6E" w:rsidP="0006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/>
              <w:ind w:left="430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2,005</w:t>
            </w:r>
          </w:p>
        </w:tc>
        <w:tc>
          <w:tcPr>
            <w:tcW w:w="160" w:type="pct"/>
            <w:shd w:val="clear" w:color="auto" w:fill="auto"/>
          </w:tcPr>
          <w:p w14:paraId="0F1179FE" w14:textId="77777777" w:rsidR="003D1B6E" w:rsidRPr="008053F0" w:rsidRDefault="003D1B6E" w:rsidP="003D1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pct"/>
            <w:shd w:val="clear" w:color="auto" w:fill="auto"/>
          </w:tcPr>
          <w:p w14:paraId="2C81D00E" w14:textId="497C4DF6" w:rsidR="003D1B6E" w:rsidRPr="00041D42" w:rsidRDefault="003D1B6E" w:rsidP="0001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4" w:right="4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D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B6E" w:rsidRPr="008053F0" w14:paraId="6C8F8308" w14:textId="77777777" w:rsidTr="000650DB">
        <w:trPr>
          <w:trHeight w:val="410"/>
          <w:tblHeader/>
        </w:trPr>
        <w:tc>
          <w:tcPr>
            <w:tcW w:w="2961" w:type="pct"/>
          </w:tcPr>
          <w:p w14:paraId="1BDEFF9F" w14:textId="77777777" w:rsidR="003D1B6E" w:rsidRPr="008053F0" w:rsidRDefault="003D1B6E" w:rsidP="003D1B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</w:tcPr>
          <w:p w14:paraId="55014669" w14:textId="0AD28B99" w:rsidR="003D1B6E" w:rsidRPr="008053F0" w:rsidRDefault="003D1B6E" w:rsidP="0006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31,806</w:t>
            </w:r>
          </w:p>
        </w:tc>
        <w:tc>
          <w:tcPr>
            <w:tcW w:w="160" w:type="pct"/>
            <w:shd w:val="clear" w:color="auto" w:fill="auto"/>
          </w:tcPr>
          <w:p w14:paraId="2CF70735" w14:textId="77777777" w:rsidR="003D1B6E" w:rsidRPr="008053F0" w:rsidRDefault="003D1B6E" w:rsidP="003D1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auto"/>
          </w:tcPr>
          <w:p w14:paraId="1BDC46A9" w14:textId="2E3345F2" w:rsidR="003D1B6E" w:rsidRPr="00041D42" w:rsidRDefault="003D1B6E" w:rsidP="0001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0"/>
                <w:tab w:val="left" w:pos="780"/>
                <w:tab w:val="left" w:pos="1486"/>
                <w:tab w:val="decimal" w:pos="1576"/>
              </w:tabs>
              <w:spacing w:after="0"/>
              <w:ind w:left="330" w:right="141" w:firstLine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D42">
              <w:rPr>
                <w:rFonts w:asciiTheme="majorBidi" w:hAnsiTheme="majorBidi" w:cstheme="majorBidi"/>
                <w:sz w:val="30"/>
                <w:szCs w:val="30"/>
              </w:rPr>
              <w:t xml:space="preserve"> (5,625)</w:t>
            </w:r>
          </w:p>
        </w:tc>
      </w:tr>
      <w:tr w:rsidR="003D1B6E" w:rsidRPr="008053F0" w14:paraId="3D6260B7" w14:textId="77777777" w:rsidTr="000650DB">
        <w:trPr>
          <w:trHeight w:val="400"/>
          <w:tblHeader/>
        </w:trPr>
        <w:tc>
          <w:tcPr>
            <w:tcW w:w="2961" w:type="pct"/>
          </w:tcPr>
          <w:p w14:paraId="58A2A83D" w14:textId="77777777" w:rsidR="003D1B6E" w:rsidRPr="008053F0" w:rsidRDefault="003D1B6E" w:rsidP="003D1B6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D205F" w14:textId="3D7F7FDD" w:rsidR="003D1B6E" w:rsidRPr="008053F0" w:rsidRDefault="003D1B6E" w:rsidP="0006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91,929</w:t>
            </w:r>
          </w:p>
        </w:tc>
        <w:tc>
          <w:tcPr>
            <w:tcW w:w="160" w:type="pct"/>
            <w:shd w:val="clear" w:color="auto" w:fill="auto"/>
          </w:tcPr>
          <w:p w14:paraId="3F6FD226" w14:textId="77777777" w:rsidR="003D1B6E" w:rsidRPr="008053F0" w:rsidRDefault="003D1B6E" w:rsidP="003D1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DDC8A" w14:textId="2E78FF51" w:rsidR="003D1B6E" w:rsidRPr="00041D42" w:rsidRDefault="003D1B6E" w:rsidP="0001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1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1D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41D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Pr="00041D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3A7FA9D" w14:textId="77777777" w:rsidR="00E03A84" w:rsidRPr="006963EE" w:rsidRDefault="00E03A84" w:rsidP="00E03A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7D049CCA" w14:textId="7E38E9DF" w:rsidR="00E77B66" w:rsidRPr="00D9058C" w:rsidRDefault="00E77B66" w:rsidP="00E77B66">
      <w:pPr>
        <w:tabs>
          <w:tab w:val="clear" w:pos="454"/>
          <w:tab w:val="left" w:pos="45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56F7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ใน</w:t>
      </w:r>
      <w:r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ระหว่างปี </w:t>
      </w:r>
      <w:r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F56F7B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F56F7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บริษัทได้ซื้อที่ดิน</w:t>
      </w:r>
      <w:r w:rsidR="00F80C58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="00F80C58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>และอาคาร</w:t>
      </w:r>
      <w:r w:rsidRPr="00F56F7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สิ่งปลูกสร้าง</w:t>
      </w:r>
      <w:r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>จาก</w:t>
      </w:r>
      <w:r w:rsidRPr="00F56F7B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>สถาบันการเงินในประเทศแห่งหนึ่ง</w:t>
      </w:r>
      <w:r w:rsidRPr="0029300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เพื่อนำมาใช้เป็นที่ตั้งสายการผลิตแล</w:t>
      </w:r>
      <w:r w:rsidRPr="0029300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ะ</w:t>
      </w:r>
      <w:r w:rsidRPr="0029300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คลังสินค้า </w:t>
      </w:r>
      <w:r w:rsidRPr="0029300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มูลค่ารวม</w:t>
      </w:r>
      <w:r w:rsidRPr="0029300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29300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42.50 </w:t>
      </w:r>
      <w:r w:rsidRPr="0029300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</w:p>
    <w:p w14:paraId="2B9B4EAC" w14:textId="77777777" w:rsidR="00E77B66" w:rsidRPr="006963EE" w:rsidRDefault="00E77B66" w:rsidP="00E03A84">
      <w:pPr>
        <w:pStyle w:val="block"/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4"/>
          <w:sz w:val="16"/>
          <w:szCs w:val="16"/>
          <w:lang w:bidi="th-TH"/>
        </w:rPr>
      </w:pPr>
    </w:p>
    <w:p w14:paraId="77BE8BCF" w14:textId="43649242" w:rsidR="00FC5F7C" w:rsidRDefault="00100F63" w:rsidP="00F80958">
      <w:pPr>
        <w:pStyle w:val="block"/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714F6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วันที่ </w:t>
      </w:r>
      <w:r w:rsidR="007934E7" w:rsidRPr="003714F6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30 </w:t>
      </w:r>
      <w:r w:rsidR="00E03A84" w:rsidRPr="003714F6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กันยายน</w:t>
      </w:r>
      <w:r w:rsidR="006A7961" w:rsidRPr="003714F6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 </w:t>
      </w:r>
      <w:r w:rsidR="002E4EE2" w:rsidRPr="003714F6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EE670C" w:rsidRPr="003714F6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4</w:t>
      </w:r>
      <w:r w:rsidRPr="003714F6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D207C3" w:rsidRPr="003714F6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</w:t>
      </w:r>
      <w:r w:rsidRPr="003714F6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  <w:r w:rsidR="00CF6C23" w:rsidRPr="003714F6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และอาคารสิ่งปลูกสร้างของบริษัท</w:t>
      </w:r>
      <w:r w:rsidRPr="003714F6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ซึ่งมีมูลค่าตามบัญ</w:t>
      </w:r>
      <w:r w:rsidR="00F50B3A" w:rsidRPr="003714F6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ชีจำนว</w:t>
      </w:r>
      <w:r w:rsidR="004A3C36" w:rsidRPr="003714F6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น</w:t>
      </w:r>
      <w:r w:rsidR="00031CD6" w:rsidRPr="003714F6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="00146957" w:rsidRPr="003714F6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192.36</w:t>
      </w:r>
      <w:r w:rsidR="00031CD6" w:rsidRPr="003714F6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Pr="003714F6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3714F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3708E" w:rsidRPr="003714F6">
        <w:rPr>
          <w:rFonts w:asciiTheme="majorBidi" w:hAnsiTheme="majorBidi" w:cstheme="majorBidi"/>
          <w:i/>
          <w:iCs/>
          <w:spacing w:val="-8"/>
          <w:sz w:val="30"/>
          <w:szCs w:val="30"/>
        </w:rPr>
        <w:t>(</w:t>
      </w:r>
      <w:r w:rsidR="00D3708E" w:rsidRPr="003714F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31 </w:t>
      </w:r>
      <w:r w:rsidR="00D3708E" w:rsidRPr="003714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3708E" w:rsidRPr="003714F6">
        <w:rPr>
          <w:rFonts w:asciiTheme="majorBidi" w:hAnsiTheme="majorBidi" w:cstheme="majorBidi"/>
          <w:i/>
          <w:iCs/>
          <w:sz w:val="30"/>
          <w:szCs w:val="30"/>
          <w:lang w:bidi="th-TH"/>
        </w:rPr>
        <w:t>2</w:t>
      </w:r>
      <w:r w:rsidR="00E03A84" w:rsidRPr="003714F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563</w:t>
      </w:r>
      <w:r w:rsidR="00D3708E" w:rsidRPr="003714F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: </w:t>
      </w:r>
      <w:r w:rsidR="009C512C" w:rsidRPr="003714F6">
        <w:rPr>
          <w:rFonts w:asciiTheme="majorBidi" w:hAnsiTheme="majorBidi" w:cstheme="majorBidi"/>
          <w:i/>
          <w:iCs/>
          <w:sz w:val="30"/>
          <w:szCs w:val="30"/>
          <w:lang w:bidi="th-TH"/>
        </w:rPr>
        <w:t>199.25</w:t>
      </w:r>
      <w:r w:rsidR="00D3708E" w:rsidRPr="003714F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="00D3708E" w:rsidRPr="003714F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3708E" w:rsidRPr="003714F6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) </w:t>
      </w:r>
      <w:r w:rsidRPr="003714F6">
        <w:rPr>
          <w:rFonts w:asciiTheme="majorBidi" w:hAnsiTheme="majorBidi" w:cstheme="majorBidi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ได้ถูกจดจำนองเพื่อเป็นหลักทรัพย์ค้ำประกันวงเงินสินเชื่อของบริษัท</w:t>
      </w:r>
    </w:p>
    <w:p w14:paraId="6411649F" w14:textId="63CDE70E" w:rsidR="000650DB" w:rsidRPr="006963EE" w:rsidRDefault="0006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cs/>
          <w:lang w:eastAsia="x-none"/>
        </w:rPr>
      </w:pPr>
    </w:p>
    <w:p w14:paraId="4A73A3D3" w14:textId="34FCDF5B" w:rsidR="000C354D" w:rsidRPr="008053F0" w:rsidRDefault="000C354D" w:rsidP="00FF6F23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053F0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สินทรัพย์สิทธิการใช้</w:t>
      </w:r>
    </w:p>
    <w:p w14:paraId="6DA85FB7" w14:textId="6F6CE800" w:rsidR="000C354D" w:rsidRPr="006963EE" w:rsidRDefault="000C354D" w:rsidP="000C354D">
      <w:pPr>
        <w:rPr>
          <w:rFonts w:asciiTheme="majorBidi" w:hAnsiTheme="majorBidi" w:cstheme="majorBidi"/>
          <w:sz w:val="16"/>
          <w:szCs w:val="16"/>
          <w:lang w:eastAsia="x-none"/>
        </w:rPr>
      </w:pPr>
    </w:p>
    <w:p w14:paraId="60D62B72" w14:textId="4330DB4E" w:rsidR="003202EE" w:rsidRDefault="003202EE" w:rsidP="00696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8053F0">
        <w:rPr>
          <w:rFonts w:asciiTheme="majorBidi" w:hAnsiTheme="majorBidi" w:cstheme="majorBidi"/>
          <w:sz w:val="30"/>
          <w:szCs w:val="30"/>
          <w:cs/>
        </w:rPr>
        <w:t>าร</w:t>
      </w:r>
      <w:r w:rsidR="00B602F5" w:rsidRPr="008053F0">
        <w:rPr>
          <w:rFonts w:asciiTheme="majorBidi" w:hAnsiTheme="majorBidi" w:cstheme="majorBidi"/>
          <w:sz w:val="30"/>
          <w:szCs w:val="30"/>
          <w:cs/>
        </w:rPr>
        <w:t>เพิ่มขึ้น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จำหน่าย และโอน</w:t>
      </w:r>
      <w:r w:rsidR="00414D27" w:rsidRPr="008053F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</w:t>
      </w:r>
      <w:r w:rsidRPr="008053F0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E03A84" w:rsidRPr="008053F0">
        <w:rPr>
          <w:rFonts w:asciiTheme="majorBidi" w:hAnsiTheme="majorBidi" w:cstheme="majorBidi"/>
          <w:sz w:val="30"/>
          <w:szCs w:val="30"/>
          <w:cs/>
        </w:rPr>
        <w:t>เก้า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8053F0">
        <w:rPr>
          <w:rFonts w:asciiTheme="majorBidi" w:hAnsiTheme="majorBidi" w:cstheme="majorBidi"/>
          <w:sz w:val="30"/>
          <w:szCs w:val="30"/>
        </w:rPr>
        <w:t xml:space="preserve">30 </w:t>
      </w:r>
      <w:r w:rsidR="00E03A84" w:rsidRPr="008053F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8053F0">
        <w:rPr>
          <w:rFonts w:asciiTheme="majorBidi" w:hAnsiTheme="majorBidi" w:cstheme="majorBidi"/>
          <w:sz w:val="30"/>
          <w:szCs w:val="30"/>
        </w:rPr>
        <w:t xml:space="preserve">2564  </w:t>
      </w:r>
      <w:r w:rsidRPr="008053F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5A0EC3" w14:textId="77777777" w:rsidR="006963EE" w:rsidRPr="006963EE" w:rsidRDefault="006963EE" w:rsidP="00696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5582"/>
        <w:gridCol w:w="1619"/>
        <w:gridCol w:w="297"/>
        <w:gridCol w:w="1682"/>
      </w:tblGrid>
      <w:tr w:rsidR="003202EE" w:rsidRPr="008053F0" w14:paraId="64F66A5E" w14:textId="77777777" w:rsidTr="00E54256">
        <w:trPr>
          <w:trHeight w:val="1098"/>
          <w:tblHeader/>
        </w:trPr>
        <w:tc>
          <w:tcPr>
            <w:tcW w:w="3040" w:type="pct"/>
          </w:tcPr>
          <w:p w14:paraId="134D99B8" w14:textId="77777777" w:rsidR="003202EE" w:rsidRPr="008053F0" w:rsidRDefault="003202EE" w:rsidP="0038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0EF180" w14:textId="77777777" w:rsidR="003202EE" w:rsidRPr="008053F0" w:rsidRDefault="003202EE" w:rsidP="0038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53842F" w14:textId="77777777" w:rsidR="003202EE" w:rsidRPr="008053F0" w:rsidRDefault="003202EE" w:rsidP="0038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1202B9E5" w14:textId="521B41D4" w:rsidR="003202EE" w:rsidRPr="008053F0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D2328D"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0DA25039" w14:textId="77777777" w:rsidR="003202EE" w:rsidRPr="008053F0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การโอนเข้า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" w:type="pct"/>
          </w:tcPr>
          <w:p w14:paraId="26EC5FDE" w14:textId="77777777" w:rsidR="003202EE" w:rsidRPr="008053F0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pct"/>
          </w:tcPr>
          <w:p w14:paraId="55269439" w14:textId="77777777" w:rsidR="003202EE" w:rsidRPr="008053F0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41140F9" w14:textId="77777777" w:rsidR="003202EE" w:rsidRPr="008053F0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202EE" w:rsidRPr="008053F0" w14:paraId="01F8FF4B" w14:textId="77777777" w:rsidTr="003839A8">
        <w:trPr>
          <w:trHeight w:val="400"/>
          <w:tblHeader/>
        </w:trPr>
        <w:tc>
          <w:tcPr>
            <w:tcW w:w="3040" w:type="pct"/>
          </w:tcPr>
          <w:p w14:paraId="5C5B9727" w14:textId="77777777" w:rsidR="003202EE" w:rsidRPr="008053F0" w:rsidRDefault="003202EE" w:rsidP="00383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0" w:type="pct"/>
            <w:gridSpan w:val="3"/>
            <w:shd w:val="clear" w:color="auto" w:fill="auto"/>
          </w:tcPr>
          <w:p w14:paraId="40C28870" w14:textId="77777777" w:rsidR="003202EE" w:rsidRPr="008053F0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02EE" w:rsidRPr="008053F0" w14:paraId="50873FF6" w14:textId="77777777" w:rsidTr="00E54256">
        <w:trPr>
          <w:trHeight w:val="400"/>
          <w:tblHeader/>
        </w:trPr>
        <w:tc>
          <w:tcPr>
            <w:tcW w:w="3040" w:type="pct"/>
          </w:tcPr>
          <w:p w14:paraId="18316D84" w14:textId="5B707939" w:rsidR="003202EE" w:rsidRPr="008053F0" w:rsidRDefault="00414D27" w:rsidP="00383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82" w:type="pct"/>
            <w:shd w:val="clear" w:color="auto" w:fill="auto"/>
          </w:tcPr>
          <w:p w14:paraId="3B431F98" w14:textId="51730553" w:rsidR="003202EE" w:rsidRPr="008053F0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-131" w:firstLine="11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pct"/>
            <w:shd w:val="clear" w:color="auto" w:fill="auto"/>
          </w:tcPr>
          <w:p w14:paraId="191FDE5E" w14:textId="77777777" w:rsidR="003202EE" w:rsidRPr="008053F0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pct"/>
            <w:shd w:val="clear" w:color="auto" w:fill="auto"/>
          </w:tcPr>
          <w:p w14:paraId="76A26EF2" w14:textId="00BF9991" w:rsidR="003202EE" w:rsidRPr="008053F0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2EE" w:rsidRPr="008053F0" w14:paraId="55384531" w14:textId="77777777" w:rsidTr="00E54256">
        <w:trPr>
          <w:trHeight w:val="400"/>
          <w:tblHeader/>
        </w:trPr>
        <w:tc>
          <w:tcPr>
            <w:tcW w:w="3040" w:type="pct"/>
          </w:tcPr>
          <w:p w14:paraId="38D54E2C" w14:textId="66343CA1" w:rsidR="003202EE" w:rsidRPr="008053F0" w:rsidRDefault="00414D27" w:rsidP="00383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882" w:type="pct"/>
            <w:shd w:val="clear" w:color="auto" w:fill="auto"/>
          </w:tcPr>
          <w:p w14:paraId="6A24B40A" w14:textId="6CABA8A8" w:rsidR="003202EE" w:rsidRPr="008053F0" w:rsidRDefault="00031CD6" w:rsidP="00A73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99" w:right="-285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5,968</w:t>
            </w:r>
          </w:p>
        </w:tc>
        <w:tc>
          <w:tcPr>
            <w:tcW w:w="162" w:type="pct"/>
            <w:shd w:val="clear" w:color="auto" w:fill="auto"/>
          </w:tcPr>
          <w:p w14:paraId="1D1BDD78" w14:textId="77777777" w:rsidR="003202EE" w:rsidRPr="008053F0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6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pct"/>
            <w:shd w:val="clear" w:color="auto" w:fill="auto"/>
          </w:tcPr>
          <w:p w14:paraId="510C0568" w14:textId="205467F1" w:rsidR="003202EE" w:rsidRPr="008053F0" w:rsidRDefault="00734B02" w:rsidP="0073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191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02EE" w:rsidRPr="008053F0" w14:paraId="1D547D80" w14:textId="77777777" w:rsidTr="00E54256">
        <w:trPr>
          <w:trHeight w:val="410"/>
          <w:tblHeader/>
        </w:trPr>
        <w:tc>
          <w:tcPr>
            <w:tcW w:w="3040" w:type="pct"/>
          </w:tcPr>
          <w:p w14:paraId="6AC33D8B" w14:textId="6A85F78C" w:rsidR="003202EE" w:rsidRPr="008053F0" w:rsidRDefault="00414D27" w:rsidP="00383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14:paraId="5F1CE80B" w14:textId="147200F1" w:rsidR="003202EE" w:rsidRPr="008053F0" w:rsidRDefault="00031CD6" w:rsidP="00A73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99" w:right="-645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1,342</w:t>
            </w:r>
          </w:p>
        </w:tc>
        <w:tc>
          <w:tcPr>
            <w:tcW w:w="162" w:type="pct"/>
            <w:shd w:val="clear" w:color="auto" w:fill="auto"/>
          </w:tcPr>
          <w:p w14:paraId="72FED312" w14:textId="77777777" w:rsidR="003202EE" w:rsidRPr="008053F0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  <w:shd w:val="clear" w:color="auto" w:fill="auto"/>
          </w:tcPr>
          <w:p w14:paraId="34F45B04" w14:textId="0B05044D" w:rsidR="003202EE" w:rsidRPr="008053F0" w:rsidRDefault="00031CD6" w:rsidP="00081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4B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4B02">
              <w:rPr>
                <w:rFonts w:asciiTheme="majorBidi" w:hAnsiTheme="majorBidi" w:cstheme="majorBidi"/>
                <w:sz w:val="30"/>
                <w:szCs w:val="30"/>
              </w:rPr>
              <w:t>973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02EE" w:rsidRPr="008053F0" w14:paraId="14B0EE6E" w14:textId="77777777" w:rsidTr="00E54256">
        <w:trPr>
          <w:trHeight w:val="400"/>
          <w:tblHeader/>
        </w:trPr>
        <w:tc>
          <w:tcPr>
            <w:tcW w:w="3040" w:type="pct"/>
          </w:tcPr>
          <w:p w14:paraId="4D5F5132" w14:textId="77777777" w:rsidR="003202EE" w:rsidRPr="008053F0" w:rsidRDefault="003202EE" w:rsidP="003839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ABFC2" w14:textId="4992C0F2" w:rsidR="003202EE" w:rsidRPr="008053F0" w:rsidRDefault="00031CD6" w:rsidP="00A73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9" w:right="-465" w:firstLine="6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7,310</w:t>
            </w:r>
          </w:p>
        </w:tc>
        <w:tc>
          <w:tcPr>
            <w:tcW w:w="162" w:type="pct"/>
            <w:shd w:val="clear" w:color="auto" w:fill="auto"/>
          </w:tcPr>
          <w:p w14:paraId="035B5218" w14:textId="77777777" w:rsidR="003202EE" w:rsidRPr="008053F0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90350" w14:textId="2CC37FDE" w:rsidR="003202EE" w:rsidRPr="008053F0" w:rsidRDefault="00031CD6" w:rsidP="00A73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34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056C07B" w14:textId="0A4E1B4E" w:rsidR="00104C90" w:rsidRPr="008053F0" w:rsidRDefault="00D75BB6" w:rsidP="00FF6F23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053F0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หนี้สินที่มีภาระดอกเบี้ย</w:t>
      </w:r>
    </w:p>
    <w:p w14:paraId="52777A45" w14:textId="77777777" w:rsidR="00D03D85" w:rsidRPr="000650DB" w:rsidRDefault="00D03D85" w:rsidP="00D03D85">
      <w:pPr>
        <w:spacing w:line="240" w:lineRule="auto"/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p w14:paraId="3EACEB5C" w14:textId="13061419" w:rsidR="006A50BC" w:rsidRPr="008053F0" w:rsidRDefault="00F5517F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ณ วันที่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7934E7"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30 </w:t>
      </w:r>
      <w:r w:rsidR="00E03A84"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กันยายน</w:t>
      </w:r>
      <w:r w:rsidR="007934E7"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 xml:space="preserve"> </w:t>
      </w:r>
      <w:r w:rsidR="002E4EE2"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>256</w:t>
      </w:r>
      <w:r w:rsidR="00997E7B"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>4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บริษัทมีวงเงินสินเชื่อซึ่งยังมิได้เบิกใช้</w:t>
      </w:r>
      <w:r w:rsidR="00420CF0"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กับ</w:t>
      </w:r>
      <w:r w:rsidR="00974919"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สถาบันการเงิน</w:t>
      </w:r>
      <w:r w:rsidR="00420CF0"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ในประเทศแห่งหนึ่ง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เป็นจำนวนเงินรวม</w:t>
      </w:r>
      <w:r w:rsidR="00173563"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9F59C8">
        <w:rPr>
          <w:rFonts w:asciiTheme="majorBidi" w:hAnsiTheme="majorBidi" w:cstheme="majorBidi"/>
          <w:spacing w:val="4"/>
          <w:sz w:val="30"/>
          <w:szCs w:val="30"/>
          <w:lang w:val="en-GB"/>
        </w:rPr>
        <w:t>96.72</w:t>
      </w:r>
      <w:r w:rsidR="00E03A84"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ล้านบาท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(</w:t>
      </w:r>
      <w:r w:rsidR="002E4EE2"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31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GB"/>
        </w:rPr>
        <w:t xml:space="preserve">ธันวาคม </w:t>
      </w:r>
      <w:r w:rsidR="002E4EE2"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256</w:t>
      </w:r>
      <w:r w:rsidR="00997E7B"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3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:  </w:t>
      </w:r>
      <w:r w:rsidR="001F6F38"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96.9</w:t>
      </w:r>
      <w:r w:rsidR="00351896"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0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GB"/>
        </w:rPr>
        <w:t>ล้านบาท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)</w:t>
      </w:r>
      <w:r w:rsidR="008516DF"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8516DF"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วงเงินสินเชื่อดังกล่าวค้ำประกันโดย</w:t>
      </w:r>
      <w:r w:rsidR="00EA0B8F"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br/>
      </w:r>
      <w:r w:rsidR="0045785C"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 xml:space="preserve">ที่ดิน </w:t>
      </w:r>
      <w:r w:rsidR="008516DF"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อาคาร</w:t>
      </w:r>
      <w:r w:rsidR="002C7EF2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 และ</w:t>
      </w:r>
      <w:r w:rsidR="008516DF"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สิ่งปลูกสร้าง</w:t>
      </w:r>
      <w:r w:rsidR="002C7EF2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 รวมทั้งสิทธิการใช้ที่ดิน</w:t>
      </w:r>
      <w:r w:rsidR="008516DF"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ของบริษัท</w:t>
      </w:r>
    </w:p>
    <w:p w14:paraId="18C9FD97" w14:textId="77777777" w:rsidR="00C53D4E" w:rsidRPr="000650DB" w:rsidRDefault="00C53D4E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B9612" w14:textId="492CAAFB" w:rsidR="00566330" w:rsidRPr="008053F0" w:rsidRDefault="00C53D4E" w:rsidP="00FF6F23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053F0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58A84767" w14:textId="77777777" w:rsidR="00566330" w:rsidRPr="000650DB" w:rsidRDefault="00566330" w:rsidP="00566330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80"/>
        <w:gridCol w:w="900"/>
        <w:gridCol w:w="180"/>
        <w:gridCol w:w="1170"/>
        <w:gridCol w:w="180"/>
        <w:gridCol w:w="1080"/>
        <w:gridCol w:w="180"/>
        <w:gridCol w:w="1167"/>
        <w:gridCol w:w="183"/>
        <w:gridCol w:w="1170"/>
      </w:tblGrid>
      <w:tr w:rsidR="003839A8" w:rsidRPr="008053F0" w14:paraId="734B6AF4" w14:textId="77777777" w:rsidTr="00A756F7">
        <w:trPr>
          <w:cantSplit/>
        </w:trPr>
        <w:tc>
          <w:tcPr>
            <w:tcW w:w="2880" w:type="dxa"/>
          </w:tcPr>
          <w:p w14:paraId="1C2BF945" w14:textId="6CF0F851" w:rsidR="003839A8" w:rsidRPr="008053F0" w:rsidRDefault="003839A8" w:rsidP="003839A8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5E067D71" w14:textId="77777777" w:rsidR="003839A8" w:rsidRPr="008053F0" w:rsidRDefault="003839A8" w:rsidP="003839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A074CCA" w14:textId="5E860098" w:rsidR="003839A8" w:rsidRPr="008053F0" w:rsidRDefault="003839A8" w:rsidP="003839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มูลค่าหุ้น</w:t>
            </w:r>
          </w:p>
        </w:tc>
        <w:tc>
          <w:tcPr>
            <w:tcW w:w="180" w:type="dxa"/>
          </w:tcPr>
          <w:p w14:paraId="4519BB12" w14:textId="77777777" w:rsidR="003839A8" w:rsidRPr="008053F0" w:rsidRDefault="003839A8" w:rsidP="003839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F54CB4F" w14:textId="501AF200" w:rsidR="003839A8" w:rsidRPr="008053F0" w:rsidRDefault="003839A8" w:rsidP="003839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308687F" w14:textId="77777777" w:rsidR="003839A8" w:rsidRPr="008053F0" w:rsidRDefault="003839A8" w:rsidP="003839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D33C63D" w14:textId="2213680E" w:rsidR="003839A8" w:rsidRPr="008053F0" w:rsidRDefault="003839A8" w:rsidP="003839A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67AFF" w:rsidRPr="008053F0" w14:paraId="4ADBB7D8" w14:textId="77777777" w:rsidTr="00A756F7">
        <w:trPr>
          <w:cantSplit/>
        </w:trPr>
        <w:tc>
          <w:tcPr>
            <w:tcW w:w="2880" w:type="dxa"/>
          </w:tcPr>
          <w:p w14:paraId="391A1955" w14:textId="77777777" w:rsidR="00667AFF" w:rsidRPr="008053F0" w:rsidRDefault="00667AFF" w:rsidP="00667AFF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4AA965" w14:textId="77777777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0516787" w14:textId="5A59900E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ต่อหุ้น</w:t>
            </w:r>
          </w:p>
        </w:tc>
        <w:tc>
          <w:tcPr>
            <w:tcW w:w="180" w:type="dxa"/>
          </w:tcPr>
          <w:p w14:paraId="4DFD65BB" w14:textId="77777777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349FEA" w14:textId="098C1D8E" w:rsidR="00667AFF" w:rsidRPr="008053F0" w:rsidRDefault="00667AFF" w:rsidP="00A756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E781DD" w14:textId="77777777" w:rsidR="00667AFF" w:rsidRPr="008053F0" w:rsidRDefault="00667AFF" w:rsidP="00A756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6DDB6A" w14:textId="5A3B6ECE" w:rsidR="00667AFF" w:rsidRPr="008053F0" w:rsidRDefault="00667AFF" w:rsidP="00A756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13877370" w14:textId="77777777" w:rsidR="00667AFF" w:rsidRPr="008053F0" w:rsidRDefault="00667AFF" w:rsidP="00A756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E6441D0" w14:textId="0EB5715A" w:rsidR="00667AFF" w:rsidRPr="008053F0" w:rsidRDefault="00667AFF" w:rsidP="00A756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3" w:type="dxa"/>
          </w:tcPr>
          <w:p w14:paraId="773DB641" w14:textId="77777777" w:rsidR="00667AFF" w:rsidRPr="008053F0" w:rsidRDefault="00667AFF" w:rsidP="00A756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5D8D2" w14:textId="61CA311B" w:rsidR="00667AFF" w:rsidRPr="008053F0" w:rsidRDefault="00667AFF" w:rsidP="00A756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667AFF" w:rsidRPr="008053F0" w14:paraId="56996762" w14:textId="77777777" w:rsidTr="00A756F7">
        <w:trPr>
          <w:cantSplit/>
        </w:trPr>
        <w:tc>
          <w:tcPr>
            <w:tcW w:w="2880" w:type="dxa"/>
          </w:tcPr>
          <w:p w14:paraId="4521C504" w14:textId="77777777" w:rsidR="00667AFF" w:rsidRPr="008053F0" w:rsidRDefault="00667AFF" w:rsidP="00667AFF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B8FF575" w14:textId="77777777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CC85C87" w14:textId="479C9874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D926469" w14:textId="77777777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475CF2B" w14:textId="370769D0" w:rsidR="00667AFF" w:rsidRPr="008053F0" w:rsidRDefault="00667AFF" w:rsidP="00667A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/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67AFF" w:rsidRPr="008053F0" w14:paraId="08923D1F" w14:textId="77777777" w:rsidTr="00A756F7">
        <w:trPr>
          <w:cantSplit/>
        </w:trPr>
        <w:tc>
          <w:tcPr>
            <w:tcW w:w="2880" w:type="dxa"/>
          </w:tcPr>
          <w:p w14:paraId="6C6D96FC" w14:textId="2E148B88" w:rsidR="00667AFF" w:rsidRPr="008053F0" w:rsidRDefault="00667AFF" w:rsidP="00667AFF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80" w:type="dxa"/>
          </w:tcPr>
          <w:p w14:paraId="434634B6" w14:textId="77777777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610AFF" w14:textId="77777777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FD384" w14:textId="77777777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926AF5" w14:textId="77777777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1E2A71" w14:textId="77777777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F318D" w14:textId="77777777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2CDBD8" w14:textId="77777777" w:rsidR="00667AFF" w:rsidRPr="008053F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FFABD6A" w14:textId="77777777" w:rsidR="00667AFF" w:rsidRPr="008053F0" w:rsidRDefault="00667AFF" w:rsidP="00667AF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1418471" w14:textId="77777777" w:rsidR="00667AFF" w:rsidRPr="008053F0" w:rsidRDefault="00667AFF" w:rsidP="00667A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82C37B" w14:textId="77777777" w:rsidR="00667AFF" w:rsidRPr="008053F0" w:rsidRDefault="00667AFF" w:rsidP="00667AF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279C7" w:rsidRPr="008053F0" w14:paraId="39333462" w14:textId="77777777" w:rsidTr="00A756F7">
        <w:trPr>
          <w:cantSplit/>
        </w:trPr>
        <w:tc>
          <w:tcPr>
            <w:tcW w:w="2880" w:type="dxa"/>
          </w:tcPr>
          <w:p w14:paraId="70BD5399" w14:textId="04725D5A" w:rsidR="007279C7" w:rsidRPr="008053F0" w:rsidRDefault="007279C7" w:rsidP="007279C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80" w:type="dxa"/>
          </w:tcPr>
          <w:p w14:paraId="2A3CF7DD" w14:textId="77777777" w:rsidR="007279C7" w:rsidRPr="008053F0" w:rsidRDefault="007279C7" w:rsidP="007279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FFDA6AF" w14:textId="539045FC" w:rsidR="007279C7" w:rsidRPr="008053F0" w:rsidRDefault="007279C7" w:rsidP="007279C7">
            <w:pPr>
              <w:pStyle w:val="acctfourfigures"/>
              <w:tabs>
                <w:tab w:val="decimal" w:pos="726"/>
              </w:tabs>
              <w:spacing w:line="240" w:lineRule="atLeast"/>
              <w:ind w:right="11" w:firstLine="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180" w:type="dxa"/>
          </w:tcPr>
          <w:p w14:paraId="40F079C4" w14:textId="77777777" w:rsidR="007279C7" w:rsidRPr="008053F0" w:rsidRDefault="007279C7" w:rsidP="007279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C2726" w14:textId="348050B9" w:rsidR="007279C7" w:rsidRPr="008053F0" w:rsidRDefault="00BE16FB" w:rsidP="004F5513">
            <w:pPr>
              <w:pStyle w:val="acctfourfigures"/>
              <w:tabs>
                <w:tab w:val="clear" w:pos="765"/>
                <w:tab w:val="left" w:pos="619"/>
                <w:tab w:val="decimal" w:pos="730"/>
                <w:tab w:val="left" w:pos="823"/>
              </w:tabs>
              <w:spacing w:line="240" w:lineRule="atLeast"/>
              <w:ind w:left="10" w:right="-532" w:firstLine="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31CD6">
              <w:rPr>
                <w:rFonts w:asciiTheme="majorBidi" w:hAnsiTheme="majorBidi" w:cstheme="majorBidi"/>
                <w:sz w:val="30"/>
                <w:szCs w:val="30"/>
              </w:rPr>
              <w:t>425,080</w:t>
            </w:r>
          </w:p>
        </w:tc>
        <w:tc>
          <w:tcPr>
            <w:tcW w:w="180" w:type="dxa"/>
          </w:tcPr>
          <w:p w14:paraId="09F6B992" w14:textId="77777777" w:rsidR="007279C7" w:rsidRPr="008053F0" w:rsidRDefault="007279C7" w:rsidP="007279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9C491" w14:textId="70FC773C" w:rsidR="007279C7" w:rsidRPr="008053F0" w:rsidRDefault="00031CD6" w:rsidP="004F5513">
            <w:pPr>
              <w:pStyle w:val="acctfourfigures"/>
              <w:tabs>
                <w:tab w:val="left" w:pos="540"/>
                <w:tab w:val="decimal" w:pos="731"/>
              </w:tabs>
              <w:spacing w:line="240" w:lineRule="atLeast"/>
              <w:ind w:left="189" w:right="-172" w:firstLine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212,540</w:t>
            </w:r>
          </w:p>
        </w:tc>
        <w:tc>
          <w:tcPr>
            <w:tcW w:w="180" w:type="dxa"/>
          </w:tcPr>
          <w:p w14:paraId="1836E72A" w14:textId="77777777" w:rsidR="007279C7" w:rsidRPr="008053F0" w:rsidRDefault="007279C7" w:rsidP="007279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D4EECBC" w14:textId="12882C09" w:rsidR="007279C7" w:rsidRPr="00294EF9" w:rsidRDefault="00294EF9" w:rsidP="00222D31">
            <w:pPr>
              <w:pStyle w:val="acctfourfigures"/>
              <w:spacing w:line="240" w:lineRule="atLeast"/>
              <w:ind w:left="364" w:right="-169" w:hanging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425,080</w:t>
            </w:r>
          </w:p>
        </w:tc>
        <w:tc>
          <w:tcPr>
            <w:tcW w:w="183" w:type="dxa"/>
          </w:tcPr>
          <w:p w14:paraId="27DC9DCC" w14:textId="77777777" w:rsidR="007279C7" w:rsidRPr="008053F0" w:rsidRDefault="007279C7" w:rsidP="007279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9E691C" w14:textId="3C6245C4" w:rsidR="007279C7" w:rsidRPr="008053F0" w:rsidRDefault="00294EF9" w:rsidP="00222D31">
            <w:pPr>
              <w:pStyle w:val="acctfourfigures"/>
              <w:tabs>
                <w:tab w:val="left" w:pos="873"/>
              </w:tabs>
              <w:spacing w:line="240" w:lineRule="atLeast"/>
              <w:ind w:left="2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212,540</w:t>
            </w:r>
          </w:p>
        </w:tc>
      </w:tr>
      <w:tr w:rsidR="00A4344D" w:rsidRPr="008053F0" w14:paraId="5573653E" w14:textId="77777777" w:rsidTr="00A756F7">
        <w:trPr>
          <w:cantSplit/>
        </w:trPr>
        <w:tc>
          <w:tcPr>
            <w:tcW w:w="2880" w:type="dxa"/>
          </w:tcPr>
          <w:p w14:paraId="7835073C" w14:textId="63002F7E" w:rsidR="00A4344D" w:rsidRPr="008053F0" w:rsidRDefault="00A4344D" w:rsidP="00A4344D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180" w:type="dxa"/>
          </w:tcPr>
          <w:p w14:paraId="25637931" w14:textId="77777777" w:rsidR="00A4344D" w:rsidRPr="008053F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2D11F5" w14:textId="1CFCCF6A" w:rsidR="00A4344D" w:rsidRPr="008053F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180" w:type="dxa"/>
          </w:tcPr>
          <w:p w14:paraId="0016D6F3" w14:textId="77777777" w:rsidR="00A4344D" w:rsidRPr="008053F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0CDF8" w14:textId="35453644" w:rsidR="00A4344D" w:rsidRPr="008053F0" w:rsidRDefault="00031CD6" w:rsidP="00BE16FB">
            <w:pPr>
              <w:pStyle w:val="acctfourfigures"/>
              <w:tabs>
                <w:tab w:val="clear" w:pos="765"/>
                <w:tab w:val="left" w:pos="735"/>
                <w:tab w:val="left" w:pos="860"/>
                <w:tab w:val="decimal" w:pos="1006"/>
                <w:tab w:val="decimal" w:pos="1092"/>
              </w:tabs>
              <w:spacing w:line="240" w:lineRule="atLeast"/>
              <w:ind w:left="460" w:right="-532" w:hanging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16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(316)</w:t>
            </w:r>
          </w:p>
        </w:tc>
        <w:tc>
          <w:tcPr>
            <w:tcW w:w="180" w:type="dxa"/>
          </w:tcPr>
          <w:p w14:paraId="5C2A6495" w14:textId="77777777" w:rsidR="00A4344D" w:rsidRPr="008053F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1862E" w14:textId="5EEDA301" w:rsidR="00A4344D" w:rsidRPr="008053F0" w:rsidRDefault="00031CD6" w:rsidP="00252C1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(158)</w:t>
            </w:r>
          </w:p>
        </w:tc>
        <w:tc>
          <w:tcPr>
            <w:tcW w:w="180" w:type="dxa"/>
          </w:tcPr>
          <w:p w14:paraId="75658978" w14:textId="77777777" w:rsidR="00A4344D" w:rsidRPr="008053F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357BCF9" w14:textId="5235988A" w:rsidR="00A4344D" w:rsidRPr="008053F0" w:rsidRDefault="00294EF9" w:rsidP="00A4344D">
            <w:pPr>
              <w:pStyle w:val="acctfourfigures"/>
              <w:tabs>
                <w:tab w:val="clear" w:pos="765"/>
              </w:tabs>
              <w:spacing w:line="240" w:lineRule="atLeast"/>
              <w:ind w:left="551" w:right="-527" w:hanging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7F98A60" w14:textId="77777777" w:rsidR="00A4344D" w:rsidRPr="008053F0" w:rsidRDefault="00A4344D" w:rsidP="00A434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3E709F" w14:textId="211B3F68" w:rsidR="00A4344D" w:rsidRPr="008053F0" w:rsidRDefault="00294EF9" w:rsidP="00294EF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344D" w:rsidRPr="008053F0" w14:paraId="4E8F1354" w14:textId="77777777" w:rsidTr="00A756F7">
        <w:trPr>
          <w:cantSplit/>
        </w:trPr>
        <w:tc>
          <w:tcPr>
            <w:tcW w:w="2880" w:type="dxa"/>
          </w:tcPr>
          <w:p w14:paraId="51B4D58F" w14:textId="481333B8" w:rsidR="00A4344D" w:rsidRPr="008053F0" w:rsidRDefault="00A4344D" w:rsidP="00A4344D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180" w:type="dxa"/>
          </w:tcPr>
          <w:p w14:paraId="2171B84D" w14:textId="77777777" w:rsidR="00A4344D" w:rsidRPr="008053F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2B82449" w14:textId="23B3E5D3" w:rsidR="00A4344D" w:rsidRPr="008053F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180" w:type="dxa"/>
          </w:tcPr>
          <w:p w14:paraId="0D54D4D9" w14:textId="77777777" w:rsidR="00A4344D" w:rsidRPr="008053F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763186" w14:textId="523BF7DE" w:rsidR="00A4344D" w:rsidRPr="008053F0" w:rsidRDefault="00031CD6" w:rsidP="00BE16FB">
            <w:pPr>
              <w:pStyle w:val="acctfourfigures"/>
              <w:tabs>
                <w:tab w:val="clear" w:pos="765"/>
                <w:tab w:val="left" w:pos="696"/>
                <w:tab w:val="decimal" w:pos="820"/>
              </w:tabs>
              <w:spacing w:line="240" w:lineRule="atLeast"/>
              <w:ind w:left="280" w:right="-270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16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180" w:type="dxa"/>
          </w:tcPr>
          <w:p w14:paraId="735686FE" w14:textId="77777777" w:rsidR="00A4344D" w:rsidRPr="008053F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85A9A5" w14:textId="58C1D691" w:rsidR="00A4344D" w:rsidRPr="008053F0" w:rsidRDefault="00031CD6" w:rsidP="00A4344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1,750</w:t>
            </w:r>
          </w:p>
        </w:tc>
        <w:tc>
          <w:tcPr>
            <w:tcW w:w="180" w:type="dxa"/>
          </w:tcPr>
          <w:p w14:paraId="77CA0404" w14:textId="77777777" w:rsidR="00A4344D" w:rsidRPr="008053F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C090EEF" w14:textId="6D29BB79" w:rsidR="00A4344D" w:rsidRPr="008053F0" w:rsidRDefault="00294EF9" w:rsidP="00A4344D">
            <w:pPr>
              <w:pStyle w:val="acctfourfigures"/>
              <w:tabs>
                <w:tab w:val="clear" w:pos="765"/>
              </w:tabs>
              <w:spacing w:line="240" w:lineRule="atLeast"/>
              <w:ind w:left="551" w:right="-527" w:hanging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28E9582" w14:textId="77777777" w:rsidR="00A4344D" w:rsidRPr="008053F0" w:rsidRDefault="00A4344D" w:rsidP="00A434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0A55EC" w14:textId="2D5C2C09" w:rsidR="00A4344D" w:rsidRPr="008053F0" w:rsidRDefault="00294EF9" w:rsidP="00A4344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344D" w:rsidRPr="008053F0" w14:paraId="0769B89F" w14:textId="77777777" w:rsidTr="00A756F7">
        <w:trPr>
          <w:cantSplit/>
        </w:trPr>
        <w:tc>
          <w:tcPr>
            <w:tcW w:w="2880" w:type="dxa"/>
            <w:vAlign w:val="bottom"/>
            <w:hideMark/>
          </w:tcPr>
          <w:p w14:paraId="2F52F938" w14:textId="42261F8C" w:rsidR="00A4344D" w:rsidRPr="008053F0" w:rsidRDefault="00A4344D" w:rsidP="00A4344D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756F7"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1D2FA673" w14:textId="237879E8" w:rsidR="00A4344D" w:rsidRPr="008053F0" w:rsidRDefault="00A4344D" w:rsidP="00A4344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81139BB" w14:textId="37AD50DC" w:rsidR="00A4344D" w:rsidRPr="008053F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180" w:type="dxa"/>
            <w:vAlign w:val="bottom"/>
          </w:tcPr>
          <w:p w14:paraId="57E09E5D" w14:textId="10D055CE" w:rsidR="00A4344D" w:rsidRPr="008053F0" w:rsidRDefault="00A4344D" w:rsidP="00A4344D">
            <w:pPr>
              <w:pStyle w:val="acctfourfigures"/>
              <w:tabs>
                <w:tab w:val="clear" w:pos="765"/>
                <w:tab w:val="decimal" w:pos="378"/>
                <w:tab w:val="decimal" w:pos="558"/>
              </w:tabs>
              <w:spacing w:line="240" w:lineRule="atLeast"/>
              <w:ind w:left="-75" w:right="176" w:firstLine="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F28310C" w14:textId="33A6BEA7" w:rsidR="00A4344D" w:rsidRPr="008053F0" w:rsidRDefault="00031CD6" w:rsidP="00BE16F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93" w:right="97" w:hanging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80" w:type="dxa"/>
            <w:vAlign w:val="bottom"/>
          </w:tcPr>
          <w:p w14:paraId="23EE7C57" w14:textId="3A956855" w:rsidR="00A4344D" w:rsidRPr="008053F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24ED6D" w14:textId="31528485" w:rsidR="00A4344D" w:rsidRPr="00031CD6" w:rsidRDefault="00031CD6" w:rsidP="00031CD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99" w:right="11" w:firstLine="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80" w:type="dxa"/>
            <w:vAlign w:val="bottom"/>
          </w:tcPr>
          <w:p w14:paraId="16B51D95" w14:textId="47CDBB40" w:rsidR="00A4344D" w:rsidRPr="008053F0" w:rsidRDefault="00A4344D" w:rsidP="00A4344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3D3C8C56" w14:textId="0DDB99A1" w:rsidR="00A4344D" w:rsidRPr="008053F0" w:rsidRDefault="00294EF9" w:rsidP="00294EF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90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425,080</w:t>
            </w:r>
          </w:p>
        </w:tc>
        <w:tc>
          <w:tcPr>
            <w:tcW w:w="183" w:type="dxa"/>
            <w:vAlign w:val="bottom"/>
          </w:tcPr>
          <w:p w14:paraId="56E0835A" w14:textId="6C7D81E0" w:rsidR="00A4344D" w:rsidRPr="008053F0" w:rsidRDefault="00A4344D" w:rsidP="00A4344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E1BF1CD" w14:textId="55F9260D" w:rsidR="00A4344D" w:rsidRPr="008053F0" w:rsidRDefault="00294EF9" w:rsidP="00294EF9">
            <w:pPr>
              <w:pStyle w:val="acctfourfigures"/>
              <w:tabs>
                <w:tab w:val="left" w:pos="819"/>
              </w:tabs>
              <w:spacing w:line="240" w:lineRule="atLeast"/>
              <w:ind w:left="2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212,540</w:t>
            </w:r>
          </w:p>
        </w:tc>
      </w:tr>
    </w:tbl>
    <w:p w14:paraId="6E025B13" w14:textId="7817E20D" w:rsidR="000650DB" w:rsidRDefault="0006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33AFF37" w14:textId="2566A631" w:rsidR="00103F80" w:rsidRPr="008053F0" w:rsidRDefault="00103F80" w:rsidP="00605B5F">
      <w:pPr>
        <w:pStyle w:val="Nomal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ในการประชุมสามัญผู้ถือหุ้นประจำปี </w:t>
      </w:r>
      <w:r w:rsidRPr="008053F0">
        <w:rPr>
          <w:rFonts w:asciiTheme="majorBidi" w:hAnsiTheme="majorBidi" w:cstheme="majorBidi"/>
          <w:sz w:val="30"/>
          <w:szCs w:val="30"/>
        </w:rPr>
        <w:t>2564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ของบริษัทเมื่อวันที่ </w:t>
      </w:r>
      <w:r w:rsidRPr="008053F0">
        <w:rPr>
          <w:rFonts w:asciiTheme="majorBidi" w:hAnsiTheme="majorBidi" w:cstheme="majorBidi"/>
          <w:sz w:val="30"/>
          <w:szCs w:val="30"/>
        </w:rPr>
        <w:t>7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8053F0">
        <w:rPr>
          <w:rFonts w:asciiTheme="majorBidi" w:hAnsiTheme="majorBidi" w:cstheme="majorBidi"/>
          <w:sz w:val="30"/>
          <w:szCs w:val="30"/>
        </w:rPr>
        <w:t>2564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ผู้ถือหุ้นของบริษัทมีมติอนุมัติเกี่ยวกับทุนจดทะเบียน ดังนี้ </w:t>
      </w:r>
    </w:p>
    <w:p w14:paraId="07BE8B0A" w14:textId="0B1E9645" w:rsidR="00103F80" w:rsidRPr="008053F0" w:rsidRDefault="00103F80" w:rsidP="00103F80">
      <w:pPr>
        <w:pStyle w:val="Default"/>
        <w:numPr>
          <w:ilvl w:val="0"/>
          <w:numId w:val="17"/>
        </w:numPr>
        <w:spacing w:after="46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 xml:space="preserve">ลดทุนจดทะเบียนของบริษัทจากจำนวน </w:t>
      </w:r>
      <w:r w:rsidRPr="008053F0">
        <w:rPr>
          <w:rFonts w:asciiTheme="majorBidi" w:hAnsiTheme="majorBidi" w:cstheme="majorBidi"/>
          <w:sz w:val="30"/>
          <w:szCs w:val="30"/>
        </w:rPr>
        <w:t xml:space="preserve">212.54 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ล้านบาท เป็นจำนวน </w:t>
      </w:r>
      <w:r w:rsidRPr="008053F0">
        <w:rPr>
          <w:rFonts w:asciiTheme="majorBidi" w:hAnsiTheme="majorBidi" w:cstheme="majorBidi"/>
          <w:sz w:val="30"/>
          <w:szCs w:val="30"/>
        </w:rPr>
        <w:t xml:space="preserve">212.38 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ล้านบาท โดยการยกเลิกหุ้นสามัญที่ยังมิได้นำออกจำหน่ายจำนวน </w:t>
      </w:r>
      <w:r w:rsidRPr="008053F0">
        <w:rPr>
          <w:rFonts w:asciiTheme="majorBidi" w:hAnsiTheme="majorBidi" w:cstheme="majorBidi"/>
          <w:sz w:val="30"/>
          <w:szCs w:val="30"/>
        </w:rPr>
        <w:t>0.32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ล้านหุ้น </w:t>
      </w:r>
      <w:r w:rsidR="00125127" w:rsidRPr="008053F0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125127" w:rsidRPr="008053F0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ที่ตราไว้หุ้นละ </w:t>
      </w:r>
      <w:r w:rsidR="00125127" w:rsidRPr="008053F0">
        <w:rPr>
          <w:rFonts w:asciiTheme="majorBidi" w:hAnsiTheme="majorBidi" w:cstheme="majorBidi"/>
          <w:spacing w:val="-4"/>
          <w:sz w:val="30"/>
          <w:szCs w:val="30"/>
        </w:rPr>
        <w:t>0.50</w:t>
      </w:r>
      <w:r w:rsidR="00125127" w:rsidRPr="008053F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</w:t>
      </w:r>
    </w:p>
    <w:p w14:paraId="33E8B58E" w14:textId="7696097A" w:rsidR="00103F80" w:rsidRPr="008053F0" w:rsidRDefault="00103F80" w:rsidP="00103F80">
      <w:pPr>
        <w:pStyle w:val="Default"/>
        <w:numPr>
          <w:ilvl w:val="0"/>
          <w:numId w:val="17"/>
        </w:numPr>
        <w:spacing w:after="46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เพิ่มทุนจดทะเบียนของบริษัทจำนวน </w:t>
      </w:r>
      <w:r w:rsidRPr="008053F0">
        <w:rPr>
          <w:rFonts w:asciiTheme="majorBidi" w:hAnsiTheme="majorBidi" w:cstheme="majorBidi"/>
          <w:sz w:val="30"/>
          <w:szCs w:val="30"/>
        </w:rPr>
        <w:t>1.75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053F0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จากจำนวน </w:t>
      </w:r>
      <w:r w:rsidRPr="008053F0">
        <w:rPr>
          <w:rFonts w:asciiTheme="majorBidi" w:hAnsiTheme="majorBidi" w:cstheme="majorBidi"/>
          <w:spacing w:val="-4"/>
          <w:sz w:val="30"/>
          <w:szCs w:val="30"/>
        </w:rPr>
        <w:t xml:space="preserve">212.38 </w:t>
      </w:r>
      <w:r w:rsidRPr="008053F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เป็นจำนวน </w:t>
      </w:r>
      <w:r w:rsidRPr="008053F0">
        <w:rPr>
          <w:rFonts w:asciiTheme="majorBidi" w:hAnsiTheme="majorBidi" w:cstheme="majorBidi"/>
          <w:spacing w:val="-4"/>
          <w:sz w:val="30"/>
          <w:szCs w:val="30"/>
        </w:rPr>
        <w:t xml:space="preserve">214.13 </w:t>
      </w:r>
      <w:r w:rsidRPr="008053F0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โดยการออกหุ้นสามัญเพิ่มทุนจ</w:t>
      </w:r>
      <w:r w:rsidR="0080080D" w:rsidRPr="008053F0">
        <w:rPr>
          <w:rFonts w:asciiTheme="majorBidi" w:hAnsiTheme="majorBidi" w:cstheme="majorBidi"/>
          <w:sz w:val="30"/>
          <w:szCs w:val="30"/>
          <w:cs/>
        </w:rPr>
        <w:t>ำ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 w:rsidRPr="008053F0">
        <w:rPr>
          <w:rFonts w:asciiTheme="majorBidi" w:hAnsiTheme="majorBidi" w:cstheme="majorBidi"/>
          <w:sz w:val="30"/>
          <w:szCs w:val="30"/>
        </w:rPr>
        <w:t>3.50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</w:t>
      </w:r>
      <w:r w:rsidRPr="008053F0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ที่ตราไว้หุ้นละ </w:t>
      </w:r>
      <w:r w:rsidRPr="008053F0">
        <w:rPr>
          <w:rFonts w:asciiTheme="majorBidi" w:hAnsiTheme="majorBidi" w:cstheme="majorBidi"/>
          <w:spacing w:val="-4"/>
          <w:sz w:val="30"/>
          <w:szCs w:val="30"/>
        </w:rPr>
        <w:t>0.50</w:t>
      </w:r>
      <w:r w:rsidRPr="008053F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เพื่อรองรับการใช้สิทธิของใบสำคัญแสดงสิทธิที่จะซื้อหุ้นสามัญที่ให้แก่พนักงานของบริษัท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Pr="008053F0">
        <w:rPr>
          <w:rFonts w:asciiTheme="majorBidi" w:hAnsiTheme="majorBidi" w:cstheme="majorBidi"/>
          <w:sz w:val="30"/>
          <w:szCs w:val="30"/>
        </w:rPr>
        <w:t>2564</w:t>
      </w:r>
    </w:p>
    <w:p w14:paraId="70A204D3" w14:textId="77777777" w:rsidR="00725EBC" w:rsidRPr="008053F0" w:rsidRDefault="00725EBC" w:rsidP="00AE0C46">
      <w:pPr>
        <w:tabs>
          <w:tab w:val="left" w:pos="36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F45B7EA" w14:textId="7AB44402" w:rsidR="00725EBC" w:rsidRPr="008053F0" w:rsidRDefault="00725EBC" w:rsidP="00AE0C46">
      <w:pPr>
        <w:tabs>
          <w:tab w:val="left" w:pos="36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  <w:sectPr w:rsidR="00725EBC" w:rsidRPr="008053F0" w:rsidSect="008C15FD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F5CB68D" w14:textId="77777777" w:rsidR="00F5517F" w:rsidRPr="008053F0" w:rsidRDefault="00841F0C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8053F0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  <w:r w:rsidR="00737C2E" w:rsidRPr="008053F0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8053F0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AB3306F" w14:textId="77777777" w:rsidR="00F5517F" w:rsidRPr="008053F0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053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8053F0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0AA58E" w14:textId="410E50F2" w:rsidR="003C2825" w:rsidRPr="008053F0" w:rsidRDefault="003C2825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ผู้บริหารพิจารณาว่าบริษัทดำเนินกิจการในส่วนงานธุรกิจเดียว คือ ธุรกิจการผลิตและจำหน่ายซอสปรุงรส น้ำจิ้มปรุงรส น้ำผลไม้ เครื่องกระป๋อง รวมถึงผลิตภัณฑ์จากพืชผักผลไม้ ดังนั้นจึงมีส่วนงานที่รายงานเพียงส่วนงานเดียว</w:t>
      </w:r>
    </w:p>
    <w:p w14:paraId="4CE85454" w14:textId="377FAA19" w:rsidR="00F5517F" w:rsidRPr="008053F0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7F80092" w14:textId="77777777" w:rsidR="00F5517F" w:rsidRPr="008053F0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053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03AA3A6" w14:textId="77777777" w:rsidR="00F5517F" w:rsidRPr="008053F0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20BEA33" w14:textId="7C5EF556" w:rsidR="007934E7" w:rsidRPr="008053F0" w:rsidRDefault="00F5517F" w:rsidP="00F1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A756F7" w:rsidRPr="008053F0">
        <w:rPr>
          <w:rFonts w:asciiTheme="majorBidi" w:hAnsiTheme="majorBidi" w:cstheme="majorBidi"/>
          <w:spacing w:val="2"/>
          <w:sz w:val="30"/>
          <w:szCs w:val="30"/>
          <w:cs/>
        </w:rPr>
        <w:t>เก้า</w:t>
      </w:r>
      <w:r w:rsidR="005754CB" w:rsidRPr="008053F0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7934E7" w:rsidRPr="008053F0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A756F7" w:rsidRPr="008053F0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กันยายน </w:t>
      </w:r>
      <w:r w:rsidR="002E4EE2" w:rsidRPr="008053F0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1F6F38" w:rsidRPr="008053F0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8053F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8053F0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1F6F38" w:rsidRPr="008053F0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8053F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2018C95F" w14:textId="6F35FB73" w:rsidR="00CF7B52" w:rsidRPr="008053F0" w:rsidRDefault="00CF7B52">
      <w:pPr>
        <w:rPr>
          <w:rFonts w:asciiTheme="majorBidi" w:hAnsiTheme="majorBidi" w:cstheme="majorBidi"/>
        </w:rPr>
      </w:pPr>
    </w:p>
    <w:tbl>
      <w:tblPr>
        <w:tblW w:w="1510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22"/>
        <w:gridCol w:w="738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882"/>
        <w:gridCol w:w="270"/>
        <w:gridCol w:w="810"/>
      </w:tblGrid>
      <w:tr w:rsidR="00CF7B52" w:rsidRPr="008053F0" w14:paraId="7493BB1A" w14:textId="77777777" w:rsidTr="004F5513">
        <w:trPr>
          <w:tblHeader/>
        </w:trPr>
        <w:tc>
          <w:tcPr>
            <w:tcW w:w="3222" w:type="dxa"/>
          </w:tcPr>
          <w:p w14:paraId="1A9519E0" w14:textId="386F5569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</w:rPr>
              <w:br w:type="page"/>
            </w:r>
            <w:r w:rsidRPr="008053F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1880" w:type="dxa"/>
            <w:gridSpan w:val="23"/>
          </w:tcPr>
          <w:p w14:paraId="650E6709" w14:textId="77777777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CF7B52" w:rsidRPr="008053F0" w14:paraId="6642A554" w14:textId="77777777" w:rsidTr="004F5513">
        <w:trPr>
          <w:tblHeader/>
        </w:trPr>
        <w:tc>
          <w:tcPr>
            <w:tcW w:w="3222" w:type="dxa"/>
          </w:tcPr>
          <w:p w14:paraId="627DD7CB" w14:textId="77777777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gridSpan w:val="3"/>
          </w:tcPr>
          <w:p w14:paraId="10CC709F" w14:textId="77777777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ยุโรป</w:t>
            </w:r>
          </w:p>
        </w:tc>
        <w:tc>
          <w:tcPr>
            <w:tcW w:w="270" w:type="dxa"/>
          </w:tcPr>
          <w:p w14:paraId="0E09507E" w14:textId="77777777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1661A541" w14:textId="77777777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270" w:type="dxa"/>
          </w:tcPr>
          <w:p w14:paraId="3B0D59EC" w14:textId="77777777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0A3F8C21" w14:textId="77777777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เอเชีย</w:t>
            </w:r>
          </w:p>
        </w:tc>
        <w:tc>
          <w:tcPr>
            <w:tcW w:w="270" w:type="dxa"/>
          </w:tcPr>
          <w:p w14:paraId="42EF75DA" w14:textId="77777777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7788F7F2" w14:textId="77777777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0" w:type="dxa"/>
          </w:tcPr>
          <w:p w14:paraId="5C9CF141" w14:textId="77777777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0BE02BA6" w14:textId="3F49B3AF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  <w:r w:rsidR="00AC41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</w:tcPr>
          <w:p w14:paraId="31F73B66" w14:textId="77777777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74AE8574" w14:textId="77777777" w:rsidR="00CF7B52" w:rsidRPr="008053F0" w:rsidRDefault="00CF7B52" w:rsidP="00A5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53F0" w:rsidRPr="008053F0" w14:paraId="700C60EE" w14:textId="77777777" w:rsidTr="004F5513">
        <w:trPr>
          <w:tblHeader/>
        </w:trPr>
        <w:tc>
          <w:tcPr>
            <w:tcW w:w="3222" w:type="dxa"/>
          </w:tcPr>
          <w:p w14:paraId="25CD80D4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38" w:type="dxa"/>
          </w:tcPr>
          <w:p w14:paraId="57D3FB6A" w14:textId="5883C915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A60E66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273CF89" w14:textId="1349EE63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FEDBDF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E9DAF08" w14:textId="57F6CF8C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2509AE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9525C77" w14:textId="35D86071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7B219F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69A3526" w14:textId="0280320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4F5E3A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82B1FE9" w14:textId="61F860AE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97407D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35E5113" w14:textId="2D65DD4D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4590AB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6FBD20A" w14:textId="4DA6DBB1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5B583C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1F8D4156" w14:textId="5D7C27CF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910442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0126F31" w14:textId="2788BA59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E40966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3ED69A9A" w14:textId="141E94CE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9F5CDC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E512BA" w14:textId="3BC55969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053F0" w:rsidRPr="008053F0" w14:paraId="185C4E4E" w14:textId="77777777" w:rsidTr="004F5513">
        <w:trPr>
          <w:tblHeader/>
        </w:trPr>
        <w:tc>
          <w:tcPr>
            <w:tcW w:w="3222" w:type="dxa"/>
          </w:tcPr>
          <w:p w14:paraId="25EF71F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880" w:type="dxa"/>
            <w:gridSpan w:val="23"/>
          </w:tcPr>
          <w:p w14:paraId="6DF2D82E" w14:textId="77777777" w:rsidR="008053F0" w:rsidRPr="008053F0" w:rsidRDefault="008053F0" w:rsidP="008053F0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053F0" w:rsidRPr="008053F0" w14:paraId="5AC32606" w14:textId="77777777" w:rsidTr="004F5513">
        <w:tc>
          <w:tcPr>
            <w:tcW w:w="3222" w:type="dxa"/>
            <w:shd w:val="clear" w:color="auto" w:fill="auto"/>
          </w:tcPr>
          <w:p w14:paraId="2834C7E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53F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38" w:type="dxa"/>
            <w:shd w:val="clear" w:color="auto" w:fill="auto"/>
          </w:tcPr>
          <w:p w14:paraId="0BE599E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4EC4A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2DA42C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40DAE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519F3F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B1C2E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18E957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608107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E6CFEE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7B960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E3811B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0B8A24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DBF74E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F5668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56A953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4EA5E54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E319B14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170A9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EFDD86F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65002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5CC3AC3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B3725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436F0D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53F0" w:rsidRPr="008053F0" w14:paraId="32C0C60C" w14:textId="77777777" w:rsidTr="004F5513">
        <w:tc>
          <w:tcPr>
            <w:tcW w:w="3222" w:type="dxa"/>
            <w:shd w:val="clear" w:color="auto" w:fill="auto"/>
          </w:tcPr>
          <w:p w14:paraId="0B96A8E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2DDB1910" w14:textId="24984E02" w:rsidR="008053F0" w:rsidRPr="008053F0" w:rsidRDefault="00992E59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978,095</w:t>
            </w:r>
          </w:p>
        </w:tc>
        <w:tc>
          <w:tcPr>
            <w:tcW w:w="270" w:type="dxa"/>
            <w:shd w:val="clear" w:color="auto" w:fill="auto"/>
          </w:tcPr>
          <w:p w14:paraId="495D3E8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935627E" w14:textId="3A7FF566" w:rsidR="008053F0" w:rsidRPr="008053F0" w:rsidRDefault="008053F0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781,173</w:t>
            </w:r>
          </w:p>
        </w:tc>
        <w:tc>
          <w:tcPr>
            <w:tcW w:w="270" w:type="dxa"/>
            <w:shd w:val="clear" w:color="auto" w:fill="auto"/>
          </w:tcPr>
          <w:p w14:paraId="3010494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BD6EF0B" w14:textId="1EEDB811" w:rsidR="008053F0" w:rsidRPr="008053F0" w:rsidRDefault="00992E59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66,888</w:t>
            </w:r>
          </w:p>
        </w:tc>
        <w:tc>
          <w:tcPr>
            <w:tcW w:w="270" w:type="dxa"/>
            <w:shd w:val="clear" w:color="auto" w:fill="auto"/>
          </w:tcPr>
          <w:p w14:paraId="7F9D6E2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598DE36" w14:textId="2F9F683A" w:rsidR="008053F0" w:rsidRPr="008053F0" w:rsidRDefault="008053F0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75,653</w:t>
            </w:r>
          </w:p>
        </w:tc>
        <w:tc>
          <w:tcPr>
            <w:tcW w:w="270" w:type="dxa"/>
            <w:shd w:val="clear" w:color="auto" w:fill="auto"/>
          </w:tcPr>
          <w:p w14:paraId="64918F1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F2A43A9" w14:textId="0A4520AD" w:rsidR="008053F0" w:rsidRPr="008053F0" w:rsidRDefault="00992E59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67,599</w:t>
            </w:r>
          </w:p>
        </w:tc>
        <w:tc>
          <w:tcPr>
            <w:tcW w:w="270" w:type="dxa"/>
            <w:shd w:val="clear" w:color="auto" w:fill="auto"/>
          </w:tcPr>
          <w:p w14:paraId="537284F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B64822C" w14:textId="4E94D11B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68,031</w:t>
            </w:r>
          </w:p>
        </w:tc>
        <w:tc>
          <w:tcPr>
            <w:tcW w:w="270" w:type="dxa"/>
            <w:shd w:val="clear" w:color="auto" w:fill="auto"/>
          </w:tcPr>
          <w:p w14:paraId="09E2CEE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D27D2E0" w14:textId="332249F7" w:rsidR="008053F0" w:rsidRPr="008053F0" w:rsidRDefault="00992E59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1,112,582</w:t>
            </w:r>
          </w:p>
        </w:tc>
        <w:tc>
          <w:tcPr>
            <w:tcW w:w="270" w:type="dxa"/>
            <w:shd w:val="clear" w:color="auto" w:fill="auto"/>
          </w:tcPr>
          <w:p w14:paraId="5BD1B13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6897782" w14:textId="6C18A213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924,857</w:t>
            </w:r>
          </w:p>
        </w:tc>
        <w:tc>
          <w:tcPr>
            <w:tcW w:w="270" w:type="dxa"/>
            <w:shd w:val="clear" w:color="auto" w:fill="auto"/>
          </w:tcPr>
          <w:p w14:paraId="32BA83D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86122EE" w14:textId="7989628A" w:rsidR="008053F0" w:rsidRPr="008053F0" w:rsidRDefault="00992E59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37,256</w:t>
            </w:r>
          </w:p>
        </w:tc>
        <w:tc>
          <w:tcPr>
            <w:tcW w:w="270" w:type="dxa"/>
            <w:shd w:val="clear" w:color="auto" w:fill="auto"/>
          </w:tcPr>
          <w:p w14:paraId="0185CB0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4CB42E3" w14:textId="3909F5D1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32,480</w:t>
            </w:r>
          </w:p>
        </w:tc>
        <w:tc>
          <w:tcPr>
            <w:tcW w:w="270" w:type="dxa"/>
            <w:shd w:val="clear" w:color="auto" w:fill="auto"/>
          </w:tcPr>
          <w:p w14:paraId="04D1A26F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7951427D" w14:textId="617B8257" w:rsidR="008053F0" w:rsidRPr="008053F0" w:rsidRDefault="00992E59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1,149,838</w:t>
            </w:r>
          </w:p>
        </w:tc>
        <w:tc>
          <w:tcPr>
            <w:tcW w:w="270" w:type="dxa"/>
            <w:shd w:val="clear" w:color="auto" w:fill="auto"/>
          </w:tcPr>
          <w:p w14:paraId="3D709EE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48C3B04" w14:textId="22EACE3C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957,337</w:t>
            </w:r>
          </w:p>
        </w:tc>
      </w:tr>
      <w:tr w:rsidR="008053F0" w:rsidRPr="008053F0" w14:paraId="3934D7D7" w14:textId="77777777" w:rsidTr="004F5513">
        <w:tc>
          <w:tcPr>
            <w:tcW w:w="3222" w:type="dxa"/>
            <w:shd w:val="clear" w:color="auto" w:fill="auto"/>
          </w:tcPr>
          <w:p w14:paraId="287A79A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AA7FA" w14:textId="01C61F1A" w:rsidR="008053F0" w:rsidRPr="008053F0" w:rsidRDefault="002A59CB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978,095</w:t>
            </w:r>
          </w:p>
        </w:tc>
        <w:tc>
          <w:tcPr>
            <w:tcW w:w="270" w:type="dxa"/>
            <w:shd w:val="clear" w:color="auto" w:fill="auto"/>
          </w:tcPr>
          <w:p w14:paraId="312B22A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EDC10E4" w14:textId="5272BDDF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781,173</w:t>
            </w:r>
          </w:p>
        </w:tc>
        <w:tc>
          <w:tcPr>
            <w:tcW w:w="270" w:type="dxa"/>
            <w:shd w:val="clear" w:color="auto" w:fill="auto"/>
          </w:tcPr>
          <w:p w14:paraId="3B80E09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4813B" w14:textId="4780E703" w:rsidR="008053F0" w:rsidRPr="008053F0" w:rsidRDefault="002A59CB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66,888</w:t>
            </w:r>
          </w:p>
        </w:tc>
        <w:tc>
          <w:tcPr>
            <w:tcW w:w="270" w:type="dxa"/>
            <w:shd w:val="clear" w:color="auto" w:fill="auto"/>
          </w:tcPr>
          <w:p w14:paraId="2B4E8AC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DCB2D" w14:textId="4C9E3249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75,653</w:t>
            </w:r>
          </w:p>
        </w:tc>
        <w:tc>
          <w:tcPr>
            <w:tcW w:w="270" w:type="dxa"/>
            <w:shd w:val="clear" w:color="auto" w:fill="auto"/>
          </w:tcPr>
          <w:p w14:paraId="1AD87EF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BF995" w14:textId="0B20B84F" w:rsidR="008053F0" w:rsidRPr="008053F0" w:rsidRDefault="002A59CB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67,599</w:t>
            </w:r>
          </w:p>
        </w:tc>
        <w:tc>
          <w:tcPr>
            <w:tcW w:w="270" w:type="dxa"/>
            <w:shd w:val="clear" w:color="auto" w:fill="auto"/>
          </w:tcPr>
          <w:p w14:paraId="5AF2D53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B9F24" w14:textId="71832673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68,031</w:t>
            </w:r>
          </w:p>
        </w:tc>
        <w:tc>
          <w:tcPr>
            <w:tcW w:w="270" w:type="dxa"/>
            <w:shd w:val="clear" w:color="auto" w:fill="auto"/>
          </w:tcPr>
          <w:p w14:paraId="5A44E5F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73649" w14:textId="7165DAD8" w:rsidR="008053F0" w:rsidRPr="008053F0" w:rsidRDefault="002A59CB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1,112,582</w:t>
            </w:r>
          </w:p>
        </w:tc>
        <w:tc>
          <w:tcPr>
            <w:tcW w:w="270" w:type="dxa"/>
            <w:shd w:val="clear" w:color="auto" w:fill="auto"/>
          </w:tcPr>
          <w:p w14:paraId="012A442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6018F" w14:textId="34D7BD21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924,857</w:t>
            </w:r>
          </w:p>
        </w:tc>
        <w:tc>
          <w:tcPr>
            <w:tcW w:w="270" w:type="dxa"/>
            <w:shd w:val="clear" w:color="auto" w:fill="auto"/>
          </w:tcPr>
          <w:p w14:paraId="28F69FE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1DEED" w14:textId="234FD0C5" w:rsidR="008053F0" w:rsidRPr="008053F0" w:rsidRDefault="002A59CB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37,256</w:t>
            </w:r>
          </w:p>
        </w:tc>
        <w:tc>
          <w:tcPr>
            <w:tcW w:w="270" w:type="dxa"/>
            <w:shd w:val="clear" w:color="auto" w:fill="auto"/>
          </w:tcPr>
          <w:p w14:paraId="7DB1FAC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F2FA3" w14:textId="746462BA" w:rsidR="008053F0" w:rsidRPr="008053F0" w:rsidRDefault="008053F0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32,480</w:t>
            </w:r>
          </w:p>
        </w:tc>
        <w:tc>
          <w:tcPr>
            <w:tcW w:w="270" w:type="dxa"/>
            <w:shd w:val="clear" w:color="auto" w:fill="auto"/>
          </w:tcPr>
          <w:p w14:paraId="06035DA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968D" w14:textId="71B12474" w:rsidR="008053F0" w:rsidRPr="008053F0" w:rsidRDefault="002A59CB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1,149,838</w:t>
            </w:r>
          </w:p>
        </w:tc>
        <w:tc>
          <w:tcPr>
            <w:tcW w:w="270" w:type="dxa"/>
            <w:shd w:val="clear" w:color="auto" w:fill="auto"/>
          </w:tcPr>
          <w:p w14:paraId="2B98729F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1F79C" w14:textId="216E1191" w:rsidR="008053F0" w:rsidRPr="008053F0" w:rsidRDefault="008053F0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957,337</w:t>
            </w:r>
          </w:p>
        </w:tc>
      </w:tr>
      <w:tr w:rsidR="008053F0" w:rsidRPr="008053F0" w14:paraId="74821BB0" w14:textId="77777777" w:rsidTr="004F5513">
        <w:tc>
          <w:tcPr>
            <w:tcW w:w="3222" w:type="dxa"/>
            <w:shd w:val="clear" w:color="auto" w:fill="auto"/>
            <w:vAlign w:val="bottom"/>
          </w:tcPr>
          <w:p w14:paraId="61817DDC" w14:textId="3DFDD3B1" w:rsid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DAEFD06" w14:textId="4D2DB335" w:rsidR="00CB2CA7" w:rsidRDefault="00CB2CA7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D40E4E6" w14:textId="77777777" w:rsidR="00CB2CA7" w:rsidRDefault="00CB2CA7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B49277A" w14:textId="04FC637E" w:rsidR="00683BD7" w:rsidRPr="008053F0" w:rsidRDefault="00683BD7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</w:tcPr>
          <w:p w14:paraId="007C3B0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F14ED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C6B4D8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89FFC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827011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6189DF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7F32AE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C168D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4DFA4D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C2E64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A09116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8ED6D9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79122B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EE053F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74C2D4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71220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F344E3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4A8CF9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B2FF41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B437A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</w:tcPr>
          <w:p w14:paraId="61C8C47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25A9D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5F0DE04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53F0" w:rsidRPr="008053F0" w14:paraId="61D6F890" w14:textId="77777777" w:rsidTr="004F5513">
        <w:tc>
          <w:tcPr>
            <w:tcW w:w="3222" w:type="dxa"/>
            <w:shd w:val="clear" w:color="auto" w:fill="auto"/>
            <w:vAlign w:val="bottom"/>
          </w:tcPr>
          <w:p w14:paraId="3E6D1FC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53F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738" w:type="dxa"/>
            <w:shd w:val="clear" w:color="auto" w:fill="auto"/>
          </w:tcPr>
          <w:p w14:paraId="7B69046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DB184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E3FE1A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C1309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571F80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45295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84EDD2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487A52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2D847B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437924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D8B2F2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F9B985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F2F566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611CA3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8766F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84DF8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081005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F5B9A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0E1200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9681E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1401B70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0D7986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FD9F5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7F7A" w:rsidRPr="008053F0" w14:paraId="0AC03DCC" w14:textId="77777777" w:rsidTr="004F5513">
        <w:tc>
          <w:tcPr>
            <w:tcW w:w="3222" w:type="dxa"/>
            <w:shd w:val="clear" w:color="auto" w:fill="auto"/>
            <w:vAlign w:val="bottom"/>
          </w:tcPr>
          <w:p w14:paraId="7371078A" w14:textId="62FBD4EF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กลุ่มผลิตภัณฑ์ซอสปรุงรสและน้ำจิ้มต่าง</w:t>
            </w:r>
            <w:r w:rsidR="00A073E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738" w:type="dxa"/>
            <w:shd w:val="clear" w:color="auto" w:fill="auto"/>
          </w:tcPr>
          <w:p w14:paraId="523B252E" w14:textId="63AAF219" w:rsidR="00E77F7A" w:rsidRPr="00E77F7A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835,445</w:t>
            </w:r>
          </w:p>
        </w:tc>
        <w:tc>
          <w:tcPr>
            <w:tcW w:w="270" w:type="dxa"/>
            <w:shd w:val="clear" w:color="auto" w:fill="auto"/>
          </w:tcPr>
          <w:p w14:paraId="420E2CDA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4DB8A8D" w14:textId="3C8C7EE7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642,861</w:t>
            </w:r>
          </w:p>
        </w:tc>
        <w:tc>
          <w:tcPr>
            <w:tcW w:w="270" w:type="dxa"/>
            <w:shd w:val="clear" w:color="auto" w:fill="auto"/>
          </w:tcPr>
          <w:p w14:paraId="655F1784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C160A0F" w14:textId="2D18912B" w:rsidR="00E77F7A" w:rsidRPr="00E77F7A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49,541</w:t>
            </w:r>
          </w:p>
        </w:tc>
        <w:tc>
          <w:tcPr>
            <w:tcW w:w="270" w:type="dxa"/>
            <w:shd w:val="clear" w:color="auto" w:fill="auto"/>
          </w:tcPr>
          <w:p w14:paraId="448C9287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FDE1DE8" w14:textId="56A979C8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53,978</w:t>
            </w:r>
          </w:p>
        </w:tc>
        <w:tc>
          <w:tcPr>
            <w:tcW w:w="270" w:type="dxa"/>
            <w:shd w:val="clear" w:color="auto" w:fill="auto"/>
          </w:tcPr>
          <w:p w14:paraId="672E3774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31245BD" w14:textId="08AC2EBC" w:rsidR="00E77F7A" w:rsidRPr="00E77F7A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55,395</w:t>
            </w:r>
          </w:p>
        </w:tc>
        <w:tc>
          <w:tcPr>
            <w:tcW w:w="270" w:type="dxa"/>
            <w:shd w:val="clear" w:color="auto" w:fill="auto"/>
          </w:tcPr>
          <w:p w14:paraId="1F0A5361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A2D837B" w14:textId="49357FD6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53,727</w:t>
            </w:r>
          </w:p>
        </w:tc>
        <w:tc>
          <w:tcPr>
            <w:tcW w:w="270" w:type="dxa"/>
            <w:shd w:val="clear" w:color="auto" w:fill="auto"/>
          </w:tcPr>
          <w:p w14:paraId="6F19FE51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33E5433" w14:textId="234E5BD1" w:rsidR="00E77F7A" w:rsidRPr="00E77F7A" w:rsidRDefault="00B93CC8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940,381</w:t>
            </w:r>
          </w:p>
        </w:tc>
        <w:tc>
          <w:tcPr>
            <w:tcW w:w="270" w:type="dxa"/>
            <w:shd w:val="clear" w:color="auto" w:fill="auto"/>
          </w:tcPr>
          <w:p w14:paraId="1930FC3A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748EC6E" w14:textId="510D83E2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750,566</w:t>
            </w:r>
          </w:p>
        </w:tc>
        <w:tc>
          <w:tcPr>
            <w:tcW w:w="270" w:type="dxa"/>
            <w:shd w:val="clear" w:color="auto" w:fill="auto"/>
          </w:tcPr>
          <w:p w14:paraId="13A2E3A6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B0406CF" w14:textId="0FBD76D7" w:rsidR="00E77F7A" w:rsidRPr="00E77F7A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20,470</w:t>
            </w:r>
          </w:p>
        </w:tc>
        <w:tc>
          <w:tcPr>
            <w:tcW w:w="270" w:type="dxa"/>
            <w:shd w:val="clear" w:color="auto" w:fill="auto"/>
          </w:tcPr>
          <w:p w14:paraId="1486132F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69ABFC6" w14:textId="43DDF51A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18,167</w:t>
            </w:r>
          </w:p>
        </w:tc>
        <w:tc>
          <w:tcPr>
            <w:tcW w:w="270" w:type="dxa"/>
            <w:shd w:val="clear" w:color="auto" w:fill="auto"/>
          </w:tcPr>
          <w:p w14:paraId="29BBF6A2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2AF16751" w14:textId="2878ABE5" w:rsidR="00E77F7A" w:rsidRPr="00E77F7A" w:rsidRDefault="00B93CC8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960,851</w:t>
            </w:r>
          </w:p>
        </w:tc>
        <w:tc>
          <w:tcPr>
            <w:tcW w:w="270" w:type="dxa"/>
            <w:shd w:val="clear" w:color="auto" w:fill="auto"/>
          </w:tcPr>
          <w:p w14:paraId="0A154653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D37A4F5" w14:textId="453014FC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768,733</w:t>
            </w:r>
          </w:p>
        </w:tc>
      </w:tr>
      <w:tr w:rsidR="00E77F7A" w:rsidRPr="008053F0" w14:paraId="1C29D042" w14:textId="77777777" w:rsidTr="004F5513">
        <w:tc>
          <w:tcPr>
            <w:tcW w:w="3222" w:type="dxa"/>
            <w:shd w:val="clear" w:color="auto" w:fill="auto"/>
            <w:vAlign w:val="bottom"/>
          </w:tcPr>
          <w:p w14:paraId="02DBA823" w14:textId="247F485B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กลุ่มผลิต</w:t>
            </w:r>
            <w:r w:rsidR="00DA6B4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ภัณฑ์เครื่องปรุงแกง</w:t>
            </w:r>
          </w:p>
        </w:tc>
        <w:tc>
          <w:tcPr>
            <w:tcW w:w="738" w:type="dxa"/>
            <w:shd w:val="clear" w:color="auto" w:fill="auto"/>
          </w:tcPr>
          <w:p w14:paraId="3FCE026F" w14:textId="756009E4" w:rsidR="00E77F7A" w:rsidRPr="00E77F7A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86,996</w:t>
            </w:r>
          </w:p>
        </w:tc>
        <w:tc>
          <w:tcPr>
            <w:tcW w:w="270" w:type="dxa"/>
            <w:shd w:val="clear" w:color="auto" w:fill="auto"/>
          </w:tcPr>
          <w:p w14:paraId="5D402D3F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214C154" w14:textId="1D151B3D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82,999</w:t>
            </w:r>
          </w:p>
        </w:tc>
        <w:tc>
          <w:tcPr>
            <w:tcW w:w="270" w:type="dxa"/>
            <w:shd w:val="clear" w:color="auto" w:fill="auto"/>
          </w:tcPr>
          <w:p w14:paraId="71495528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554CEBB" w14:textId="76F5314D" w:rsidR="00E77F7A" w:rsidRPr="00E77F7A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12,885</w:t>
            </w:r>
          </w:p>
        </w:tc>
        <w:tc>
          <w:tcPr>
            <w:tcW w:w="270" w:type="dxa"/>
            <w:shd w:val="clear" w:color="auto" w:fill="auto"/>
          </w:tcPr>
          <w:p w14:paraId="418B9567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2EF7679" w14:textId="289BD569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15,131</w:t>
            </w:r>
          </w:p>
        </w:tc>
        <w:tc>
          <w:tcPr>
            <w:tcW w:w="270" w:type="dxa"/>
            <w:shd w:val="clear" w:color="auto" w:fill="auto"/>
          </w:tcPr>
          <w:p w14:paraId="57A0C291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D5520DF" w14:textId="4533A84C" w:rsidR="00E77F7A" w:rsidRPr="00E77F7A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7,454</w:t>
            </w:r>
          </w:p>
        </w:tc>
        <w:tc>
          <w:tcPr>
            <w:tcW w:w="270" w:type="dxa"/>
            <w:shd w:val="clear" w:color="auto" w:fill="auto"/>
          </w:tcPr>
          <w:p w14:paraId="55DAEFF0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B33BDBA" w14:textId="5DB16FEB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10,859</w:t>
            </w:r>
          </w:p>
        </w:tc>
        <w:tc>
          <w:tcPr>
            <w:tcW w:w="270" w:type="dxa"/>
            <w:shd w:val="clear" w:color="auto" w:fill="auto"/>
          </w:tcPr>
          <w:p w14:paraId="1B0265DC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60A61DE" w14:textId="1CD5F781" w:rsidR="00E77F7A" w:rsidRPr="00E77F7A" w:rsidRDefault="00B93CC8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107,335</w:t>
            </w:r>
          </w:p>
        </w:tc>
        <w:tc>
          <w:tcPr>
            <w:tcW w:w="270" w:type="dxa"/>
            <w:shd w:val="clear" w:color="auto" w:fill="auto"/>
          </w:tcPr>
          <w:p w14:paraId="17595D4A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A5C98FA" w14:textId="701E5E81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108,989</w:t>
            </w:r>
          </w:p>
        </w:tc>
        <w:tc>
          <w:tcPr>
            <w:tcW w:w="270" w:type="dxa"/>
            <w:shd w:val="clear" w:color="auto" w:fill="auto"/>
          </w:tcPr>
          <w:p w14:paraId="2D659865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D9431E9" w14:textId="4D465B77" w:rsidR="00E77F7A" w:rsidRPr="00E77F7A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9,464</w:t>
            </w:r>
          </w:p>
        </w:tc>
        <w:tc>
          <w:tcPr>
            <w:tcW w:w="270" w:type="dxa"/>
            <w:shd w:val="clear" w:color="auto" w:fill="auto"/>
          </w:tcPr>
          <w:p w14:paraId="294B7B9B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FD1B97B" w14:textId="76F4B0C7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8,055</w:t>
            </w:r>
          </w:p>
        </w:tc>
        <w:tc>
          <w:tcPr>
            <w:tcW w:w="270" w:type="dxa"/>
            <w:shd w:val="clear" w:color="auto" w:fill="auto"/>
          </w:tcPr>
          <w:p w14:paraId="3BC58B29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247877D1" w14:textId="1FE70943" w:rsidR="00E77F7A" w:rsidRPr="00E77F7A" w:rsidRDefault="00B93CC8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116,799</w:t>
            </w:r>
          </w:p>
        </w:tc>
        <w:tc>
          <w:tcPr>
            <w:tcW w:w="270" w:type="dxa"/>
            <w:shd w:val="clear" w:color="auto" w:fill="auto"/>
          </w:tcPr>
          <w:p w14:paraId="3C995130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0CC641E" w14:textId="081E94E6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117,044</w:t>
            </w:r>
          </w:p>
        </w:tc>
      </w:tr>
      <w:tr w:rsidR="00E77F7A" w:rsidRPr="008053F0" w14:paraId="265E0C03" w14:textId="77777777" w:rsidTr="004F5513">
        <w:tc>
          <w:tcPr>
            <w:tcW w:w="3222" w:type="dxa"/>
            <w:shd w:val="clear" w:color="auto" w:fill="auto"/>
            <w:vAlign w:val="bottom"/>
          </w:tcPr>
          <w:p w14:paraId="24278A4F" w14:textId="7224C9EF" w:rsidR="00E77F7A" w:rsidRPr="00E77F7A" w:rsidRDefault="00DA6B49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="00A073E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1BF1C8F3" w14:textId="637664C9" w:rsidR="00E77F7A" w:rsidRPr="00E77F7A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55,65</w:t>
            </w:r>
            <w:r w:rsidR="004A33D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5B6DA5C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2E3CB38" w14:textId="2F13B665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55,313</w:t>
            </w:r>
          </w:p>
        </w:tc>
        <w:tc>
          <w:tcPr>
            <w:tcW w:w="270" w:type="dxa"/>
            <w:shd w:val="clear" w:color="auto" w:fill="auto"/>
          </w:tcPr>
          <w:p w14:paraId="27F80E58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24B0821" w14:textId="3DDF664B" w:rsidR="00E77F7A" w:rsidRPr="00E77F7A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4,462</w:t>
            </w:r>
          </w:p>
        </w:tc>
        <w:tc>
          <w:tcPr>
            <w:tcW w:w="270" w:type="dxa"/>
            <w:shd w:val="clear" w:color="auto" w:fill="auto"/>
          </w:tcPr>
          <w:p w14:paraId="4383C2BD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0D2A41A" w14:textId="50F5B35E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6,544</w:t>
            </w:r>
          </w:p>
        </w:tc>
        <w:tc>
          <w:tcPr>
            <w:tcW w:w="270" w:type="dxa"/>
            <w:shd w:val="clear" w:color="auto" w:fill="auto"/>
          </w:tcPr>
          <w:p w14:paraId="1BEE5250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0D88AE0" w14:textId="798C0D41" w:rsidR="00E77F7A" w:rsidRPr="00E77F7A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4,750</w:t>
            </w:r>
          </w:p>
        </w:tc>
        <w:tc>
          <w:tcPr>
            <w:tcW w:w="270" w:type="dxa"/>
            <w:shd w:val="clear" w:color="auto" w:fill="auto"/>
          </w:tcPr>
          <w:p w14:paraId="2E54759D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930D163" w14:textId="77622E82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3,445</w:t>
            </w:r>
          </w:p>
        </w:tc>
        <w:tc>
          <w:tcPr>
            <w:tcW w:w="270" w:type="dxa"/>
            <w:shd w:val="clear" w:color="auto" w:fill="auto"/>
          </w:tcPr>
          <w:p w14:paraId="60DDBC7F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59545F4" w14:textId="089C50C0" w:rsidR="00E77F7A" w:rsidRPr="00E77F7A" w:rsidRDefault="00B93CC8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64,86</w:t>
            </w:r>
            <w:r w:rsidR="004A33D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AA9781C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271952E" w14:textId="5E141AD2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65,302</w:t>
            </w:r>
          </w:p>
        </w:tc>
        <w:tc>
          <w:tcPr>
            <w:tcW w:w="270" w:type="dxa"/>
            <w:shd w:val="clear" w:color="auto" w:fill="auto"/>
          </w:tcPr>
          <w:p w14:paraId="2A74B25F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9EBA3E0" w14:textId="56713138" w:rsidR="00E77F7A" w:rsidRPr="00E77F7A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7,32</w:t>
            </w:r>
            <w:r w:rsidR="004A33D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FFABF83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191D717" w14:textId="6C85F920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6,25</w:t>
            </w:r>
            <w:r w:rsidR="005C10E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2F5404F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35B0DDF5" w14:textId="41B124CA" w:rsidR="00E77F7A" w:rsidRPr="00E77F7A" w:rsidRDefault="00B93CC8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72,188</w:t>
            </w:r>
          </w:p>
        </w:tc>
        <w:tc>
          <w:tcPr>
            <w:tcW w:w="270" w:type="dxa"/>
            <w:shd w:val="clear" w:color="auto" w:fill="auto"/>
          </w:tcPr>
          <w:p w14:paraId="5D3FCFE0" w14:textId="77777777" w:rsidR="00E77F7A" w:rsidRPr="00E77F7A" w:rsidRDefault="00E77F7A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16B657" w14:textId="68257447" w:rsidR="00E77F7A" w:rsidRPr="00E77F7A" w:rsidRDefault="001B5E1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71,56</w:t>
            </w:r>
            <w:r w:rsidR="005C10E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8053F0" w:rsidRPr="008053F0" w14:paraId="3F0713BC" w14:textId="77777777" w:rsidTr="004F5513">
        <w:tc>
          <w:tcPr>
            <w:tcW w:w="3222" w:type="dxa"/>
            <w:shd w:val="clear" w:color="auto" w:fill="auto"/>
            <w:vAlign w:val="bottom"/>
          </w:tcPr>
          <w:p w14:paraId="57973A24" w14:textId="4F162F15" w:rsidR="008053F0" w:rsidRPr="00DA6B49" w:rsidRDefault="00DA6B49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6B49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E611A" w14:textId="786AAE2F" w:rsidR="008053F0" w:rsidRPr="00DA6B49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978,09</w:t>
            </w:r>
            <w:r w:rsidR="004A33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9FFFD1B" w14:textId="77777777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DECC5" w14:textId="4F8820C9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781,173</w:t>
            </w:r>
          </w:p>
        </w:tc>
        <w:tc>
          <w:tcPr>
            <w:tcW w:w="270" w:type="dxa"/>
            <w:shd w:val="clear" w:color="auto" w:fill="auto"/>
          </w:tcPr>
          <w:p w14:paraId="619113FC" w14:textId="77777777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8A342" w14:textId="1B23C44C" w:rsidR="008053F0" w:rsidRPr="00DA6B49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66,888</w:t>
            </w:r>
          </w:p>
        </w:tc>
        <w:tc>
          <w:tcPr>
            <w:tcW w:w="270" w:type="dxa"/>
            <w:shd w:val="clear" w:color="auto" w:fill="auto"/>
          </w:tcPr>
          <w:p w14:paraId="675BE65A" w14:textId="77777777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1008F" w14:textId="3ECB5D36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75,653</w:t>
            </w:r>
          </w:p>
        </w:tc>
        <w:tc>
          <w:tcPr>
            <w:tcW w:w="270" w:type="dxa"/>
            <w:shd w:val="clear" w:color="auto" w:fill="auto"/>
          </w:tcPr>
          <w:p w14:paraId="7A9F3D12" w14:textId="77777777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6D48C" w14:textId="7F6AAE0D" w:rsidR="008053F0" w:rsidRPr="00DA6B49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67,599</w:t>
            </w:r>
          </w:p>
        </w:tc>
        <w:tc>
          <w:tcPr>
            <w:tcW w:w="270" w:type="dxa"/>
            <w:shd w:val="clear" w:color="auto" w:fill="auto"/>
          </w:tcPr>
          <w:p w14:paraId="1D44E630" w14:textId="77777777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3F856B" w14:textId="3D2DA86B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68,031</w:t>
            </w:r>
          </w:p>
        </w:tc>
        <w:tc>
          <w:tcPr>
            <w:tcW w:w="270" w:type="dxa"/>
            <w:shd w:val="clear" w:color="auto" w:fill="auto"/>
          </w:tcPr>
          <w:p w14:paraId="5AEE4CBC" w14:textId="77777777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2B3AC" w14:textId="7D17CE85" w:rsidR="008053F0" w:rsidRPr="00DA6B49" w:rsidRDefault="00B93CC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1,112,58</w:t>
            </w:r>
            <w:r w:rsidR="004A33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9B38C21" w14:textId="77777777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37BC6" w14:textId="5947B67E" w:rsidR="008053F0" w:rsidRPr="00DA6B49" w:rsidRDefault="008053F0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924,857</w:t>
            </w:r>
          </w:p>
        </w:tc>
        <w:tc>
          <w:tcPr>
            <w:tcW w:w="270" w:type="dxa"/>
            <w:shd w:val="clear" w:color="auto" w:fill="auto"/>
          </w:tcPr>
          <w:p w14:paraId="3E8024BC" w14:textId="77777777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E16EA" w14:textId="171BB5E5" w:rsidR="008053F0" w:rsidRPr="00DA6B49" w:rsidRDefault="00B93CC8" w:rsidP="008A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37,25</w:t>
            </w:r>
            <w:r w:rsidR="008A5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891E7F3" w14:textId="77777777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C200F" w14:textId="281A492A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32,480</w:t>
            </w:r>
          </w:p>
        </w:tc>
        <w:tc>
          <w:tcPr>
            <w:tcW w:w="270" w:type="dxa"/>
            <w:shd w:val="clear" w:color="auto" w:fill="auto"/>
          </w:tcPr>
          <w:p w14:paraId="24E69D91" w14:textId="77777777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78D68" w14:textId="189B9958" w:rsidR="008053F0" w:rsidRPr="00DA6B49" w:rsidRDefault="00B93CC8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1,149,838</w:t>
            </w:r>
          </w:p>
        </w:tc>
        <w:tc>
          <w:tcPr>
            <w:tcW w:w="270" w:type="dxa"/>
            <w:shd w:val="clear" w:color="auto" w:fill="auto"/>
          </w:tcPr>
          <w:p w14:paraId="74389E6D" w14:textId="77777777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2BF06" w14:textId="490B3D5A" w:rsidR="008053F0" w:rsidRPr="00DA6B49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957,337</w:t>
            </w:r>
          </w:p>
        </w:tc>
      </w:tr>
      <w:tr w:rsidR="008053F0" w:rsidRPr="008053F0" w14:paraId="3EB85CD2" w14:textId="77777777" w:rsidTr="004F5513">
        <w:trPr>
          <w:trHeight w:val="137"/>
        </w:trPr>
        <w:tc>
          <w:tcPr>
            <w:tcW w:w="3222" w:type="dxa"/>
            <w:shd w:val="clear" w:color="auto" w:fill="auto"/>
            <w:vAlign w:val="bottom"/>
          </w:tcPr>
          <w:p w14:paraId="0D8CE2E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</w:tcPr>
          <w:p w14:paraId="70E85B1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CFBE95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733498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597BBB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909643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856CB8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4C9E3CF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035752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DDB79C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7DBE51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9F0A01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F3B3C9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E8F842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2CEBC1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011AC7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1125EB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8C7AA1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ED5A6A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567FEA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1A15BB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</w:tcPr>
          <w:p w14:paraId="3647FF14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311715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F34FC1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53F0" w:rsidRPr="008053F0" w14:paraId="14F6C2E2" w14:textId="77777777" w:rsidTr="004F5513">
        <w:tc>
          <w:tcPr>
            <w:tcW w:w="3222" w:type="dxa"/>
            <w:shd w:val="clear" w:color="auto" w:fill="auto"/>
            <w:vAlign w:val="bottom"/>
          </w:tcPr>
          <w:p w14:paraId="41CDB9EF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738" w:type="dxa"/>
            <w:shd w:val="clear" w:color="auto" w:fill="auto"/>
          </w:tcPr>
          <w:p w14:paraId="0C62D0E8" w14:textId="4A355786" w:rsidR="008053F0" w:rsidRPr="008053F0" w:rsidRDefault="002007D1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453,111</w:t>
            </w:r>
          </w:p>
        </w:tc>
        <w:tc>
          <w:tcPr>
            <w:tcW w:w="270" w:type="dxa"/>
            <w:shd w:val="clear" w:color="auto" w:fill="auto"/>
          </w:tcPr>
          <w:p w14:paraId="45F507E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43D2EE3" w14:textId="2EDB41E9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320,939</w:t>
            </w:r>
          </w:p>
        </w:tc>
        <w:tc>
          <w:tcPr>
            <w:tcW w:w="270" w:type="dxa"/>
            <w:shd w:val="clear" w:color="auto" w:fill="auto"/>
          </w:tcPr>
          <w:p w14:paraId="1A3CB1F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58492CC" w14:textId="28A86B2A" w:rsidR="008053F0" w:rsidRPr="008053F0" w:rsidRDefault="002007D1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26,715</w:t>
            </w:r>
          </w:p>
        </w:tc>
        <w:tc>
          <w:tcPr>
            <w:tcW w:w="270" w:type="dxa"/>
            <w:shd w:val="clear" w:color="auto" w:fill="auto"/>
          </w:tcPr>
          <w:p w14:paraId="6A0060D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B8F216C" w14:textId="60EEF685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23,920</w:t>
            </w:r>
          </w:p>
        </w:tc>
        <w:tc>
          <w:tcPr>
            <w:tcW w:w="270" w:type="dxa"/>
            <w:shd w:val="clear" w:color="auto" w:fill="auto"/>
          </w:tcPr>
          <w:p w14:paraId="2D01EA8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D8E082B" w14:textId="629FD403" w:rsidR="008053F0" w:rsidRPr="008053F0" w:rsidRDefault="002007D1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27,246</w:t>
            </w:r>
          </w:p>
        </w:tc>
        <w:tc>
          <w:tcPr>
            <w:tcW w:w="270" w:type="dxa"/>
            <w:shd w:val="clear" w:color="auto" w:fill="auto"/>
          </w:tcPr>
          <w:p w14:paraId="0CDC210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3EBE75A" w14:textId="5477B543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23,631</w:t>
            </w:r>
          </w:p>
        </w:tc>
        <w:tc>
          <w:tcPr>
            <w:tcW w:w="270" w:type="dxa"/>
            <w:shd w:val="clear" w:color="auto" w:fill="auto"/>
          </w:tcPr>
          <w:p w14:paraId="3C17516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59B5B19" w14:textId="447F1F1C" w:rsidR="008053F0" w:rsidRPr="008053F0" w:rsidRDefault="002007D1" w:rsidP="003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507,072</w:t>
            </w:r>
          </w:p>
        </w:tc>
        <w:tc>
          <w:tcPr>
            <w:tcW w:w="270" w:type="dxa"/>
            <w:shd w:val="clear" w:color="auto" w:fill="auto"/>
          </w:tcPr>
          <w:p w14:paraId="1402B72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7386027" w14:textId="0094C826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368,490</w:t>
            </w:r>
          </w:p>
        </w:tc>
        <w:tc>
          <w:tcPr>
            <w:tcW w:w="270" w:type="dxa"/>
            <w:shd w:val="clear" w:color="auto" w:fill="auto"/>
          </w:tcPr>
          <w:p w14:paraId="58CD98F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2727C5F" w14:textId="13EE77F5" w:rsidR="008053F0" w:rsidRPr="008053F0" w:rsidRDefault="002007D1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13,572</w:t>
            </w:r>
          </w:p>
        </w:tc>
        <w:tc>
          <w:tcPr>
            <w:tcW w:w="270" w:type="dxa"/>
            <w:shd w:val="clear" w:color="auto" w:fill="auto"/>
          </w:tcPr>
          <w:p w14:paraId="5D1A224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EA1C87F" w14:textId="1F232B46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11,047</w:t>
            </w:r>
          </w:p>
        </w:tc>
        <w:tc>
          <w:tcPr>
            <w:tcW w:w="270" w:type="dxa"/>
            <w:shd w:val="clear" w:color="auto" w:fill="auto"/>
          </w:tcPr>
          <w:p w14:paraId="2F958DA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1767E728" w14:textId="4F4AC741" w:rsidR="008053F0" w:rsidRPr="008053F0" w:rsidRDefault="002007D1" w:rsidP="003359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520,644</w:t>
            </w:r>
          </w:p>
        </w:tc>
        <w:tc>
          <w:tcPr>
            <w:tcW w:w="270" w:type="dxa"/>
            <w:shd w:val="clear" w:color="auto" w:fill="auto"/>
          </w:tcPr>
          <w:p w14:paraId="081BB8CF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A8D976C" w14:textId="02DFD8A3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379,537</w:t>
            </w:r>
          </w:p>
        </w:tc>
      </w:tr>
      <w:tr w:rsidR="008053F0" w:rsidRPr="008053F0" w14:paraId="27248D59" w14:textId="77777777" w:rsidTr="004F5513">
        <w:tc>
          <w:tcPr>
            <w:tcW w:w="3222" w:type="dxa"/>
            <w:shd w:val="clear" w:color="auto" w:fill="auto"/>
            <w:vAlign w:val="bottom"/>
          </w:tcPr>
          <w:p w14:paraId="599F17D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4763693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C8BE2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F3376B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5F470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63539C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F562E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ADFFDF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1F335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E0264E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E6D8C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F1612D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DEB5A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6EC7E5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B6ECE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9AC117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270C7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A165CA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EDD66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D45FAF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B8AFC4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383BBF4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26E9A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ADE8F1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53F0" w:rsidRPr="008053F0" w14:paraId="55B8101E" w14:textId="77777777" w:rsidTr="004F5513">
        <w:tc>
          <w:tcPr>
            <w:tcW w:w="3222" w:type="dxa"/>
            <w:shd w:val="clear" w:color="auto" w:fill="auto"/>
            <w:vAlign w:val="bottom"/>
          </w:tcPr>
          <w:p w14:paraId="404F4BF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38" w:type="dxa"/>
            <w:shd w:val="clear" w:color="auto" w:fill="auto"/>
          </w:tcPr>
          <w:p w14:paraId="3D21811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624B1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AE67A6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6F1C5B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43AB53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47514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A06F20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7EF3F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C614DC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F0997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83D28F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59CD20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91EF0F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0FBB6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D953FA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B8A0D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2FF65D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F3E8F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A3D141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3961D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686B75F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9A0834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939B3E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53F0" w:rsidRPr="008053F0" w14:paraId="377DFF21" w14:textId="77777777" w:rsidTr="004F5513">
        <w:tc>
          <w:tcPr>
            <w:tcW w:w="3222" w:type="dxa"/>
            <w:shd w:val="clear" w:color="auto" w:fill="auto"/>
          </w:tcPr>
          <w:p w14:paraId="114F2F4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วันที่</w:t>
            </w:r>
            <w:r w:rsidRPr="008053F0">
              <w:rPr>
                <w:rFonts w:asciiTheme="majorBidi" w:hAnsiTheme="majorBidi" w:cstheme="majorBidi"/>
                <w:color w:val="FFFFFF"/>
                <w:sz w:val="26"/>
                <w:szCs w:val="26"/>
              </w:rPr>
              <w:t>_</w:t>
            </w: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</w:t>
            </w: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8053F0">
              <w:rPr>
                <w:rFonts w:asciiTheme="majorBidi" w:hAnsiTheme="majorBidi" w:cstheme="majorBidi"/>
                <w:color w:val="FFFFFF"/>
                <w:sz w:val="26"/>
                <w:szCs w:val="26"/>
              </w:rPr>
              <w:t>_</w:t>
            </w: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38" w:type="dxa"/>
            <w:shd w:val="clear" w:color="auto" w:fill="auto"/>
          </w:tcPr>
          <w:p w14:paraId="25D4C11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000EC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342F0EF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21CD2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DC914B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62C4A0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C20EC6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1ACB1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CED313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86673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931BD0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42CD96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79C4E6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78C26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DC69BF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5B506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528EE1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41C9E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CEAB66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65267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7A81D69B" w14:textId="78C82266" w:rsidR="008053F0" w:rsidRPr="008053F0" w:rsidRDefault="00F23E21" w:rsidP="005C10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1,267,12</w:t>
            </w:r>
            <w:r w:rsidR="005C10E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212F2A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BF4556D" w14:textId="2DB7A25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86AEF">
              <w:rPr>
                <w:rFonts w:asciiTheme="majorBidi" w:hAnsiTheme="majorBidi" w:cstheme="majorBidi"/>
                <w:sz w:val="26"/>
                <w:szCs w:val="26"/>
              </w:rPr>
              <w:t>244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,3</w:t>
            </w:r>
            <w:r w:rsidR="00386AEF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8053F0" w:rsidRPr="008053F0" w14:paraId="0BB7151A" w14:textId="77777777" w:rsidTr="004F5513">
        <w:tc>
          <w:tcPr>
            <w:tcW w:w="3222" w:type="dxa"/>
            <w:shd w:val="clear" w:color="auto" w:fill="auto"/>
            <w:vAlign w:val="bottom"/>
          </w:tcPr>
          <w:p w14:paraId="77B1683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38" w:type="dxa"/>
            <w:shd w:val="clear" w:color="auto" w:fill="auto"/>
          </w:tcPr>
          <w:p w14:paraId="6BF8981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EEAF1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1C033B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8CC0F4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3D349F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C8CC1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14B506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58270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DDF215F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41018E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897EBC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73DCC72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8D91B5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FB927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D2F4E6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DF977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EC2862B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A22CF1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3A2BCD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33732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61D55A2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EFC8A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9F29E7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53F0" w:rsidRPr="008053F0" w14:paraId="2AEE0BF4" w14:textId="77777777" w:rsidTr="004F5513">
        <w:tc>
          <w:tcPr>
            <w:tcW w:w="3222" w:type="dxa"/>
            <w:shd w:val="clear" w:color="auto" w:fill="auto"/>
          </w:tcPr>
          <w:p w14:paraId="09B14B4F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วันที่</w:t>
            </w:r>
            <w:r w:rsidRPr="008053F0">
              <w:rPr>
                <w:rFonts w:asciiTheme="majorBidi" w:hAnsiTheme="majorBidi" w:cstheme="majorBidi"/>
                <w:color w:val="FFFFFF"/>
                <w:sz w:val="26"/>
                <w:szCs w:val="26"/>
              </w:rPr>
              <w:t>_</w:t>
            </w: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53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/ 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053F0">
              <w:rPr>
                <w:rFonts w:asciiTheme="majorBidi" w:hAnsiTheme="majorBidi" w:cstheme="majorBidi"/>
                <w:color w:val="FFFFFF"/>
                <w:sz w:val="26"/>
                <w:szCs w:val="26"/>
              </w:rPr>
              <w:t>_</w:t>
            </w:r>
            <w:r w:rsidRPr="008053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38" w:type="dxa"/>
            <w:shd w:val="clear" w:color="auto" w:fill="auto"/>
          </w:tcPr>
          <w:p w14:paraId="71A2C666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CA239CF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6906C54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9899D9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252F0A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E7E454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52F4F4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01D5D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875CB5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0766F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9068DDE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7D39A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E1A1B8D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9FE688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35BE86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F011D5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FE904BA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672013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4463DD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BF18C7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7F26628E" w14:textId="1A295243" w:rsidR="008053F0" w:rsidRPr="008053F0" w:rsidRDefault="008025C7" w:rsidP="008053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241,975</w:t>
            </w:r>
          </w:p>
        </w:tc>
        <w:tc>
          <w:tcPr>
            <w:tcW w:w="270" w:type="dxa"/>
            <w:shd w:val="clear" w:color="auto" w:fill="auto"/>
          </w:tcPr>
          <w:p w14:paraId="7E9FE0BC" w14:textId="77777777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67D95F0" w14:textId="543F6221" w:rsidR="008053F0" w:rsidRPr="008053F0" w:rsidRDefault="008053F0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2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53F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86AEF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8053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86AEF"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</w:tr>
    </w:tbl>
    <w:p w14:paraId="77B1DFD0" w14:textId="77777777" w:rsidR="00CB2CA7" w:rsidRDefault="00CB2CA7" w:rsidP="00CB2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Theme="majorBidi" w:hAnsiTheme="majorBidi" w:cstheme="majorBidi"/>
          <w:sz w:val="30"/>
          <w:szCs w:val="30"/>
        </w:rPr>
      </w:pPr>
    </w:p>
    <w:p w14:paraId="0870CDF0" w14:textId="72F9E422" w:rsidR="00CB2CA7" w:rsidRPr="008053F0" w:rsidRDefault="00CB2CA7" w:rsidP="0052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053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12BD8D47" w14:textId="77777777" w:rsidR="00CB2CA7" w:rsidRDefault="00CB2CA7" w:rsidP="00CB2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7F4081" w14:textId="18A13CEC" w:rsidR="00CB2CA7" w:rsidRPr="004E6F6F" w:rsidRDefault="00CB2CA7" w:rsidP="0052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sectPr w:rsidR="00CB2CA7" w:rsidRPr="004E6F6F" w:rsidSect="008C15FD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CB2CA7">
        <w:rPr>
          <w:rFonts w:asciiTheme="majorBidi" w:hAnsiTheme="majorBidi" w:cstheme="majorBidi"/>
          <w:spacing w:val="2"/>
          <w:sz w:val="30"/>
          <w:szCs w:val="30"/>
          <w:cs/>
        </w:rPr>
        <w:t>รายได้จากลูกค้ารายใหญ่</w:t>
      </w:r>
      <w:r w:rsidRPr="00CB2CA7">
        <w:rPr>
          <w:rFonts w:asciiTheme="majorBidi" w:hAnsiTheme="majorBidi" w:cstheme="majorBidi"/>
          <w:spacing w:val="2"/>
          <w:sz w:val="30"/>
          <w:szCs w:val="30"/>
        </w:rPr>
        <w:t> 2 </w:t>
      </w:r>
      <w:r w:rsidRPr="00CB2CA7">
        <w:rPr>
          <w:rFonts w:asciiTheme="majorBidi" w:hAnsiTheme="majorBidi" w:cstheme="majorBidi"/>
          <w:spacing w:val="2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รายตามส่วนงานภูมิศาสตร์จากประเทศในแถบยุโรปของบริษัทสำหรับงวดเก้าเดือนสิ้นสุดวันที่</w:t>
      </w:r>
      <w:r w:rsidRPr="00CB2CA7">
        <w:rPr>
          <w:rFonts w:asciiTheme="majorBidi" w:hAnsiTheme="majorBidi" w:cstheme="majorBidi"/>
          <w:spacing w:val="2"/>
          <w:sz w:val="30"/>
          <w:szCs w:val="30"/>
        </w:rPr>
        <w:t xml:space="preserve"> 30 </w:t>
      </w:r>
      <w:r w:rsidRPr="00CB2CA7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กันยายน </w:t>
      </w:r>
      <w:r w:rsidRPr="00CB2CA7">
        <w:rPr>
          <w:rFonts w:asciiTheme="majorBidi" w:hAnsiTheme="majorBidi" w:cstheme="majorBidi"/>
          <w:spacing w:val="2"/>
          <w:sz w:val="30"/>
          <w:szCs w:val="30"/>
        </w:rPr>
        <w:t>256</w:t>
      </w:r>
      <w:r w:rsidRPr="00CB2CA7">
        <w:rPr>
          <w:rFonts w:asciiTheme="majorBidi" w:hAnsiTheme="majorBidi" w:cstheme="majorBidi"/>
          <w:spacing w:val="2"/>
          <w:sz w:val="30"/>
          <w:szCs w:val="30"/>
          <w:cs/>
        </w:rPr>
        <w:t>4</w:t>
      </w:r>
      <w:r w:rsidRPr="00CB2CA7">
        <w:rPr>
          <w:rFonts w:asciiTheme="majorBidi" w:hAnsiTheme="majorBidi" w:cstheme="majorBidi"/>
          <w:spacing w:val="2"/>
          <w:sz w:val="30"/>
          <w:szCs w:val="30"/>
        </w:rPr>
        <w:t xml:space="preserve">  </w:t>
      </w:r>
      <w:r w:rsidRPr="00CB2CA7">
        <w:rPr>
          <w:rFonts w:asciiTheme="majorBidi" w:hAnsiTheme="majorBidi" w:cstheme="majorBidi"/>
          <w:spacing w:val="2"/>
          <w:sz w:val="30"/>
          <w:szCs w:val="30"/>
          <w:cs/>
        </w:rPr>
        <w:t>มีจำนวนเงินประมาณ</w:t>
      </w:r>
      <w:r w:rsidRPr="00CB2CA7">
        <w:rPr>
          <w:rFonts w:asciiTheme="majorBidi" w:hAnsiTheme="majorBidi" w:cstheme="majorBidi"/>
          <w:spacing w:val="2"/>
          <w:sz w:val="30"/>
          <w:szCs w:val="30"/>
        </w:rPr>
        <w:t xml:space="preserve"> 581.07 </w:t>
      </w:r>
      <w:r w:rsidRPr="00CB2CA7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</w:t>
      </w:r>
      <w:r w:rsidRPr="00CB2CA7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(30 </w:t>
      </w:r>
      <w:r w:rsidRPr="00CB2CA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กันยายน </w:t>
      </w:r>
      <w:r w:rsidRPr="00CB2CA7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2563: </w:t>
      </w:r>
      <w:r w:rsidRPr="00CB2CA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ลูกค้ารายใหญ่</w:t>
      </w:r>
      <w:r w:rsidRPr="00CB2CA7">
        <w:rPr>
          <w:rFonts w:asciiTheme="majorBidi" w:hAnsiTheme="majorBidi" w:cstheme="majorBidi"/>
          <w:i/>
          <w:iCs/>
          <w:spacing w:val="2"/>
          <w:sz w:val="30"/>
          <w:szCs w:val="30"/>
        </w:rPr>
        <w:t> 2 </w:t>
      </w:r>
      <w:r w:rsidRPr="00CB2CA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รายตามส่วนงานภูมิศาสตร์จากประเทศในแถบยุโรปสำหรับงวดเก้าเดือนมีจำนวนเงินประมาณ </w:t>
      </w:r>
      <w:r w:rsidR="0054524D">
        <w:rPr>
          <w:rFonts w:asciiTheme="majorBidi" w:hAnsiTheme="majorBidi" w:cstheme="majorBidi"/>
          <w:i/>
          <w:iCs/>
          <w:spacing w:val="2"/>
          <w:sz w:val="30"/>
          <w:szCs w:val="30"/>
        </w:rPr>
        <w:t>496.54</w:t>
      </w:r>
      <w:r w:rsidRPr="00CB2CA7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Pr="00CB2CA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ล้านบาท)</w:t>
      </w:r>
      <w:r w:rsidRPr="00CB2CA7">
        <w:rPr>
          <w:rFonts w:asciiTheme="majorBidi" w:hAnsiTheme="majorBidi" w:cstheme="majorBidi"/>
          <w:spacing w:val="2"/>
          <w:sz w:val="30"/>
          <w:szCs w:val="30"/>
        </w:rPr>
        <w:t> </w:t>
      </w:r>
      <w:r w:rsidRPr="00CB2CA7">
        <w:rPr>
          <w:rFonts w:asciiTheme="majorBidi" w:hAnsiTheme="majorBidi" w:cstheme="majorBidi"/>
          <w:spacing w:val="2"/>
          <w:sz w:val="30"/>
          <w:szCs w:val="30"/>
          <w:cs/>
        </w:rPr>
        <w:t>จากรายได้รวมของบริษัท</w:t>
      </w:r>
    </w:p>
    <w:p w14:paraId="1D0A7A43" w14:textId="7D50D0C5" w:rsidR="00F5517F" w:rsidRPr="008053F0" w:rsidRDefault="00F5517F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8053F0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ภาษีเงินได้ </w:t>
      </w:r>
    </w:p>
    <w:p w14:paraId="36011EF4" w14:textId="77777777" w:rsidR="00892910" w:rsidRPr="008053F0" w:rsidRDefault="00892910" w:rsidP="0089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D3C79" w14:textId="66C80947" w:rsidR="00C52B80" w:rsidRPr="008053F0" w:rsidRDefault="00C52B80" w:rsidP="0089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53F0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8053F0">
        <w:rPr>
          <w:rFonts w:asciiTheme="majorBidi" w:hAnsiTheme="majorBidi" w:cstheme="majorBidi"/>
          <w:sz w:val="30"/>
          <w:szCs w:val="30"/>
          <w:cs/>
        </w:rPr>
        <w:t>ซึ่ง</w:t>
      </w:r>
      <w:r w:rsidR="003C2825" w:rsidRPr="008053F0">
        <w:rPr>
          <w:rFonts w:asciiTheme="majorBidi" w:hAnsiTheme="majorBidi" w:cstheme="majorBidi"/>
          <w:sz w:val="30"/>
          <w:szCs w:val="30"/>
          <w:cs/>
        </w:rPr>
        <w:t>ได้รับยกเว้น</w:t>
      </w:r>
      <w:r w:rsidRPr="008053F0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3C2825" w:rsidRPr="008053F0">
        <w:rPr>
          <w:rFonts w:asciiTheme="majorBidi" w:hAnsiTheme="majorBidi" w:cstheme="majorBidi"/>
          <w:sz w:val="30"/>
          <w:szCs w:val="30"/>
          <w:cs/>
        </w:rPr>
        <w:t>นิติบุคคล</w:t>
      </w:r>
    </w:p>
    <w:p w14:paraId="6BB54128" w14:textId="77777777" w:rsidR="00B4483B" w:rsidRPr="008053F0" w:rsidRDefault="00B4483B" w:rsidP="00B4483B">
      <w:pPr>
        <w:pStyle w:val="Heading8"/>
        <w:tabs>
          <w:tab w:val="left" w:pos="540"/>
        </w:tabs>
        <w:spacing w:line="240" w:lineRule="auto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</w:p>
    <w:p w14:paraId="24F5F027" w14:textId="1F14E961" w:rsidR="00D46866" w:rsidRPr="008053F0" w:rsidRDefault="00D46866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8053F0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เงินปันผล</w:t>
      </w:r>
    </w:p>
    <w:p w14:paraId="0049FD38" w14:textId="77777777" w:rsidR="00854584" w:rsidRPr="008053F0" w:rsidRDefault="00854584" w:rsidP="00854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3A25B88" w14:textId="19C2F8DF" w:rsidR="00D46866" w:rsidRPr="008053F0" w:rsidRDefault="00D46866" w:rsidP="00D468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8053F0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รายละเอียดเงินปันผลในระหว่างปี </w:t>
      </w:r>
      <w:r w:rsidRPr="008053F0">
        <w:rPr>
          <w:rFonts w:asciiTheme="majorBidi" w:hAnsiTheme="majorBidi" w:cstheme="majorBidi"/>
          <w:spacing w:val="6"/>
          <w:sz w:val="30"/>
          <w:szCs w:val="30"/>
        </w:rPr>
        <w:t xml:space="preserve">2564 </w:t>
      </w:r>
      <w:r w:rsidRPr="008053F0">
        <w:rPr>
          <w:rFonts w:asciiTheme="majorBidi" w:hAnsiTheme="majorBidi" w:cstheme="majorBidi"/>
          <w:spacing w:val="6"/>
          <w:sz w:val="30"/>
          <w:szCs w:val="30"/>
          <w:cs/>
        </w:rPr>
        <w:t>มีดังนี้</w:t>
      </w:r>
    </w:p>
    <w:p w14:paraId="67D250B6" w14:textId="77777777" w:rsidR="00D46866" w:rsidRPr="008053F0" w:rsidRDefault="00D46866" w:rsidP="00D468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tbl>
      <w:tblPr>
        <w:tblStyle w:val="TableGrid"/>
        <w:tblW w:w="92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710"/>
        <w:gridCol w:w="1080"/>
        <w:gridCol w:w="231"/>
        <w:gridCol w:w="1097"/>
      </w:tblGrid>
      <w:tr w:rsidR="00D46866" w:rsidRPr="008053F0" w14:paraId="3DBF6EEA" w14:textId="77777777" w:rsidTr="00EA1C9B">
        <w:trPr>
          <w:tblHeader/>
        </w:trPr>
        <w:tc>
          <w:tcPr>
            <w:tcW w:w="3510" w:type="dxa"/>
            <w:vAlign w:val="bottom"/>
          </w:tcPr>
          <w:p w14:paraId="5DEFF6B9" w14:textId="77777777" w:rsidR="00D46866" w:rsidRPr="008053F0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59D91071" w14:textId="77777777" w:rsidR="00D46866" w:rsidRPr="008053F0" w:rsidRDefault="00D4686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775894D7" w14:textId="77777777" w:rsidR="00D46866" w:rsidRPr="008053F0" w:rsidRDefault="00D4686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  <w:hideMark/>
          </w:tcPr>
          <w:p w14:paraId="1C52FB7C" w14:textId="77777777" w:rsidR="00D46866" w:rsidRPr="008053F0" w:rsidRDefault="00D4686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68695CB" w14:textId="77777777" w:rsidR="00D46866" w:rsidRPr="008053F0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  <w:vAlign w:val="bottom"/>
            <w:hideMark/>
          </w:tcPr>
          <w:p w14:paraId="642D6D1A" w14:textId="77777777" w:rsidR="00D46866" w:rsidRPr="008053F0" w:rsidRDefault="00D4686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46866" w:rsidRPr="008053F0" w14:paraId="62CC18D1" w14:textId="77777777" w:rsidTr="00EA1C9B">
        <w:trPr>
          <w:tblHeader/>
        </w:trPr>
        <w:tc>
          <w:tcPr>
            <w:tcW w:w="3510" w:type="dxa"/>
          </w:tcPr>
          <w:p w14:paraId="740ED322" w14:textId="77777777" w:rsidR="00D46866" w:rsidRPr="008053F0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C6AE2B" w14:textId="77777777" w:rsidR="00D46866" w:rsidRPr="008053F0" w:rsidRDefault="00D4686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C149A57" w14:textId="77777777" w:rsidR="00D46866" w:rsidRPr="008053F0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D71B2AD" w14:textId="77777777" w:rsidR="00D46866" w:rsidRPr="008053F0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DE08417" w14:textId="77777777" w:rsidR="00D46866" w:rsidRPr="008053F0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hideMark/>
          </w:tcPr>
          <w:p w14:paraId="5938601D" w14:textId="77777777" w:rsidR="00D46866" w:rsidRPr="008053F0" w:rsidRDefault="00D4686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6866" w:rsidRPr="008053F0" w14:paraId="44994E03" w14:textId="77777777" w:rsidTr="00EA1C9B">
        <w:tc>
          <w:tcPr>
            <w:tcW w:w="3510" w:type="dxa"/>
            <w:hideMark/>
          </w:tcPr>
          <w:p w14:paraId="75C4D59D" w14:textId="6212AF44" w:rsidR="00D46866" w:rsidRPr="008053F0" w:rsidRDefault="004E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hideMark/>
          </w:tcPr>
          <w:p w14:paraId="1B43D5CF" w14:textId="025111DD" w:rsidR="00D46866" w:rsidRPr="008053F0" w:rsidRDefault="00905DE5" w:rsidP="00EA1C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706D1"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4706D1"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706D1" w:rsidRPr="008053F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hideMark/>
          </w:tcPr>
          <w:p w14:paraId="146E1DB9" w14:textId="021165C1" w:rsidR="00D46866" w:rsidRPr="008053F0" w:rsidRDefault="00905DE5" w:rsidP="00EA1C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67356B"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7356B" w:rsidRPr="008053F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  <w:hideMark/>
          </w:tcPr>
          <w:p w14:paraId="5F770C89" w14:textId="371F2E73" w:rsidR="00D46866" w:rsidRPr="008053F0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="00126207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31" w:type="dxa"/>
          </w:tcPr>
          <w:p w14:paraId="7528C4CC" w14:textId="77777777" w:rsidR="00D46866" w:rsidRPr="008053F0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hideMark/>
          </w:tcPr>
          <w:p w14:paraId="3812CEEE" w14:textId="3B6430FB" w:rsidR="00D46866" w:rsidRPr="008053F0" w:rsidRDefault="00EA1C9B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5DE5">
              <w:rPr>
                <w:rFonts w:asciiTheme="majorBidi" w:hAnsiTheme="majorBidi" w:cstheme="majorBidi"/>
                <w:sz w:val="30"/>
                <w:szCs w:val="30"/>
              </w:rPr>
              <w:t>69.0</w:t>
            </w:r>
            <w:r w:rsidR="004E6F6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05DE5" w:rsidRPr="008053F0" w14:paraId="2BB080F6" w14:textId="77777777" w:rsidTr="0012103E">
        <w:tc>
          <w:tcPr>
            <w:tcW w:w="3510" w:type="dxa"/>
          </w:tcPr>
          <w:p w14:paraId="3C88C005" w14:textId="01DAA916" w:rsidR="00905DE5" w:rsidRPr="008053F0" w:rsidRDefault="004E6F6F" w:rsidP="00905D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653B5FB9" w14:textId="47BE7157" w:rsidR="00905DE5" w:rsidRPr="008053F0" w:rsidRDefault="00905DE5" w:rsidP="00905D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1D4293B" w14:textId="700F0220" w:rsidR="00905DE5" w:rsidRPr="008053F0" w:rsidRDefault="00905DE5" w:rsidP="00905D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3E7AED" w14:textId="4245CE61" w:rsidR="00905DE5" w:rsidRPr="008053F0" w:rsidRDefault="00905DE5" w:rsidP="00905D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12620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7EFE9C4D" w14:textId="77777777" w:rsidR="00905DE5" w:rsidRPr="008053F0" w:rsidRDefault="00905DE5" w:rsidP="00905D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8BF3DBF" w14:textId="210B1EBB" w:rsidR="00905DE5" w:rsidRPr="008053F0" w:rsidRDefault="00905DE5" w:rsidP="00905DE5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186.90</w:t>
            </w:r>
          </w:p>
        </w:tc>
      </w:tr>
      <w:tr w:rsidR="00911A86" w:rsidRPr="008053F0" w14:paraId="50F45BC9" w14:textId="77777777" w:rsidTr="0012103E">
        <w:tc>
          <w:tcPr>
            <w:tcW w:w="3510" w:type="dxa"/>
          </w:tcPr>
          <w:p w14:paraId="1029237B" w14:textId="49B9F823" w:rsidR="00911A86" w:rsidRPr="0032015C" w:rsidRDefault="00911A86" w:rsidP="00D8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4" w:right="-52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1542DE1C" w14:textId="77777777" w:rsidR="00911A86" w:rsidRPr="0032015C" w:rsidRDefault="00911A86" w:rsidP="00905D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14F8308" w14:textId="77777777" w:rsidR="00911A86" w:rsidRPr="0032015C" w:rsidRDefault="00911A86" w:rsidP="00905D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629FDA" w14:textId="06C2D9CE" w:rsidR="00911A86" w:rsidRPr="0032015C" w:rsidRDefault="0012103E" w:rsidP="00D865FD">
            <w:pPr>
              <w:tabs>
                <w:tab w:val="clear" w:pos="227"/>
                <w:tab w:val="clear" w:pos="454"/>
                <w:tab w:val="clear" w:pos="680"/>
                <w:tab w:val="left" w:pos="568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0.838</w:t>
            </w:r>
          </w:p>
        </w:tc>
        <w:tc>
          <w:tcPr>
            <w:tcW w:w="231" w:type="dxa"/>
          </w:tcPr>
          <w:p w14:paraId="3C9B2EC9" w14:textId="77777777" w:rsidR="00911A86" w:rsidRPr="0032015C" w:rsidRDefault="00911A86" w:rsidP="00905D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285E9E87" w14:textId="0FEF5F77" w:rsidR="00911A86" w:rsidRPr="0032015C" w:rsidRDefault="0012103E" w:rsidP="00D865FD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355.94</w:t>
            </w:r>
          </w:p>
        </w:tc>
      </w:tr>
    </w:tbl>
    <w:p w14:paraId="20F781CB" w14:textId="0A6F3DD2" w:rsidR="00D46866" w:rsidRPr="008053F0" w:rsidRDefault="00D46866" w:rsidP="008053F0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8053F0">
        <w:rPr>
          <w:rFonts w:asciiTheme="majorBidi" w:hAnsiTheme="majorBidi" w:cstheme="majorBidi"/>
          <w:sz w:val="30"/>
          <w:szCs w:val="30"/>
          <w:cs/>
          <w:lang w:eastAsia="x-none"/>
        </w:rPr>
        <w:tab/>
      </w:r>
      <w:r w:rsidRPr="008053F0">
        <w:rPr>
          <w:rFonts w:asciiTheme="majorBidi" w:hAnsiTheme="majorBidi" w:cstheme="majorBidi"/>
          <w:sz w:val="30"/>
          <w:szCs w:val="30"/>
          <w:cs/>
          <w:lang w:eastAsia="x-none"/>
        </w:rPr>
        <w:tab/>
      </w:r>
    </w:p>
    <w:p w14:paraId="3EDC242F" w14:textId="4F1CF528" w:rsidR="00F5517F" w:rsidRPr="008053F0" w:rsidRDefault="00F5517F" w:rsidP="008053F0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E64F099" w14:textId="77777777" w:rsidR="00F5517F" w:rsidRPr="008053F0" w:rsidRDefault="00F5517F" w:rsidP="008053F0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216EE909" w14:textId="77777777" w:rsidR="00F05E18" w:rsidRPr="008053F0" w:rsidRDefault="00F05E18" w:rsidP="008053F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8053F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8053F0" w:rsidRDefault="00F05E18" w:rsidP="008053F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036421AB" w14:textId="3183EBB1" w:rsidR="00892910" w:rsidRPr="008053F0" w:rsidRDefault="005F2676" w:rsidP="008053F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053F0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5F7B0E" w:rsidRPr="008053F0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Pr="008053F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รวมถึง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86DAC" w:rsidRPr="008053F0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หากมูลค่า</w:t>
      </w:r>
      <w:r w:rsidRPr="008053F0">
        <w:rPr>
          <w:rFonts w:asciiTheme="majorBidi" w:hAnsiTheme="majorBidi" w:cstheme="majorBidi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  <w:r w:rsidRPr="008053F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36C49C8" w14:textId="61595DC8" w:rsidR="0005194B" w:rsidRPr="008053F0" w:rsidRDefault="0005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81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178"/>
        <w:gridCol w:w="1080"/>
        <w:gridCol w:w="178"/>
        <w:gridCol w:w="814"/>
        <w:gridCol w:w="182"/>
        <w:gridCol w:w="898"/>
        <w:gridCol w:w="180"/>
        <w:gridCol w:w="902"/>
        <w:gridCol w:w="181"/>
        <w:gridCol w:w="809"/>
        <w:gridCol w:w="178"/>
        <w:gridCol w:w="814"/>
      </w:tblGrid>
      <w:tr w:rsidR="00544FFF" w:rsidRPr="008053F0" w14:paraId="2151B80F" w14:textId="77777777" w:rsidTr="00FC2E96">
        <w:trPr>
          <w:cantSplit/>
          <w:tblHeader/>
        </w:trPr>
        <w:tc>
          <w:tcPr>
            <w:tcW w:w="2250" w:type="dxa"/>
          </w:tcPr>
          <w:p w14:paraId="7C42DE4B" w14:textId="77777777" w:rsidR="00544FFF" w:rsidRPr="008053F0" w:rsidRDefault="00544FFF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4E9197CB" w14:textId="4237BA7B" w:rsidR="00544FFF" w:rsidRPr="008053F0" w:rsidRDefault="00544FFF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427917AB" w14:textId="77777777" w:rsidR="00544FFF" w:rsidRPr="008053F0" w:rsidRDefault="00544FFF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2" w:type="dxa"/>
            <w:gridSpan w:val="7"/>
            <w:tcBorders>
              <w:left w:val="nil"/>
              <w:right w:val="nil"/>
            </w:tcBorders>
            <w:vAlign w:val="bottom"/>
          </w:tcPr>
          <w:p w14:paraId="1EF11224" w14:textId="3BE858BB" w:rsidR="00544FFF" w:rsidRPr="008053F0" w:rsidRDefault="00544FFF" w:rsidP="00404AE9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4AE9" w:rsidRPr="008053F0" w14:paraId="04D2C70A" w14:textId="77777777" w:rsidTr="00FC2E96">
        <w:trPr>
          <w:cantSplit/>
          <w:tblHeader/>
        </w:trPr>
        <w:tc>
          <w:tcPr>
            <w:tcW w:w="2250" w:type="dxa"/>
          </w:tcPr>
          <w:p w14:paraId="3DFFE922" w14:textId="77777777" w:rsidR="00404AE9" w:rsidRPr="008053F0" w:rsidRDefault="00404AE9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9F88F5" w14:textId="20816FF1" w:rsidR="00404AE9" w:rsidRPr="008053F0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</w:t>
            </w: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ทางการเงิน</w:t>
            </w: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ที่วัดมูลค่า</w:t>
            </w: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ด้วยมูลค่ายุติธรรม</w:t>
            </w: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</w:t>
            </w: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75341E18" w14:textId="77777777" w:rsidR="00404AE9" w:rsidRPr="008053F0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4EC17" w14:textId="1BD75F32" w:rsidR="00404AE9" w:rsidRPr="008053F0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ราคาทุน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 xml:space="preserve">ตัดจำหน่าย 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0AF12D67" w14:textId="19D46149" w:rsidR="00404AE9" w:rsidRPr="008053F0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4BB856" w14:textId="04070FB4" w:rsidR="00404AE9" w:rsidRPr="008053F0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0C55DD0C" w14:textId="7B55DEA7" w:rsidR="00404AE9" w:rsidRPr="008053F0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DD81F" w14:textId="15855CFC" w:rsidR="00404AE9" w:rsidRPr="008053F0" w:rsidRDefault="00404AE9" w:rsidP="00404AE9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8F109" w14:textId="77777777" w:rsidR="00404AE9" w:rsidRPr="008053F0" w:rsidRDefault="00404AE9" w:rsidP="00404AE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B39C98" w14:textId="009C0CC7" w:rsidR="00404AE9" w:rsidRPr="008053F0" w:rsidRDefault="00404AE9" w:rsidP="00404AE9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8B4124" w14:textId="77777777" w:rsidR="00404AE9" w:rsidRPr="008053F0" w:rsidRDefault="00404AE9" w:rsidP="00404AE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4EFEAE" w14:textId="0D15F7DF" w:rsidR="00404AE9" w:rsidRPr="008053F0" w:rsidRDefault="00404AE9" w:rsidP="00404AE9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D5C1C" w14:textId="77777777" w:rsidR="00404AE9" w:rsidRPr="008053F0" w:rsidRDefault="00404AE9" w:rsidP="00404AE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13849A" w14:textId="77777777" w:rsidR="00404AE9" w:rsidRPr="008053F0" w:rsidRDefault="00404AE9" w:rsidP="00404AE9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44FFF" w:rsidRPr="008053F0" w14:paraId="6C29A872" w14:textId="77777777" w:rsidTr="00FC2E96">
        <w:trPr>
          <w:cantSplit/>
          <w:tblHeader/>
        </w:trPr>
        <w:tc>
          <w:tcPr>
            <w:tcW w:w="2250" w:type="dxa"/>
          </w:tcPr>
          <w:p w14:paraId="64CD6111" w14:textId="77777777" w:rsidR="00544FFF" w:rsidRPr="008053F0" w:rsidRDefault="00544FFF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4" w:type="dxa"/>
            <w:gridSpan w:val="13"/>
          </w:tcPr>
          <w:p w14:paraId="0145C1D5" w14:textId="3CA49BDF" w:rsidR="00544FFF" w:rsidRPr="008053F0" w:rsidRDefault="00544FFF" w:rsidP="00544F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04AE9" w:rsidRPr="008053F0" w14:paraId="6458C359" w14:textId="77777777" w:rsidTr="00544FFF">
        <w:trPr>
          <w:cantSplit/>
        </w:trPr>
        <w:tc>
          <w:tcPr>
            <w:tcW w:w="2250" w:type="dxa"/>
            <w:hideMark/>
          </w:tcPr>
          <w:p w14:paraId="20AA2C11" w14:textId="0C6653E7" w:rsidR="00404AE9" w:rsidRPr="008053F0" w:rsidRDefault="00404AE9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73C2"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053F0"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3B694A7D" w14:textId="77777777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3B790C0" w14:textId="77777777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31A7E" w14:textId="7BF4A6FF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02D1586" w14:textId="06783698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1556343D" w14:textId="77777777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15B6DBC" w14:textId="7BEB84E5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B8D9459" w14:textId="77777777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80E603" w14:textId="77777777" w:rsidR="00404AE9" w:rsidRPr="008053F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0904C61A" w14:textId="77777777" w:rsidR="00404AE9" w:rsidRPr="008053F0" w:rsidRDefault="00404AE9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7309217" w14:textId="77777777" w:rsidR="00404AE9" w:rsidRPr="008053F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3D612A23" w14:textId="77777777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39A59E1" w14:textId="77777777" w:rsidR="00404AE9" w:rsidRPr="008053F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6376EC6B" w14:textId="77777777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4AE9" w:rsidRPr="008053F0" w14:paraId="4BEC79CD" w14:textId="77777777" w:rsidTr="007E758B">
        <w:trPr>
          <w:cantSplit/>
        </w:trPr>
        <w:tc>
          <w:tcPr>
            <w:tcW w:w="2250" w:type="dxa"/>
            <w:hideMark/>
          </w:tcPr>
          <w:p w14:paraId="3C4B1E8D" w14:textId="4A49FF02" w:rsidR="00404AE9" w:rsidRPr="008053F0" w:rsidRDefault="00404AE9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28DFCC4F" w14:textId="77777777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B29191C" w14:textId="77777777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64802" w14:textId="6439095D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176E5CC" w14:textId="59AC333B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6230A0F4" w14:textId="77777777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CADB84F" w14:textId="271EC321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F847EBA" w14:textId="77777777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FE58BF" w14:textId="77777777" w:rsidR="00404AE9" w:rsidRPr="008053F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109F738D" w14:textId="77777777" w:rsidR="00404AE9" w:rsidRPr="008053F0" w:rsidRDefault="00404AE9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020ABBB" w14:textId="77777777" w:rsidR="00404AE9" w:rsidRPr="008053F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10691807" w14:textId="77777777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ACB7805" w14:textId="77777777" w:rsidR="00404AE9" w:rsidRPr="008053F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5AC8297D" w14:textId="77777777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4AE9" w:rsidRPr="008053F0" w14:paraId="5D8C9203" w14:textId="77777777" w:rsidTr="007E758B">
        <w:trPr>
          <w:cantSplit/>
        </w:trPr>
        <w:tc>
          <w:tcPr>
            <w:tcW w:w="2250" w:type="dxa"/>
            <w:vAlign w:val="bottom"/>
            <w:hideMark/>
          </w:tcPr>
          <w:p w14:paraId="68DB4DC7" w14:textId="4EC74431" w:rsidR="00404AE9" w:rsidRPr="008053F0" w:rsidRDefault="00404AE9" w:rsidP="00A77F1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4043BDA2" w14:textId="3C94ACCA" w:rsidR="00404AE9" w:rsidRPr="008053F0" w:rsidRDefault="003B6738" w:rsidP="006C21A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152,034</w:t>
            </w:r>
          </w:p>
        </w:tc>
        <w:tc>
          <w:tcPr>
            <w:tcW w:w="178" w:type="dxa"/>
            <w:vAlign w:val="bottom"/>
          </w:tcPr>
          <w:p w14:paraId="30BF1158" w14:textId="77777777" w:rsidR="00404AE9" w:rsidRPr="008053F0" w:rsidRDefault="00404AE9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F46E1" w14:textId="2EB5A411" w:rsidR="00404AE9" w:rsidRPr="008053F0" w:rsidRDefault="003B6738" w:rsidP="003B6738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5" w:right="176" w:firstLine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471E5E1" w14:textId="43754BF1" w:rsidR="00404AE9" w:rsidRPr="008053F0" w:rsidRDefault="00404AE9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1869210" w14:textId="7EB7563C" w:rsidR="00404AE9" w:rsidRPr="008053F0" w:rsidRDefault="003B6738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152,034</w:t>
            </w:r>
          </w:p>
        </w:tc>
        <w:tc>
          <w:tcPr>
            <w:tcW w:w="182" w:type="dxa"/>
            <w:vAlign w:val="bottom"/>
          </w:tcPr>
          <w:p w14:paraId="01CED0BD" w14:textId="7E9B93EB" w:rsidR="00404AE9" w:rsidRPr="008053F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62A90D0" w14:textId="5A743A93" w:rsidR="00404AE9" w:rsidRPr="008053F0" w:rsidRDefault="003B6738" w:rsidP="003B6738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027792" w14:textId="77777777" w:rsidR="00404AE9" w:rsidRPr="008053F0" w:rsidRDefault="00404AE9" w:rsidP="002D707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BB1FE1F" w14:textId="11D343DF" w:rsidR="00404AE9" w:rsidRPr="008053F0" w:rsidRDefault="003B6738" w:rsidP="00523C6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152,034</w:t>
            </w:r>
          </w:p>
        </w:tc>
        <w:tc>
          <w:tcPr>
            <w:tcW w:w="181" w:type="dxa"/>
            <w:vAlign w:val="bottom"/>
          </w:tcPr>
          <w:p w14:paraId="666EBC2F" w14:textId="77777777" w:rsidR="00404AE9" w:rsidRPr="008053F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41363782" w14:textId="70DF7256" w:rsidR="00404AE9" w:rsidRPr="008053F0" w:rsidRDefault="003B6738" w:rsidP="003B673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7FC474C" w14:textId="77777777" w:rsidR="00404AE9" w:rsidRPr="008053F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4481CFC" w14:textId="26D8E48F" w:rsidR="00404AE9" w:rsidRPr="008053F0" w:rsidRDefault="003B6738" w:rsidP="003B673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152,034</w:t>
            </w:r>
          </w:p>
        </w:tc>
      </w:tr>
      <w:tr w:rsidR="00404AE9" w:rsidRPr="008053F0" w14:paraId="61FE8F5E" w14:textId="77777777" w:rsidTr="007E758B">
        <w:trPr>
          <w:cantSplit/>
        </w:trPr>
        <w:tc>
          <w:tcPr>
            <w:tcW w:w="2250" w:type="dxa"/>
            <w:vAlign w:val="bottom"/>
          </w:tcPr>
          <w:p w14:paraId="0305349E" w14:textId="30FD4188" w:rsidR="003554DF" w:rsidRPr="008053F0" w:rsidRDefault="003554DF" w:rsidP="008037E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79C03AFB" w14:textId="77777777" w:rsidR="00404AE9" w:rsidRPr="008053F0" w:rsidRDefault="00404AE9" w:rsidP="008037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</w:tcPr>
          <w:p w14:paraId="5EA3A81E" w14:textId="77777777" w:rsidR="00404AE9" w:rsidRPr="008053F0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47757E42" w14:textId="77777777" w:rsidR="00404AE9" w:rsidRPr="008053F0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</w:tcPr>
          <w:p w14:paraId="01799162" w14:textId="77777777" w:rsidR="00404AE9" w:rsidRPr="008053F0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</w:tcPr>
          <w:p w14:paraId="1EA59ACF" w14:textId="77777777" w:rsidR="00404AE9" w:rsidRPr="008053F0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2" w:type="dxa"/>
            <w:vAlign w:val="bottom"/>
          </w:tcPr>
          <w:p w14:paraId="2FCB0331" w14:textId="73A511B7" w:rsidR="00404AE9" w:rsidRPr="008053F0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1A46372F" w14:textId="77777777" w:rsidR="00404AE9" w:rsidRPr="008053F0" w:rsidRDefault="00404AE9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BFD6E3" w14:textId="77777777" w:rsidR="00404AE9" w:rsidRPr="008053F0" w:rsidRDefault="00404AE9" w:rsidP="008037E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2" w:type="dxa"/>
            <w:vAlign w:val="bottom"/>
          </w:tcPr>
          <w:p w14:paraId="64A38543" w14:textId="77777777" w:rsidR="00404AE9" w:rsidRPr="008053F0" w:rsidRDefault="00404AE9" w:rsidP="008037E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03C45C6" w14:textId="77777777" w:rsidR="00404AE9" w:rsidRPr="008053F0" w:rsidRDefault="00404AE9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9" w:type="dxa"/>
            <w:vAlign w:val="bottom"/>
          </w:tcPr>
          <w:p w14:paraId="534DAAC6" w14:textId="77777777" w:rsidR="00404AE9" w:rsidRPr="008053F0" w:rsidRDefault="00404AE9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59D52DB" w14:textId="77777777" w:rsidR="00404AE9" w:rsidRPr="008053F0" w:rsidRDefault="00404AE9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14:paraId="5F808F19" w14:textId="77777777" w:rsidR="00404AE9" w:rsidRPr="008053F0" w:rsidRDefault="00404AE9" w:rsidP="008037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37416" w:rsidRPr="008053F0" w14:paraId="6A3EF715" w14:textId="77777777" w:rsidTr="00544FFF">
        <w:trPr>
          <w:cantSplit/>
        </w:trPr>
        <w:tc>
          <w:tcPr>
            <w:tcW w:w="2250" w:type="dxa"/>
            <w:vAlign w:val="bottom"/>
          </w:tcPr>
          <w:p w14:paraId="304B582A" w14:textId="181527BA" w:rsidR="00F37416" w:rsidRPr="008053F0" w:rsidRDefault="00F37416" w:rsidP="008037E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1170" w:type="dxa"/>
            <w:vAlign w:val="bottom"/>
          </w:tcPr>
          <w:p w14:paraId="55820438" w14:textId="77777777" w:rsidR="00F37416" w:rsidRPr="008053F0" w:rsidRDefault="00F37416" w:rsidP="00B8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180" w:hanging="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7E8C4B0" w14:textId="77777777" w:rsidR="00F37416" w:rsidRPr="008053F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CE86CE" w14:textId="77777777" w:rsidR="00F37416" w:rsidRPr="008053F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91651D9" w14:textId="77777777" w:rsidR="00F37416" w:rsidRPr="008053F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384EB079" w14:textId="77777777" w:rsidR="00F37416" w:rsidRPr="008053F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DD4E61A" w14:textId="77777777" w:rsidR="00F37416" w:rsidRPr="008053F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B8C4C9D" w14:textId="77777777" w:rsidR="00F37416" w:rsidRPr="008053F0" w:rsidRDefault="00F37416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63DC5B" w14:textId="77777777" w:rsidR="00F37416" w:rsidRPr="008053F0" w:rsidRDefault="00F37416" w:rsidP="008037E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209672C" w14:textId="77777777" w:rsidR="00F37416" w:rsidRPr="008053F0" w:rsidRDefault="00F37416" w:rsidP="008037E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DC7F433" w14:textId="77777777" w:rsidR="00F37416" w:rsidRPr="008053F0" w:rsidRDefault="00F37416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0AF033FA" w14:textId="77777777" w:rsidR="00F37416" w:rsidRPr="008053F0" w:rsidRDefault="00F37416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06C36E" w14:textId="77777777" w:rsidR="00F37416" w:rsidRPr="008053F0" w:rsidRDefault="00F37416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A8422FB" w14:textId="77777777" w:rsidR="00F37416" w:rsidRPr="008053F0" w:rsidRDefault="00F37416" w:rsidP="008037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4AE9" w:rsidRPr="008053F0" w14:paraId="7C7CB13A" w14:textId="77777777" w:rsidTr="00544FFF">
        <w:trPr>
          <w:cantSplit/>
        </w:trPr>
        <w:tc>
          <w:tcPr>
            <w:tcW w:w="2250" w:type="dxa"/>
            <w:vAlign w:val="bottom"/>
          </w:tcPr>
          <w:p w14:paraId="3A45036F" w14:textId="77777777" w:rsidR="00404AE9" w:rsidRPr="008053F0" w:rsidRDefault="00404AE9" w:rsidP="008037E0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  <w:p w14:paraId="3F6F798B" w14:textId="6ADA13C6" w:rsidR="00404AE9" w:rsidRPr="008053F0" w:rsidRDefault="00404AE9" w:rsidP="00404AE9">
            <w:pPr>
              <w:tabs>
                <w:tab w:val="clear" w:pos="227"/>
                <w:tab w:val="left" w:pos="282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170" w:type="dxa"/>
            <w:vAlign w:val="bottom"/>
          </w:tcPr>
          <w:p w14:paraId="3296A762" w14:textId="5B5388AC" w:rsidR="00404AE9" w:rsidRPr="008053F0" w:rsidRDefault="003B6738" w:rsidP="002F47D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3,469</w:t>
            </w:r>
          </w:p>
        </w:tc>
        <w:tc>
          <w:tcPr>
            <w:tcW w:w="178" w:type="dxa"/>
            <w:vAlign w:val="bottom"/>
          </w:tcPr>
          <w:p w14:paraId="0E3165F7" w14:textId="77777777" w:rsidR="00404AE9" w:rsidRPr="008053F0" w:rsidRDefault="00404AE9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29B9FE" w14:textId="258A1773" w:rsidR="002F47D1" w:rsidRPr="008053F0" w:rsidRDefault="003B6738" w:rsidP="003B6738">
            <w:pPr>
              <w:pStyle w:val="acctfourfigures"/>
              <w:tabs>
                <w:tab w:val="clear" w:pos="765"/>
                <w:tab w:val="decimal" w:pos="554"/>
                <w:tab w:val="left" w:pos="645"/>
              </w:tabs>
              <w:spacing w:line="240" w:lineRule="atLeast"/>
              <w:ind w:right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78" w:type="dxa"/>
            <w:vAlign w:val="bottom"/>
          </w:tcPr>
          <w:p w14:paraId="30E9C77B" w14:textId="1B9C3F01" w:rsidR="00404AE9" w:rsidRPr="008053F0" w:rsidRDefault="00404AE9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3075E61" w14:textId="02AFFD2F" w:rsidR="00404AE9" w:rsidRPr="008053F0" w:rsidRDefault="003B6738" w:rsidP="003B6738">
            <w:pPr>
              <w:pStyle w:val="acctfourfigures"/>
              <w:tabs>
                <w:tab w:val="left" w:pos="555"/>
                <w:tab w:val="decimal" w:pos="64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3,469</w:t>
            </w:r>
          </w:p>
        </w:tc>
        <w:tc>
          <w:tcPr>
            <w:tcW w:w="182" w:type="dxa"/>
            <w:vAlign w:val="bottom"/>
          </w:tcPr>
          <w:p w14:paraId="58A024EE" w14:textId="5230BE75" w:rsidR="00404AE9" w:rsidRPr="008053F0" w:rsidRDefault="00404AE9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2B59F7F" w14:textId="0BD3E017" w:rsidR="00404AE9" w:rsidRPr="008053F0" w:rsidRDefault="003B6738" w:rsidP="003B6738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B4873A" w14:textId="77777777" w:rsidR="00404AE9" w:rsidRPr="008053F0" w:rsidRDefault="00404AE9" w:rsidP="002F47D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4B4AFD6" w14:textId="42641B39" w:rsidR="00404AE9" w:rsidRPr="008053F0" w:rsidRDefault="003B6738" w:rsidP="002F47D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3,469</w:t>
            </w:r>
          </w:p>
        </w:tc>
        <w:tc>
          <w:tcPr>
            <w:tcW w:w="181" w:type="dxa"/>
            <w:vAlign w:val="bottom"/>
          </w:tcPr>
          <w:p w14:paraId="72CA7091" w14:textId="77777777" w:rsidR="00404AE9" w:rsidRPr="008053F0" w:rsidRDefault="00404AE9" w:rsidP="002F47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B4D63FC" w14:textId="157524CA" w:rsidR="00404AE9" w:rsidRPr="008053F0" w:rsidRDefault="003B6738" w:rsidP="003B6738">
            <w:pPr>
              <w:pStyle w:val="acctfourfigures"/>
              <w:tabs>
                <w:tab w:val="clear" w:pos="765"/>
                <w:tab w:val="decimal" w:pos="102"/>
                <w:tab w:val="left" w:pos="371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019762" w14:textId="77777777" w:rsidR="00404AE9" w:rsidRPr="008053F0" w:rsidRDefault="00404AE9" w:rsidP="002F47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F196677" w14:textId="4FB33B8A" w:rsidR="00404AE9" w:rsidRPr="008053F0" w:rsidRDefault="003B6738" w:rsidP="003B673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3,469</w:t>
            </w:r>
          </w:p>
        </w:tc>
      </w:tr>
      <w:tr w:rsidR="00B85B63" w:rsidRPr="008053F0" w14:paraId="155443D4" w14:textId="77777777" w:rsidTr="00544FFF">
        <w:trPr>
          <w:cantSplit/>
        </w:trPr>
        <w:tc>
          <w:tcPr>
            <w:tcW w:w="2250" w:type="dxa"/>
            <w:vAlign w:val="bottom"/>
          </w:tcPr>
          <w:p w14:paraId="3F222D5C" w14:textId="77777777" w:rsidR="00B85B63" w:rsidRPr="008053F0" w:rsidRDefault="00B85B63" w:rsidP="008037E0">
            <w:pPr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D3300FC" w14:textId="77777777" w:rsidR="00B85B63" w:rsidRPr="008053F0" w:rsidRDefault="00B85B63" w:rsidP="002F47D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8B97FDD" w14:textId="77777777" w:rsidR="00B85B63" w:rsidRPr="008053F0" w:rsidRDefault="00B85B63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6B2398" w14:textId="77777777" w:rsidR="00B85B63" w:rsidRPr="008053F0" w:rsidRDefault="00B85B63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C413DAF" w14:textId="77777777" w:rsidR="00B85B63" w:rsidRPr="008053F0" w:rsidRDefault="00B85B63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DE836A6" w14:textId="77777777" w:rsidR="00B85B63" w:rsidRPr="008053F0" w:rsidRDefault="00B85B63" w:rsidP="002F47D1">
            <w:pPr>
              <w:pStyle w:val="acctfourfigures"/>
              <w:tabs>
                <w:tab w:val="left" w:pos="648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0852A24" w14:textId="77777777" w:rsidR="00B85B63" w:rsidRPr="008053F0" w:rsidRDefault="00B85B63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FAE6485" w14:textId="77777777" w:rsidR="00B85B63" w:rsidRPr="008053F0" w:rsidRDefault="00B85B63" w:rsidP="002F47D1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531A0F" w14:textId="77777777" w:rsidR="00B85B63" w:rsidRPr="008053F0" w:rsidRDefault="00B85B63" w:rsidP="002F47D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F1B7FD4" w14:textId="77777777" w:rsidR="00B85B63" w:rsidRPr="008053F0" w:rsidRDefault="00B85B63" w:rsidP="002F47D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D039B57" w14:textId="77777777" w:rsidR="00B85B63" w:rsidRPr="008053F0" w:rsidRDefault="00B85B63" w:rsidP="002F47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0E6B42B5" w14:textId="77777777" w:rsidR="00B85B63" w:rsidRPr="008053F0" w:rsidRDefault="00B85B63" w:rsidP="002F47D1">
            <w:pPr>
              <w:pStyle w:val="acctfourfigures"/>
              <w:tabs>
                <w:tab w:val="clear" w:pos="765"/>
                <w:tab w:val="decimal" w:pos="102"/>
                <w:tab w:val="left" w:pos="372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3EAD506" w14:textId="77777777" w:rsidR="00B85B63" w:rsidRPr="008053F0" w:rsidRDefault="00B85B63" w:rsidP="002F47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22FB14A8" w14:textId="77777777" w:rsidR="00B85B63" w:rsidRPr="008053F0" w:rsidRDefault="00B85B63" w:rsidP="002F47D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37416" w:rsidRPr="008053F0" w14:paraId="35E2941E" w14:textId="77777777" w:rsidTr="00544FFF">
        <w:trPr>
          <w:cantSplit/>
        </w:trPr>
        <w:tc>
          <w:tcPr>
            <w:tcW w:w="2250" w:type="dxa"/>
            <w:hideMark/>
          </w:tcPr>
          <w:p w14:paraId="333292D4" w14:textId="5E61560C" w:rsidR="00F37416" w:rsidRPr="008053F0" w:rsidRDefault="00F37416" w:rsidP="00DE534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3637B0F3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18C1D44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B7C04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5E175C7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25702258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9E255A5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AFC8650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B99011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7DD8B051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CF112F3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4770FA79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445DA15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16CC4793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37416" w:rsidRPr="008053F0" w14:paraId="51773C29" w14:textId="77777777" w:rsidTr="00544FFF">
        <w:trPr>
          <w:cantSplit/>
        </w:trPr>
        <w:tc>
          <w:tcPr>
            <w:tcW w:w="2250" w:type="dxa"/>
            <w:hideMark/>
          </w:tcPr>
          <w:p w14:paraId="505901D6" w14:textId="77777777" w:rsidR="00F37416" w:rsidRPr="008053F0" w:rsidRDefault="00F37416" w:rsidP="00DE534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01A85EC4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3482785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0FA7F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636D607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30BDC4C1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B31DD7A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430A8875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21C327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5848700E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DFFAE76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04D4DBDB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503251D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14B3D175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37416" w:rsidRPr="008053F0" w14:paraId="18B4F9B8" w14:textId="77777777" w:rsidTr="00544FFF">
        <w:trPr>
          <w:cantSplit/>
        </w:trPr>
        <w:tc>
          <w:tcPr>
            <w:tcW w:w="2250" w:type="dxa"/>
            <w:vAlign w:val="bottom"/>
            <w:hideMark/>
          </w:tcPr>
          <w:p w14:paraId="664BD5BF" w14:textId="77777777" w:rsidR="00F37416" w:rsidRPr="008053F0" w:rsidRDefault="00F37416" w:rsidP="00DE534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0653ECF6" w14:textId="23C39FDE" w:rsidR="00F37416" w:rsidRPr="008053F0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301,248</w:t>
            </w:r>
          </w:p>
        </w:tc>
        <w:tc>
          <w:tcPr>
            <w:tcW w:w="178" w:type="dxa"/>
            <w:vAlign w:val="bottom"/>
          </w:tcPr>
          <w:p w14:paraId="5CB65469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D11F14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378"/>
                <w:tab w:val="decimal" w:pos="558"/>
              </w:tabs>
              <w:spacing w:line="240" w:lineRule="atLeast"/>
              <w:ind w:left="-72" w:right="17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            -</w:t>
            </w:r>
          </w:p>
        </w:tc>
        <w:tc>
          <w:tcPr>
            <w:tcW w:w="178" w:type="dxa"/>
            <w:vAlign w:val="bottom"/>
          </w:tcPr>
          <w:p w14:paraId="46A2216D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54E9204C" w14:textId="186924D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301,248</w:t>
            </w:r>
          </w:p>
        </w:tc>
        <w:tc>
          <w:tcPr>
            <w:tcW w:w="182" w:type="dxa"/>
            <w:vAlign w:val="bottom"/>
          </w:tcPr>
          <w:p w14:paraId="0E88EB50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5B81E86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77D8F0" w14:textId="77777777" w:rsidR="00F37416" w:rsidRPr="008053F0" w:rsidRDefault="00F37416" w:rsidP="00DE534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7CA5C5B" w14:textId="75B59166" w:rsidR="00F37416" w:rsidRPr="008053F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301,248</w:t>
            </w:r>
          </w:p>
        </w:tc>
        <w:tc>
          <w:tcPr>
            <w:tcW w:w="181" w:type="dxa"/>
            <w:vAlign w:val="bottom"/>
          </w:tcPr>
          <w:p w14:paraId="094601ED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DC4A608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225EF1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DA11BD1" w14:textId="19125F97" w:rsidR="00F37416" w:rsidRPr="008053F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301,248</w:t>
            </w:r>
          </w:p>
        </w:tc>
      </w:tr>
      <w:tr w:rsidR="00CB6B7F" w:rsidRPr="008053F0" w14:paraId="29F77528" w14:textId="77777777" w:rsidTr="00544FFF">
        <w:trPr>
          <w:cantSplit/>
        </w:trPr>
        <w:tc>
          <w:tcPr>
            <w:tcW w:w="2250" w:type="dxa"/>
            <w:vAlign w:val="bottom"/>
          </w:tcPr>
          <w:p w14:paraId="71DCC4AF" w14:textId="77777777" w:rsidR="00CB6B7F" w:rsidRPr="008053F0" w:rsidRDefault="00CB6B7F" w:rsidP="00CB6B7F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725A4C" w14:textId="77777777" w:rsidR="00CB6B7F" w:rsidRPr="008053F0" w:rsidRDefault="00CB6B7F" w:rsidP="00CB6B7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2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FEDEAA" w14:textId="77777777" w:rsidR="00CB6B7F" w:rsidRPr="008053F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B0FD6B" w14:textId="77777777" w:rsidR="00CB6B7F" w:rsidRPr="008053F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    35,000</w:t>
            </w:r>
          </w:p>
        </w:tc>
        <w:tc>
          <w:tcPr>
            <w:tcW w:w="178" w:type="dxa"/>
            <w:vAlign w:val="bottom"/>
          </w:tcPr>
          <w:p w14:paraId="52F6CDA8" w14:textId="77777777" w:rsidR="00CB6B7F" w:rsidRPr="008053F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13C936D" w14:textId="77777777" w:rsidR="00CB6B7F" w:rsidRPr="008053F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 35,000</w:t>
            </w:r>
          </w:p>
        </w:tc>
        <w:tc>
          <w:tcPr>
            <w:tcW w:w="182" w:type="dxa"/>
            <w:vAlign w:val="bottom"/>
          </w:tcPr>
          <w:p w14:paraId="6BF09DED" w14:textId="77777777" w:rsidR="00CB6B7F" w:rsidRPr="008053F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8E78B6E" w14:textId="30449F78" w:rsidR="00CB6B7F" w:rsidRPr="008053F0" w:rsidRDefault="00CB6B7F" w:rsidP="00CB6B7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DCB807" w14:textId="77777777" w:rsidR="00CB6B7F" w:rsidRPr="008053F0" w:rsidRDefault="00CB6B7F" w:rsidP="00CB6B7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F8CBFCE" w14:textId="775AE67E" w:rsidR="00CB6B7F" w:rsidRPr="008053F0" w:rsidRDefault="00CB6B7F" w:rsidP="00CB6B7F">
            <w:pPr>
              <w:pStyle w:val="acctfourfigures"/>
              <w:tabs>
                <w:tab w:val="clear" w:pos="765"/>
              </w:tabs>
              <w:spacing w:line="240" w:lineRule="auto"/>
              <w:ind w:right="-792" w:firstLine="3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5A724D2" w14:textId="77777777" w:rsidR="00CB6B7F" w:rsidRPr="008053F0" w:rsidRDefault="00CB6B7F" w:rsidP="00CB6B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783C3DD0" w14:textId="50D87EFD" w:rsidR="00CB6B7F" w:rsidRPr="008053F0" w:rsidRDefault="00CB6B7F" w:rsidP="00CB6B7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  <w:tc>
          <w:tcPr>
            <w:tcW w:w="178" w:type="dxa"/>
            <w:vAlign w:val="bottom"/>
          </w:tcPr>
          <w:p w14:paraId="3A1C573D" w14:textId="77777777" w:rsidR="00CB6B7F" w:rsidRPr="008053F0" w:rsidRDefault="00CB6B7F" w:rsidP="00CB6B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C4B909B" w14:textId="3B70B18D" w:rsidR="00CB6B7F" w:rsidRPr="008053F0" w:rsidRDefault="00CB6B7F" w:rsidP="00CB6B7F">
            <w:pPr>
              <w:pStyle w:val="acctfourfigures"/>
              <w:tabs>
                <w:tab w:val="clear" w:pos="765"/>
              </w:tabs>
              <w:spacing w:line="240" w:lineRule="auto"/>
              <w:ind w:left="-79" w:right="-432" w:firstLine="2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</w:tr>
      <w:tr w:rsidR="00F37416" w:rsidRPr="008053F0" w14:paraId="3BBCE9C1" w14:textId="77777777" w:rsidTr="00544FFF">
        <w:trPr>
          <w:cantSplit/>
        </w:trPr>
        <w:tc>
          <w:tcPr>
            <w:tcW w:w="2250" w:type="dxa"/>
            <w:vAlign w:val="bottom"/>
          </w:tcPr>
          <w:p w14:paraId="15565A46" w14:textId="77777777" w:rsidR="00F37416" w:rsidRPr="008053F0" w:rsidRDefault="00F37416" w:rsidP="00DE534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รวมสินทรัพย์</w:t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1E1A2" w14:textId="184F9318" w:rsidR="00F37416" w:rsidRPr="008053F0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301,248</w:t>
            </w:r>
          </w:p>
        </w:tc>
        <w:tc>
          <w:tcPr>
            <w:tcW w:w="178" w:type="dxa"/>
            <w:vAlign w:val="bottom"/>
          </w:tcPr>
          <w:p w14:paraId="0AC9D228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FF4E3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B296AF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828"/>
                <w:tab w:val="decimal" w:pos="913"/>
              </w:tabs>
              <w:spacing w:line="240" w:lineRule="atLeast"/>
              <w:ind w:left="93" w:right="11" w:hanging="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35,000</w:t>
            </w:r>
          </w:p>
        </w:tc>
        <w:tc>
          <w:tcPr>
            <w:tcW w:w="178" w:type="dxa"/>
            <w:vAlign w:val="bottom"/>
          </w:tcPr>
          <w:p w14:paraId="4A4B98E8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C582B" w14:textId="4CBC5288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336,248</w:t>
            </w:r>
          </w:p>
        </w:tc>
        <w:tc>
          <w:tcPr>
            <w:tcW w:w="182" w:type="dxa"/>
            <w:vAlign w:val="bottom"/>
          </w:tcPr>
          <w:p w14:paraId="6F6F36F2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89BCD24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198EDC" w14:textId="77777777" w:rsidR="00F37416" w:rsidRPr="008053F0" w:rsidRDefault="00F37416" w:rsidP="00DE534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B8A4AE9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368C74E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5B2BC26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E8DC37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454FEBA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7416" w:rsidRPr="008053F0" w14:paraId="359FCDE6" w14:textId="77777777" w:rsidTr="00544FFF">
        <w:trPr>
          <w:cantSplit/>
        </w:trPr>
        <w:tc>
          <w:tcPr>
            <w:tcW w:w="2250" w:type="dxa"/>
            <w:vAlign w:val="bottom"/>
          </w:tcPr>
          <w:p w14:paraId="08CD16B8" w14:textId="77777777" w:rsidR="00F37416" w:rsidRPr="008053F0" w:rsidRDefault="00F37416" w:rsidP="00DE534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ED42F9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F2F11CA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CA493A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5A67FD8D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276EF00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2" w:type="dxa"/>
            <w:vAlign w:val="bottom"/>
          </w:tcPr>
          <w:p w14:paraId="07BBB89B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47A5D179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1ED84" w14:textId="77777777" w:rsidR="00F37416" w:rsidRPr="008053F0" w:rsidRDefault="00F37416" w:rsidP="00DE534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2" w:type="dxa"/>
            <w:vAlign w:val="bottom"/>
          </w:tcPr>
          <w:p w14:paraId="2AE1C3A3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21B0029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9" w:type="dxa"/>
            <w:vAlign w:val="bottom"/>
          </w:tcPr>
          <w:p w14:paraId="50E1E45C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502717F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14:paraId="49C8C0F8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37416" w:rsidRPr="008053F0" w14:paraId="6A6BBE0F" w14:textId="77777777" w:rsidTr="00544FFF">
        <w:trPr>
          <w:cantSplit/>
        </w:trPr>
        <w:tc>
          <w:tcPr>
            <w:tcW w:w="2250" w:type="dxa"/>
            <w:vAlign w:val="bottom"/>
          </w:tcPr>
          <w:p w14:paraId="59607631" w14:textId="77777777" w:rsidR="00F37416" w:rsidRPr="008053F0" w:rsidRDefault="00F37416" w:rsidP="00DE534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1170" w:type="dxa"/>
            <w:vAlign w:val="bottom"/>
          </w:tcPr>
          <w:p w14:paraId="64A310E9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ECCB60D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0F0C7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DD1FD3F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7BED5CEF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C133130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752DBB9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C42783" w14:textId="77777777" w:rsidR="00F37416" w:rsidRPr="008053F0" w:rsidRDefault="00F37416" w:rsidP="00DE534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02CCE97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1FE5664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5450482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CAC252" w14:textId="77777777" w:rsidR="00F37416" w:rsidRPr="008053F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48DAE7D" w14:textId="77777777" w:rsidR="00F37416" w:rsidRPr="008053F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7416" w:rsidRPr="008053F0" w14:paraId="6C985624" w14:textId="77777777" w:rsidTr="00544FFF">
        <w:trPr>
          <w:cantSplit/>
        </w:trPr>
        <w:tc>
          <w:tcPr>
            <w:tcW w:w="2250" w:type="dxa"/>
            <w:vAlign w:val="bottom"/>
          </w:tcPr>
          <w:p w14:paraId="42673EAF" w14:textId="77777777" w:rsidR="00F37416" w:rsidRPr="008053F0" w:rsidRDefault="00F37416" w:rsidP="00DE534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  <w:p w14:paraId="0DDC955F" w14:textId="77777777" w:rsidR="00F37416" w:rsidRPr="008053F0" w:rsidRDefault="00F37416" w:rsidP="00DE5343">
            <w:pPr>
              <w:tabs>
                <w:tab w:val="clear" w:pos="227"/>
                <w:tab w:val="left" w:pos="282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170" w:type="dxa"/>
            <w:vAlign w:val="bottom"/>
          </w:tcPr>
          <w:p w14:paraId="625B1029" w14:textId="737A0B16" w:rsidR="00F37416" w:rsidRPr="008053F0" w:rsidRDefault="00F37416" w:rsidP="000F5CE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854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78" w:type="dxa"/>
            <w:vAlign w:val="bottom"/>
          </w:tcPr>
          <w:p w14:paraId="5A87ED01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9C1FB9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79C650" w14:textId="77777777" w:rsidR="00F37416" w:rsidRPr="008053F0" w:rsidRDefault="00F37416" w:rsidP="000F5CEA">
            <w:pPr>
              <w:pStyle w:val="acctfourfigures"/>
              <w:tabs>
                <w:tab w:val="clear" w:pos="765"/>
                <w:tab w:val="decimal" w:pos="198"/>
                <w:tab w:val="left" w:pos="576"/>
              </w:tabs>
              <w:spacing w:line="240" w:lineRule="atLeast"/>
              <w:ind w:right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78" w:type="dxa"/>
            <w:vAlign w:val="bottom"/>
          </w:tcPr>
          <w:p w14:paraId="1DB9B731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B59B41" w14:textId="0A712401" w:rsidR="00F37416" w:rsidRPr="008053F0" w:rsidRDefault="00F37416" w:rsidP="007E758B">
            <w:pPr>
              <w:pStyle w:val="acctfourfigures"/>
              <w:tabs>
                <w:tab w:val="left" w:pos="64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854EE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82" w:type="dxa"/>
            <w:vAlign w:val="bottom"/>
          </w:tcPr>
          <w:p w14:paraId="6A11FF40" w14:textId="77777777" w:rsidR="00F37416" w:rsidRPr="008053F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7A3728" w14:textId="77777777" w:rsidR="00F37416" w:rsidRPr="008053F0" w:rsidRDefault="00F37416" w:rsidP="000F5CE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A2CB81" w14:textId="77777777" w:rsidR="00F37416" w:rsidRPr="008053F0" w:rsidRDefault="00F37416" w:rsidP="00DE5343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665E2C3" w14:textId="0000FB8A" w:rsidR="00F37416" w:rsidRPr="008053F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854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1" w:type="dxa"/>
            <w:vAlign w:val="bottom"/>
          </w:tcPr>
          <w:p w14:paraId="6DB936F1" w14:textId="77777777" w:rsidR="00F37416" w:rsidRPr="008053F0" w:rsidRDefault="00F37416" w:rsidP="00DE5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757DAF2A" w14:textId="77777777" w:rsidR="00F37416" w:rsidRPr="008053F0" w:rsidRDefault="00F37416" w:rsidP="000F5CEA">
            <w:pPr>
              <w:pStyle w:val="acctfourfigures"/>
              <w:tabs>
                <w:tab w:val="clear" w:pos="765"/>
                <w:tab w:val="decimal" w:pos="102"/>
                <w:tab w:val="left" w:pos="372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B5C296" w14:textId="77777777" w:rsidR="00F37416" w:rsidRPr="008053F0" w:rsidRDefault="00F37416" w:rsidP="00DE5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4F6D6B9" w14:textId="5EC3ADBE" w:rsidR="00F37416" w:rsidRPr="008053F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854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</w:tr>
    </w:tbl>
    <w:p w14:paraId="159ED304" w14:textId="77777777" w:rsidR="00F37416" w:rsidRPr="008053F0" w:rsidRDefault="00F37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41BAA182" w14:textId="11105469" w:rsidR="00453A38" w:rsidRPr="008053F0" w:rsidRDefault="00BD66F4" w:rsidP="00CB7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053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DFBFC30" w14:textId="584E2832" w:rsidR="00276B65" w:rsidRPr="008847C0" w:rsidRDefault="00276B65" w:rsidP="008053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847C0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</w:t>
      </w:r>
      <w:r w:rsidR="00D11109" w:rsidRPr="008847C0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สินทรัพย์ทางการเงินหมุนเวียนอื่น</w:t>
      </w:r>
      <w:r w:rsidR="002E2FA6" w:rsidRPr="008847C0">
        <w:rPr>
          <w:rFonts w:asciiTheme="majorBidi" w:hAnsiTheme="majorBidi" w:cstheme="majorBidi"/>
          <w:i/>
          <w:iCs/>
          <w:sz w:val="30"/>
          <w:szCs w:val="30"/>
          <w:cs/>
        </w:rPr>
        <w:t>สำหรับ</w:t>
      </w:r>
      <w:r w:rsidR="00BA3B2B" w:rsidRPr="008847C0">
        <w:rPr>
          <w:rFonts w:asciiTheme="majorBidi" w:hAnsiTheme="majorBidi" w:cstheme="majorBidi"/>
          <w:i/>
          <w:iCs/>
          <w:sz w:val="30"/>
          <w:szCs w:val="30"/>
          <w:cs/>
        </w:rPr>
        <w:t>งวด</w:t>
      </w:r>
      <w:r w:rsidR="008053F0" w:rsidRPr="008847C0">
        <w:rPr>
          <w:rFonts w:asciiTheme="majorBidi" w:hAnsiTheme="majorBidi" w:cstheme="majorBidi"/>
          <w:i/>
          <w:iCs/>
          <w:sz w:val="30"/>
          <w:szCs w:val="30"/>
          <w:cs/>
        </w:rPr>
        <w:t>เก้า</w:t>
      </w:r>
      <w:r w:rsidR="00BA3B2B" w:rsidRPr="008847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BA3B2B" w:rsidRPr="008847C0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8053F0" w:rsidRPr="008847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BA3B2B" w:rsidRPr="008847C0">
        <w:rPr>
          <w:rFonts w:asciiTheme="majorBidi" w:hAnsiTheme="majorBidi" w:cstheme="majorBidi"/>
          <w:i/>
          <w:iCs/>
          <w:sz w:val="30"/>
          <w:szCs w:val="30"/>
        </w:rPr>
        <w:t>2564</w:t>
      </w:r>
    </w:p>
    <w:p w14:paraId="37069421" w14:textId="77777777" w:rsidR="00276B65" w:rsidRPr="008053F0" w:rsidRDefault="00276B65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270"/>
        <w:gridCol w:w="1260"/>
        <w:gridCol w:w="270"/>
        <w:gridCol w:w="1260"/>
      </w:tblGrid>
      <w:tr w:rsidR="00213848" w:rsidRPr="008053F0" w14:paraId="4D8313B1" w14:textId="77777777" w:rsidTr="00213848">
        <w:tc>
          <w:tcPr>
            <w:tcW w:w="4770" w:type="dxa"/>
          </w:tcPr>
          <w:p w14:paraId="60DCF7B1" w14:textId="77777777" w:rsidR="00213848" w:rsidRPr="008053F0" w:rsidRDefault="00213848" w:rsidP="008053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172076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04851998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451C91" w14:textId="53E1479C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3F32E3D9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65CE60" w14:textId="34F53D06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3848" w:rsidRPr="008053F0" w14:paraId="1265AFCB" w14:textId="77777777" w:rsidTr="00213848">
        <w:tc>
          <w:tcPr>
            <w:tcW w:w="4770" w:type="dxa"/>
          </w:tcPr>
          <w:p w14:paraId="2F3ABC73" w14:textId="77777777" w:rsidR="00213848" w:rsidRPr="008053F0" w:rsidRDefault="00213848" w:rsidP="008053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</w:tcPr>
          <w:p w14:paraId="72496DF4" w14:textId="1AF2C7FF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3848" w:rsidRPr="008053F0" w14:paraId="3BAF6881" w14:textId="77777777" w:rsidTr="00213848">
        <w:tc>
          <w:tcPr>
            <w:tcW w:w="4770" w:type="dxa"/>
          </w:tcPr>
          <w:p w14:paraId="657E4809" w14:textId="4AA13C66" w:rsidR="00213848" w:rsidRPr="008053F0" w:rsidRDefault="00213848" w:rsidP="008053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89E7915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B726E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97DF1D" w14:textId="0133A19B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6A858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573621" w14:textId="1E5BDF6A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848" w:rsidRPr="008053F0" w14:paraId="763D4994" w14:textId="77777777" w:rsidTr="00213848">
        <w:tc>
          <w:tcPr>
            <w:tcW w:w="4770" w:type="dxa"/>
          </w:tcPr>
          <w:p w14:paraId="5348EBE9" w14:textId="77777777" w:rsidR="00213848" w:rsidRPr="008053F0" w:rsidRDefault="00213848" w:rsidP="00805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50" w:type="dxa"/>
          </w:tcPr>
          <w:p w14:paraId="2F8F3BB0" w14:textId="69ACEACC" w:rsidR="00213848" w:rsidRPr="008053F0" w:rsidRDefault="003B6738" w:rsidP="003B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301,248</w:t>
            </w:r>
          </w:p>
        </w:tc>
        <w:tc>
          <w:tcPr>
            <w:tcW w:w="270" w:type="dxa"/>
          </w:tcPr>
          <w:p w14:paraId="0067060B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193F3" w14:textId="61178B9E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066B8253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C58FEA" w14:textId="102D4658" w:rsidR="00213848" w:rsidRPr="008053F0" w:rsidRDefault="003B6738" w:rsidP="008A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336,248</w:t>
            </w:r>
          </w:p>
        </w:tc>
      </w:tr>
      <w:tr w:rsidR="00213848" w:rsidRPr="008053F0" w14:paraId="7724BEE9" w14:textId="77777777" w:rsidTr="00213848">
        <w:tc>
          <w:tcPr>
            <w:tcW w:w="4770" w:type="dxa"/>
          </w:tcPr>
          <w:p w14:paraId="283CB13F" w14:textId="77777777" w:rsidR="00213848" w:rsidRPr="008053F0" w:rsidRDefault="00213848" w:rsidP="00805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350" w:type="dxa"/>
          </w:tcPr>
          <w:p w14:paraId="3B6888BE" w14:textId="6B3F1CAB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257,287</w:t>
            </w:r>
          </w:p>
        </w:tc>
        <w:tc>
          <w:tcPr>
            <w:tcW w:w="270" w:type="dxa"/>
          </w:tcPr>
          <w:p w14:paraId="6B4FF974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2A61C" w14:textId="5CA59D81" w:rsidR="00213848" w:rsidRPr="008053F0" w:rsidRDefault="003B6738" w:rsidP="003B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210F14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BB45C7" w14:textId="699B7E83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257,287</w:t>
            </w:r>
          </w:p>
        </w:tc>
      </w:tr>
      <w:tr w:rsidR="00213848" w:rsidRPr="008053F0" w14:paraId="0E664EB3" w14:textId="77777777" w:rsidTr="00213848">
        <w:tc>
          <w:tcPr>
            <w:tcW w:w="4770" w:type="dxa"/>
          </w:tcPr>
          <w:p w14:paraId="57BCDA84" w14:textId="77777777" w:rsidR="00213848" w:rsidRPr="008053F0" w:rsidRDefault="00213848" w:rsidP="00805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350" w:type="dxa"/>
          </w:tcPr>
          <w:p w14:paraId="0317ED1F" w14:textId="3F087316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4829">
              <w:rPr>
                <w:rFonts w:asciiTheme="majorBidi" w:hAnsiTheme="majorBidi" w:cstheme="majorBidi"/>
                <w:sz w:val="30"/>
                <w:szCs w:val="30"/>
              </w:rPr>
              <w:t>409,325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B07C4F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F078B5" w14:textId="0B822AE8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E9885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53854E" w14:textId="1186C376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4829">
              <w:rPr>
                <w:rFonts w:asciiTheme="majorBidi" w:hAnsiTheme="majorBidi" w:cstheme="majorBidi"/>
                <w:sz w:val="30"/>
                <w:szCs w:val="30"/>
              </w:rPr>
              <w:t>409,325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3848" w:rsidRPr="008053F0" w14:paraId="5165389B" w14:textId="77777777" w:rsidTr="00213848">
        <w:tc>
          <w:tcPr>
            <w:tcW w:w="4770" w:type="dxa"/>
          </w:tcPr>
          <w:p w14:paraId="6818C384" w14:textId="5E595490" w:rsidR="00213848" w:rsidRPr="008053F0" w:rsidRDefault="00213848" w:rsidP="00805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9119677" w14:textId="38C2C517" w:rsidR="00213848" w:rsidRPr="008053F0" w:rsidRDefault="005A4829" w:rsidP="005A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4" w:right="-282" w:firstLine="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62234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1B0FF7" w14:textId="4CBFEFB0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(35,000)</w:t>
            </w:r>
          </w:p>
        </w:tc>
        <w:tc>
          <w:tcPr>
            <w:tcW w:w="270" w:type="dxa"/>
          </w:tcPr>
          <w:p w14:paraId="27403FDD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DEBF8C" w14:textId="07E57ADF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4829"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3848" w:rsidRPr="008053F0" w14:paraId="3A7B0DD8" w14:textId="77777777" w:rsidTr="00213848">
        <w:tc>
          <w:tcPr>
            <w:tcW w:w="4770" w:type="dxa"/>
          </w:tcPr>
          <w:p w14:paraId="05E5D34A" w14:textId="77777777" w:rsidR="00213848" w:rsidRPr="008053F0" w:rsidRDefault="00213848" w:rsidP="00805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E78271" w14:textId="1C1A270B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2,824</w:t>
            </w:r>
          </w:p>
        </w:tc>
        <w:tc>
          <w:tcPr>
            <w:tcW w:w="270" w:type="dxa"/>
          </w:tcPr>
          <w:p w14:paraId="17432F3E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840A9C" w14:textId="467845F6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59F76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97C92E" w14:textId="6A3E6950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2,824</w:t>
            </w:r>
          </w:p>
        </w:tc>
      </w:tr>
      <w:tr w:rsidR="00213848" w:rsidRPr="008053F0" w14:paraId="646EE24A" w14:textId="77777777" w:rsidTr="00213848">
        <w:tc>
          <w:tcPr>
            <w:tcW w:w="4770" w:type="dxa"/>
          </w:tcPr>
          <w:p w14:paraId="1DCEFD99" w14:textId="7F649169" w:rsidR="00213848" w:rsidRPr="008053F0" w:rsidRDefault="00213848" w:rsidP="008053F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B7DBF" w:rsidRPr="00805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053F0"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E3A02A" w14:textId="1292787A" w:rsidR="00213848" w:rsidRPr="008053F0" w:rsidRDefault="003B6738" w:rsidP="003B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152,034</w:t>
            </w:r>
          </w:p>
        </w:tc>
        <w:tc>
          <w:tcPr>
            <w:tcW w:w="270" w:type="dxa"/>
          </w:tcPr>
          <w:p w14:paraId="269DE2BD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842CF8" w14:textId="435767A8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5D8488" w14:textId="77777777" w:rsidR="00213848" w:rsidRPr="008053F0" w:rsidRDefault="0021384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E0B65" w14:textId="5FF890F0" w:rsidR="00213848" w:rsidRPr="008053F0" w:rsidRDefault="003B6738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152,034</w:t>
            </w:r>
          </w:p>
        </w:tc>
      </w:tr>
    </w:tbl>
    <w:p w14:paraId="10D5F06F" w14:textId="77777777" w:rsidR="00605B5F" w:rsidRPr="008053F0" w:rsidRDefault="00605B5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6E63B45B" w14:textId="039109EB" w:rsidR="008A7E79" w:rsidRPr="008053F0" w:rsidRDefault="00F5517F" w:rsidP="008053F0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8053F0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20B0158" w14:textId="77777777" w:rsidR="001D4306" w:rsidRPr="008053F0" w:rsidRDefault="001D4306" w:rsidP="008053F0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59"/>
        <w:gridCol w:w="274"/>
        <w:gridCol w:w="1256"/>
      </w:tblGrid>
      <w:tr w:rsidR="004060A7" w:rsidRPr="008053F0" w14:paraId="2299A2C0" w14:textId="77777777" w:rsidTr="00991FC0">
        <w:trPr>
          <w:trHeight w:val="668"/>
          <w:tblHeader/>
        </w:trPr>
        <w:tc>
          <w:tcPr>
            <w:tcW w:w="3481" w:type="pct"/>
            <w:vAlign w:val="bottom"/>
          </w:tcPr>
          <w:p w14:paraId="7B3F513A" w14:textId="77777777" w:rsidR="004060A7" w:rsidRPr="008053F0" w:rsidRDefault="004060A7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vAlign w:val="bottom"/>
          </w:tcPr>
          <w:p w14:paraId="471C0A1F" w14:textId="3A42F6B2" w:rsidR="004060A7" w:rsidRPr="008053F0" w:rsidRDefault="00A75253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053F0"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C41333"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41333" w:rsidRPr="008053F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E4EE2" w:rsidRPr="008053F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C41333" w:rsidRPr="008053F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  <w:vAlign w:val="bottom"/>
          </w:tcPr>
          <w:p w14:paraId="19BD0EF9" w14:textId="77777777" w:rsidR="004060A7" w:rsidRPr="008053F0" w:rsidRDefault="004060A7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4F4136B" w14:textId="54D7637B" w:rsidR="004060A7" w:rsidRPr="008053F0" w:rsidRDefault="002E4EE2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60A7"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60A7"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1333" w:rsidRPr="008053F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060A7" w:rsidRPr="008053F0" w14:paraId="3EC372CB" w14:textId="77777777" w:rsidTr="00991FC0">
        <w:trPr>
          <w:trHeight w:val="209"/>
          <w:tblHeader/>
        </w:trPr>
        <w:tc>
          <w:tcPr>
            <w:tcW w:w="3481" w:type="pct"/>
            <w:vAlign w:val="bottom"/>
          </w:tcPr>
          <w:p w14:paraId="7B056009" w14:textId="77777777" w:rsidR="004060A7" w:rsidRPr="008053F0" w:rsidRDefault="004060A7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  <w:vAlign w:val="bottom"/>
          </w:tcPr>
          <w:p w14:paraId="184233A1" w14:textId="77777777" w:rsidR="004060A7" w:rsidRPr="008053F0" w:rsidRDefault="004060A7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060A7" w:rsidRPr="008053F0" w14:paraId="573415CF" w14:textId="77777777" w:rsidTr="00991FC0">
        <w:tc>
          <w:tcPr>
            <w:tcW w:w="3481" w:type="pct"/>
          </w:tcPr>
          <w:p w14:paraId="6B179E46" w14:textId="77777777" w:rsidR="004060A7" w:rsidRPr="008053F0" w:rsidRDefault="004060A7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6" w:type="pct"/>
          </w:tcPr>
          <w:p w14:paraId="041FDD0B" w14:textId="77777777" w:rsidR="004060A7" w:rsidRPr="008053F0" w:rsidRDefault="004060A7" w:rsidP="008053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56F9AFA" w14:textId="77777777" w:rsidR="004060A7" w:rsidRPr="008053F0" w:rsidRDefault="004060A7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35995A90" w14:textId="77777777" w:rsidR="004060A7" w:rsidRPr="008053F0" w:rsidRDefault="004060A7" w:rsidP="008053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0A7" w:rsidRPr="008053F0" w14:paraId="1A9C4C06" w14:textId="77777777" w:rsidTr="00991FC0">
        <w:tc>
          <w:tcPr>
            <w:tcW w:w="3481" w:type="pct"/>
          </w:tcPr>
          <w:p w14:paraId="04359BB1" w14:textId="77777777" w:rsidR="004060A7" w:rsidRPr="008053F0" w:rsidRDefault="004060A7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6" w:type="pct"/>
          </w:tcPr>
          <w:p w14:paraId="17A28196" w14:textId="2F071310" w:rsidR="004060A7" w:rsidRPr="008053F0" w:rsidRDefault="00FA1252" w:rsidP="008053F0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3,926</w:t>
            </w:r>
          </w:p>
        </w:tc>
        <w:tc>
          <w:tcPr>
            <w:tcW w:w="149" w:type="pct"/>
          </w:tcPr>
          <w:p w14:paraId="50521861" w14:textId="77777777" w:rsidR="004060A7" w:rsidRPr="008053F0" w:rsidRDefault="004060A7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787E269D" w14:textId="2911597C" w:rsidR="004060A7" w:rsidRPr="008053F0" w:rsidRDefault="00C41333" w:rsidP="008053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</w:tr>
      <w:tr w:rsidR="000038C6" w:rsidRPr="008053F0" w14:paraId="11969C6A" w14:textId="77777777" w:rsidTr="00991FC0">
        <w:tc>
          <w:tcPr>
            <w:tcW w:w="3481" w:type="pct"/>
          </w:tcPr>
          <w:p w14:paraId="065EA049" w14:textId="4CCDD7F0" w:rsidR="000038C6" w:rsidRPr="008053F0" w:rsidRDefault="000038C6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86" w:type="pct"/>
          </w:tcPr>
          <w:p w14:paraId="7737CBC9" w14:textId="76E4E567" w:rsidR="000038C6" w:rsidRPr="008053F0" w:rsidRDefault="00FA1252" w:rsidP="008053F0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3,110</w:t>
            </w:r>
          </w:p>
        </w:tc>
        <w:tc>
          <w:tcPr>
            <w:tcW w:w="149" w:type="pct"/>
          </w:tcPr>
          <w:p w14:paraId="3291D1DC" w14:textId="77777777" w:rsidR="000038C6" w:rsidRPr="008053F0" w:rsidRDefault="000038C6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1F2CB7DF" w14:textId="319010BB" w:rsidR="000038C6" w:rsidRPr="008053F0" w:rsidRDefault="005D664F" w:rsidP="008053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</w:tr>
      <w:tr w:rsidR="000038C6" w:rsidRPr="008053F0" w14:paraId="3164A567" w14:textId="77777777" w:rsidTr="00991FC0">
        <w:tc>
          <w:tcPr>
            <w:tcW w:w="3481" w:type="pct"/>
          </w:tcPr>
          <w:p w14:paraId="560A0B14" w14:textId="27540E22" w:rsidR="000038C6" w:rsidRPr="008053F0" w:rsidRDefault="000038C6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686" w:type="pct"/>
          </w:tcPr>
          <w:p w14:paraId="5A57DB7A" w14:textId="4AE26EE6" w:rsidR="000038C6" w:rsidRPr="008053F0" w:rsidRDefault="00FA1252" w:rsidP="008053F0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149" w:type="pct"/>
          </w:tcPr>
          <w:p w14:paraId="778BAFA8" w14:textId="77777777" w:rsidR="000038C6" w:rsidRPr="008053F0" w:rsidRDefault="000038C6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44DEC627" w14:textId="7B55D76B" w:rsidR="000038C6" w:rsidRPr="008053F0" w:rsidRDefault="000038C6" w:rsidP="008053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</w:tr>
      <w:tr w:rsidR="000038C6" w:rsidRPr="008053F0" w14:paraId="2024BA4A" w14:textId="77777777" w:rsidTr="00991FC0">
        <w:tc>
          <w:tcPr>
            <w:tcW w:w="3481" w:type="pct"/>
          </w:tcPr>
          <w:p w14:paraId="00F0A281" w14:textId="77777777" w:rsidR="000038C6" w:rsidRPr="008053F0" w:rsidRDefault="000038C6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A96E7CF" w14:textId="5EA74B9A" w:rsidR="000038C6" w:rsidRPr="008053F0" w:rsidRDefault="00FA1252" w:rsidP="008053F0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7,623</w:t>
            </w:r>
          </w:p>
        </w:tc>
        <w:tc>
          <w:tcPr>
            <w:tcW w:w="149" w:type="pct"/>
          </w:tcPr>
          <w:p w14:paraId="7A47CBD6" w14:textId="77777777" w:rsidR="000038C6" w:rsidRPr="008053F0" w:rsidRDefault="000038C6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F63BBB4" w14:textId="4BF8C5B9" w:rsidR="000038C6" w:rsidRPr="008053F0" w:rsidRDefault="000038C6" w:rsidP="008053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1,228</w:t>
            </w:r>
          </w:p>
        </w:tc>
      </w:tr>
      <w:tr w:rsidR="000038C6" w:rsidRPr="008053F0" w14:paraId="22C9658C" w14:textId="77777777" w:rsidTr="00991FC0">
        <w:tc>
          <w:tcPr>
            <w:tcW w:w="3481" w:type="pct"/>
          </w:tcPr>
          <w:p w14:paraId="3C0B70D1" w14:textId="77777777" w:rsidR="000038C6" w:rsidRPr="008053F0" w:rsidRDefault="000038C6" w:rsidP="008053F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1DF3C3CA" w14:textId="77777777" w:rsidR="000038C6" w:rsidRPr="008053F0" w:rsidRDefault="000038C6" w:rsidP="008053F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AAE943" w14:textId="77777777" w:rsidR="000038C6" w:rsidRPr="008053F0" w:rsidRDefault="000038C6" w:rsidP="008053F0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56C370C0" w14:textId="77777777" w:rsidR="000038C6" w:rsidRPr="008053F0" w:rsidRDefault="000038C6" w:rsidP="008053F0">
            <w:pPr>
              <w:pStyle w:val="NoSpacing"/>
              <w:tabs>
                <w:tab w:val="decimal" w:pos="97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8C6" w:rsidRPr="008053F0" w14:paraId="34DA1B63" w14:textId="77777777" w:rsidTr="00991FC0">
        <w:tc>
          <w:tcPr>
            <w:tcW w:w="3481" w:type="pct"/>
          </w:tcPr>
          <w:p w14:paraId="23495FA3" w14:textId="689C8F08" w:rsidR="000038C6" w:rsidRPr="008053F0" w:rsidRDefault="000038C6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86" w:type="pct"/>
          </w:tcPr>
          <w:p w14:paraId="50E6B765" w14:textId="77777777" w:rsidR="000038C6" w:rsidRPr="008053F0" w:rsidRDefault="000038C6" w:rsidP="008053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E168CF6" w14:textId="77777777" w:rsidR="000038C6" w:rsidRPr="008053F0" w:rsidRDefault="000038C6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022A8918" w14:textId="77777777" w:rsidR="000038C6" w:rsidRPr="008053F0" w:rsidRDefault="000038C6" w:rsidP="008053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8C6" w:rsidRPr="008053F0" w14:paraId="470742F8" w14:textId="77777777" w:rsidTr="00991FC0">
        <w:tc>
          <w:tcPr>
            <w:tcW w:w="3481" w:type="pct"/>
          </w:tcPr>
          <w:p w14:paraId="6966E4F2" w14:textId="64561125" w:rsidR="000038C6" w:rsidRPr="008053F0" w:rsidRDefault="000038C6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86" w:type="pct"/>
          </w:tcPr>
          <w:p w14:paraId="2B6A17AB" w14:textId="65F16912" w:rsidR="000038C6" w:rsidRPr="008053F0" w:rsidRDefault="001325D3" w:rsidP="008053F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49" w:type="pct"/>
          </w:tcPr>
          <w:p w14:paraId="201AC959" w14:textId="77777777" w:rsidR="000038C6" w:rsidRPr="008053F0" w:rsidRDefault="000038C6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EAB2716" w14:textId="29E14240" w:rsidR="000038C6" w:rsidRPr="008053F0" w:rsidRDefault="000038C6" w:rsidP="008053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0038C6" w:rsidRPr="008053F0" w14:paraId="17805068" w14:textId="77777777" w:rsidTr="00991FC0">
        <w:tc>
          <w:tcPr>
            <w:tcW w:w="3481" w:type="pct"/>
          </w:tcPr>
          <w:p w14:paraId="357C37C1" w14:textId="385392A5" w:rsidR="000038C6" w:rsidRPr="008053F0" w:rsidRDefault="000038C6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86" w:type="pct"/>
          </w:tcPr>
          <w:p w14:paraId="7973B52F" w14:textId="644BC254" w:rsidR="000038C6" w:rsidRPr="008053F0" w:rsidRDefault="000B236C" w:rsidP="008053F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109,</w:t>
            </w:r>
            <w:r w:rsidR="001325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9" w:type="pct"/>
          </w:tcPr>
          <w:p w14:paraId="66FAD69D" w14:textId="77777777" w:rsidR="000038C6" w:rsidRPr="008053F0" w:rsidRDefault="000038C6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40083FB1" w14:textId="30C424EE" w:rsidR="000038C6" w:rsidRPr="008053F0" w:rsidRDefault="000038C6" w:rsidP="008053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40,982</w:t>
            </w:r>
          </w:p>
        </w:tc>
      </w:tr>
      <w:tr w:rsidR="000038C6" w:rsidRPr="008053F0" w14:paraId="3CB251D2" w14:textId="77777777" w:rsidTr="00991FC0">
        <w:tc>
          <w:tcPr>
            <w:tcW w:w="3481" w:type="pct"/>
          </w:tcPr>
          <w:p w14:paraId="2E596B40" w14:textId="77777777" w:rsidR="000038C6" w:rsidRPr="008053F0" w:rsidRDefault="000038C6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6" w:type="pct"/>
          </w:tcPr>
          <w:p w14:paraId="37744F44" w14:textId="2A9E2846" w:rsidR="000038C6" w:rsidRPr="008053F0" w:rsidRDefault="00F61C50" w:rsidP="008053F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3,282</w:t>
            </w:r>
          </w:p>
        </w:tc>
        <w:tc>
          <w:tcPr>
            <w:tcW w:w="149" w:type="pct"/>
          </w:tcPr>
          <w:p w14:paraId="0411B574" w14:textId="77777777" w:rsidR="000038C6" w:rsidRPr="008053F0" w:rsidRDefault="000038C6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66ADD23" w14:textId="17620069" w:rsidR="000038C6" w:rsidRPr="008053F0" w:rsidRDefault="000038C6" w:rsidP="008053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</w:rPr>
              <w:t>3,058</w:t>
            </w:r>
          </w:p>
        </w:tc>
      </w:tr>
      <w:tr w:rsidR="000038C6" w:rsidRPr="008053F0" w14:paraId="06C5AB1E" w14:textId="77777777" w:rsidTr="00991FC0">
        <w:tc>
          <w:tcPr>
            <w:tcW w:w="3481" w:type="pct"/>
          </w:tcPr>
          <w:p w14:paraId="1FF9B16B" w14:textId="77777777" w:rsidR="000038C6" w:rsidRPr="008053F0" w:rsidRDefault="000038C6" w:rsidP="0080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81E54" w14:textId="0890CD1B" w:rsidR="000038C6" w:rsidRPr="008053F0" w:rsidRDefault="00EF0BE0" w:rsidP="008053F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112,519</w:t>
            </w:r>
          </w:p>
        </w:tc>
        <w:tc>
          <w:tcPr>
            <w:tcW w:w="149" w:type="pct"/>
            <w:vAlign w:val="bottom"/>
          </w:tcPr>
          <w:p w14:paraId="3D5048CB" w14:textId="77777777" w:rsidR="000038C6" w:rsidRPr="008053F0" w:rsidRDefault="000038C6" w:rsidP="0080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56A23" w14:textId="70396576" w:rsidR="000038C6" w:rsidRPr="008053F0" w:rsidRDefault="000038C6" w:rsidP="008053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44,319</w:t>
            </w:r>
          </w:p>
        </w:tc>
      </w:tr>
    </w:tbl>
    <w:p w14:paraId="2E096E06" w14:textId="39ED2FC5" w:rsidR="00A00377" w:rsidRPr="008053F0" w:rsidRDefault="00A00377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A2ADE5" w14:textId="3A259542" w:rsidR="008053F0" w:rsidRDefault="008053F0" w:rsidP="008053F0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DBDC44" w14:textId="77777777" w:rsidR="000853CA" w:rsidRPr="008053F0" w:rsidRDefault="000853CA" w:rsidP="008053F0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5E1FE03" w14:textId="77777777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053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69DA787A" w14:textId="77777777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4CD3C8" w14:textId="77777777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053F0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07659C57" w14:textId="77777777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2B72AC" w14:textId="77777777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>บริษัทมีสัญญาซื้อวัถตุดิบ พืชสวน พืชไร่ หลายฉบับกับทั้งบุคคลและกับบริษัทในประเทศไทย ภายใต้เงื่อนไขของสัญญา บริษัทตกลงที่จะซื้อวัตถุดิบ พืชสวน พืชไร่ ตามปริมาณที่บริษัทกำหนดในแต่ละครั้งและตามราคาที่ระบุไว้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Pr="008053F0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Pr="008053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>นับแต่วันทำสัญญาและสามารถต่ออายุสัญญาได้</w:t>
      </w:r>
      <w:r w:rsidRPr="008053F0">
        <w:rPr>
          <w:rFonts w:asciiTheme="majorBidi" w:hAnsiTheme="majorBidi" w:cstheme="majorBidi"/>
          <w:sz w:val="30"/>
          <w:szCs w:val="30"/>
          <w:cs/>
        </w:rPr>
        <w:t>เมื่อสิ้นสุดสัญญาตามข้อตกลงของแต่ละฝ่าย</w:t>
      </w:r>
    </w:p>
    <w:p w14:paraId="22D65FCE" w14:textId="01059854" w:rsidR="00DE5343" w:rsidRPr="008053F0" w:rsidRDefault="00DE5343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75E815E" w14:textId="6FC99141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053F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5F95CB0A" w14:textId="77777777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B1AF3" w14:textId="77777777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053F0">
        <w:rPr>
          <w:rFonts w:asciiTheme="majorBidi" w:hAnsiTheme="majorBidi" w:cstheme="majorBidi"/>
          <w:sz w:val="30"/>
          <w:szCs w:val="30"/>
        </w:rPr>
        <w:t xml:space="preserve">1 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053F0">
        <w:rPr>
          <w:rFonts w:asciiTheme="majorBidi" w:hAnsiTheme="majorBidi" w:cstheme="majorBidi"/>
          <w:sz w:val="30"/>
          <w:szCs w:val="30"/>
        </w:rPr>
        <w:t xml:space="preserve">2553 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แต่งตั้งบริษัทต่างประเทศแห่งหนึ่งให้เป็นผู้จัดจำหน่ายสินค้าให้กับบริษัทภายในเขตประเทศที่กำหนดไว้ ภายใต้เงื่อนไขของสัญญา 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บริษัทตกลงที่จะขายสินค้าให้แก่ผู้จัดจำหน่ายสินค้าตามราคาที่บริษัทกำหนด 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สัญญาฉบับนี้มีผลบังคับใช้ตั้งแต่วันที่ </w:t>
      </w:r>
      <w:r w:rsidRPr="008053F0">
        <w:rPr>
          <w:rFonts w:asciiTheme="majorBidi" w:hAnsiTheme="majorBidi" w:cstheme="majorBidi"/>
          <w:sz w:val="30"/>
          <w:szCs w:val="30"/>
        </w:rPr>
        <w:t xml:space="preserve">1 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053F0">
        <w:rPr>
          <w:rFonts w:asciiTheme="majorBidi" w:hAnsiTheme="majorBidi" w:cstheme="majorBidi"/>
          <w:sz w:val="30"/>
          <w:szCs w:val="30"/>
        </w:rPr>
        <w:t xml:space="preserve">2553 </w:t>
      </w:r>
      <w:r w:rsidRPr="008053F0">
        <w:rPr>
          <w:rFonts w:asciiTheme="majorBidi" w:hAnsiTheme="majorBidi" w:cstheme="majorBidi"/>
          <w:sz w:val="30"/>
          <w:szCs w:val="30"/>
          <w:cs/>
        </w:rPr>
        <w:t>และ</w:t>
      </w:r>
      <w:r w:rsidRPr="008053F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8053F0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 </w:t>
      </w:r>
      <w:r w:rsidRPr="008053F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ปี   </w:t>
      </w:r>
      <w:r w:rsidRPr="008053F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8053F0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1 </w:t>
      </w:r>
      <w:r w:rsidRPr="008053F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8053F0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   </w:t>
      </w:r>
      <w:r w:rsidRPr="008053F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8053F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8053F0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6 </w:t>
      </w:r>
      <w:r w:rsidRPr="008053F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เดือน</w:t>
      </w:r>
      <w:r w:rsidRPr="008053F0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2965875D" w14:textId="77777777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06BF45" w14:textId="77777777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053F0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สัญญาแต่งตั้งตัวแทน</w:t>
      </w:r>
    </w:p>
    <w:p w14:paraId="18E494A8" w14:textId="77777777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7BBAA" w14:textId="4C536821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>บริษัทมีสัญญาแต่งตั้งตัวแทนกับบริษัทในต่างประเทศต่าง</w:t>
      </w:r>
      <w:r w:rsidR="00586535"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ๆ หลายฉบับ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</w:t>
      </w:r>
      <w:r w:rsidR="00586535"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8053F0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Pr="008053F0">
        <w:rPr>
          <w:rFonts w:asciiTheme="majorBidi" w:hAnsiTheme="majorBidi" w:cstheme="majorBidi"/>
          <w:spacing w:val="2"/>
          <w:sz w:val="30"/>
          <w:szCs w:val="30"/>
        </w:rPr>
        <w:t>2558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8053F0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8053F0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1 </w:t>
      </w:r>
      <w:r w:rsidRPr="008053F0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8053F0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 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>และสามารถบอกเลิก</w:t>
      </w:r>
      <w:r w:rsidRPr="008053F0">
        <w:rPr>
          <w:rFonts w:asciiTheme="majorBidi" w:hAnsiTheme="majorBidi" w:cstheme="majorBidi"/>
          <w:sz w:val="30"/>
          <w:szCs w:val="30"/>
          <w:cs/>
        </w:rPr>
        <w:t>สัญญาตามข้อตกลงของทั้งสองฝ่ายหรือโดยฝ่ายหนึ่งฝ่ายใด ด้วยการ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>แจ้งการขอยกเลิกสัญญาดังกล่าว</w:t>
      </w:r>
      <w:r w:rsidR="002E6614" w:rsidRPr="008053F0">
        <w:rPr>
          <w:rFonts w:asciiTheme="majorBidi" w:hAnsiTheme="majorBidi" w:cstheme="majorBidi"/>
          <w:spacing w:val="2"/>
          <w:sz w:val="30"/>
          <w:szCs w:val="30"/>
        </w:rPr>
        <w:br/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เป็นลายลักษณ์อักษรแก่อีกฝ่ายหนึ่งทราบล่วงหน้าเป็นระยะเวลาไม่น้อยกว่า </w:t>
      </w:r>
      <w:r w:rsidRPr="008053F0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>ถึง</w:t>
      </w:r>
      <w:r w:rsidRPr="008053F0">
        <w:rPr>
          <w:rFonts w:asciiTheme="majorBidi" w:hAnsiTheme="majorBidi" w:cstheme="majorBidi"/>
          <w:spacing w:val="2"/>
          <w:sz w:val="30"/>
          <w:szCs w:val="30"/>
        </w:rPr>
        <w:t xml:space="preserve"> 3 </w:t>
      </w:r>
      <w:r w:rsidRPr="008053F0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</w:p>
    <w:p w14:paraId="110F3E4B" w14:textId="77777777" w:rsidR="008053F0" w:rsidRDefault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F648129" w14:textId="580D4B51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053F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สัญญาการจัดหาไอน้ำ  </w:t>
      </w:r>
    </w:p>
    <w:p w14:paraId="5DBBD0CB" w14:textId="77777777" w:rsidR="006D004F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D414C" w14:textId="5F5536B1" w:rsidR="00D60C54" w:rsidRPr="008053F0" w:rsidRDefault="006D004F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053F0">
        <w:rPr>
          <w:rFonts w:asciiTheme="majorBidi" w:hAnsiTheme="majorBidi" w:cstheme="majorBidi"/>
          <w:spacing w:val="-7"/>
          <w:sz w:val="30"/>
          <w:szCs w:val="30"/>
          <w:cs/>
        </w:rPr>
        <w:t xml:space="preserve">เมื่อวันที่ </w:t>
      </w:r>
      <w:r w:rsidRPr="008053F0">
        <w:rPr>
          <w:rFonts w:asciiTheme="majorBidi" w:hAnsiTheme="majorBidi" w:cstheme="majorBidi"/>
          <w:spacing w:val="-7"/>
          <w:sz w:val="30"/>
          <w:szCs w:val="30"/>
        </w:rPr>
        <w:t xml:space="preserve">5 </w:t>
      </w:r>
      <w:r w:rsidRPr="008053F0">
        <w:rPr>
          <w:rFonts w:asciiTheme="majorBidi" w:hAnsiTheme="majorBidi" w:cstheme="majorBidi"/>
          <w:spacing w:val="-7"/>
          <w:sz w:val="30"/>
          <w:szCs w:val="30"/>
          <w:cs/>
        </w:rPr>
        <w:t xml:space="preserve">กันยายน </w:t>
      </w:r>
      <w:r w:rsidRPr="008053F0">
        <w:rPr>
          <w:rFonts w:asciiTheme="majorBidi" w:hAnsiTheme="majorBidi" w:cstheme="majorBidi"/>
          <w:spacing w:val="-7"/>
          <w:sz w:val="30"/>
          <w:szCs w:val="30"/>
        </w:rPr>
        <w:t xml:space="preserve">2550 </w:t>
      </w:r>
      <w:r w:rsidRPr="008053F0">
        <w:rPr>
          <w:rFonts w:asciiTheme="majorBidi" w:hAnsiTheme="majorBidi" w:cstheme="majorBidi"/>
          <w:spacing w:val="-7"/>
          <w:sz w:val="30"/>
          <w:szCs w:val="30"/>
          <w:cs/>
        </w:rPr>
        <w:t xml:space="preserve">บริษัทได้ทำสัญญาการจัดหาไอน้ำกับบริษัทในประเทศไทยแห่งหนึ่ง ภายใต้เงื่อนไขของสัญญา </w:t>
      </w:r>
      <w:r w:rsidRPr="008053F0">
        <w:rPr>
          <w:rFonts w:asciiTheme="majorBidi" w:hAnsiTheme="majorBidi" w:cstheme="majorBidi"/>
          <w:spacing w:val="-6"/>
          <w:sz w:val="30"/>
          <w:szCs w:val="30"/>
          <w:cs/>
        </w:rPr>
        <w:t>บริษัทตกลงที่จะจ่ายค่าจัดหาไอน้ำในอัตราและเป็นไปตามเงื่อนไขที่กำหนดไว้ในสัญญา สัญญาฉบับนี้มีผลบังคับใช้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ตั้งแต่วันที่ </w:t>
      </w:r>
      <w:r w:rsidRPr="008053F0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8053F0">
        <w:rPr>
          <w:rFonts w:asciiTheme="majorBidi" w:hAnsiTheme="majorBidi" w:cstheme="majorBidi"/>
          <w:spacing w:val="-2"/>
          <w:sz w:val="30"/>
          <w:szCs w:val="30"/>
        </w:rPr>
        <w:t xml:space="preserve">2550 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>และมีผลบังคับใช้เป็นเวลา</w:t>
      </w:r>
      <w:r w:rsidRPr="008053F0">
        <w:rPr>
          <w:rFonts w:asciiTheme="majorBidi" w:hAnsiTheme="majorBidi" w:cstheme="majorBidi"/>
          <w:spacing w:val="-2"/>
          <w:sz w:val="30"/>
          <w:szCs w:val="30"/>
        </w:rPr>
        <w:t xml:space="preserve"> 15 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นับจากวันที่เริ่มต้นสัญญาและ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8053F0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</w:t>
      </w:r>
    </w:p>
    <w:p w14:paraId="629FEF28" w14:textId="3ACEAE14" w:rsidR="00DE5343" w:rsidRPr="008053F0" w:rsidRDefault="00DE5343" w:rsidP="0080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th-TH" w:eastAsia="x-none"/>
        </w:rPr>
      </w:pPr>
    </w:p>
    <w:p w14:paraId="6B0965E1" w14:textId="43F019E7" w:rsidR="00C33ED8" w:rsidRPr="008053F0" w:rsidRDefault="00C33ED8" w:rsidP="008053F0">
      <w:pPr>
        <w:pStyle w:val="Default"/>
        <w:ind w:left="540"/>
        <w:jc w:val="thaiDistribute"/>
        <w:rPr>
          <w:rFonts w:asciiTheme="majorBidi" w:hAnsiTheme="majorBidi" w:cstheme="majorBidi"/>
          <w:spacing w:val="14"/>
          <w:sz w:val="30"/>
          <w:szCs w:val="30"/>
        </w:rPr>
      </w:pPr>
      <w:r w:rsidRPr="008053F0">
        <w:rPr>
          <w:rFonts w:asciiTheme="majorBidi" w:hAnsiTheme="majorBidi" w:cstheme="majorBidi"/>
          <w:spacing w:val="14"/>
          <w:sz w:val="30"/>
          <w:szCs w:val="30"/>
          <w:cs/>
        </w:rPr>
        <w:t xml:space="preserve"> </w:t>
      </w:r>
    </w:p>
    <w:sectPr w:rsidR="00C33ED8" w:rsidRPr="008053F0" w:rsidSect="008C15FD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1A9E7" w14:textId="77777777" w:rsidR="00DB5940" w:rsidRDefault="00DB5940">
      <w:r>
        <w:separator/>
      </w:r>
    </w:p>
  </w:endnote>
  <w:endnote w:type="continuationSeparator" w:id="0">
    <w:p w14:paraId="31790A33" w14:textId="77777777" w:rsidR="00DB5940" w:rsidRDefault="00DB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090D0" w14:textId="20A3E294" w:rsidR="00B67B66" w:rsidRPr="003921C6" w:rsidRDefault="00B67B66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B67B66" w:rsidRPr="002211E5" w:rsidRDefault="00B67B66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C4B49" w14:textId="610815E2" w:rsidR="00B67B66" w:rsidRPr="009F42D8" w:rsidRDefault="00B67B66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491EFA">
      <w:rPr>
        <w:rFonts w:ascii="Angsana New" w:hAnsi="Angsana New"/>
        <w:i/>
        <w:iCs/>
        <w:noProof/>
        <w:sz w:val="30"/>
        <w:szCs w:val="30"/>
      </w:rPr>
      <w:t>XOt3-Q3'21-set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76236" w14:textId="77777777" w:rsidR="00B67B66" w:rsidRPr="003921C6" w:rsidRDefault="00B67B66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B67B66" w:rsidRPr="002211E5" w:rsidRDefault="00B67B66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3B58F" w14:textId="50A91E37" w:rsidR="00B67B66" w:rsidRPr="003921C6" w:rsidRDefault="00B67B66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B67B66" w:rsidRPr="002211E5" w:rsidRDefault="00B67B66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AE816" w14:textId="77777777" w:rsidR="00DB5940" w:rsidRDefault="00DB5940">
      <w:r>
        <w:separator/>
      </w:r>
    </w:p>
  </w:footnote>
  <w:footnote w:type="continuationSeparator" w:id="0">
    <w:p w14:paraId="2EC53E25" w14:textId="77777777" w:rsidR="00DB5940" w:rsidRDefault="00DB5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2C3E3" w14:textId="77777777" w:rsidR="00B67B66" w:rsidRDefault="00B67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50D19" w14:textId="77777777" w:rsidR="00B67B66" w:rsidRPr="007D2544" w:rsidRDefault="00B67B66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4BF68688" w14:textId="77777777" w:rsidR="00B67B66" w:rsidRPr="007D2544" w:rsidRDefault="00B67B66" w:rsidP="002023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B93DB4F" w14:textId="7B55D2F9" w:rsidR="00B67B66" w:rsidRPr="007D2544" w:rsidRDefault="00B67B66" w:rsidP="002023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4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B67B66" w:rsidRPr="00553987" w:rsidRDefault="00B67B66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19E6D" w14:textId="77777777" w:rsidR="00B67B66" w:rsidRDefault="00B67B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AE189" w14:textId="77777777" w:rsidR="00B67B66" w:rsidRPr="007D2544" w:rsidRDefault="00B67B66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70415086" w14:textId="77777777" w:rsidR="00B67B66" w:rsidRPr="007D2544" w:rsidRDefault="00B67B66" w:rsidP="002023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4BB16CC" w14:textId="78347861" w:rsidR="00B67B66" w:rsidRPr="007D2544" w:rsidRDefault="00B67B66" w:rsidP="002023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4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B67B66" w:rsidRPr="00553987" w:rsidRDefault="00B67B66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323DF" w14:textId="77777777" w:rsidR="00B67B66" w:rsidRPr="007D2544" w:rsidRDefault="00B67B66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6483BBD" w14:textId="77777777" w:rsidR="00B67B66" w:rsidRPr="007D2544" w:rsidRDefault="00B67B66" w:rsidP="002023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C286D7F" w14:textId="7C107C82" w:rsidR="00B67B66" w:rsidRPr="007D2544" w:rsidRDefault="00B67B66" w:rsidP="002023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4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B67B66" w:rsidRPr="00553987" w:rsidRDefault="00B67B66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5"/>
  </w:num>
  <w:num w:numId="16">
    <w:abstractNumId w:val="14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A4"/>
    <w:rsid w:val="000014E1"/>
    <w:rsid w:val="00001B7D"/>
    <w:rsid w:val="000020BB"/>
    <w:rsid w:val="000033A5"/>
    <w:rsid w:val="000033DA"/>
    <w:rsid w:val="000038C6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4641"/>
    <w:rsid w:val="0001542F"/>
    <w:rsid w:val="00015A9E"/>
    <w:rsid w:val="00015FFC"/>
    <w:rsid w:val="000165CC"/>
    <w:rsid w:val="0001666B"/>
    <w:rsid w:val="00016A2D"/>
    <w:rsid w:val="000172C6"/>
    <w:rsid w:val="000173E3"/>
    <w:rsid w:val="00017A03"/>
    <w:rsid w:val="0002006F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799"/>
    <w:rsid w:val="0002380C"/>
    <w:rsid w:val="0002451D"/>
    <w:rsid w:val="000248FD"/>
    <w:rsid w:val="00024925"/>
    <w:rsid w:val="00024E96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1CD6"/>
    <w:rsid w:val="00032243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1FC"/>
    <w:rsid w:val="000365BE"/>
    <w:rsid w:val="000369BA"/>
    <w:rsid w:val="00037371"/>
    <w:rsid w:val="0003781C"/>
    <w:rsid w:val="00037A28"/>
    <w:rsid w:val="00037DFB"/>
    <w:rsid w:val="00040496"/>
    <w:rsid w:val="00040685"/>
    <w:rsid w:val="00040DBA"/>
    <w:rsid w:val="000419B3"/>
    <w:rsid w:val="00041D42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5176"/>
    <w:rsid w:val="000551D1"/>
    <w:rsid w:val="00055D98"/>
    <w:rsid w:val="00056AD3"/>
    <w:rsid w:val="00056C49"/>
    <w:rsid w:val="00057A71"/>
    <w:rsid w:val="00057BA8"/>
    <w:rsid w:val="00057EE8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4E49"/>
    <w:rsid w:val="000650DB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31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3CA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2C94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236C"/>
    <w:rsid w:val="000B3379"/>
    <w:rsid w:val="000B3CCF"/>
    <w:rsid w:val="000B3F47"/>
    <w:rsid w:val="000B406B"/>
    <w:rsid w:val="000B4817"/>
    <w:rsid w:val="000B500A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354D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27D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894"/>
    <w:rsid w:val="000E5B69"/>
    <w:rsid w:val="000E62C1"/>
    <w:rsid w:val="000E62C2"/>
    <w:rsid w:val="000E7AB1"/>
    <w:rsid w:val="000F043B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CEA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80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1A6"/>
    <w:rsid w:val="00111265"/>
    <w:rsid w:val="00111460"/>
    <w:rsid w:val="001118F6"/>
    <w:rsid w:val="00111FF7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67D"/>
    <w:rsid w:val="00120875"/>
    <w:rsid w:val="00120DE3"/>
    <w:rsid w:val="0012103E"/>
    <w:rsid w:val="0012163B"/>
    <w:rsid w:val="00121C8C"/>
    <w:rsid w:val="00121CF2"/>
    <w:rsid w:val="00121F79"/>
    <w:rsid w:val="00123965"/>
    <w:rsid w:val="0012396E"/>
    <w:rsid w:val="00123D61"/>
    <w:rsid w:val="0012404C"/>
    <w:rsid w:val="00124197"/>
    <w:rsid w:val="001247C1"/>
    <w:rsid w:val="001249D4"/>
    <w:rsid w:val="00124C67"/>
    <w:rsid w:val="00124D74"/>
    <w:rsid w:val="00125127"/>
    <w:rsid w:val="0012531B"/>
    <w:rsid w:val="00125357"/>
    <w:rsid w:val="00125580"/>
    <w:rsid w:val="0012585B"/>
    <w:rsid w:val="00126207"/>
    <w:rsid w:val="00126C1B"/>
    <w:rsid w:val="00127B20"/>
    <w:rsid w:val="00127B59"/>
    <w:rsid w:val="00127C72"/>
    <w:rsid w:val="00130540"/>
    <w:rsid w:val="00131538"/>
    <w:rsid w:val="00131A5B"/>
    <w:rsid w:val="00131C62"/>
    <w:rsid w:val="00132058"/>
    <w:rsid w:val="00132579"/>
    <w:rsid w:val="001325D3"/>
    <w:rsid w:val="00132790"/>
    <w:rsid w:val="0013284B"/>
    <w:rsid w:val="00132B98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37A48"/>
    <w:rsid w:val="00140012"/>
    <w:rsid w:val="001404D4"/>
    <w:rsid w:val="0014220E"/>
    <w:rsid w:val="00143254"/>
    <w:rsid w:val="0014333D"/>
    <w:rsid w:val="0014348D"/>
    <w:rsid w:val="00144AD1"/>
    <w:rsid w:val="00144B46"/>
    <w:rsid w:val="00144D50"/>
    <w:rsid w:val="00144F82"/>
    <w:rsid w:val="00145926"/>
    <w:rsid w:val="00145DE7"/>
    <w:rsid w:val="001461F4"/>
    <w:rsid w:val="00146957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2EDA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7099"/>
    <w:rsid w:val="00157470"/>
    <w:rsid w:val="00157A13"/>
    <w:rsid w:val="001607EA"/>
    <w:rsid w:val="001609FC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6610"/>
    <w:rsid w:val="00166B64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44EB"/>
    <w:rsid w:val="00175266"/>
    <w:rsid w:val="00175345"/>
    <w:rsid w:val="001757BB"/>
    <w:rsid w:val="00176392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88C"/>
    <w:rsid w:val="001A1E8D"/>
    <w:rsid w:val="001A1ECE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3AD4"/>
    <w:rsid w:val="001B41DA"/>
    <w:rsid w:val="001B46CB"/>
    <w:rsid w:val="001B493A"/>
    <w:rsid w:val="001B5173"/>
    <w:rsid w:val="001B5E18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542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6B69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E05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7D1"/>
    <w:rsid w:val="00200B83"/>
    <w:rsid w:val="00200DD2"/>
    <w:rsid w:val="00201DDD"/>
    <w:rsid w:val="00202364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07A77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848"/>
    <w:rsid w:val="00213935"/>
    <w:rsid w:val="00213AFF"/>
    <w:rsid w:val="0021434E"/>
    <w:rsid w:val="002147F8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70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2C18"/>
    <w:rsid w:val="00222D31"/>
    <w:rsid w:val="00222F43"/>
    <w:rsid w:val="0022304C"/>
    <w:rsid w:val="0022366E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AA1"/>
    <w:rsid w:val="00230B56"/>
    <w:rsid w:val="00231C61"/>
    <w:rsid w:val="002325EA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78C"/>
    <w:rsid w:val="00243C10"/>
    <w:rsid w:val="00244687"/>
    <w:rsid w:val="00244741"/>
    <w:rsid w:val="00245105"/>
    <w:rsid w:val="002455D8"/>
    <w:rsid w:val="00245F58"/>
    <w:rsid w:val="002460F3"/>
    <w:rsid w:val="0024664F"/>
    <w:rsid w:val="002474B8"/>
    <w:rsid w:val="00247514"/>
    <w:rsid w:val="00247663"/>
    <w:rsid w:val="002478F7"/>
    <w:rsid w:val="0024790A"/>
    <w:rsid w:val="00251159"/>
    <w:rsid w:val="00251363"/>
    <w:rsid w:val="0025215D"/>
    <w:rsid w:val="002521F2"/>
    <w:rsid w:val="0025230F"/>
    <w:rsid w:val="00252C12"/>
    <w:rsid w:val="00252C1B"/>
    <w:rsid w:val="00252EE7"/>
    <w:rsid w:val="00252F22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64"/>
    <w:rsid w:val="00260E56"/>
    <w:rsid w:val="00260E7B"/>
    <w:rsid w:val="00260EA3"/>
    <w:rsid w:val="002612A4"/>
    <w:rsid w:val="00261530"/>
    <w:rsid w:val="00261CFD"/>
    <w:rsid w:val="00261FB8"/>
    <w:rsid w:val="0026221A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8004D"/>
    <w:rsid w:val="00280269"/>
    <w:rsid w:val="0028071D"/>
    <w:rsid w:val="002809B3"/>
    <w:rsid w:val="00280A4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F7E"/>
    <w:rsid w:val="0029262D"/>
    <w:rsid w:val="002926E1"/>
    <w:rsid w:val="00292E3A"/>
    <w:rsid w:val="0029300D"/>
    <w:rsid w:val="0029440E"/>
    <w:rsid w:val="002945BB"/>
    <w:rsid w:val="00294EF9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974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59CB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3CA2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347F"/>
    <w:rsid w:val="002C3D8C"/>
    <w:rsid w:val="002C433F"/>
    <w:rsid w:val="002C4AAF"/>
    <w:rsid w:val="002C4CC9"/>
    <w:rsid w:val="002C4E75"/>
    <w:rsid w:val="002C517B"/>
    <w:rsid w:val="002C56C5"/>
    <w:rsid w:val="002C64EA"/>
    <w:rsid w:val="002C6662"/>
    <w:rsid w:val="002C6879"/>
    <w:rsid w:val="002C6FA0"/>
    <w:rsid w:val="002C7080"/>
    <w:rsid w:val="002C7D27"/>
    <w:rsid w:val="002C7EF2"/>
    <w:rsid w:val="002D0EDC"/>
    <w:rsid w:val="002D1D05"/>
    <w:rsid w:val="002D291A"/>
    <w:rsid w:val="002D299B"/>
    <w:rsid w:val="002D2B9D"/>
    <w:rsid w:val="002D2DC4"/>
    <w:rsid w:val="002D3D34"/>
    <w:rsid w:val="002D489B"/>
    <w:rsid w:val="002D560E"/>
    <w:rsid w:val="002D58DE"/>
    <w:rsid w:val="002D6150"/>
    <w:rsid w:val="002D7077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2FA6"/>
    <w:rsid w:val="002E494E"/>
    <w:rsid w:val="002E4B4E"/>
    <w:rsid w:val="002E4EE2"/>
    <w:rsid w:val="002E5868"/>
    <w:rsid w:val="002E5C7E"/>
    <w:rsid w:val="002E604C"/>
    <w:rsid w:val="002E6614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47D1"/>
    <w:rsid w:val="002F50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A53"/>
    <w:rsid w:val="002F7EA6"/>
    <w:rsid w:val="00300424"/>
    <w:rsid w:val="00301465"/>
    <w:rsid w:val="00301927"/>
    <w:rsid w:val="003019E8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29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B4C"/>
    <w:rsid w:val="00316DB9"/>
    <w:rsid w:val="00317614"/>
    <w:rsid w:val="00317A75"/>
    <w:rsid w:val="00317C33"/>
    <w:rsid w:val="00317FF1"/>
    <w:rsid w:val="0032015C"/>
    <w:rsid w:val="003202D2"/>
    <w:rsid w:val="003202EE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4F72"/>
    <w:rsid w:val="00325174"/>
    <w:rsid w:val="003253BA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934"/>
    <w:rsid w:val="00335A7B"/>
    <w:rsid w:val="00335B0D"/>
    <w:rsid w:val="00335F57"/>
    <w:rsid w:val="00336156"/>
    <w:rsid w:val="003364A6"/>
    <w:rsid w:val="00336B54"/>
    <w:rsid w:val="00336DA0"/>
    <w:rsid w:val="00336E44"/>
    <w:rsid w:val="0033760B"/>
    <w:rsid w:val="00340577"/>
    <w:rsid w:val="00340C7F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5E08"/>
    <w:rsid w:val="00346B36"/>
    <w:rsid w:val="00347937"/>
    <w:rsid w:val="00347E88"/>
    <w:rsid w:val="00347F0E"/>
    <w:rsid w:val="00350115"/>
    <w:rsid w:val="00350ACC"/>
    <w:rsid w:val="00350DDB"/>
    <w:rsid w:val="00351896"/>
    <w:rsid w:val="00351931"/>
    <w:rsid w:val="00351DDA"/>
    <w:rsid w:val="00352085"/>
    <w:rsid w:val="00352597"/>
    <w:rsid w:val="00352B5C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EB9"/>
    <w:rsid w:val="003621B9"/>
    <w:rsid w:val="003622EC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4F6"/>
    <w:rsid w:val="00371BD3"/>
    <w:rsid w:val="00372BB8"/>
    <w:rsid w:val="00372F9F"/>
    <w:rsid w:val="00372FC2"/>
    <w:rsid w:val="003737E0"/>
    <w:rsid w:val="00373B66"/>
    <w:rsid w:val="00373BA6"/>
    <w:rsid w:val="00375757"/>
    <w:rsid w:val="00376293"/>
    <w:rsid w:val="00376437"/>
    <w:rsid w:val="00376AC5"/>
    <w:rsid w:val="00377025"/>
    <w:rsid w:val="003779BF"/>
    <w:rsid w:val="003779C0"/>
    <w:rsid w:val="00377CBE"/>
    <w:rsid w:val="00380212"/>
    <w:rsid w:val="003814F9"/>
    <w:rsid w:val="003818CF"/>
    <w:rsid w:val="00382878"/>
    <w:rsid w:val="003829F1"/>
    <w:rsid w:val="003839A8"/>
    <w:rsid w:val="00383EAF"/>
    <w:rsid w:val="00384930"/>
    <w:rsid w:val="00384A76"/>
    <w:rsid w:val="00385B99"/>
    <w:rsid w:val="00386042"/>
    <w:rsid w:val="00386967"/>
    <w:rsid w:val="00386AEF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D70"/>
    <w:rsid w:val="003B03A1"/>
    <w:rsid w:val="003B0BA9"/>
    <w:rsid w:val="003B0DF4"/>
    <w:rsid w:val="003B0F04"/>
    <w:rsid w:val="003B18B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33E"/>
    <w:rsid w:val="003B45DD"/>
    <w:rsid w:val="003B4B45"/>
    <w:rsid w:val="003B4E76"/>
    <w:rsid w:val="003B5581"/>
    <w:rsid w:val="003B5616"/>
    <w:rsid w:val="003B5F06"/>
    <w:rsid w:val="003B6186"/>
    <w:rsid w:val="003B637B"/>
    <w:rsid w:val="003B657D"/>
    <w:rsid w:val="003B6738"/>
    <w:rsid w:val="003B6AE3"/>
    <w:rsid w:val="003B6DD4"/>
    <w:rsid w:val="003C0032"/>
    <w:rsid w:val="003C021C"/>
    <w:rsid w:val="003C221F"/>
    <w:rsid w:val="003C244B"/>
    <w:rsid w:val="003C24C8"/>
    <w:rsid w:val="003C2825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C7CC0"/>
    <w:rsid w:val="003D0742"/>
    <w:rsid w:val="003D10A7"/>
    <w:rsid w:val="003D1729"/>
    <w:rsid w:val="003D1B6E"/>
    <w:rsid w:val="003D251F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329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4AE9"/>
    <w:rsid w:val="00404AEB"/>
    <w:rsid w:val="00404F95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200"/>
    <w:rsid w:val="0041274A"/>
    <w:rsid w:val="00412942"/>
    <w:rsid w:val="00412C2C"/>
    <w:rsid w:val="00412CDF"/>
    <w:rsid w:val="00413133"/>
    <w:rsid w:val="00413333"/>
    <w:rsid w:val="00413452"/>
    <w:rsid w:val="00414B88"/>
    <w:rsid w:val="00414D27"/>
    <w:rsid w:val="0041595C"/>
    <w:rsid w:val="00416568"/>
    <w:rsid w:val="004170A0"/>
    <w:rsid w:val="00417419"/>
    <w:rsid w:val="00417B51"/>
    <w:rsid w:val="00420CF0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3C2"/>
    <w:rsid w:val="00427F3A"/>
    <w:rsid w:val="00431098"/>
    <w:rsid w:val="004315C7"/>
    <w:rsid w:val="00432280"/>
    <w:rsid w:val="00432601"/>
    <w:rsid w:val="00432D09"/>
    <w:rsid w:val="004330D3"/>
    <w:rsid w:val="004332D5"/>
    <w:rsid w:val="00433491"/>
    <w:rsid w:val="004339CF"/>
    <w:rsid w:val="00433A43"/>
    <w:rsid w:val="00433D07"/>
    <w:rsid w:val="004348DF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54A"/>
    <w:rsid w:val="004559CD"/>
    <w:rsid w:val="00455C53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483"/>
    <w:rsid w:val="0046079B"/>
    <w:rsid w:val="004607AA"/>
    <w:rsid w:val="00461467"/>
    <w:rsid w:val="00461966"/>
    <w:rsid w:val="00461F13"/>
    <w:rsid w:val="00462078"/>
    <w:rsid w:val="0046263F"/>
    <w:rsid w:val="00462A36"/>
    <w:rsid w:val="00462BF8"/>
    <w:rsid w:val="004630E3"/>
    <w:rsid w:val="004636D2"/>
    <w:rsid w:val="00463C4B"/>
    <w:rsid w:val="004641BC"/>
    <w:rsid w:val="00464502"/>
    <w:rsid w:val="00465244"/>
    <w:rsid w:val="00465614"/>
    <w:rsid w:val="00465981"/>
    <w:rsid w:val="00466551"/>
    <w:rsid w:val="00466B1E"/>
    <w:rsid w:val="00466B3D"/>
    <w:rsid w:val="0046747F"/>
    <w:rsid w:val="004676BF"/>
    <w:rsid w:val="00470058"/>
    <w:rsid w:val="004706D1"/>
    <w:rsid w:val="0047141E"/>
    <w:rsid w:val="00471496"/>
    <w:rsid w:val="00471A3D"/>
    <w:rsid w:val="00471B4E"/>
    <w:rsid w:val="00471D0F"/>
    <w:rsid w:val="00471EEE"/>
    <w:rsid w:val="00472324"/>
    <w:rsid w:val="00472EB9"/>
    <w:rsid w:val="0047303F"/>
    <w:rsid w:val="004736F3"/>
    <w:rsid w:val="00473C32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76B"/>
    <w:rsid w:val="00484858"/>
    <w:rsid w:val="0048486C"/>
    <w:rsid w:val="004854EE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1EFA"/>
    <w:rsid w:val="004923AC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2B"/>
    <w:rsid w:val="004A3368"/>
    <w:rsid w:val="004A33DD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A1"/>
    <w:rsid w:val="004B2D40"/>
    <w:rsid w:val="004B4162"/>
    <w:rsid w:val="004B4FB7"/>
    <w:rsid w:val="004B5252"/>
    <w:rsid w:val="004B5AFD"/>
    <w:rsid w:val="004B6289"/>
    <w:rsid w:val="004B6501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21B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3B4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2DD"/>
    <w:rsid w:val="004E46A3"/>
    <w:rsid w:val="004E4FA4"/>
    <w:rsid w:val="004E5FC0"/>
    <w:rsid w:val="004E6E07"/>
    <w:rsid w:val="004E6F02"/>
    <w:rsid w:val="004E6F6F"/>
    <w:rsid w:val="004E72FB"/>
    <w:rsid w:val="004E7349"/>
    <w:rsid w:val="004E760A"/>
    <w:rsid w:val="004E7C6B"/>
    <w:rsid w:val="004E7F0F"/>
    <w:rsid w:val="004F00AA"/>
    <w:rsid w:val="004F017D"/>
    <w:rsid w:val="004F0B6C"/>
    <w:rsid w:val="004F1137"/>
    <w:rsid w:val="004F2EE9"/>
    <w:rsid w:val="004F3D0D"/>
    <w:rsid w:val="004F455E"/>
    <w:rsid w:val="004F5250"/>
    <w:rsid w:val="004F5513"/>
    <w:rsid w:val="004F5ACD"/>
    <w:rsid w:val="004F608C"/>
    <w:rsid w:val="004F6290"/>
    <w:rsid w:val="004F6610"/>
    <w:rsid w:val="004F6EC6"/>
    <w:rsid w:val="004F79D0"/>
    <w:rsid w:val="0050025E"/>
    <w:rsid w:val="005008F3"/>
    <w:rsid w:val="005010FD"/>
    <w:rsid w:val="00501632"/>
    <w:rsid w:val="005016B6"/>
    <w:rsid w:val="00502D37"/>
    <w:rsid w:val="0050365D"/>
    <w:rsid w:val="00503C39"/>
    <w:rsid w:val="005050AC"/>
    <w:rsid w:val="005052A5"/>
    <w:rsid w:val="00505984"/>
    <w:rsid w:val="00505A63"/>
    <w:rsid w:val="00506E5C"/>
    <w:rsid w:val="00510497"/>
    <w:rsid w:val="005104B0"/>
    <w:rsid w:val="005104D0"/>
    <w:rsid w:val="00510B05"/>
    <w:rsid w:val="005111E4"/>
    <w:rsid w:val="00511566"/>
    <w:rsid w:val="00511AF5"/>
    <w:rsid w:val="00512F56"/>
    <w:rsid w:val="00513719"/>
    <w:rsid w:val="00513978"/>
    <w:rsid w:val="00515403"/>
    <w:rsid w:val="00515A8F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3DEB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0D4"/>
    <w:rsid w:val="005323D3"/>
    <w:rsid w:val="00532694"/>
    <w:rsid w:val="0053326B"/>
    <w:rsid w:val="00534095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6CD"/>
    <w:rsid w:val="00544C51"/>
    <w:rsid w:val="00544D0D"/>
    <w:rsid w:val="00544FFF"/>
    <w:rsid w:val="00545047"/>
    <w:rsid w:val="00545061"/>
    <w:rsid w:val="0054524D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D2C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330"/>
    <w:rsid w:val="005666B3"/>
    <w:rsid w:val="0056678A"/>
    <w:rsid w:val="00567587"/>
    <w:rsid w:val="005676E8"/>
    <w:rsid w:val="0056787E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CCC"/>
    <w:rsid w:val="00577DBC"/>
    <w:rsid w:val="005804D7"/>
    <w:rsid w:val="00580CC1"/>
    <w:rsid w:val="00580F5D"/>
    <w:rsid w:val="005816A1"/>
    <w:rsid w:val="005820EF"/>
    <w:rsid w:val="005822FF"/>
    <w:rsid w:val="005835CB"/>
    <w:rsid w:val="00583B95"/>
    <w:rsid w:val="00583D73"/>
    <w:rsid w:val="0058438E"/>
    <w:rsid w:val="00584837"/>
    <w:rsid w:val="00584D47"/>
    <w:rsid w:val="005855D7"/>
    <w:rsid w:val="00585810"/>
    <w:rsid w:val="00585A90"/>
    <w:rsid w:val="00586535"/>
    <w:rsid w:val="005865BA"/>
    <w:rsid w:val="00586F83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168"/>
    <w:rsid w:val="00597B9C"/>
    <w:rsid w:val="005A0045"/>
    <w:rsid w:val="005A0B32"/>
    <w:rsid w:val="005A0D70"/>
    <w:rsid w:val="005A13E9"/>
    <w:rsid w:val="005A1CD9"/>
    <w:rsid w:val="005A23D9"/>
    <w:rsid w:val="005A27BB"/>
    <w:rsid w:val="005A30A7"/>
    <w:rsid w:val="005A314E"/>
    <w:rsid w:val="005A3BC4"/>
    <w:rsid w:val="005A3D8F"/>
    <w:rsid w:val="005A4801"/>
    <w:rsid w:val="005A4829"/>
    <w:rsid w:val="005A4DAA"/>
    <w:rsid w:val="005A59F3"/>
    <w:rsid w:val="005A5B85"/>
    <w:rsid w:val="005A5D06"/>
    <w:rsid w:val="005A63F8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1D6E"/>
    <w:rsid w:val="005B22BD"/>
    <w:rsid w:val="005B2740"/>
    <w:rsid w:val="005B2814"/>
    <w:rsid w:val="005B2A1D"/>
    <w:rsid w:val="005B2E68"/>
    <w:rsid w:val="005B42FA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0E7"/>
    <w:rsid w:val="005C125A"/>
    <w:rsid w:val="005C1656"/>
    <w:rsid w:val="005C293F"/>
    <w:rsid w:val="005C2E06"/>
    <w:rsid w:val="005C364D"/>
    <w:rsid w:val="005C4348"/>
    <w:rsid w:val="005C448F"/>
    <w:rsid w:val="005C47F1"/>
    <w:rsid w:val="005C4DBA"/>
    <w:rsid w:val="005C54B2"/>
    <w:rsid w:val="005C557B"/>
    <w:rsid w:val="005C5814"/>
    <w:rsid w:val="005C64F2"/>
    <w:rsid w:val="005C671E"/>
    <w:rsid w:val="005C677C"/>
    <w:rsid w:val="005C6A8C"/>
    <w:rsid w:val="005C6C54"/>
    <w:rsid w:val="005C7DB5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64F"/>
    <w:rsid w:val="005D6D05"/>
    <w:rsid w:val="005D7714"/>
    <w:rsid w:val="005E00BE"/>
    <w:rsid w:val="005E02D9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0A1B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B5F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BDC"/>
    <w:rsid w:val="00612FBD"/>
    <w:rsid w:val="006137E5"/>
    <w:rsid w:val="00613B19"/>
    <w:rsid w:val="006141BA"/>
    <w:rsid w:val="006144BF"/>
    <w:rsid w:val="0061670E"/>
    <w:rsid w:val="006167F9"/>
    <w:rsid w:val="006168F7"/>
    <w:rsid w:val="00616EC8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457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47F3"/>
    <w:rsid w:val="00634AFF"/>
    <w:rsid w:val="00634E42"/>
    <w:rsid w:val="00635A41"/>
    <w:rsid w:val="00635ACB"/>
    <w:rsid w:val="006361A5"/>
    <w:rsid w:val="00636A9C"/>
    <w:rsid w:val="00636F5A"/>
    <w:rsid w:val="00640032"/>
    <w:rsid w:val="0064071C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69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AFF"/>
    <w:rsid w:val="00667EA1"/>
    <w:rsid w:val="00670132"/>
    <w:rsid w:val="00670475"/>
    <w:rsid w:val="00670D3D"/>
    <w:rsid w:val="006712F8"/>
    <w:rsid w:val="00671608"/>
    <w:rsid w:val="006717D9"/>
    <w:rsid w:val="006717F6"/>
    <w:rsid w:val="00671A27"/>
    <w:rsid w:val="00671F4C"/>
    <w:rsid w:val="00671F70"/>
    <w:rsid w:val="00672853"/>
    <w:rsid w:val="00672922"/>
    <w:rsid w:val="00672C3C"/>
    <w:rsid w:val="00672DC0"/>
    <w:rsid w:val="00672F31"/>
    <w:rsid w:val="0067314F"/>
    <w:rsid w:val="0067356B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3BD7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3EE"/>
    <w:rsid w:val="00696EA9"/>
    <w:rsid w:val="00697898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54BF"/>
    <w:rsid w:val="006B62A4"/>
    <w:rsid w:val="006B6536"/>
    <w:rsid w:val="006B7AE0"/>
    <w:rsid w:val="006B7B27"/>
    <w:rsid w:val="006B7B96"/>
    <w:rsid w:val="006B7DBF"/>
    <w:rsid w:val="006C007B"/>
    <w:rsid w:val="006C04DF"/>
    <w:rsid w:val="006C0670"/>
    <w:rsid w:val="006C0CF3"/>
    <w:rsid w:val="006C21A0"/>
    <w:rsid w:val="006C2FA1"/>
    <w:rsid w:val="006C3131"/>
    <w:rsid w:val="006C31A2"/>
    <w:rsid w:val="006C3248"/>
    <w:rsid w:val="006C3458"/>
    <w:rsid w:val="006C3899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1D9F"/>
    <w:rsid w:val="006E2FD2"/>
    <w:rsid w:val="006E353D"/>
    <w:rsid w:val="006E3FAC"/>
    <w:rsid w:val="006E4062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07E"/>
    <w:rsid w:val="006F1659"/>
    <w:rsid w:val="006F264F"/>
    <w:rsid w:val="006F2B18"/>
    <w:rsid w:val="006F340E"/>
    <w:rsid w:val="006F34F1"/>
    <w:rsid w:val="006F3D24"/>
    <w:rsid w:val="006F415D"/>
    <w:rsid w:val="006F461A"/>
    <w:rsid w:val="006F501E"/>
    <w:rsid w:val="006F6255"/>
    <w:rsid w:val="006F6666"/>
    <w:rsid w:val="006F6EB9"/>
    <w:rsid w:val="006F7154"/>
    <w:rsid w:val="006F74E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AC9"/>
    <w:rsid w:val="00703CB3"/>
    <w:rsid w:val="00704979"/>
    <w:rsid w:val="00705273"/>
    <w:rsid w:val="00705824"/>
    <w:rsid w:val="00705B23"/>
    <w:rsid w:val="00705DA6"/>
    <w:rsid w:val="00706A1E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5EBC"/>
    <w:rsid w:val="007270D5"/>
    <w:rsid w:val="00727380"/>
    <w:rsid w:val="00727616"/>
    <w:rsid w:val="00727793"/>
    <w:rsid w:val="007279C7"/>
    <w:rsid w:val="00727C26"/>
    <w:rsid w:val="00727CD8"/>
    <w:rsid w:val="00730146"/>
    <w:rsid w:val="007309E7"/>
    <w:rsid w:val="00730BBD"/>
    <w:rsid w:val="00730F58"/>
    <w:rsid w:val="0073100B"/>
    <w:rsid w:val="0073150B"/>
    <w:rsid w:val="00733143"/>
    <w:rsid w:val="0073361F"/>
    <w:rsid w:val="007339BE"/>
    <w:rsid w:val="007341AF"/>
    <w:rsid w:val="007342C0"/>
    <w:rsid w:val="00734B01"/>
    <w:rsid w:val="00734B02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564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3132"/>
    <w:rsid w:val="00763593"/>
    <w:rsid w:val="00763783"/>
    <w:rsid w:val="00763D7F"/>
    <w:rsid w:val="007651DB"/>
    <w:rsid w:val="007652B3"/>
    <w:rsid w:val="007654B2"/>
    <w:rsid w:val="0076588D"/>
    <w:rsid w:val="00766FFA"/>
    <w:rsid w:val="007678A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AD2"/>
    <w:rsid w:val="0077659D"/>
    <w:rsid w:val="00776EEE"/>
    <w:rsid w:val="00777B32"/>
    <w:rsid w:val="00777D6E"/>
    <w:rsid w:val="0078089B"/>
    <w:rsid w:val="007809F6"/>
    <w:rsid w:val="00781185"/>
    <w:rsid w:val="00781BB3"/>
    <w:rsid w:val="00781ED9"/>
    <w:rsid w:val="00782E40"/>
    <w:rsid w:val="007833FD"/>
    <w:rsid w:val="00784A08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34E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814"/>
    <w:rsid w:val="007A29B5"/>
    <w:rsid w:val="007A3952"/>
    <w:rsid w:val="007A3E54"/>
    <w:rsid w:val="007A3F36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2D0"/>
    <w:rsid w:val="007B0428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9B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725B"/>
    <w:rsid w:val="007D0B0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58B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442"/>
    <w:rsid w:val="007F7C47"/>
    <w:rsid w:val="007F7FBE"/>
    <w:rsid w:val="007F7FF5"/>
    <w:rsid w:val="008005B5"/>
    <w:rsid w:val="00800787"/>
    <w:rsid w:val="00800795"/>
    <w:rsid w:val="0080080D"/>
    <w:rsid w:val="00800E4C"/>
    <w:rsid w:val="008010E0"/>
    <w:rsid w:val="00801950"/>
    <w:rsid w:val="008025C7"/>
    <w:rsid w:val="008033B6"/>
    <w:rsid w:val="0080368C"/>
    <w:rsid w:val="008037E0"/>
    <w:rsid w:val="0080456B"/>
    <w:rsid w:val="00804889"/>
    <w:rsid w:val="00805283"/>
    <w:rsid w:val="008053F0"/>
    <w:rsid w:val="00805799"/>
    <w:rsid w:val="00805888"/>
    <w:rsid w:val="00805A24"/>
    <w:rsid w:val="00807606"/>
    <w:rsid w:val="0080780F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CB2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D39"/>
    <w:rsid w:val="00821DC0"/>
    <w:rsid w:val="00822065"/>
    <w:rsid w:val="0082232F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376D1"/>
    <w:rsid w:val="0084026E"/>
    <w:rsid w:val="0084063D"/>
    <w:rsid w:val="00841B07"/>
    <w:rsid w:val="00841F0C"/>
    <w:rsid w:val="00842AD1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AAD"/>
    <w:rsid w:val="00854584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0317"/>
    <w:rsid w:val="00860B60"/>
    <w:rsid w:val="008614AB"/>
    <w:rsid w:val="00861D0E"/>
    <w:rsid w:val="0086213B"/>
    <w:rsid w:val="008631BF"/>
    <w:rsid w:val="00863366"/>
    <w:rsid w:val="00863714"/>
    <w:rsid w:val="008641D9"/>
    <w:rsid w:val="00864614"/>
    <w:rsid w:val="00865274"/>
    <w:rsid w:val="008655CE"/>
    <w:rsid w:val="00866034"/>
    <w:rsid w:val="008667F4"/>
    <w:rsid w:val="00866BF9"/>
    <w:rsid w:val="00867975"/>
    <w:rsid w:val="0087010A"/>
    <w:rsid w:val="008701B8"/>
    <w:rsid w:val="00870C38"/>
    <w:rsid w:val="00870FC0"/>
    <w:rsid w:val="0087112B"/>
    <w:rsid w:val="008712BD"/>
    <w:rsid w:val="00871C86"/>
    <w:rsid w:val="00871E6B"/>
    <w:rsid w:val="00872585"/>
    <w:rsid w:val="00872805"/>
    <w:rsid w:val="0087308B"/>
    <w:rsid w:val="0087312A"/>
    <w:rsid w:val="008739B6"/>
    <w:rsid w:val="00873CA7"/>
    <w:rsid w:val="008744CC"/>
    <w:rsid w:val="008748BD"/>
    <w:rsid w:val="00874AD7"/>
    <w:rsid w:val="00874E2A"/>
    <w:rsid w:val="00876628"/>
    <w:rsid w:val="00876738"/>
    <w:rsid w:val="00876A52"/>
    <w:rsid w:val="00876CCE"/>
    <w:rsid w:val="00876ED1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47C0"/>
    <w:rsid w:val="0088510E"/>
    <w:rsid w:val="00885160"/>
    <w:rsid w:val="0088542E"/>
    <w:rsid w:val="008859C4"/>
    <w:rsid w:val="008860DF"/>
    <w:rsid w:val="00886FB6"/>
    <w:rsid w:val="0088782F"/>
    <w:rsid w:val="00887AC2"/>
    <w:rsid w:val="00887F78"/>
    <w:rsid w:val="008904E5"/>
    <w:rsid w:val="00890D1D"/>
    <w:rsid w:val="00890D7D"/>
    <w:rsid w:val="0089265D"/>
    <w:rsid w:val="00892814"/>
    <w:rsid w:val="00892910"/>
    <w:rsid w:val="008933F0"/>
    <w:rsid w:val="008939F5"/>
    <w:rsid w:val="00893BBF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3E62"/>
    <w:rsid w:val="008A4196"/>
    <w:rsid w:val="008A53FD"/>
    <w:rsid w:val="008A564C"/>
    <w:rsid w:val="008A56E8"/>
    <w:rsid w:val="008A59D0"/>
    <w:rsid w:val="008A5A2E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41C"/>
    <w:rsid w:val="008B2667"/>
    <w:rsid w:val="008B26BF"/>
    <w:rsid w:val="008B329A"/>
    <w:rsid w:val="008B33FB"/>
    <w:rsid w:val="008B3440"/>
    <w:rsid w:val="008B35A2"/>
    <w:rsid w:val="008B3C3D"/>
    <w:rsid w:val="008B3C68"/>
    <w:rsid w:val="008B3E08"/>
    <w:rsid w:val="008B4377"/>
    <w:rsid w:val="008B519F"/>
    <w:rsid w:val="008B526D"/>
    <w:rsid w:val="008B563E"/>
    <w:rsid w:val="008B56FC"/>
    <w:rsid w:val="008B6404"/>
    <w:rsid w:val="008B646E"/>
    <w:rsid w:val="008B65F6"/>
    <w:rsid w:val="008B683A"/>
    <w:rsid w:val="008B7D5F"/>
    <w:rsid w:val="008C0DF0"/>
    <w:rsid w:val="008C0F12"/>
    <w:rsid w:val="008C15FD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B43"/>
    <w:rsid w:val="008C758A"/>
    <w:rsid w:val="008C7A3B"/>
    <w:rsid w:val="008D0377"/>
    <w:rsid w:val="008D0914"/>
    <w:rsid w:val="008D0EA5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65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73E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1D6D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A09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192"/>
    <w:rsid w:val="00905C9D"/>
    <w:rsid w:val="00905DE5"/>
    <w:rsid w:val="00905F42"/>
    <w:rsid w:val="00906A77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A86"/>
    <w:rsid w:val="00911B2E"/>
    <w:rsid w:val="00911EEE"/>
    <w:rsid w:val="009121F7"/>
    <w:rsid w:val="0091256B"/>
    <w:rsid w:val="00913032"/>
    <w:rsid w:val="00913585"/>
    <w:rsid w:val="009137F7"/>
    <w:rsid w:val="00913E95"/>
    <w:rsid w:val="00914192"/>
    <w:rsid w:val="00914FEA"/>
    <w:rsid w:val="00915276"/>
    <w:rsid w:val="00916B97"/>
    <w:rsid w:val="00917284"/>
    <w:rsid w:val="0091728F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33A1"/>
    <w:rsid w:val="009448D5"/>
    <w:rsid w:val="00945293"/>
    <w:rsid w:val="00945C8D"/>
    <w:rsid w:val="00945E05"/>
    <w:rsid w:val="009466EB"/>
    <w:rsid w:val="009467A6"/>
    <w:rsid w:val="00946CC5"/>
    <w:rsid w:val="00947C60"/>
    <w:rsid w:val="00950500"/>
    <w:rsid w:val="00950628"/>
    <w:rsid w:val="00951176"/>
    <w:rsid w:val="00951516"/>
    <w:rsid w:val="009517B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B5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860"/>
    <w:rsid w:val="0096095A"/>
    <w:rsid w:val="00960A91"/>
    <w:rsid w:val="00961048"/>
    <w:rsid w:val="0096125D"/>
    <w:rsid w:val="00961B06"/>
    <w:rsid w:val="00961DC1"/>
    <w:rsid w:val="009625DC"/>
    <w:rsid w:val="0096289D"/>
    <w:rsid w:val="009630AA"/>
    <w:rsid w:val="00963C3C"/>
    <w:rsid w:val="00963D2F"/>
    <w:rsid w:val="009641E3"/>
    <w:rsid w:val="009646AF"/>
    <w:rsid w:val="0096483C"/>
    <w:rsid w:val="009648A0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4E6"/>
    <w:rsid w:val="0097278C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143C"/>
    <w:rsid w:val="0098204D"/>
    <w:rsid w:val="00982077"/>
    <w:rsid w:val="0098241E"/>
    <w:rsid w:val="009825BA"/>
    <w:rsid w:val="00982D4E"/>
    <w:rsid w:val="0098312D"/>
    <w:rsid w:val="00983540"/>
    <w:rsid w:val="00983646"/>
    <w:rsid w:val="00983F51"/>
    <w:rsid w:val="00984696"/>
    <w:rsid w:val="0098502E"/>
    <w:rsid w:val="009851A0"/>
    <w:rsid w:val="00985A09"/>
    <w:rsid w:val="00985B48"/>
    <w:rsid w:val="00985B79"/>
    <w:rsid w:val="00985F29"/>
    <w:rsid w:val="0098615F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2E59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60E2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77C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29FE"/>
    <w:rsid w:val="009C3F18"/>
    <w:rsid w:val="009C4AC8"/>
    <w:rsid w:val="009C512C"/>
    <w:rsid w:val="009C537A"/>
    <w:rsid w:val="009C569A"/>
    <w:rsid w:val="009C6718"/>
    <w:rsid w:val="009C6936"/>
    <w:rsid w:val="009C72E7"/>
    <w:rsid w:val="009C7EA1"/>
    <w:rsid w:val="009D02DE"/>
    <w:rsid w:val="009D041A"/>
    <w:rsid w:val="009D0466"/>
    <w:rsid w:val="009D0913"/>
    <w:rsid w:val="009D16A7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E1B"/>
    <w:rsid w:val="009D6837"/>
    <w:rsid w:val="009D691A"/>
    <w:rsid w:val="009D739F"/>
    <w:rsid w:val="009D7F76"/>
    <w:rsid w:val="009E02F6"/>
    <w:rsid w:val="009E0543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9C8"/>
    <w:rsid w:val="009F5EBB"/>
    <w:rsid w:val="009F5EF3"/>
    <w:rsid w:val="009F6595"/>
    <w:rsid w:val="009F6676"/>
    <w:rsid w:val="009F66D5"/>
    <w:rsid w:val="009F66E6"/>
    <w:rsid w:val="009F6A87"/>
    <w:rsid w:val="00A00176"/>
    <w:rsid w:val="00A00377"/>
    <w:rsid w:val="00A00452"/>
    <w:rsid w:val="00A00B7C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3AEE"/>
    <w:rsid w:val="00A042DC"/>
    <w:rsid w:val="00A043FB"/>
    <w:rsid w:val="00A04A0F"/>
    <w:rsid w:val="00A04E4E"/>
    <w:rsid w:val="00A056A3"/>
    <w:rsid w:val="00A05830"/>
    <w:rsid w:val="00A067B4"/>
    <w:rsid w:val="00A06AF1"/>
    <w:rsid w:val="00A073E5"/>
    <w:rsid w:val="00A076DB"/>
    <w:rsid w:val="00A07903"/>
    <w:rsid w:val="00A10B04"/>
    <w:rsid w:val="00A112AD"/>
    <w:rsid w:val="00A11ACB"/>
    <w:rsid w:val="00A11C97"/>
    <w:rsid w:val="00A120D0"/>
    <w:rsid w:val="00A129E1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44D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02B"/>
    <w:rsid w:val="00A476ED"/>
    <w:rsid w:val="00A50914"/>
    <w:rsid w:val="00A50FFD"/>
    <w:rsid w:val="00A51603"/>
    <w:rsid w:val="00A51B1A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3BB"/>
    <w:rsid w:val="00A73611"/>
    <w:rsid w:val="00A736F1"/>
    <w:rsid w:val="00A73BE6"/>
    <w:rsid w:val="00A7453A"/>
    <w:rsid w:val="00A74722"/>
    <w:rsid w:val="00A75253"/>
    <w:rsid w:val="00A7565D"/>
    <w:rsid w:val="00A756F7"/>
    <w:rsid w:val="00A761E1"/>
    <w:rsid w:val="00A76C55"/>
    <w:rsid w:val="00A7752F"/>
    <w:rsid w:val="00A77A97"/>
    <w:rsid w:val="00A77DE8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1CE0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FAE"/>
    <w:rsid w:val="00A86ED5"/>
    <w:rsid w:val="00A87131"/>
    <w:rsid w:val="00A87AA8"/>
    <w:rsid w:val="00A87F57"/>
    <w:rsid w:val="00A9042F"/>
    <w:rsid w:val="00A9056D"/>
    <w:rsid w:val="00A907B8"/>
    <w:rsid w:val="00A914CF"/>
    <w:rsid w:val="00A91662"/>
    <w:rsid w:val="00A916F2"/>
    <w:rsid w:val="00A91A43"/>
    <w:rsid w:val="00A91ABC"/>
    <w:rsid w:val="00A91BA1"/>
    <w:rsid w:val="00A91CAD"/>
    <w:rsid w:val="00A91E82"/>
    <w:rsid w:val="00A9217D"/>
    <w:rsid w:val="00A92976"/>
    <w:rsid w:val="00A92982"/>
    <w:rsid w:val="00A92D70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6A00"/>
    <w:rsid w:val="00A9746E"/>
    <w:rsid w:val="00A9748B"/>
    <w:rsid w:val="00A97CC2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B635C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1F9"/>
    <w:rsid w:val="00AC464B"/>
    <w:rsid w:val="00AC4B0F"/>
    <w:rsid w:val="00AC5182"/>
    <w:rsid w:val="00AC5C5F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01D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0C46"/>
    <w:rsid w:val="00AE0F18"/>
    <w:rsid w:val="00AE111E"/>
    <w:rsid w:val="00AE2179"/>
    <w:rsid w:val="00AE2BFE"/>
    <w:rsid w:val="00AE39A1"/>
    <w:rsid w:val="00AE4E22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4D28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5AB"/>
    <w:rsid w:val="00B276EE"/>
    <w:rsid w:val="00B27BDA"/>
    <w:rsid w:val="00B3093F"/>
    <w:rsid w:val="00B30D57"/>
    <w:rsid w:val="00B31430"/>
    <w:rsid w:val="00B31AB2"/>
    <w:rsid w:val="00B32083"/>
    <w:rsid w:val="00B333B1"/>
    <w:rsid w:val="00B3374E"/>
    <w:rsid w:val="00B33810"/>
    <w:rsid w:val="00B33AC9"/>
    <w:rsid w:val="00B34236"/>
    <w:rsid w:val="00B35192"/>
    <w:rsid w:val="00B35443"/>
    <w:rsid w:val="00B3586E"/>
    <w:rsid w:val="00B359F9"/>
    <w:rsid w:val="00B35A3C"/>
    <w:rsid w:val="00B379D7"/>
    <w:rsid w:val="00B40358"/>
    <w:rsid w:val="00B40398"/>
    <w:rsid w:val="00B40A91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DD6"/>
    <w:rsid w:val="00B47020"/>
    <w:rsid w:val="00B473A6"/>
    <w:rsid w:val="00B47705"/>
    <w:rsid w:val="00B4770D"/>
    <w:rsid w:val="00B47A28"/>
    <w:rsid w:val="00B47B92"/>
    <w:rsid w:val="00B50102"/>
    <w:rsid w:val="00B50404"/>
    <w:rsid w:val="00B5061C"/>
    <w:rsid w:val="00B51078"/>
    <w:rsid w:val="00B52652"/>
    <w:rsid w:val="00B52FC2"/>
    <w:rsid w:val="00B52FDD"/>
    <w:rsid w:val="00B533B8"/>
    <w:rsid w:val="00B536FC"/>
    <w:rsid w:val="00B53F65"/>
    <w:rsid w:val="00B548A1"/>
    <w:rsid w:val="00B54C12"/>
    <w:rsid w:val="00B54E26"/>
    <w:rsid w:val="00B5539B"/>
    <w:rsid w:val="00B564C6"/>
    <w:rsid w:val="00B56C1A"/>
    <w:rsid w:val="00B57A40"/>
    <w:rsid w:val="00B57CB6"/>
    <w:rsid w:val="00B602F5"/>
    <w:rsid w:val="00B619D7"/>
    <w:rsid w:val="00B623B1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67B66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3FC6"/>
    <w:rsid w:val="00B7452E"/>
    <w:rsid w:val="00B7480A"/>
    <w:rsid w:val="00B74B7F"/>
    <w:rsid w:val="00B74E7E"/>
    <w:rsid w:val="00B753C6"/>
    <w:rsid w:val="00B75611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90E"/>
    <w:rsid w:val="00B85B63"/>
    <w:rsid w:val="00B865C5"/>
    <w:rsid w:val="00B87902"/>
    <w:rsid w:val="00B90ECC"/>
    <w:rsid w:val="00B91E2B"/>
    <w:rsid w:val="00B930BA"/>
    <w:rsid w:val="00B9323A"/>
    <w:rsid w:val="00B9330C"/>
    <w:rsid w:val="00B9381D"/>
    <w:rsid w:val="00B93CC8"/>
    <w:rsid w:val="00B93DB0"/>
    <w:rsid w:val="00B9453D"/>
    <w:rsid w:val="00B94781"/>
    <w:rsid w:val="00B94F13"/>
    <w:rsid w:val="00B95462"/>
    <w:rsid w:val="00B955A6"/>
    <w:rsid w:val="00B9566F"/>
    <w:rsid w:val="00B95DF2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AC9"/>
    <w:rsid w:val="00BA320E"/>
    <w:rsid w:val="00BA35B5"/>
    <w:rsid w:val="00BA38D2"/>
    <w:rsid w:val="00BA3AF3"/>
    <w:rsid w:val="00BA3B2B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05F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B7F7F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A1F"/>
    <w:rsid w:val="00BC5C99"/>
    <w:rsid w:val="00BC6589"/>
    <w:rsid w:val="00BC6F67"/>
    <w:rsid w:val="00BC7910"/>
    <w:rsid w:val="00BC7ABB"/>
    <w:rsid w:val="00BD0802"/>
    <w:rsid w:val="00BD0C74"/>
    <w:rsid w:val="00BD0E93"/>
    <w:rsid w:val="00BD1432"/>
    <w:rsid w:val="00BD14D8"/>
    <w:rsid w:val="00BD157B"/>
    <w:rsid w:val="00BD1828"/>
    <w:rsid w:val="00BD225D"/>
    <w:rsid w:val="00BD246C"/>
    <w:rsid w:val="00BD25C9"/>
    <w:rsid w:val="00BD2647"/>
    <w:rsid w:val="00BD2975"/>
    <w:rsid w:val="00BD2994"/>
    <w:rsid w:val="00BD38A4"/>
    <w:rsid w:val="00BD4E11"/>
    <w:rsid w:val="00BD5372"/>
    <w:rsid w:val="00BD5721"/>
    <w:rsid w:val="00BD65E3"/>
    <w:rsid w:val="00BD66F4"/>
    <w:rsid w:val="00BD6970"/>
    <w:rsid w:val="00BD6AD2"/>
    <w:rsid w:val="00BD6F95"/>
    <w:rsid w:val="00BD73F7"/>
    <w:rsid w:val="00BD7551"/>
    <w:rsid w:val="00BE0037"/>
    <w:rsid w:val="00BE0121"/>
    <w:rsid w:val="00BE03DE"/>
    <w:rsid w:val="00BE12B2"/>
    <w:rsid w:val="00BE16FB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6C6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B2C"/>
    <w:rsid w:val="00BF0C27"/>
    <w:rsid w:val="00BF0F78"/>
    <w:rsid w:val="00BF14BF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4E"/>
    <w:rsid w:val="00C004E0"/>
    <w:rsid w:val="00C005D7"/>
    <w:rsid w:val="00C0136D"/>
    <w:rsid w:val="00C019A8"/>
    <w:rsid w:val="00C01BEB"/>
    <w:rsid w:val="00C01C84"/>
    <w:rsid w:val="00C01D82"/>
    <w:rsid w:val="00C03119"/>
    <w:rsid w:val="00C03331"/>
    <w:rsid w:val="00C0366A"/>
    <w:rsid w:val="00C04463"/>
    <w:rsid w:val="00C04508"/>
    <w:rsid w:val="00C06821"/>
    <w:rsid w:val="00C07141"/>
    <w:rsid w:val="00C072C2"/>
    <w:rsid w:val="00C073C3"/>
    <w:rsid w:val="00C07BF2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051E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6A1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3ED8"/>
    <w:rsid w:val="00C345DA"/>
    <w:rsid w:val="00C352D9"/>
    <w:rsid w:val="00C353CB"/>
    <w:rsid w:val="00C35FB4"/>
    <w:rsid w:val="00C363BE"/>
    <w:rsid w:val="00C375BF"/>
    <w:rsid w:val="00C3762F"/>
    <w:rsid w:val="00C40C96"/>
    <w:rsid w:val="00C40D87"/>
    <w:rsid w:val="00C41118"/>
    <w:rsid w:val="00C41331"/>
    <w:rsid w:val="00C41333"/>
    <w:rsid w:val="00C41491"/>
    <w:rsid w:val="00C41828"/>
    <w:rsid w:val="00C41F7D"/>
    <w:rsid w:val="00C420C5"/>
    <w:rsid w:val="00C4325C"/>
    <w:rsid w:val="00C43443"/>
    <w:rsid w:val="00C43C93"/>
    <w:rsid w:val="00C4416C"/>
    <w:rsid w:val="00C4447F"/>
    <w:rsid w:val="00C44861"/>
    <w:rsid w:val="00C458B5"/>
    <w:rsid w:val="00C45BE7"/>
    <w:rsid w:val="00C45C72"/>
    <w:rsid w:val="00C47A6F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4E"/>
    <w:rsid w:val="00C53D58"/>
    <w:rsid w:val="00C5427F"/>
    <w:rsid w:val="00C546E3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67ABC"/>
    <w:rsid w:val="00C67ED7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F74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0F02"/>
    <w:rsid w:val="00CA1211"/>
    <w:rsid w:val="00CA19C5"/>
    <w:rsid w:val="00CA1BCE"/>
    <w:rsid w:val="00CA30B5"/>
    <w:rsid w:val="00CA35F9"/>
    <w:rsid w:val="00CA3A9F"/>
    <w:rsid w:val="00CA43F6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026A"/>
    <w:rsid w:val="00CB1964"/>
    <w:rsid w:val="00CB2896"/>
    <w:rsid w:val="00CB2BB9"/>
    <w:rsid w:val="00CB2CA7"/>
    <w:rsid w:val="00CB2F28"/>
    <w:rsid w:val="00CB34C4"/>
    <w:rsid w:val="00CB3A3C"/>
    <w:rsid w:val="00CB3FA3"/>
    <w:rsid w:val="00CB44AE"/>
    <w:rsid w:val="00CB47EC"/>
    <w:rsid w:val="00CB5A78"/>
    <w:rsid w:val="00CB6B7F"/>
    <w:rsid w:val="00CB77AE"/>
    <w:rsid w:val="00CC0202"/>
    <w:rsid w:val="00CC06E0"/>
    <w:rsid w:val="00CC0A2E"/>
    <w:rsid w:val="00CC139D"/>
    <w:rsid w:val="00CC2750"/>
    <w:rsid w:val="00CC276E"/>
    <w:rsid w:val="00CC2A8F"/>
    <w:rsid w:val="00CC2C4B"/>
    <w:rsid w:val="00CC43A8"/>
    <w:rsid w:val="00CC4AAB"/>
    <w:rsid w:val="00CC4E1F"/>
    <w:rsid w:val="00CC5802"/>
    <w:rsid w:val="00CC5A4A"/>
    <w:rsid w:val="00CC627F"/>
    <w:rsid w:val="00CC67CB"/>
    <w:rsid w:val="00CC6A1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7C5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AAC"/>
    <w:rsid w:val="00CD4FA8"/>
    <w:rsid w:val="00CD61F0"/>
    <w:rsid w:val="00CD68D0"/>
    <w:rsid w:val="00CD76B0"/>
    <w:rsid w:val="00CE09CB"/>
    <w:rsid w:val="00CE0A80"/>
    <w:rsid w:val="00CE0E9F"/>
    <w:rsid w:val="00CE0F34"/>
    <w:rsid w:val="00CE1829"/>
    <w:rsid w:val="00CE1B0D"/>
    <w:rsid w:val="00CE1CFB"/>
    <w:rsid w:val="00CE1D95"/>
    <w:rsid w:val="00CE237E"/>
    <w:rsid w:val="00CE34BA"/>
    <w:rsid w:val="00CE3608"/>
    <w:rsid w:val="00CE3709"/>
    <w:rsid w:val="00CE41F2"/>
    <w:rsid w:val="00CE4CD6"/>
    <w:rsid w:val="00CE4CD7"/>
    <w:rsid w:val="00CE5B04"/>
    <w:rsid w:val="00CE5F05"/>
    <w:rsid w:val="00CE63C9"/>
    <w:rsid w:val="00CE6A1F"/>
    <w:rsid w:val="00CE7262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BE6"/>
    <w:rsid w:val="00CF540E"/>
    <w:rsid w:val="00CF56D9"/>
    <w:rsid w:val="00CF6643"/>
    <w:rsid w:val="00CF6750"/>
    <w:rsid w:val="00CF6C23"/>
    <w:rsid w:val="00CF6C45"/>
    <w:rsid w:val="00CF73BA"/>
    <w:rsid w:val="00CF7636"/>
    <w:rsid w:val="00CF7876"/>
    <w:rsid w:val="00CF7932"/>
    <w:rsid w:val="00CF7B52"/>
    <w:rsid w:val="00CF7FAD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701"/>
    <w:rsid w:val="00D05BFE"/>
    <w:rsid w:val="00D05EC0"/>
    <w:rsid w:val="00D05FC9"/>
    <w:rsid w:val="00D06027"/>
    <w:rsid w:val="00D06DA8"/>
    <w:rsid w:val="00D07724"/>
    <w:rsid w:val="00D07EDB"/>
    <w:rsid w:val="00D11109"/>
    <w:rsid w:val="00D114F5"/>
    <w:rsid w:val="00D1164A"/>
    <w:rsid w:val="00D1198D"/>
    <w:rsid w:val="00D12280"/>
    <w:rsid w:val="00D12F42"/>
    <w:rsid w:val="00D13266"/>
    <w:rsid w:val="00D13781"/>
    <w:rsid w:val="00D1391C"/>
    <w:rsid w:val="00D1391D"/>
    <w:rsid w:val="00D147A7"/>
    <w:rsid w:val="00D14B1F"/>
    <w:rsid w:val="00D1510F"/>
    <w:rsid w:val="00D15511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28D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2279"/>
    <w:rsid w:val="00D33A9E"/>
    <w:rsid w:val="00D33DB3"/>
    <w:rsid w:val="00D3483A"/>
    <w:rsid w:val="00D349D8"/>
    <w:rsid w:val="00D360FE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2E3"/>
    <w:rsid w:val="00D4354F"/>
    <w:rsid w:val="00D43728"/>
    <w:rsid w:val="00D44419"/>
    <w:rsid w:val="00D44669"/>
    <w:rsid w:val="00D44A78"/>
    <w:rsid w:val="00D46866"/>
    <w:rsid w:val="00D476D0"/>
    <w:rsid w:val="00D477AC"/>
    <w:rsid w:val="00D47EA7"/>
    <w:rsid w:val="00D50AC6"/>
    <w:rsid w:val="00D50C67"/>
    <w:rsid w:val="00D50F19"/>
    <w:rsid w:val="00D514BC"/>
    <w:rsid w:val="00D522CD"/>
    <w:rsid w:val="00D5343A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341"/>
    <w:rsid w:val="00D575C1"/>
    <w:rsid w:val="00D57A1B"/>
    <w:rsid w:val="00D6059C"/>
    <w:rsid w:val="00D60A94"/>
    <w:rsid w:val="00D60B77"/>
    <w:rsid w:val="00D60C54"/>
    <w:rsid w:val="00D60E79"/>
    <w:rsid w:val="00D610F8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B3E"/>
    <w:rsid w:val="00D7441B"/>
    <w:rsid w:val="00D745D6"/>
    <w:rsid w:val="00D74859"/>
    <w:rsid w:val="00D749C7"/>
    <w:rsid w:val="00D74E8D"/>
    <w:rsid w:val="00D75231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5FD"/>
    <w:rsid w:val="00D8665B"/>
    <w:rsid w:val="00D8698D"/>
    <w:rsid w:val="00D86C05"/>
    <w:rsid w:val="00D8734C"/>
    <w:rsid w:val="00D900C4"/>
    <w:rsid w:val="00D9037E"/>
    <w:rsid w:val="00D9058C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5AC"/>
    <w:rsid w:val="00DA48E3"/>
    <w:rsid w:val="00DA4DF2"/>
    <w:rsid w:val="00DA56F8"/>
    <w:rsid w:val="00DA5AD2"/>
    <w:rsid w:val="00DA6529"/>
    <w:rsid w:val="00DA6636"/>
    <w:rsid w:val="00DA6643"/>
    <w:rsid w:val="00DA6645"/>
    <w:rsid w:val="00DA66D7"/>
    <w:rsid w:val="00DA6B49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40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0610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D7647"/>
    <w:rsid w:val="00DD7C1A"/>
    <w:rsid w:val="00DE03B3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3BC4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8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485F"/>
    <w:rsid w:val="00E14B60"/>
    <w:rsid w:val="00E14DA4"/>
    <w:rsid w:val="00E15005"/>
    <w:rsid w:val="00E158E5"/>
    <w:rsid w:val="00E162F5"/>
    <w:rsid w:val="00E163B8"/>
    <w:rsid w:val="00E165C1"/>
    <w:rsid w:val="00E16AA2"/>
    <w:rsid w:val="00E16FE2"/>
    <w:rsid w:val="00E17CD7"/>
    <w:rsid w:val="00E17E51"/>
    <w:rsid w:val="00E203E4"/>
    <w:rsid w:val="00E20476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4EB"/>
    <w:rsid w:val="00E257B3"/>
    <w:rsid w:val="00E25D08"/>
    <w:rsid w:val="00E25D9D"/>
    <w:rsid w:val="00E26667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08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256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72A1"/>
    <w:rsid w:val="00E6788D"/>
    <w:rsid w:val="00E67B3C"/>
    <w:rsid w:val="00E7085C"/>
    <w:rsid w:val="00E70FF9"/>
    <w:rsid w:val="00E71BD0"/>
    <w:rsid w:val="00E71CE0"/>
    <w:rsid w:val="00E7260F"/>
    <w:rsid w:val="00E728A2"/>
    <w:rsid w:val="00E7321B"/>
    <w:rsid w:val="00E737EA"/>
    <w:rsid w:val="00E7390E"/>
    <w:rsid w:val="00E746F4"/>
    <w:rsid w:val="00E74883"/>
    <w:rsid w:val="00E74A17"/>
    <w:rsid w:val="00E75542"/>
    <w:rsid w:val="00E77793"/>
    <w:rsid w:val="00E77B66"/>
    <w:rsid w:val="00E77F7A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0C04"/>
    <w:rsid w:val="00E92940"/>
    <w:rsid w:val="00E92D4E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B8F"/>
    <w:rsid w:val="00EA0CE4"/>
    <w:rsid w:val="00EA1274"/>
    <w:rsid w:val="00EA1C9B"/>
    <w:rsid w:val="00EA1F46"/>
    <w:rsid w:val="00EA24DE"/>
    <w:rsid w:val="00EA26F8"/>
    <w:rsid w:val="00EA2D29"/>
    <w:rsid w:val="00EA36BB"/>
    <w:rsid w:val="00EA3D1A"/>
    <w:rsid w:val="00EA451F"/>
    <w:rsid w:val="00EA4D1D"/>
    <w:rsid w:val="00EA517E"/>
    <w:rsid w:val="00EA52D5"/>
    <w:rsid w:val="00EA55E6"/>
    <w:rsid w:val="00EA58AE"/>
    <w:rsid w:val="00EA5EE2"/>
    <w:rsid w:val="00EA6008"/>
    <w:rsid w:val="00EA688F"/>
    <w:rsid w:val="00EA6C35"/>
    <w:rsid w:val="00EA6CB9"/>
    <w:rsid w:val="00EA758E"/>
    <w:rsid w:val="00EA7676"/>
    <w:rsid w:val="00EA7941"/>
    <w:rsid w:val="00EA7C64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110"/>
    <w:rsid w:val="00EC34DF"/>
    <w:rsid w:val="00EC438F"/>
    <w:rsid w:val="00EC44E9"/>
    <w:rsid w:val="00EC5A81"/>
    <w:rsid w:val="00EC7341"/>
    <w:rsid w:val="00EC760C"/>
    <w:rsid w:val="00EC76A7"/>
    <w:rsid w:val="00EC7C74"/>
    <w:rsid w:val="00EC7F33"/>
    <w:rsid w:val="00ED06B7"/>
    <w:rsid w:val="00ED08E8"/>
    <w:rsid w:val="00ED0933"/>
    <w:rsid w:val="00ED0AB4"/>
    <w:rsid w:val="00ED0AD0"/>
    <w:rsid w:val="00ED0F9B"/>
    <w:rsid w:val="00ED1354"/>
    <w:rsid w:val="00ED178E"/>
    <w:rsid w:val="00ED1ED2"/>
    <w:rsid w:val="00ED274D"/>
    <w:rsid w:val="00ED3379"/>
    <w:rsid w:val="00ED390A"/>
    <w:rsid w:val="00ED3EE5"/>
    <w:rsid w:val="00ED3FFD"/>
    <w:rsid w:val="00ED48C0"/>
    <w:rsid w:val="00ED4EF4"/>
    <w:rsid w:val="00ED5E6A"/>
    <w:rsid w:val="00EE012E"/>
    <w:rsid w:val="00EE0958"/>
    <w:rsid w:val="00EE135C"/>
    <w:rsid w:val="00EE1543"/>
    <w:rsid w:val="00EE1587"/>
    <w:rsid w:val="00EE15A9"/>
    <w:rsid w:val="00EE1E29"/>
    <w:rsid w:val="00EE1E66"/>
    <w:rsid w:val="00EE26F7"/>
    <w:rsid w:val="00EE2841"/>
    <w:rsid w:val="00EE2A63"/>
    <w:rsid w:val="00EE2BAB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0BE0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C18"/>
    <w:rsid w:val="00F04311"/>
    <w:rsid w:val="00F04425"/>
    <w:rsid w:val="00F0454D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B96"/>
    <w:rsid w:val="00F10C25"/>
    <w:rsid w:val="00F10E69"/>
    <w:rsid w:val="00F1134E"/>
    <w:rsid w:val="00F118B2"/>
    <w:rsid w:val="00F13EA9"/>
    <w:rsid w:val="00F162BA"/>
    <w:rsid w:val="00F1635E"/>
    <w:rsid w:val="00F16BAF"/>
    <w:rsid w:val="00F170BC"/>
    <w:rsid w:val="00F17374"/>
    <w:rsid w:val="00F17843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3E21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09C"/>
    <w:rsid w:val="00F465C3"/>
    <w:rsid w:val="00F4689A"/>
    <w:rsid w:val="00F46FD3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25F"/>
    <w:rsid w:val="00F532A3"/>
    <w:rsid w:val="00F53ABB"/>
    <w:rsid w:val="00F548B3"/>
    <w:rsid w:val="00F54AD2"/>
    <w:rsid w:val="00F5517F"/>
    <w:rsid w:val="00F5519D"/>
    <w:rsid w:val="00F56A75"/>
    <w:rsid w:val="00F56A9E"/>
    <w:rsid w:val="00F56F7B"/>
    <w:rsid w:val="00F5718A"/>
    <w:rsid w:val="00F57308"/>
    <w:rsid w:val="00F57392"/>
    <w:rsid w:val="00F5751D"/>
    <w:rsid w:val="00F57B49"/>
    <w:rsid w:val="00F60DC7"/>
    <w:rsid w:val="00F613BD"/>
    <w:rsid w:val="00F61536"/>
    <w:rsid w:val="00F61C50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995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808C4"/>
    <w:rsid w:val="00F8091C"/>
    <w:rsid w:val="00F80958"/>
    <w:rsid w:val="00F80C58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20"/>
    <w:rsid w:val="00F85609"/>
    <w:rsid w:val="00F85C56"/>
    <w:rsid w:val="00F85CEF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5BCB"/>
    <w:rsid w:val="00F963E3"/>
    <w:rsid w:val="00F96CC5"/>
    <w:rsid w:val="00F97671"/>
    <w:rsid w:val="00F977C9"/>
    <w:rsid w:val="00F97CA7"/>
    <w:rsid w:val="00F97EB7"/>
    <w:rsid w:val="00F97ED7"/>
    <w:rsid w:val="00F97F96"/>
    <w:rsid w:val="00FA039C"/>
    <w:rsid w:val="00FA1252"/>
    <w:rsid w:val="00FA1646"/>
    <w:rsid w:val="00FA2190"/>
    <w:rsid w:val="00FA27EA"/>
    <w:rsid w:val="00FA302E"/>
    <w:rsid w:val="00FA316F"/>
    <w:rsid w:val="00FA3199"/>
    <w:rsid w:val="00FA35F7"/>
    <w:rsid w:val="00FA3E5A"/>
    <w:rsid w:val="00FA5161"/>
    <w:rsid w:val="00FA533D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5C9"/>
    <w:rsid w:val="00FB41BC"/>
    <w:rsid w:val="00FB4657"/>
    <w:rsid w:val="00FB49C0"/>
    <w:rsid w:val="00FB4A33"/>
    <w:rsid w:val="00FB4E6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2A5E"/>
    <w:rsid w:val="00FC2E96"/>
    <w:rsid w:val="00FC3635"/>
    <w:rsid w:val="00FC4101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C1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52F"/>
    <w:rsid w:val="00FE50BB"/>
    <w:rsid w:val="00FE51C6"/>
    <w:rsid w:val="00FE5A85"/>
    <w:rsid w:val="00FE61B9"/>
    <w:rsid w:val="00FE7717"/>
    <w:rsid w:val="00FE7AB4"/>
    <w:rsid w:val="00FE7E76"/>
    <w:rsid w:val="00FF029A"/>
    <w:rsid w:val="00FF079A"/>
    <w:rsid w:val="00FF09F7"/>
    <w:rsid w:val="00FF0ACA"/>
    <w:rsid w:val="00FF0E55"/>
    <w:rsid w:val="00FF0F46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6F23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3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35</TotalTime>
  <Pages>12</Pages>
  <Words>2391</Words>
  <Characters>10310</Characters>
  <Application>Microsoft Office Word</Application>
  <DocSecurity>0</DocSecurity>
  <Lines>85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15</cp:revision>
  <cp:lastPrinted>2021-11-06T15:09:00Z</cp:lastPrinted>
  <dcterms:created xsi:type="dcterms:W3CDTF">2021-11-05T10:47:00Z</dcterms:created>
  <dcterms:modified xsi:type="dcterms:W3CDTF">2021-11-12T05:08:00Z</dcterms:modified>
</cp:coreProperties>
</file>