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B5610" w14:textId="77777777" w:rsidR="00AE1ED8" w:rsidRPr="00664963" w:rsidRDefault="00574939" w:rsidP="002B7BD4">
      <w:pPr>
        <w:pStyle w:val="Signature"/>
        <w:tabs>
          <w:tab w:val="left" w:pos="1950"/>
        </w:tabs>
        <w:spacing w:line="240" w:lineRule="atLeast"/>
        <w:ind w:right="-45"/>
        <w:rPr>
          <w:rFonts w:cs="Times New Roman"/>
          <w:lang w:val="en-US"/>
        </w:rPr>
      </w:pPr>
      <w:r w:rsidRPr="00664963">
        <w:rPr>
          <w:rFonts w:cs="Times New Roman"/>
        </w:rPr>
        <w:tab/>
      </w:r>
    </w:p>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75D28609" w14:textId="77777777" w:rsidR="002C33A1" w:rsidRPr="00F52267" w:rsidRDefault="002C33A1" w:rsidP="002C33A1">
      <w:pPr>
        <w:pStyle w:val="CoverTitle"/>
        <w:spacing w:line="240" w:lineRule="atLeast"/>
        <w:jc w:val="center"/>
        <w:rPr>
          <w:spacing w:val="-3"/>
          <w:szCs w:val="36"/>
        </w:rPr>
      </w:pPr>
      <w:r w:rsidRPr="00D64660">
        <w:rPr>
          <w:spacing w:val="-3"/>
          <w:szCs w:val="36"/>
        </w:rPr>
        <w:t>Condensed I</w:t>
      </w:r>
      <w:r w:rsidRPr="00F52267">
        <w:rPr>
          <w:spacing w:val="-3"/>
          <w:szCs w:val="36"/>
        </w:rPr>
        <w:t>nterim financial statements</w:t>
      </w:r>
    </w:p>
    <w:p w14:paraId="286CFC89" w14:textId="16E94B25" w:rsidR="002C33A1" w:rsidRPr="00F52267" w:rsidRDefault="002C33A1" w:rsidP="002C33A1">
      <w:pPr>
        <w:spacing w:line="240" w:lineRule="atLeast"/>
        <w:jc w:val="center"/>
        <w:rPr>
          <w:sz w:val="36"/>
          <w:szCs w:val="36"/>
        </w:rPr>
      </w:pPr>
      <w:r w:rsidRPr="00F52267">
        <w:rPr>
          <w:sz w:val="36"/>
          <w:szCs w:val="36"/>
        </w:rPr>
        <w:t xml:space="preserve">for the three-month </w:t>
      </w:r>
      <w:r>
        <w:rPr>
          <w:sz w:val="36"/>
          <w:szCs w:val="36"/>
        </w:rPr>
        <w:t xml:space="preserve">and </w:t>
      </w:r>
      <w:r w:rsidR="00543698">
        <w:rPr>
          <w:sz w:val="36"/>
          <w:szCs w:val="36"/>
        </w:rPr>
        <w:t>nine</w:t>
      </w:r>
      <w:r>
        <w:rPr>
          <w:sz w:val="36"/>
          <w:szCs w:val="36"/>
        </w:rPr>
        <w:t xml:space="preserve">-month </w:t>
      </w:r>
      <w:r w:rsidRPr="00F52267">
        <w:rPr>
          <w:sz w:val="36"/>
          <w:szCs w:val="36"/>
        </w:rPr>
        <w:t>period</w:t>
      </w:r>
      <w:r>
        <w:rPr>
          <w:sz w:val="36"/>
          <w:szCs w:val="36"/>
        </w:rPr>
        <w:t>s</w:t>
      </w:r>
      <w:r w:rsidRPr="00F52267">
        <w:rPr>
          <w:sz w:val="36"/>
          <w:szCs w:val="36"/>
        </w:rPr>
        <w:t xml:space="preserve"> ended</w:t>
      </w:r>
    </w:p>
    <w:p w14:paraId="7820D195" w14:textId="5C0B54DA" w:rsidR="002C33A1" w:rsidRPr="00F52267" w:rsidRDefault="002C33A1" w:rsidP="002C33A1">
      <w:pPr>
        <w:shd w:val="clear" w:color="auto" w:fill="FFFFFF"/>
        <w:spacing w:line="240" w:lineRule="atLeast"/>
        <w:jc w:val="center"/>
        <w:rPr>
          <w:sz w:val="36"/>
          <w:szCs w:val="36"/>
        </w:rPr>
      </w:pPr>
      <w:r>
        <w:rPr>
          <w:sz w:val="36"/>
          <w:szCs w:val="36"/>
        </w:rPr>
        <w:t>30</w:t>
      </w:r>
      <w:r w:rsidRPr="00F52267">
        <w:rPr>
          <w:sz w:val="36"/>
          <w:szCs w:val="36"/>
        </w:rPr>
        <w:t xml:space="preserve"> </w:t>
      </w:r>
      <w:r w:rsidR="00543698">
        <w:rPr>
          <w:sz w:val="36"/>
          <w:szCs w:val="36"/>
        </w:rPr>
        <w:t>September</w:t>
      </w:r>
      <w:r w:rsidRPr="00F52267">
        <w:rPr>
          <w:sz w:val="36"/>
          <w:szCs w:val="36"/>
        </w:rPr>
        <w:t xml:space="preserve"> </w:t>
      </w:r>
      <w:r>
        <w:rPr>
          <w:sz w:val="36"/>
          <w:szCs w:val="36"/>
        </w:rPr>
        <w:t>202</w:t>
      </w:r>
      <w:r w:rsidR="00863175">
        <w:rPr>
          <w:sz w:val="36"/>
          <w:szCs w:val="36"/>
        </w:rPr>
        <w:t>1</w:t>
      </w:r>
    </w:p>
    <w:p w14:paraId="1E153BB7" w14:textId="77777777" w:rsidR="002C33A1" w:rsidRPr="00F52267" w:rsidRDefault="002C33A1" w:rsidP="002C33A1">
      <w:pPr>
        <w:shd w:val="clear" w:color="auto" w:fill="FFFFFF"/>
        <w:spacing w:line="240" w:lineRule="atLeast"/>
        <w:jc w:val="center"/>
        <w:rPr>
          <w:sz w:val="36"/>
          <w:szCs w:val="36"/>
        </w:rPr>
      </w:pPr>
      <w:r w:rsidRPr="00F52267">
        <w:rPr>
          <w:sz w:val="36"/>
          <w:szCs w:val="36"/>
        </w:rPr>
        <w:t>and</w:t>
      </w:r>
    </w:p>
    <w:p w14:paraId="4A4439C4" w14:textId="77777777" w:rsidR="002C33A1" w:rsidRDefault="002C33A1" w:rsidP="002C33A1">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rPr>
        <w:sectPr w:rsidR="002C33A1" w:rsidRPr="00116875" w:rsidSect="00B56E89">
          <w:headerReference w:type="default" r:id="rId8"/>
          <w:pgSz w:w="11907" w:h="16840" w:code="9"/>
          <w:pgMar w:top="691" w:right="1152" w:bottom="576" w:left="1152" w:header="720" w:footer="720" w:gutter="0"/>
          <w:pgNumType w:start="2"/>
          <w:cols w:space="720"/>
          <w:docGrid w:linePitch="299"/>
        </w:sectPr>
      </w:pPr>
    </w:p>
    <w:p w14:paraId="2451EB2F" w14:textId="5E6DE00C" w:rsidR="00FA6A10" w:rsidRDefault="00FA6A10" w:rsidP="00F604E4">
      <w:pPr>
        <w:ind w:right="-450"/>
        <w:rPr>
          <w:b/>
          <w:bCs/>
          <w:sz w:val="28"/>
          <w:szCs w:val="28"/>
        </w:rPr>
      </w:pPr>
    </w:p>
    <w:p w14:paraId="383916AF" w14:textId="012807C0" w:rsidR="00B9325A" w:rsidRDefault="00B9325A" w:rsidP="00F604E4">
      <w:pPr>
        <w:ind w:right="-450"/>
        <w:rPr>
          <w:b/>
          <w:bCs/>
          <w:sz w:val="28"/>
          <w:szCs w:val="28"/>
        </w:rPr>
      </w:pPr>
    </w:p>
    <w:p w14:paraId="77BE11DC" w14:textId="51C01F35" w:rsidR="00B9325A" w:rsidRDefault="00B9325A" w:rsidP="00F604E4">
      <w:pPr>
        <w:ind w:right="-450"/>
        <w:rPr>
          <w:b/>
          <w:bCs/>
          <w:sz w:val="28"/>
          <w:szCs w:val="28"/>
        </w:rPr>
      </w:pPr>
    </w:p>
    <w:p w14:paraId="527A040D" w14:textId="2DFA51B9" w:rsidR="00B9325A" w:rsidRDefault="00B9325A" w:rsidP="00F604E4">
      <w:pPr>
        <w:ind w:right="-450"/>
        <w:rPr>
          <w:b/>
          <w:bCs/>
          <w:sz w:val="28"/>
          <w:szCs w:val="28"/>
        </w:rPr>
      </w:pPr>
    </w:p>
    <w:p w14:paraId="771DE85E" w14:textId="516846E6" w:rsidR="00B9325A" w:rsidRDefault="00B9325A" w:rsidP="00F604E4">
      <w:pPr>
        <w:ind w:right="-450"/>
        <w:rPr>
          <w:b/>
          <w:bCs/>
          <w:sz w:val="28"/>
          <w:szCs w:val="28"/>
        </w:rPr>
      </w:pPr>
    </w:p>
    <w:p w14:paraId="2874BCFF" w14:textId="21835B81" w:rsidR="00B9325A" w:rsidRDefault="00B9325A" w:rsidP="00F604E4">
      <w:pPr>
        <w:ind w:right="-450"/>
        <w:rPr>
          <w:b/>
          <w:bCs/>
          <w:sz w:val="28"/>
          <w:szCs w:val="28"/>
        </w:rPr>
      </w:pPr>
    </w:p>
    <w:p w14:paraId="475A27AC" w14:textId="68B0DA15" w:rsidR="00B9325A" w:rsidRDefault="00B9325A" w:rsidP="00F604E4">
      <w:pPr>
        <w:ind w:right="-450"/>
        <w:rPr>
          <w:b/>
          <w:bCs/>
          <w:sz w:val="28"/>
          <w:szCs w:val="28"/>
        </w:rPr>
      </w:pPr>
    </w:p>
    <w:p w14:paraId="63AB4758" w14:textId="77777777" w:rsidR="00B9325A" w:rsidRDefault="00B9325A" w:rsidP="00F604E4">
      <w:pPr>
        <w:ind w:right="-450"/>
        <w:rPr>
          <w:b/>
          <w:bCs/>
          <w:sz w:val="28"/>
          <w:szCs w:val="28"/>
        </w:rPr>
      </w:pPr>
    </w:p>
    <w:p w14:paraId="3471EEF7" w14:textId="77777777" w:rsidR="00FA6A10" w:rsidRDefault="00FA6A10" w:rsidP="00F604E4">
      <w:pPr>
        <w:ind w:right="-450"/>
        <w:rPr>
          <w:b/>
          <w:bCs/>
          <w:sz w:val="28"/>
          <w:szCs w:val="28"/>
        </w:rPr>
      </w:pPr>
    </w:p>
    <w:p w14:paraId="23807088" w14:textId="75B8250A" w:rsidR="00F604E4" w:rsidRPr="00582B02" w:rsidRDefault="00F604E4" w:rsidP="00F604E4">
      <w:pPr>
        <w:ind w:right="-450"/>
        <w:rPr>
          <w:b/>
          <w:bCs/>
          <w:sz w:val="28"/>
          <w:szCs w:val="28"/>
        </w:rPr>
      </w:pPr>
      <w:r>
        <w:rPr>
          <w:b/>
          <w:bCs/>
          <w:sz w:val="28"/>
          <w:szCs w:val="28"/>
        </w:rPr>
        <w:t xml:space="preserve">Independent Auditor’s Report on Review of Interim </w:t>
      </w:r>
      <w:r w:rsidRPr="000D0816">
        <w:rPr>
          <w:b/>
          <w:bCs/>
          <w:sz w:val="28"/>
          <w:szCs w:val="28"/>
        </w:rPr>
        <w:t>Financial Information</w:t>
      </w:r>
    </w:p>
    <w:p w14:paraId="60D9049E" w14:textId="23F2D165" w:rsidR="00F604E4" w:rsidRDefault="00F604E4" w:rsidP="00727069">
      <w:pPr>
        <w:pStyle w:val="acctmainheading"/>
        <w:spacing w:after="0" w:line="240" w:lineRule="atLeast"/>
        <w:ind w:right="-45"/>
        <w:outlineLvl w:val="0"/>
        <w:rPr>
          <w:rFonts w:cs="Times New Roman"/>
          <w:sz w:val="24"/>
          <w:szCs w:val="24"/>
        </w:rPr>
      </w:pP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664963"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713C5E4D" w14:textId="27DEC023" w:rsidR="005864AD" w:rsidRPr="001263CD" w:rsidRDefault="005864AD" w:rsidP="005864AD">
      <w:pPr>
        <w:jc w:val="both"/>
        <w:rPr>
          <w:rFonts w:cs="Times New Roman"/>
          <w:spacing w:val="2"/>
          <w:lang w:bidi="th-TH"/>
        </w:rPr>
      </w:pPr>
      <w:r w:rsidRPr="001263CD">
        <w:rPr>
          <w:rFonts w:cs="Times New Roman"/>
          <w:spacing w:val="2"/>
          <w:lang w:bidi="th-TH"/>
        </w:rPr>
        <w:t>I have reviewed the accompanying statement of financial position of Exotic Food Public Company Limited</w:t>
      </w:r>
      <w:r w:rsidR="0072617C" w:rsidRPr="001263CD">
        <w:rPr>
          <w:rFonts w:cs="Times New Roman"/>
          <w:spacing w:val="2"/>
          <w:lang w:bidi="th-TH"/>
        </w:rPr>
        <w:t xml:space="preserve"> </w:t>
      </w:r>
      <w:r w:rsidRPr="001263CD">
        <w:rPr>
          <w:rFonts w:cs="Times New Roman"/>
          <w:spacing w:val="2"/>
          <w:lang w:bidi="th-TH"/>
        </w:rPr>
        <w:t xml:space="preserve">as at </w:t>
      </w:r>
      <w:r w:rsidR="002C33A1" w:rsidRPr="001263CD">
        <w:rPr>
          <w:rFonts w:cs="Times New Roman"/>
          <w:spacing w:val="2"/>
          <w:lang w:bidi="th-TH"/>
        </w:rPr>
        <w:t xml:space="preserve">30 </w:t>
      </w:r>
      <w:r w:rsidR="00543698">
        <w:rPr>
          <w:rFonts w:cs="Times New Roman"/>
          <w:spacing w:val="2"/>
          <w:lang w:bidi="th-TH"/>
        </w:rPr>
        <w:t>September</w:t>
      </w:r>
      <w:r w:rsidR="00390BD0" w:rsidRPr="001263CD">
        <w:rPr>
          <w:rFonts w:cs="Times New Roman"/>
          <w:spacing w:val="2"/>
          <w:lang w:val="en-US" w:bidi="th-TH"/>
        </w:rPr>
        <w:t xml:space="preserve"> </w:t>
      </w:r>
      <w:r w:rsidR="00CE6ED9" w:rsidRPr="001263CD">
        <w:rPr>
          <w:rFonts w:cs="Times New Roman"/>
          <w:spacing w:val="2"/>
          <w:lang w:bidi="th-TH"/>
        </w:rPr>
        <w:t>20</w:t>
      </w:r>
      <w:r w:rsidR="00390BD0" w:rsidRPr="001263CD">
        <w:rPr>
          <w:rFonts w:cs="Times New Roman"/>
          <w:spacing w:val="2"/>
          <w:lang w:bidi="th-TH"/>
        </w:rPr>
        <w:t>2</w:t>
      </w:r>
      <w:r w:rsidR="008F2CBA">
        <w:rPr>
          <w:rFonts w:cs="Times New Roman"/>
          <w:spacing w:val="2"/>
          <w:lang w:bidi="th-TH"/>
        </w:rPr>
        <w:t>1</w:t>
      </w:r>
      <w:r w:rsidRPr="001263CD">
        <w:rPr>
          <w:rFonts w:cs="Times New Roman"/>
          <w:spacing w:val="2"/>
          <w:lang w:bidi="th-TH"/>
        </w:rPr>
        <w:t>; the statements of comprehensive income</w:t>
      </w:r>
      <w:r w:rsidR="00DE1684" w:rsidRPr="001263CD">
        <w:rPr>
          <w:rFonts w:cs="Times New Roman"/>
          <w:spacing w:val="2"/>
          <w:lang w:bidi="th-TH"/>
        </w:rPr>
        <w:t xml:space="preserve"> for </w:t>
      </w:r>
      <w:proofErr w:type="spellStart"/>
      <w:r w:rsidR="00DE1684" w:rsidRPr="001263CD">
        <w:rPr>
          <w:rFonts w:cs="Times New Roman"/>
          <w:spacing w:val="2"/>
          <w:lang w:bidi="th-TH"/>
        </w:rPr>
        <w:t>th</w:t>
      </w:r>
      <w:proofErr w:type="spellEnd"/>
      <w:r w:rsidR="00DE1684" w:rsidRPr="001263CD">
        <w:rPr>
          <w:rFonts w:cs="Times New Roman"/>
          <w:spacing w:val="2"/>
          <w:lang w:val="en-US" w:bidi="th-TH"/>
        </w:rPr>
        <w:t xml:space="preserve">e three-month and </w:t>
      </w:r>
      <w:r w:rsidR="00543698">
        <w:rPr>
          <w:rFonts w:cs="Times New Roman"/>
          <w:spacing w:val="2"/>
          <w:lang w:bidi="th-TH"/>
        </w:rPr>
        <w:t>nine</w:t>
      </w:r>
      <w:r w:rsidR="00DE1684" w:rsidRPr="001263CD">
        <w:rPr>
          <w:rFonts w:cs="Times New Roman"/>
          <w:spacing w:val="2"/>
          <w:lang w:bidi="th-TH"/>
        </w:rPr>
        <w:t>-month period</w:t>
      </w:r>
      <w:r w:rsidR="001263CD">
        <w:rPr>
          <w:rFonts w:cs="Times New Roman"/>
          <w:spacing w:val="2"/>
          <w:lang w:bidi="th-TH"/>
        </w:rPr>
        <w:t>s</w:t>
      </w:r>
      <w:r w:rsidR="00DE1684" w:rsidRPr="001263CD">
        <w:rPr>
          <w:rFonts w:cs="Times New Roman"/>
          <w:spacing w:val="2"/>
          <w:lang w:bidi="th-TH"/>
        </w:rPr>
        <w:t xml:space="preserve"> ended 30 </w:t>
      </w:r>
      <w:r w:rsidR="00543698">
        <w:rPr>
          <w:rFonts w:cs="Times New Roman"/>
          <w:spacing w:val="2"/>
          <w:lang w:bidi="th-TH"/>
        </w:rPr>
        <w:t>September</w:t>
      </w:r>
      <w:r w:rsidR="00DE1684" w:rsidRPr="001263CD">
        <w:rPr>
          <w:rFonts w:cs="Times New Roman"/>
          <w:spacing w:val="2"/>
          <w:lang w:bidi="th-TH"/>
        </w:rPr>
        <w:t xml:space="preserve"> 202</w:t>
      </w:r>
      <w:r w:rsidR="008F2CBA">
        <w:rPr>
          <w:rFonts w:cs="Times New Roman"/>
          <w:spacing w:val="2"/>
          <w:lang w:bidi="th-TH"/>
        </w:rPr>
        <w:t>1</w:t>
      </w:r>
      <w:r w:rsidR="00A62F5C" w:rsidRPr="001263CD">
        <w:rPr>
          <w:rFonts w:cs="Times New Roman"/>
          <w:spacing w:val="2"/>
          <w:lang w:bidi="th-TH"/>
        </w:rPr>
        <w:t>,</w:t>
      </w:r>
      <w:r w:rsidR="00C44C6B" w:rsidRPr="001263CD">
        <w:rPr>
          <w:rFonts w:cs="Times New Roman"/>
          <w:spacing w:val="2"/>
          <w:cs/>
          <w:lang w:bidi="th-TH"/>
        </w:rPr>
        <w:t xml:space="preserve"> </w:t>
      </w:r>
      <w:r w:rsidR="00DE1684" w:rsidRPr="001263CD">
        <w:rPr>
          <w:rFonts w:cs="Times New Roman"/>
          <w:spacing w:val="2"/>
          <w:lang w:bidi="th-TH"/>
        </w:rPr>
        <w:t xml:space="preserve">the statement of </w:t>
      </w:r>
      <w:r w:rsidRPr="001263CD">
        <w:rPr>
          <w:rFonts w:cs="Times New Roman"/>
          <w:spacing w:val="2"/>
          <w:lang w:bidi="th-TH"/>
        </w:rPr>
        <w:t xml:space="preserve">changes in equity and cash flows for </w:t>
      </w:r>
      <w:proofErr w:type="spellStart"/>
      <w:r w:rsidRPr="001263CD">
        <w:rPr>
          <w:rFonts w:cs="Times New Roman"/>
          <w:spacing w:val="2"/>
          <w:lang w:bidi="th-TH"/>
        </w:rPr>
        <w:t>th</w:t>
      </w:r>
      <w:proofErr w:type="spellEnd"/>
      <w:r w:rsidR="00DE1684" w:rsidRPr="001263CD">
        <w:rPr>
          <w:rFonts w:cs="Times New Roman"/>
          <w:spacing w:val="2"/>
          <w:lang w:val="en-US" w:bidi="th-TH"/>
        </w:rPr>
        <w:t xml:space="preserve">e </w:t>
      </w:r>
      <w:r w:rsidR="00543698">
        <w:rPr>
          <w:rFonts w:cs="Times New Roman"/>
          <w:spacing w:val="2"/>
          <w:lang w:bidi="th-TH"/>
        </w:rPr>
        <w:t>nine</w:t>
      </w:r>
      <w:r w:rsidR="008922C7" w:rsidRPr="001263CD">
        <w:rPr>
          <w:rFonts w:cs="Times New Roman"/>
          <w:spacing w:val="2"/>
          <w:lang w:bidi="th-TH"/>
        </w:rPr>
        <w:t>-month period ended</w:t>
      </w:r>
      <w:r w:rsidR="00543698">
        <w:rPr>
          <w:rFonts w:cs="Times New Roman"/>
          <w:spacing w:val="2"/>
          <w:lang w:bidi="th-TH"/>
        </w:rPr>
        <w:t xml:space="preserve"> </w:t>
      </w:r>
      <w:r w:rsidR="002C33A1" w:rsidRPr="001263CD">
        <w:rPr>
          <w:rFonts w:cs="Times New Roman"/>
          <w:spacing w:val="2"/>
          <w:lang w:bidi="th-TH"/>
        </w:rPr>
        <w:t>30</w:t>
      </w:r>
      <w:r w:rsidR="00543698">
        <w:rPr>
          <w:rFonts w:cs="Times New Roman"/>
          <w:spacing w:val="2"/>
          <w:lang w:bidi="th-TH"/>
        </w:rPr>
        <w:t xml:space="preserve"> September </w:t>
      </w:r>
      <w:r w:rsidR="00CE6ED9" w:rsidRPr="001263CD">
        <w:rPr>
          <w:rFonts w:cs="Times New Roman"/>
          <w:spacing w:val="2"/>
          <w:lang w:bidi="th-TH"/>
        </w:rPr>
        <w:t>20</w:t>
      </w:r>
      <w:r w:rsidR="00390BD0" w:rsidRPr="001263CD">
        <w:rPr>
          <w:rFonts w:cs="Times New Roman"/>
          <w:spacing w:val="2"/>
          <w:lang w:bidi="th-TH"/>
        </w:rPr>
        <w:t>2</w:t>
      </w:r>
      <w:r w:rsidR="008F2CBA">
        <w:rPr>
          <w:rFonts w:cs="Times New Roman"/>
          <w:spacing w:val="2"/>
          <w:lang w:bidi="th-TH"/>
        </w:rPr>
        <w:t>1</w:t>
      </w:r>
      <w:r w:rsidRPr="001263CD">
        <w:rPr>
          <w:rFonts w:cs="Times New Roman"/>
          <w:spacing w:val="2"/>
          <w:lang w:bidi="th-TH"/>
        </w:rPr>
        <w:t xml:space="preserve">; and </w:t>
      </w:r>
      <w:r w:rsidR="0072617C" w:rsidRPr="001263CD">
        <w:rPr>
          <w:rFonts w:cs="Times New Roman"/>
          <w:spacing w:val="2"/>
          <w:lang w:bidi="th-TH"/>
        </w:rPr>
        <w:t xml:space="preserve">condensed </w:t>
      </w:r>
      <w:r w:rsidRPr="001263CD">
        <w:rPr>
          <w:rFonts w:cs="Times New Roman"/>
          <w:spacing w:val="2"/>
          <w:lang w:bidi="th-TH"/>
        </w:rPr>
        <w:t xml:space="preserve">notes (“interim financial </w:t>
      </w:r>
      <w:r w:rsidR="007A30B3" w:rsidRPr="001263CD">
        <w:rPr>
          <w:rFonts w:cs="Times New Roman"/>
          <w:spacing w:val="2"/>
          <w:lang w:bidi="th-TH"/>
        </w:rPr>
        <w:t>information</w:t>
      </w:r>
      <w:r w:rsidRPr="001263CD">
        <w:rPr>
          <w:rFonts w:cs="Times New Roman"/>
          <w:spacing w:val="2"/>
          <w:lang w:bidi="th-TH"/>
        </w:rPr>
        <w:t>”). Management is</w:t>
      </w:r>
      <w:r w:rsidR="000564B3" w:rsidRPr="001263CD">
        <w:rPr>
          <w:rFonts w:cs="Times New Roman"/>
          <w:spacing w:val="2"/>
          <w:lang w:bidi="th-TH"/>
        </w:rPr>
        <w:t xml:space="preserve"> </w:t>
      </w:r>
      <w:r w:rsidRPr="001263CD">
        <w:rPr>
          <w:rFonts w:cs="Times New Roman"/>
          <w:spacing w:val="2"/>
          <w:lang w:bidi="th-TH"/>
        </w:rPr>
        <w:t xml:space="preserve">responsible for the </w:t>
      </w:r>
      <w:r w:rsidR="00EF3E84" w:rsidRPr="001263CD">
        <w:rPr>
          <w:rFonts w:cs="Times New Roman"/>
          <w:spacing w:val="2"/>
          <w:lang w:bidi="th-TH"/>
        </w:rPr>
        <w:t xml:space="preserve">preparation and </w:t>
      </w:r>
      <w:r w:rsidR="0072617C" w:rsidRPr="001263CD">
        <w:rPr>
          <w:rFonts w:cs="Times New Roman"/>
          <w:spacing w:val="2"/>
          <w:lang w:bidi="th-TH"/>
        </w:rPr>
        <w:t xml:space="preserve">presentation </w:t>
      </w:r>
      <w:r w:rsidRPr="001263CD">
        <w:rPr>
          <w:rFonts w:cs="Times New Roman"/>
          <w:spacing w:val="2"/>
          <w:lang w:bidi="th-TH"/>
        </w:rPr>
        <w:t>of th</w:t>
      </w:r>
      <w:r w:rsidR="007A30B3" w:rsidRPr="001263CD">
        <w:rPr>
          <w:rFonts w:cs="Times New Roman"/>
          <w:spacing w:val="2"/>
          <w:lang w:bidi="th-TH"/>
        </w:rPr>
        <w:t>is</w:t>
      </w:r>
      <w:r w:rsidRPr="001263CD">
        <w:rPr>
          <w:rFonts w:cs="Times New Roman"/>
          <w:spacing w:val="2"/>
          <w:lang w:bidi="th-TH"/>
        </w:rPr>
        <w:t xml:space="preserve"> interim financial </w:t>
      </w:r>
      <w:r w:rsidR="007A30B3" w:rsidRPr="001263CD">
        <w:rPr>
          <w:rFonts w:cs="Times New Roman"/>
          <w:spacing w:val="2"/>
          <w:lang w:bidi="th-TH"/>
        </w:rPr>
        <w:t>information</w:t>
      </w:r>
      <w:r w:rsidRPr="001263CD">
        <w:rPr>
          <w:rFonts w:cs="Times New Roman"/>
          <w:spacing w:val="2"/>
          <w:lang w:bidi="th-TH"/>
        </w:rPr>
        <w:t xml:space="preserve"> in accordance with Thai </w:t>
      </w:r>
      <w:r w:rsidR="0072617C" w:rsidRPr="001263CD">
        <w:rPr>
          <w:rFonts w:cs="Times New Roman"/>
          <w:spacing w:val="2"/>
          <w:lang w:bidi="th-TH"/>
        </w:rPr>
        <w:t>Accounting</w:t>
      </w:r>
      <w:r w:rsidRPr="001263CD">
        <w:rPr>
          <w:rFonts w:cs="Times New Roman"/>
          <w:spacing w:val="2"/>
          <w:lang w:bidi="th-TH"/>
        </w:rPr>
        <w:t xml:space="preserve"> Standard</w:t>
      </w:r>
      <w:r w:rsidR="0072617C" w:rsidRPr="001263CD">
        <w:rPr>
          <w:rFonts w:cs="Times New Roman"/>
          <w:spacing w:val="2"/>
          <w:lang w:bidi="th-TH"/>
        </w:rPr>
        <w:t xml:space="preserve"> 34</w:t>
      </w:r>
      <w:r w:rsidR="00861EA9">
        <w:rPr>
          <w:rFonts w:cs="Times New Roman"/>
          <w:spacing w:val="2"/>
          <w:lang w:bidi="th-TH"/>
        </w:rPr>
        <w:t>,</w:t>
      </w:r>
      <w:r w:rsidR="00C12493" w:rsidRPr="001263CD">
        <w:rPr>
          <w:rFonts w:cs="Times New Roman"/>
          <w:spacing w:val="2"/>
          <w:lang w:bidi="th-TH"/>
        </w:rPr>
        <w:t xml:space="preserve"> “</w:t>
      </w:r>
      <w:r w:rsidR="000E65B4" w:rsidRPr="001263CD">
        <w:rPr>
          <w:rFonts w:cs="Times New Roman"/>
          <w:spacing w:val="2"/>
          <w:lang w:bidi="th-TH"/>
        </w:rPr>
        <w:t>I</w:t>
      </w:r>
      <w:r w:rsidR="00C12493" w:rsidRPr="001263CD">
        <w:rPr>
          <w:rFonts w:cs="Times New Roman"/>
          <w:spacing w:val="2"/>
          <w:lang w:bidi="th-TH"/>
        </w:rPr>
        <w:t xml:space="preserve">nterim </w:t>
      </w:r>
      <w:r w:rsidR="000E65B4" w:rsidRPr="001263CD">
        <w:rPr>
          <w:rFonts w:cs="Times New Roman"/>
          <w:spacing w:val="2"/>
          <w:lang w:bidi="th-TH"/>
        </w:rPr>
        <w:t>F</w:t>
      </w:r>
      <w:r w:rsidR="00C12493" w:rsidRPr="001263CD">
        <w:rPr>
          <w:rFonts w:cs="Times New Roman"/>
          <w:spacing w:val="2"/>
          <w:lang w:bidi="th-TH"/>
        </w:rPr>
        <w:t xml:space="preserve">inancial </w:t>
      </w:r>
      <w:r w:rsidR="000E65B4" w:rsidRPr="001263CD">
        <w:rPr>
          <w:rFonts w:cs="Times New Roman"/>
          <w:spacing w:val="2"/>
          <w:lang w:bidi="th-TH"/>
        </w:rPr>
        <w:t>Reporting</w:t>
      </w:r>
      <w:r w:rsidR="00C12493" w:rsidRPr="001263CD">
        <w:rPr>
          <w:rFonts w:cs="Times New Roman"/>
          <w:spacing w:val="2"/>
          <w:lang w:bidi="th-TH"/>
        </w:rPr>
        <w:t>”</w:t>
      </w:r>
      <w:r w:rsidRPr="001263CD">
        <w:rPr>
          <w:rFonts w:cs="Times New Roman"/>
          <w:spacing w:val="2"/>
          <w:lang w:bidi="th-TH"/>
        </w:rPr>
        <w:t>. My responsibility is to express a conclusion on th</w:t>
      </w:r>
      <w:r w:rsidR="007A30B3" w:rsidRPr="001263CD">
        <w:rPr>
          <w:rFonts w:cs="Times New Roman"/>
          <w:spacing w:val="2"/>
          <w:lang w:bidi="th-TH"/>
        </w:rPr>
        <w:t>is</w:t>
      </w:r>
      <w:r w:rsidRPr="001263CD">
        <w:rPr>
          <w:rFonts w:cs="Times New Roman"/>
          <w:spacing w:val="2"/>
          <w:lang w:bidi="th-TH"/>
        </w:rPr>
        <w:t xml:space="preserve"> interim financial </w:t>
      </w:r>
      <w:r w:rsidR="007A30B3" w:rsidRPr="001263CD">
        <w:rPr>
          <w:rFonts w:cs="Times New Roman"/>
          <w:spacing w:val="2"/>
          <w:lang w:bidi="th-TH"/>
        </w:rPr>
        <w:t>information</w:t>
      </w:r>
      <w:r w:rsidRPr="001263CD">
        <w:rPr>
          <w:rFonts w:cs="Times New Roman"/>
          <w:spacing w:val="2"/>
          <w:lang w:bidi="th-TH"/>
        </w:rPr>
        <w:t xml:space="preserve">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E2634A">
        <w:rPr>
          <w:rFonts w:cs="Times New Roman"/>
          <w:spacing w:val="1"/>
        </w:rPr>
        <w:t>information</w:t>
      </w:r>
      <w:r w:rsidRPr="00E2634A">
        <w:rPr>
          <w:rFonts w:cs="Times New Roman"/>
          <w:spacing w:val="1"/>
        </w:rPr>
        <w:t xml:space="preserve"> consists of making inquiries, primarily of persons responsible for financial and accounting matters,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664963" w:rsidRDefault="007A30B3" w:rsidP="007A30B3">
      <w:pPr>
        <w:jc w:val="both"/>
        <w:rPr>
          <w:rFonts w:cs="Times New Roman"/>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9AEA6AB" w14:textId="77777777" w:rsidR="00406D21" w:rsidRDefault="00406D21"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3A90DD1C" w14:textId="158CAB83" w:rsidR="00DB48FB" w:rsidRPr="00664963" w:rsidRDefault="00DB48FB" w:rsidP="00DB48FB">
      <w:pPr>
        <w:tabs>
          <w:tab w:val="left" w:pos="540"/>
        </w:tabs>
        <w:spacing w:line="240" w:lineRule="atLeast"/>
        <w:ind w:right="-45"/>
        <w:jc w:val="both"/>
        <w:rPr>
          <w:rFonts w:cs="Times New Roman"/>
          <w:szCs w:val="22"/>
        </w:rPr>
      </w:pPr>
      <w:r w:rsidRPr="000705D9">
        <w:rPr>
          <w:rFonts w:cs="Times New Roman"/>
          <w:szCs w:val="22"/>
        </w:rPr>
        <w:t>(</w:t>
      </w:r>
      <w:r w:rsidRPr="000705D9">
        <w:rPr>
          <w:rFonts w:cs="Times New Roman"/>
          <w:lang w:val="en-US"/>
        </w:rPr>
        <w:t>Nadsasin Wattanapaisa</w:t>
      </w:r>
      <w:r w:rsidR="00861EA9">
        <w:rPr>
          <w:rFonts w:cs="Times New Roman"/>
          <w:lang w:val="en-US"/>
        </w:rPr>
        <w:t>l</w:t>
      </w:r>
      <w:r w:rsidRPr="000705D9">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27DA7CFA" w:rsidR="00D47D89" w:rsidRPr="00664963" w:rsidRDefault="00B526AC" w:rsidP="00E554DC">
      <w:pPr>
        <w:tabs>
          <w:tab w:val="left" w:pos="540"/>
        </w:tabs>
        <w:spacing w:line="240" w:lineRule="atLeast"/>
        <w:ind w:right="-45"/>
        <w:jc w:val="both"/>
        <w:rPr>
          <w:rFonts w:cs="Times New Roman"/>
          <w:szCs w:val="22"/>
        </w:rPr>
      </w:pPr>
      <w:r w:rsidRPr="00664963">
        <w:rPr>
          <w:rFonts w:cs="Times New Roman"/>
          <w:szCs w:val="22"/>
        </w:rPr>
        <w:t xml:space="preserve">Registration No. </w:t>
      </w:r>
      <w:r w:rsidR="00DB48FB">
        <w:rPr>
          <w:rFonts w:cs="Times New Roman"/>
          <w:szCs w:val="22"/>
          <w:lang w:val="en-US"/>
        </w:rPr>
        <w:t>10767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smartTag w:uri="urn:schemas-microsoft-com:office:smarttags" w:element="City">
        <w:smartTag w:uri="urn:schemas-microsoft-com:office:smarttags" w:element="place">
          <w:r w:rsidRPr="00664963">
            <w:rPr>
              <w:rFonts w:cs="Times New Roman"/>
              <w:lang w:val="en-US"/>
            </w:rPr>
            <w:t>Bangkok</w:t>
          </w:r>
        </w:smartTag>
      </w:smartTag>
      <w:r w:rsidRPr="00664963">
        <w:rPr>
          <w:rFonts w:cs="Times New Roman"/>
          <w:lang w:val="en-US"/>
        </w:rPr>
        <w:t xml:space="preserve"> </w:t>
      </w:r>
    </w:p>
    <w:p w14:paraId="28D83192" w14:textId="5FC72DA2" w:rsidR="00C72C01" w:rsidRPr="00951504" w:rsidRDefault="00BA2D6F" w:rsidP="00F14AC1">
      <w:pPr>
        <w:pStyle w:val="acctreadnote"/>
        <w:framePr w:hSpace="0" w:vSpace="0" w:wrap="auto" w:hAnchor="text" w:yAlign="inline"/>
        <w:spacing w:after="0" w:line="240" w:lineRule="atLeast"/>
        <w:ind w:right="-45"/>
        <w:jc w:val="both"/>
        <w:rPr>
          <w:szCs w:val="22"/>
        </w:rPr>
      </w:pPr>
      <w:r>
        <w:rPr>
          <w:rFonts w:cstheme="minorBidi"/>
          <w:spacing w:val="4"/>
          <w:lang w:val="en-US" w:bidi="th-TH"/>
        </w:rPr>
        <w:t>12 November 2021</w:t>
      </w:r>
    </w:p>
    <w:p w14:paraId="4D18BF11" w14:textId="77777777" w:rsidR="00383FB4" w:rsidRPr="00FC36FB" w:rsidRDefault="00383FB4" w:rsidP="00C03DF9">
      <w:pPr>
        <w:tabs>
          <w:tab w:val="left" w:pos="720"/>
        </w:tabs>
        <w:spacing w:line="240" w:lineRule="auto"/>
        <w:jc w:val="thaiDistribute"/>
        <w:rPr>
          <w:rFonts w:cs="Times New Roman"/>
          <w:szCs w:val="22"/>
        </w:rPr>
      </w:pPr>
    </w:p>
    <w:sectPr w:rsidR="00383FB4" w:rsidRPr="00FC36FB" w:rsidSect="00F14AC1">
      <w:headerReference w:type="default" r:id="rId9"/>
      <w:pgSz w:w="11907" w:h="16840"/>
      <w:pgMar w:top="691" w:right="1152" w:bottom="1440" w:left="1152" w:header="720" w:footer="738"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9F667" w14:textId="77777777" w:rsidR="00B22174" w:rsidRDefault="00B22174">
      <w:r>
        <w:separator/>
      </w:r>
    </w:p>
  </w:endnote>
  <w:endnote w:type="continuationSeparator" w:id="0">
    <w:p w14:paraId="3718BAB7" w14:textId="77777777" w:rsidR="00B22174" w:rsidRDefault="00B22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D36B5" w14:textId="77777777" w:rsidR="00B22174" w:rsidRDefault="00B22174">
      <w:r>
        <w:separator/>
      </w:r>
    </w:p>
  </w:footnote>
  <w:footnote w:type="continuationSeparator" w:id="0">
    <w:p w14:paraId="743EEE16" w14:textId="77777777" w:rsidR="00B22174" w:rsidRDefault="00B22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A93D0" w14:textId="77777777" w:rsidR="002C7B33" w:rsidRPr="008F5153" w:rsidRDefault="002C7B33"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bookmarkStart w:id="0" w:name="Start"/>
    <w:bookmarkEnd w:id="0"/>
  </w:p>
  <w:p w14:paraId="65556B0D" w14:textId="77777777" w:rsidR="002C7B33" w:rsidRPr="008F5153" w:rsidRDefault="002C7B33"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8F8BF6C" w14:textId="77777777" w:rsidR="002C7B33" w:rsidRPr="008F5153" w:rsidRDefault="002C7B33"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9D442B7" w14:textId="77777777" w:rsidR="002C7B33" w:rsidRPr="008F5153" w:rsidRDefault="002C7B33"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7F102DF5" w14:textId="77777777" w:rsidR="002C7B33" w:rsidRPr="008F5153" w:rsidRDefault="002C7B33"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2AC01B26" w14:textId="77777777" w:rsidR="002C7B33" w:rsidRPr="008F5153" w:rsidRDefault="002C7B33"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EE43B" w14:textId="77777777" w:rsidR="002C7B33" w:rsidRPr="00B9325A" w:rsidRDefault="002C7B33" w:rsidP="00B932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5" w15:restartNumberingAfterBreak="0">
    <w:nsid w:val="41080F21"/>
    <w:multiLevelType w:val="hybridMultilevel"/>
    <w:tmpl w:val="CE02E2DC"/>
    <w:lvl w:ilvl="0" w:tplc="3BB2ADAA">
      <w:start w:val="607"/>
      <w:numFmt w:val="bullet"/>
      <w:lvlText w:val="•"/>
      <w:lvlJc w:val="left"/>
      <w:pPr>
        <w:ind w:left="900" w:hanging="360"/>
      </w:pPr>
      <w:rPr>
        <w:rFonts w:ascii="Angsana New" w:eastAsia="Times New Roman" w:hAnsi="Angsana New" w:cs="Angsana New" w:hint="default"/>
        <w:color w:val="000000"/>
        <w:sz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3"/>
  </w:num>
  <w:num w:numId="5">
    <w:abstractNumId w:val="11"/>
  </w:num>
  <w:num w:numId="6">
    <w:abstractNumId w:val="9"/>
  </w:num>
  <w:num w:numId="7">
    <w:abstractNumId w:val="23"/>
  </w:num>
  <w:num w:numId="8">
    <w:abstractNumId w:val="18"/>
  </w:num>
  <w:num w:numId="9">
    <w:abstractNumId w:val="17"/>
  </w:num>
  <w:num w:numId="10">
    <w:abstractNumId w:val="27"/>
  </w:num>
  <w:num w:numId="11">
    <w:abstractNumId w:val="8"/>
  </w:num>
  <w:num w:numId="12">
    <w:abstractNumId w:val="21"/>
  </w:num>
  <w:num w:numId="13">
    <w:abstractNumId w:val="28"/>
  </w:num>
  <w:num w:numId="14">
    <w:abstractNumId w:val="4"/>
  </w:num>
  <w:num w:numId="15">
    <w:abstractNumId w:val="26"/>
  </w:num>
  <w:num w:numId="16">
    <w:abstractNumId w:val="13"/>
  </w:num>
  <w:num w:numId="17">
    <w:abstractNumId w:val="2"/>
  </w:num>
  <w:num w:numId="18">
    <w:abstractNumId w:val="6"/>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6"/>
  </w:num>
  <w:num w:numId="22">
    <w:abstractNumId w:val="26"/>
  </w:num>
  <w:num w:numId="23">
    <w:abstractNumId w:val="14"/>
  </w:num>
  <w:num w:numId="24">
    <w:abstractNumId w:val="29"/>
  </w:num>
  <w:num w:numId="25">
    <w:abstractNumId w:val="5"/>
  </w:num>
  <w:num w:numId="26">
    <w:abstractNumId w:val="19"/>
  </w:num>
  <w:num w:numId="27">
    <w:abstractNumId w:val="22"/>
  </w:num>
  <w:num w:numId="28">
    <w:abstractNumId w:val="12"/>
  </w:num>
  <w:num w:numId="29">
    <w:abstractNumId w:val="20"/>
  </w:num>
  <w:num w:numId="30">
    <w:abstractNumId w:val="25"/>
  </w:num>
  <w:num w:numId="31">
    <w:abstractNumId w:val="24"/>
  </w:num>
  <w:num w:numId="32">
    <w:abstractNumId w:val="16"/>
  </w:num>
  <w:num w:numId="33">
    <w:abstractNumId w:val="7"/>
  </w:num>
  <w:num w:numId="34">
    <w:abstractNumId w:val="26"/>
  </w:num>
  <w:num w:numId="35">
    <w:abstractNumId w:val="15"/>
  </w:num>
  <w:num w:numId="36">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520"/>
    <w:rsid w:val="00005C6B"/>
    <w:rsid w:val="00005F5C"/>
    <w:rsid w:val="00006F60"/>
    <w:rsid w:val="0000721F"/>
    <w:rsid w:val="00007358"/>
    <w:rsid w:val="00010119"/>
    <w:rsid w:val="0001066C"/>
    <w:rsid w:val="00010BBA"/>
    <w:rsid w:val="00010DE2"/>
    <w:rsid w:val="00011336"/>
    <w:rsid w:val="00011E44"/>
    <w:rsid w:val="00012047"/>
    <w:rsid w:val="00012659"/>
    <w:rsid w:val="000137C4"/>
    <w:rsid w:val="00014299"/>
    <w:rsid w:val="00015562"/>
    <w:rsid w:val="00017097"/>
    <w:rsid w:val="000174BE"/>
    <w:rsid w:val="00017DFD"/>
    <w:rsid w:val="000201DC"/>
    <w:rsid w:val="000213C9"/>
    <w:rsid w:val="00021752"/>
    <w:rsid w:val="00021C4A"/>
    <w:rsid w:val="00021C79"/>
    <w:rsid w:val="000226A6"/>
    <w:rsid w:val="00022710"/>
    <w:rsid w:val="00023039"/>
    <w:rsid w:val="000239FE"/>
    <w:rsid w:val="000245FE"/>
    <w:rsid w:val="00024BA3"/>
    <w:rsid w:val="00025202"/>
    <w:rsid w:val="00025565"/>
    <w:rsid w:val="000258C5"/>
    <w:rsid w:val="00025996"/>
    <w:rsid w:val="000303A6"/>
    <w:rsid w:val="00032083"/>
    <w:rsid w:val="0003250D"/>
    <w:rsid w:val="0003280D"/>
    <w:rsid w:val="00032C6B"/>
    <w:rsid w:val="000337A3"/>
    <w:rsid w:val="0003391D"/>
    <w:rsid w:val="00033DA8"/>
    <w:rsid w:val="00035119"/>
    <w:rsid w:val="000353DC"/>
    <w:rsid w:val="0003722A"/>
    <w:rsid w:val="000377BA"/>
    <w:rsid w:val="000378F0"/>
    <w:rsid w:val="000379A6"/>
    <w:rsid w:val="00040C9E"/>
    <w:rsid w:val="00040D18"/>
    <w:rsid w:val="00040E52"/>
    <w:rsid w:val="000418A2"/>
    <w:rsid w:val="000419F5"/>
    <w:rsid w:val="00042313"/>
    <w:rsid w:val="00042DFA"/>
    <w:rsid w:val="00043B9E"/>
    <w:rsid w:val="00044A7D"/>
    <w:rsid w:val="00045241"/>
    <w:rsid w:val="0004600D"/>
    <w:rsid w:val="000463B6"/>
    <w:rsid w:val="0004655D"/>
    <w:rsid w:val="00046601"/>
    <w:rsid w:val="000467E3"/>
    <w:rsid w:val="00046845"/>
    <w:rsid w:val="000469E7"/>
    <w:rsid w:val="00046CAF"/>
    <w:rsid w:val="00046F58"/>
    <w:rsid w:val="00047609"/>
    <w:rsid w:val="00047FBA"/>
    <w:rsid w:val="000506A5"/>
    <w:rsid w:val="00050BDA"/>
    <w:rsid w:val="0005165B"/>
    <w:rsid w:val="00051B7D"/>
    <w:rsid w:val="00051BB3"/>
    <w:rsid w:val="0005287C"/>
    <w:rsid w:val="00052A41"/>
    <w:rsid w:val="0005361B"/>
    <w:rsid w:val="00053692"/>
    <w:rsid w:val="00053CD3"/>
    <w:rsid w:val="0005450C"/>
    <w:rsid w:val="00054CE7"/>
    <w:rsid w:val="00054E17"/>
    <w:rsid w:val="000553AC"/>
    <w:rsid w:val="00055688"/>
    <w:rsid w:val="00055D4D"/>
    <w:rsid w:val="000562D6"/>
    <w:rsid w:val="000564B3"/>
    <w:rsid w:val="000566A6"/>
    <w:rsid w:val="0005686F"/>
    <w:rsid w:val="000569AC"/>
    <w:rsid w:val="000574E7"/>
    <w:rsid w:val="0005761A"/>
    <w:rsid w:val="000576E9"/>
    <w:rsid w:val="0006094D"/>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7014B"/>
    <w:rsid w:val="00070D84"/>
    <w:rsid w:val="0007104B"/>
    <w:rsid w:val="0007230C"/>
    <w:rsid w:val="0007314E"/>
    <w:rsid w:val="000732FF"/>
    <w:rsid w:val="000739D9"/>
    <w:rsid w:val="00073BC6"/>
    <w:rsid w:val="00073E52"/>
    <w:rsid w:val="0007403C"/>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29C8"/>
    <w:rsid w:val="000938A2"/>
    <w:rsid w:val="00093945"/>
    <w:rsid w:val="00093A18"/>
    <w:rsid w:val="000941A7"/>
    <w:rsid w:val="0009435C"/>
    <w:rsid w:val="000945F7"/>
    <w:rsid w:val="00095F3B"/>
    <w:rsid w:val="000966D5"/>
    <w:rsid w:val="000967C5"/>
    <w:rsid w:val="00097527"/>
    <w:rsid w:val="00097B14"/>
    <w:rsid w:val="000A015E"/>
    <w:rsid w:val="000A0AE1"/>
    <w:rsid w:val="000A17C0"/>
    <w:rsid w:val="000A1E77"/>
    <w:rsid w:val="000A27C5"/>
    <w:rsid w:val="000A27CD"/>
    <w:rsid w:val="000A2C76"/>
    <w:rsid w:val="000A355F"/>
    <w:rsid w:val="000A356C"/>
    <w:rsid w:val="000A3645"/>
    <w:rsid w:val="000A3E00"/>
    <w:rsid w:val="000A4124"/>
    <w:rsid w:val="000A49EF"/>
    <w:rsid w:val="000A4C5B"/>
    <w:rsid w:val="000A4D55"/>
    <w:rsid w:val="000A58A5"/>
    <w:rsid w:val="000A6B44"/>
    <w:rsid w:val="000A6DCE"/>
    <w:rsid w:val="000A76FC"/>
    <w:rsid w:val="000A7C7D"/>
    <w:rsid w:val="000A7E3D"/>
    <w:rsid w:val="000B06C5"/>
    <w:rsid w:val="000B1BAD"/>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2AE1"/>
    <w:rsid w:val="000C2DFB"/>
    <w:rsid w:val="000C32AF"/>
    <w:rsid w:val="000C3313"/>
    <w:rsid w:val="000C366F"/>
    <w:rsid w:val="000C36AB"/>
    <w:rsid w:val="000C3A35"/>
    <w:rsid w:val="000C3ED1"/>
    <w:rsid w:val="000C40E5"/>
    <w:rsid w:val="000C4107"/>
    <w:rsid w:val="000C73E3"/>
    <w:rsid w:val="000C74FA"/>
    <w:rsid w:val="000C753C"/>
    <w:rsid w:val="000C75E9"/>
    <w:rsid w:val="000C7E31"/>
    <w:rsid w:val="000D01EB"/>
    <w:rsid w:val="000D084C"/>
    <w:rsid w:val="000D1237"/>
    <w:rsid w:val="000D1C9A"/>
    <w:rsid w:val="000D1E30"/>
    <w:rsid w:val="000D1F66"/>
    <w:rsid w:val="000D2397"/>
    <w:rsid w:val="000D23C0"/>
    <w:rsid w:val="000D25AE"/>
    <w:rsid w:val="000D2CAF"/>
    <w:rsid w:val="000D30B2"/>
    <w:rsid w:val="000D32CB"/>
    <w:rsid w:val="000D3502"/>
    <w:rsid w:val="000D388D"/>
    <w:rsid w:val="000D40ED"/>
    <w:rsid w:val="000D40F5"/>
    <w:rsid w:val="000D4520"/>
    <w:rsid w:val="000D50A7"/>
    <w:rsid w:val="000D5B93"/>
    <w:rsid w:val="000D623F"/>
    <w:rsid w:val="000D6C11"/>
    <w:rsid w:val="000D750A"/>
    <w:rsid w:val="000E056A"/>
    <w:rsid w:val="000E122F"/>
    <w:rsid w:val="000E1928"/>
    <w:rsid w:val="000E1B26"/>
    <w:rsid w:val="000E1E0F"/>
    <w:rsid w:val="000E2110"/>
    <w:rsid w:val="000E2A53"/>
    <w:rsid w:val="000E2AA8"/>
    <w:rsid w:val="000E3209"/>
    <w:rsid w:val="000E3926"/>
    <w:rsid w:val="000E3983"/>
    <w:rsid w:val="000E3C46"/>
    <w:rsid w:val="000E3EAE"/>
    <w:rsid w:val="000E450A"/>
    <w:rsid w:val="000E4B8D"/>
    <w:rsid w:val="000E5679"/>
    <w:rsid w:val="000E61E0"/>
    <w:rsid w:val="000E64D2"/>
    <w:rsid w:val="000E65B4"/>
    <w:rsid w:val="000E690D"/>
    <w:rsid w:val="000E6DAE"/>
    <w:rsid w:val="000E757A"/>
    <w:rsid w:val="000E7D69"/>
    <w:rsid w:val="000F0071"/>
    <w:rsid w:val="000F0DA4"/>
    <w:rsid w:val="000F0F0A"/>
    <w:rsid w:val="000F1895"/>
    <w:rsid w:val="000F1E6D"/>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BC7"/>
    <w:rsid w:val="00103287"/>
    <w:rsid w:val="001038F8"/>
    <w:rsid w:val="00103908"/>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16D0"/>
    <w:rsid w:val="00112047"/>
    <w:rsid w:val="00112924"/>
    <w:rsid w:val="00112A3E"/>
    <w:rsid w:val="00114760"/>
    <w:rsid w:val="00115263"/>
    <w:rsid w:val="00116262"/>
    <w:rsid w:val="0011634E"/>
    <w:rsid w:val="00116875"/>
    <w:rsid w:val="00116CEE"/>
    <w:rsid w:val="001170CD"/>
    <w:rsid w:val="00117236"/>
    <w:rsid w:val="00117726"/>
    <w:rsid w:val="001179CA"/>
    <w:rsid w:val="00117A13"/>
    <w:rsid w:val="00117B0A"/>
    <w:rsid w:val="0012054C"/>
    <w:rsid w:val="001207AF"/>
    <w:rsid w:val="001207E3"/>
    <w:rsid w:val="00121552"/>
    <w:rsid w:val="00121AB1"/>
    <w:rsid w:val="00121CFD"/>
    <w:rsid w:val="00122D07"/>
    <w:rsid w:val="001234C6"/>
    <w:rsid w:val="00123B38"/>
    <w:rsid w:val="00123CF9"/>
    <w:rsid w:val="00124117"/>
    <w:rsid w:val="00124B02"/>
    <w:rsid w:val="00124DFB"/>
    <w:rsid w:val="001263CD"/>
    <w:rsid w:val="00126400"/>
    <w:rsid w:val="00126709"/>
    <w:rsid w:val="00126FDB"/>
    <w:rsid w:val="0012725D"/>
    <w:rsid w:val="001272D8"/>
    <w:rsid w:val="0012747C"/>
    <w:rsid w:val="001274A4"/>
    <w:rsid w:val="001279DB"/>
    <w:rsid w:val="00127BB3"/>
    <w:rsid w:val="00130A97"/>
    <w:rsid w:val="0013109B"/>
    <w:rsid w:val="00132131"/>
    <w:rsid w:val="00132B7D"/>
    <w:rsid w:val="001330E8"/>
    <w:rsid w:val="00133120"/>
    <w:rsid w:val="0013336D"/>
    <w:rsid w:val="0013390E"/>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4103F"/>
    <w:rsid w:val="001419B9"/>
    <w:rsid w:val="00141D9D"/>
    <w:rsid w:val="00142153"/>
    <w:rsid w:val="0014320E"/>
    <w:rsid w:val="001434F4"/>
    <w:rsid w:val="001437A3"/>
    <w:rsid w:val="00143F7E"/>
    <w:rsid w:val="0014422E"/>
    <w:rsid w:val="001448D7"/>
    <w:rsid w:val="001448F1"/>
    <w:rsid w:val="00144D79"/>
    <w:rsid w:val="00144DBB"/>
    <w:rsid w:val="001456E9"/>
    <w:rsid w:val="001461C2"/>
    <w:rsid w:val="001462CE"/>
    <w:rsid w:val="001465CA"/>
    <w:rsid w:val="00146DA7"/>
    <w:rsid w:val="00147D3D"/>
    <w:rsid w:val="001500CE"/>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8A5"/>
    <w:rsid w:val="001573FC"/>
    <w:rsid w:val="00157E55"/>
    <w:rsid w:val="0016090C"/>
    <w:rsid w:val="00160ABD"/>
    <w:rsid w:val="001616B7"/>
    <w:rsid w:val="00161A94"/>
    <w:rsid w:val="00161CD6"/>
    <w:rsid w:val="001628D5"/>
    <w:rsid w:val="00162CBC"/>
    <w:rsid w:val="0016378D"/>
    <w:rsid w:val="00163BA8"/>
    <w:rsid w:val="001643E1"/>
    <w:rsid w:val="00164B6D"/>
    <w:rsid w:val="00165EFA"/>
    <w:rsid w:val="00166A6D"/>
    <w:rsid w:val="00166B1F"/>
    <w:rsid w:val="001675E1"/>
    <w:rsid w:val="001678A0"/>
    <w:rsid w:val="00167C9A"/>
    <w:rsid w:val="00167ECF"/>
    <w:rsid w:val="00171525"/>
    <w:rsid w:val="00171720"/>
    <w:rsid w:val="00171A68"/>
    <w:rsid w:val="00173047"/>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2E23"/>
    <w:rsid w:val="00183163"/>
    <w:rsid w:val="00183F84"/>
    <w:rsid w:val="00184DD0"/>
    <w:rsid w:val="00184E74"/>
    <w:rsid w:val="001854C3"/>
    <w:rsid w:val="00185F92"/>
    <w:rsid w:val="001861BE"/>
    <w:rsid w:val="0018694E"/>
    <w:rsid w:val="00186A32"/>
    <w:rsid w:val="00186B99"/>
    <w:rsid w:val="00186D5B"/>
    <w:rsid w:val="00187030"/>
    <w:rsid w:val="0018717C"/>
    <w:rsid w:val="00190197"/>
    <w:rsid w:val="00190549"/>
    <w:rsid w:val="00191342"/>
    <w:rsid w:val="00191719"/>
    <w:rsid w:val="00191F1B"/>
    <w:rsid w:val="00192239"/>
    <w:rsid w:val="00192AC7"/>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6CE"/>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C34"/>
    <w:rsid w:val="001B06C6"/>
    <w:rsid w:val="001B09CA"/>
    <w:rsid w:val="001B1276"/>
    <w:rsid w:val="001B166E"/>
    <w:rsid w:val="001B21C6"/>
    <w:rsid w:val="001B22CE"/>
    <w:rsid w:val="001B273C"/>
    <w:rsid w:val="001B2979"/>
    <w:rsid w:val="001B2FB9"/>
    <w:rsid w:val="001B48F4"/>
    <w:rsid w:val="001B4914"/>
    <w:rsid w:val="001B4C12"/>
    <w:rsid w:val="001B4C43"/>
    <w:rsid w:val="001B4C81"/>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5A2F"/>
    <w:rsid w:val="001C5C2E"/>
    <w:rsid w:val="001C7A07"/>
    <w:rsid w:val="001D017F"/>
    <w:rsid w:val="001D078E"/>
    <w:rsid w:val="001D12F9"/>
    <w:rsid w:val="001D1A0A"/>
    <w:rsid w:val="001D2668"/>
    <w:rsid w:val="001D3279"/>
    <w:rsid w:val="001D331D"/>
    <w:rsid w:val="001D3944"/>
    <w:rsid w:val="001D4978"/>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813"/>
    <w:rsid w:val="001E5A10"/>
    <w:rsid w:val="001E5C62"/>
    <w:rsid w:val="001E6639"/>
    <w:rsid w:val="001E6C92"/>
    <w:rsid w:val="001E6CA7"/>
    <w:rsid w:val="001E70C1"/>
    <w:rsid w:val="001E72F0"/>
    <w:rsid w:val="001E732C"/>
    <w:rsid w:val="001F02DF"/>
    <w:rsid w:val="001F0401"/>
    <w:rsid w:val="001F0769"/>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0F0B"/>
    <w:rsid w:val="0020129A"/>
    <w:rsid w:val="0020156B"/>
    <w:rsid w:val="0020179A"/>
    <w:rsid w:val="00201A05"/>
    <w:rsid w:val="002026B9"/>
    <w:rsid w:val="00202890"/>
    <w:rsid w:val="00202BD5"/>
    <w:rsid w:val="00202F6B"/>
    <w:rsid w:val="00203062"/>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3E9"/>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2791D"/>
    <w:rsid w:val="00231DEE"/>
    <w:rsid w:val="00232111"/>
    <w:rsid w:val="002329E4"/>
    <w:rsid w:val="002330E1"/>
    <w:rsid w:val="00233221"/>
    <w:rsid w:val="002334FC"/>
    <w:rsid w:val="0023465D"/>
    <w:rsid w:val="00234FAF"/>
    <w:rsid w:val="002350D2"/>
    <w:rsid w:val="002352B0"/>
    <w:rsid w:val="00235339"/>
    <w:rsid w:val="0023575D"/>
    <w:rsid w:val="00235A43"/>
    <w:rsid w:val="00235FA7"/>
    <w:rsid w:val="00236ED6"/>
    <w:rsid w:val="00237043"/>
    <w:rsid w:val="00237186"/>
    <w:rsid w:val="0023739E"/>
    <w:rsid w:val="00237FC7"/>
    <w:rsid w:val="00240064"/>
    <w:rsid w:val="002401A8"/>
    <w:rsid w:val="00240B88"/>
    <w:rsid w:val="00240E91"/>
    <w:rsid w:val="002419E0"/>
    <w:rsid w:val="00241E06"/>
    <w:rsid w:val="00241E26"/>
    <w:rsid w:val="00242ED8"/>
    <w:rsid w:val="00242F07"/>
    <w:rsid w:val="002435E8"/>
    <w:rsid w:val="0024372D"/>
    <w:rsid w:val="00243A55"/>
    <w:rsid w:val="00243C64"/>
    <w:rsid w:val="00243D4A"/>
    <w:rsid w:val="002446BD"/>
    <w:rsid w:val="002454D4"/>
    <w:rsid w:val="002456F1"/>
    <w:rsid w:val="00245D44"/>
    <w:rsid w:val="00246249"/>
    <w:rsid w:val="002462FA"/>
    <w:rsid w:val="00246F3B"/>
    <w:rsid w:val="0024707B"/>
    <w:rsid w:val="002474AE"/>
    <w:rsid w:val="00250587"/>
    <w:rsid w:val="002505D8"/>
    <w:rsid w:val="00250C52"/>
    <w:rsid w:val="00251224"/>
    <w:rsid w:val="0025123B"/>
    <w:rsid w:val="002513DA"/>
    <w:rsid w:val="00251497"/>
    <w:rsid w:val="00251BA3"/>
    <w:rsid w:val="002520D1"/>
    <w:rsid w:val="002523F5"/>
    <w:rsid w:val="00252596"/>
    <w:rsid w:val="00253A4C"/>
    <w:rsid w:val="00253B64"/>
    <w:rsid w:val="00253FF6"/>
    <w:rsid w:val="00254111"/>
    <w:rsid w:val="0025466D"/>
    <w:rsid w:val="002552DA"/>
    <w:rsid w:val="00255ED2"/>
    <w:rsid w:val="00255FBA"/>
    <w:rsid w:val="002561CC"/>
    <w:rsid w:val="00257790"/>
    <w:rsid w:val="00257930"/>
    <w:rsid w:val="00257944"/>
    <w:rsid w:val="00260DFB"/>
    <w:rsid w:val="00261A33"/>
    <w:rsid w:val="002623AD"/>
    <w:rsid w:val="00262B37"/>
    <w:rsid w:val="00262EE6"/>
    <w:rsid w:val="00262FAF"/>
    <w:rsid w:val="0026302D"/>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214C"/>
    <w:rsid w:val="002721F5"/>
    <w:rsid w:val="002732F0"/>
    <w:rsid w:val="00273C96"/>
    <w:rsid w:val="00274CC5"/>
    <w:rsid w:val="00275623"/>
    <w:rsid w:val="00275F97"/>
    <w:rsid w:val="00275FD5"/>
    <w:rsid w:val="00276D37"/>
    <w:rsid w:val="002770C4"/>
    <w:rsid w:val="00280630"/>
    <w:rsid w:val="0028105E"/>
    <w:rsid w:val="00281742"/>
    <w:rsid w:val="0028187B"/>
    <w:rsid w:val="002818FD"/>
    <w:rsid w:val="00281ACC"/>
    <w:rsid w:val="00282320"/>
    <w:rsid w:val="002825A0"/>
    <w:rsid w:val="0028299F"/>
    <w:rsid w:val="00283160"/>
    <w:rsid w:val="0028327F"/>
    <w:rsid w:val="00283EF3"/>
    <w:rsid w:val="00285626"/>
    <w:rsid w:val="002856B9"/>
    <w:rsid w:val="002864E9"/>
    <w:rsid w:val="00286AFE"/>
    <w:rsid w:val="00287634"/>
    <w:rsid w:val="00291531"/>
    <w:rsid w:val="00292046"/>
    <w:rsid w:val="002929B1"/>
    <w:rsid w:val="00293322"/>
    <w:rsid w:val="00293FD2"/>
    <w:rsid w:val="00294156"/>
    <w:rsid w:val="00295F64"/>
    <w:rsid w:val="00295F72"/>
    <w:rsid w:val="002968D7"/>
    <w:rsid w:val="00296FFC"/>
    <w:rsid w:val="00297033"/>
    <w:rsid w:val="002975AF"/>
    <w:rsid w:val="002979F1"/>
    <w:rsid w:val="00297F05"/>
    <w:rsid w:val="002A06E5"/>
    <w:rsid w:val="002A0C8F"/>
    <w:rsid w:val="002A1FC4"/>
    <w:rsid w:val="002A21CB"/>
    <w:rsid w:val="002A2303"/>
    <w:rsid w:val="002A339A"/>
    <w:rsid w:val="002A3C50"/>
    <w:rsid w:val="002A3E43"/>
    <w:rsid w:val="002A3F0B"/>
    <w:rsid w:val="002A46FD"/>
    <w:rsid w:val="002A49AF"/>
    <w:rsid w:val="002A5519"/>
    <w:rsid w:val="002A6391"/>
    <w:rsid w:val="002A6D86"/>
    <w:rsid w:val="002B0284"/>
    <w:rsid w:val="002B0330"/>
    <w:rsid w:val="002B0ABE"/>
    <w:rsid w:val="002B0DF6"/>
    <w:rsid w:val="002B1731"/>
    <w:rsid w:val="002B1F7E"/>
    <w:rsid w:val="002B2E1B"/>
    <w:rsid w:val="002B3483"/>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C4D"/>
    <w:rsid w:val="002C7A60"/>
    <w:rsid w:val="002C7B33"/>
    <w:rsid w:val="002C7DF9"/>
    <w:rsid w:val="002D0ABE"/>
    <w:rsid w:val="002D0C55"/>
    <w:rsid w:val="002D0C5F"/>
    <w:rsid w:val="002D1342"/>
    <w:rsid w:val="002D203C"/>
    <w:rsid w:val="002D206F"/>
    <w:rsid w:val="002D4F9C"/>
    <w:rsid w:val="002D59B3"/>
    <w:rsid w:val="002D5B6A"/>
    <w:rsid w:val="002D5E99"/>
    <w:rsid w:val="002D672B"/>
    <w:rsid w:val="002D6E23"/>
    <w:rsid w:val="002D6EB1"/>
    <w:rsid w:val="002D748A"/>
    <w:rsid w:val="002D74E7"/>
    <w:rsid w:val="002D7D10"/>
    <w:rsid w:val="002E01A1"/>
    <w:rsid w:val="002E0547"/>
    <w:rsid w:val="002E0E0F"/>
    <w:rsid w:val="002E0FA0"/>
    <w:rsid w:val="002E1D18"/>
    <w:rsid w:val="002E2F21"/>
    <w:rsid w:val="002E375E"/>
    <w:rsid w:val="002E3B1F"/>
    <w:rsid w:val="002E459D"/>
    <w:rsid w:val="002E5142"/>
    <w:rsid w:val="002E5822"/>
    <w:rsid w:val="002E5916"/>
    <w:rsid w:val="002E5ABF"/>
    <w:rsid w:val="002E5CDD"/>
    <w:rsid w:val="002E5D62"/>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2049"/>
    <w:rsid w:val="002F3333"/>
    <w:rsid w:val="002F36E0"/>
    <w:rsid w:val="002F3726"/>
    <w:rsid w:val="002F47F4"/>
    <w:rsid w:val="002F4B6A"/>
    <w:rsid w:val="002F5117"/>
    <w:rsid w:val="002F5551"/>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28"/>
    <w:rsid w:val="00302C32"/>
    <w:rsid w:val="00303651"/>
    <w:rsid w:val="0030451B"/>
    <w:rsid w:val="00304854"/>
    <w:rsid w:val="00304A36"/>
    <w:rsid w:val="00304CB0"/>
    <w:rsid w:val="00305482"/>
    <w:rsid w:val="00307389"/>
    <w:rsid w:val="00307424"/>
    <w:rsid w:val="0030745D"/>
    <w:rsid w:val="00307A82"/>
    <w:rsid w:val="00307E9E"/>
    <w:rsid w:val="003108EB"/>
    <w:rsid w:val="00310D4B"/>
    <w:rsid w:val="0031260E"/>
    <w:rsid w:val="00313135"/>
    <w:rsid w:val="00313188"/>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918"/>
    <w:rsid w:val="00325D44"/>
    <w:rsid w:val="00326340"/>
    <w:rsid w:val="00326FAB"/>
    <w:rsid w:val="0032711E"/>
    <w:rsid w:val="00327370"/>
    <w:rsid w:val="003300AF"/>
    <w:rsid w:val="003304D1"/>
    <w:rsid w:val="003309A7"/>
    <w:rsid w:val="00332131"/>
    <w:rsid w:val="0033225B"/>
    <w:rsid w:val="00332785"/>
    <w:rsid w:val="00333736"/>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7E8"/>
    <w:rsid w:val="00356AB0"/>
    <w:rsid w:val="003575C2"/>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299"/>
    <w:rsid w:val="003835AC"/>
    <w:rsid w:val="00383ACC"/>
    <w:rsid w:val="00383C92"/>
    <w:rsid w:val="00383FB4"/>
    <w:rsid w:val="003840A4"/>
    <w:rsid w:val="00384BD1"/>
    <w:rsid w:val="00384C37"/>
    <w:rsid w:val="0038562C"/>
    <w:rsid w:val="00385CCB"/>
    <w:rsid w:val="00387FF5"/>
    <w:rsid w:val="003903D9"/>
    <w:rsid w:val="003904A5"/>
    <w:rsid w:val="00390BD0"/>
    <w:rsid w:val="00390BD9"/>
    <w:rsid w:val="00390E05"/>
    <w:rsid w:val="003912D8"/>
    <w:rsid w:val="00391DEE"/>
    <w:rsid w:val="0039386F"/>
    <w:rsid w:val="0039388E"/>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FDC"/>
    <w:rsid w:val="003A34A1"/>
    <w:rsid w:val="003A35A0"/>
    <w:rsid w:val="003A44AB"/>
    <w:rsid w:val="003A4560"/>
    <w:rsid w:val="003A46F0"/>
    <w:rsid w:val="003A53DA"/>
    <w:rsid w:val="003A60F4"/>
    <w:rsid w:val="003A70E6"/>
    <w:rsid w:val="003A724A"/>
    <w:rsid w:val="003A79FC"/>
    <w:rsid w:val="003A7E52"/>
    <w:rsid w:val="003B089A"/>
    <w:rsid w:val="003B0AC5"/>
    <w:rsid w:val="003B0D8E"/>
    <w:rsid w:val="003B148A"/>
    <w:rsid w:val="003B157C"/>
    <w:rsid w:val="003B225A"/>
    <w:rsid w:val="003B3D44"/>
    <w:rsid w:val="003B4475"/>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925"/>
    <w:rsid w:val="003C4BAB"/>
    <w:rsid w:val="003C519F"/>
    <w:rsid w:val="003C593A"/>
    <w:rsid w:val="003C5E77"/>
    <w:rsid w:val="003C65B6"/>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7B4"/>
    <w:rsid w:val="003D67E7"/>
    <w:rsid w:val="003D71A3"/>
    <w:rsid w:val="003E05C5"/>
    <w:rsid w:val="003E0959"/>
    <w:rsid w:val="003E0B0E"/>
    <w:rsid w:val="003E1184"/>
    <w:rsid w:val="003E11EB"/>
    <w:rsid w:val="003E1473"/>
    <w:rsid w:val="003E283B"/>
    <w:rsid w:val="003E2D39"/>
    <w:rsid w:val="003E3F94"/>
    <w:rsid w:val="003E4541"/>
    <w:rsid w:val="003E4E7A"/>
    <w:rsid w:val="003E4FFD"/>
    <w:rsid w:val="003E6014"/>
    <w:rsid w:val="003E605B"/>
    <w:rsid w:val="003E620B"/>
    <w:rsid w:val="003E69B5"/>
    <w:rsid w:val="003E6C11"/>
    <w:rsid w:val="003E6D78"/>
    <w:rsid w:val="003E7B21"/>
    <w:rsid w:val="003F0508"/>
    <w:rsid w:val="003F06E5"/>
    <w:rsid w:val="003F073F"/>
    <w:rsid w:val="003F0A1B"/>
    <w:rsid w:val="003F0BBD"/>
    <w:rsid w:val="003F0D4A"/>
    <w:rsid w:val="003F12DB"/>
    <w:rsid w:val="003F1761"/>
    <w:rsid w:val="003F1954"/>
    <w:rsid w:val="003F1B39"/>
    <w:rsid w:val="003F2405"/>
    <w:rsid w:val="003F248A"/>
    <w:rsid w:val="003F3AEE"/>
    <w:rsid w:val="003F3B3B"/>
    <w:rsid w:val="003F401B"/>
    <w:rsid w:val="003F4022"/>
    <w:rsid w:val="003F425F"/>
    <w:rsid w:val="003F4933"/>
    <w:rsid w:val="003F5330"/>
    <w:rsid w:val="003F5B45"/>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6D21"/>
    <w:rsid w:val="00407D74"/>
    <w:rsid w:val="004108D8"/>
    <w:rsid w:val="00411876"/>
    <w:rsid w:val="00411CCB"/>
    <w:rsid w:val="00411E63"/>
    <w:rsid w:val="0041250D"/>
    <w:rsid w:val="00412765"/>
    <w:rsid w:val="00412F7B"/>
    <w:rsid w:val="00413B16"/>
    <w:rsid w:val="00413E6C"/>
    <w:rsid w:val="004145A4"/>
    <w:rsid w:val="00414899"/>
    <w:rsid w:val="0041530B"/>
    <w:rsid w:val="00415684"/>
    <w:rsid w:val="0041653B"/>
    <w:rsid w:val="00416CFC"/>
    <w:rsid w:val="00416D29"/>
    <w:rsid w:val="004177C7"/>
    <w:rsid w:val="00420EC5"/>
    <w:rsid w:val="0042157B"/>
    <w:rsid w:val="004215A7"/>
    <w:rsid w:val="00421D66"/>
    <w:rsid w:val="004222AF"/>
    <w:rsid w:val="00422CD1"/>
    <w:rsid w:val="0042346D"/>
    <w:rsid w:val="00423EE2"/>
    <w:rsid w:val="0042411B"/>
    <w:rsid w:val="00424718"/>
    <w:rsid w:val="00424E1B"/>
    <w:rsid w:val="004251D4"/>
    <w:rsid w:val="004258D9"/>
    <w:rsid w:val="004258FA"/>
    <w:rsid w:val="00425EE1"/>
    <w:rsid w:val="00426DD3"/>
    <w:rsid w:val="00426DF9"/>
    <w:rsid w:val="00426E12"/>
    <w:rsid w:val="004271FF"/>
    <w:rsid w:val="004275EA"/>
    <w:rsid w:val="004276C9"/>
    <w:rsid w:val="00427E48"/>
    <w:rsid w:val="00430A91"/>
    <w:rsid w:val="00430AD9"/>
    <w:rsid w:val="00430BE2"/>
    <w:rsid w:val="004311C1"/>
    <w:rsid w:val="00431E21"/>
    <w:rsid w:val="004328B5"/>
    <w:rsid w:val="00432E84"/>
    <w:rsid w:val="00433E1B"/>
    <w:rsid w:val="004345D7"/>
    <w:rsid w:val="004346DC"/>
    <w:rsid w:val="00435544"/>
    <w:rsid w:val="0043668C"/>
    <w:rsid w:val="00436E9F"/>
    <w:rsid w:val="00436FFC"/>
    <w:rsid w:val="00437090"/>
    <w:rsid w:val="00437BB4"/>
    <w:rsid w:val="00440C5B"/>
    <w:rsid w:val="00440E93"/>
    <w:rsid w:val="00440F6B"/>
    <w:rsid w:val="00441354"/>
    <w:rsid w:val="004416C2"/>
    <w:rsid w:val="00441B84"/>
    <w:rsid w:val="004431C6"/>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3034"/>
    <w:rsid w:val="00453647"/>
    <w:rsid w:val="00454431"/>
    <w:rsid w:val="00454881"/>
    <w:rsid w:val="00454D41"/>
    <w:rsid w:val="00454E9D"/>
    <w:rsid w:val="00454F92"/>
    <w:rsid w:val="004555F7"/>
    <w:rsid w:val="00456832"/>
    <w:rsid w:val="004569F6"/>
    <w:rsid w:val="004575CB"/>
    <w:rsid w:val="00457A7C"/>
    <w:rsid w:val="00457BF6"/>
    <w:rsid w:val="004603E4"/>
    <w:rsid w:val="00460BED"/>
    <w:rsid w:val="00460DF9"/>
    <w:rsid w:val="0046206A"/>
    <w:rsid w:val="00462797"/>
    <w:rsid w:val="004629B5"/>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C67"/>
    <w:rsid w:val="004725CC"/>
    <w:rsid w:val="00472CD7"/>
    <w:rsid w:val="004732F5"/>
    <w:rsid w:val="0047382C"/>
    <w:rsid w:val="00473EB5"/>
    <w:rsid w:val="004740F7"/>
    <w:rsid w:val="004749F1"/>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980"/>
    <w:rsid w:val="00490BD0"/>
    <w:rsid w:val="00490D5D"/>
    <w:rsid w:val="00490DBE"/>
    <w:rsid w:val="00490E5C"/>
    <w:rsid w:val="0049135C"/>
    <w:rsid w:val="00491944"/>
    <w:rsid w:val="00492188"/>
    <w:rsid w:val="00493AB8"/>
    <w:rsid w:val="00493CE7"/>
    <w:rsid w:val="00494718"/>
    <w:rsid w:val="00494DF8"/>
    <w:rsid w:val="0049507A"/>
    <w:rsid w:val="0049508C"/>
    <w:rsid w:val="004957BA"/>
    <w:rsid w:val="004957C3"/>
    <w:rsid w:val="004959B6"/>
    <w:rsid w:val="0049615F"/>
    <w:rsid w:val="004965D3"/>
    <w:rsid w:val="00496806"/>
    <w:rsid w:val="00496897"/>
    <w:rsid w:val="004969A8"/>
    <w:rsid w:val="00496F57"/>
    <w:rsid w:val="004971EB"/>
    <w:rsid w:val="004A000B"/>
    <w:rsid w:val="004A0452"/>
    <w:rsid w:val="004A0BD0"/>
    <w:rsid w:val="004A0F8C"/>
    <w:rsid w:val="004A20BF"/>
    <w:rsid w:val="004A314B"/>
    <w:rsid w:val="004A3C9C"/>
    <w:rsid w:val="004A3ED4"/>
    <w:rsid w:val="004A40D1"/>
    <w:rsid w:val="004A444C"/>
    <w:rsid w:val="004A5B4F"/>
    <w:rsid w:val="004A620F"/>
    <w:rsid w:val="004A67C1"/>
    <w:rsid w:val="004A7445"/>
    <w:rsid w:val="004A77B1"/>
    <w:rsid w:val="004A7AFA"/>
    <w:rsid w:val="004B00E4"/>
    <w:rsid w:val="004B0632"/>
    <w:rsid w:val="004B18CF"/>
    <w:rsid w:val="004B1CDA"/>
    <w:rsid w:val="004B1E5E"/>
    <w:rsid w:val="004B1E78"/>
    <w:rsid w:val="004B1F3F"/>
    <w:rsid w:val="004B1FED"/>
    <w:rsid w:val="004B316A"/>
    <w:rsid w:val="004B3462"/>
    <w:rsid w:val="004B353C"/>
    <w:rsid w:val="004B3A31"/>
    <w:rsid w:val="004B5572"/>
    <w:rsid w:val="004B5620"/>
    <w:rsid w:val="004B5C71"/>
    <w:rsid w:val="004B6B68"/>
    <w:rsid w:val="004B6BD9"/>
    <w:rsid w:val="004B78B4"/>
    <w:rsid w:val="004B795A"/>
    <w:rsid w:val="004C03C3"/>
    <w:rsid w:val="004C079F"/>
    <w:rsid w:val="004C14D3"/>
    <w:rsid w:val="004C1CB6"/>
    <w:rsid w:val="004C1D1B"/>
    <w:rsid w:val="004C2F58"/>
    <w:rsid w:val="004C33A5"/>
    <w:rsid w:val="004C4930"/>
    <w:rsid w:val="004C54F0"/>
    <w:rsid w:val="004C5558"/>
    <w:rsid w:val="004C6026"/>
    <w:rsid w:val="004C72AD"/>
    <w:rsid w:val="004C74E2"/>
    <w:rsid w:val="004C7EAC"/>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58A3"/>
    <w:rsid w:val="004D6363"/>
    <w:rsid w:val="004D6A25"/>
    <w:rsid w:val="004D6B7B"/>
    <w:rsid w:val="004D6C21"/>
    <w:rsid w:val="004D7199"/>
    <w:rsid w:val="004D74A3"/>
    <w:rsid w:val="004D75F1"/>
    <w:rsid w:val="004D7A9B"/>
    <w:rsid w:val="004E02DB"/>
    <w:rsid w:val="004E0E37"/>
    <w:rsid w:val="004E1400"/>
    <w:rsid w:val="004E1A6C"/>
    <w:rsid w:val="004E2332"/>
    <w:rsid w:val="004E257E"/>
    <w:rsid w:val="004E25C6"/>
    <w:rsid w:val="004E29CA"/>
    <w:rsid w:val="004E2B2D"/>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2A76"/>
    <w:rsid w:val="004F2B20"/>
    <w:rsid w:val="004F2E07"/>
    <w:rsid w:val="004F33CD"/>
    <w:rsid w:val="004F34B2"/>
    <w:rsid w:val="004F3881"/>
    <w:rsid w:val="004F4658"/>
    <w:rsid w:val="004F485E"/>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3235"/>
    <w:rsid w:val="00523627"/>
    <w:rsid w:val="005236C1"/>
    <w:rsid w:val="00523D94"/>
    <w:rsid w:val="00524604"/>
    <w:rsid w:val="005248EF"/>
    <w:rsid w:val="00524DDA"/>
    <w:rsid w:val="005256FA"/>
    <w:rsid w:val="005259AA"/>
    <w:rsid w:val="00526700"/>
    <w:rsid w:val="00526B21"/>
    <w:rsid w:val="005311A8"/>
    <w:rsid w:val="005322C1"/>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E82"/>
    <w:rsid w:val="00540F84"/>
    <w:rsid w:val="0054164B"/>
    <w:rsid w:val="0054238E"/>
    <w:rsid w:val="00542670"/>
    <w:rsid w:val="00542BB6"/>
    <w:rsid w:val="00543557"/>
    <w:rsid w:val="00543698"/>
    <w:rsid w:val="00543963"/>
    <w:rsid w:val="00543EDE"/>
    <w:rsid w:val="0054420A"/>
    <w:rsid w:val="005444A8"/>
    <w:rsid w:val="005448E5"/>
    <w:rsid w:val="00544A5B"/>
    <w:rsid w:val="00544C7A"/>
    <w:rsid w:val="00544FF6"/>
    <w:rsid w:val="00545B44"/>
    <w:rsid w:val="00545C55"/>
    <w:rsid w:val="005462C8"/>
    <w:rsid w:val="005466F9"/>
    <w:rsid w:val="00546BEA"/>
    <w:rsid w:val="00551C39"/>
    <w:rsid w:val="005522BA"/>
    <w:rsid w:val="005522E4"/>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289"/>
    <w:rsid w:val="00560B03"/>
    <w:rsid w:val="00561567"/>
    <w:rsid w:val="005617C1"/>
    <w:rsid w:val="00561954"/>
    <w:rsid w:val="00562418"/>
    <w:rsid w:val="00562461"/>
    <w:rsid w:val="00562576"/>
    <w:rsid w:val="005627D7"/>
    <w:rsid w:val="00562819"/>
    <w:rsid w:val="00562E43"/>
    <w:rsid w:val="0056332B"/>
    <w:rsid w:val="005636F4"/>
    <w:rsid w:val="00564412"/>
    <w:rsid w:val="00564713"/>
    <w:rsid w:val="00564FB8"/>
    <w:rsid w:val="005653EA"/>
    <w:rsid w:val="00565664"/>
    <w:rsid w:val="0056570D"/>
    <w:rsid w:val="00570A8D"/>
    <w:rsid w:val="00570AE4"/>
    <w:rsid w:val="0057121F"/>
    <w:rsid w:val="005715D4"/>
    <w:rsid w:val="005719C8"/>
    <w:rsid w:val="00572756"/>
    <w:rsid w:val="00572882"/>
    <w:rsid w:val="005730FE"/>
    <w:rsid w:val="00573CEA"/>
    <w:rsid w:val="00574184"/>
    <w:rsid w:val="00574381"/>
    <w:rsid w:val="005745AC"/>
    <w:rsid w:val="005746D3"/>
    <w:rsid w:val="00574939"/>
    <w:rsid w:val="00574F29"/>
    <w:rsid w:val="00576C5C"/>
    <w:rsid w:val="005776F3"/>
    <w:rsid w:val="00577DA4"/>
    <w:rsid w:val="00581845"/>
    <w:rsid w:val="005819E2"/>
    <w:rsid w:val="00582025"/>
    <w:rsid w:val="005829D4"/>
    <w:rsid w:val="00582E29"/>
    <w:rsid w:val="00583404"/>
    <w:rsid w:val="00583692"/>
    <w:rsid w:val="00583A6A"/>
    <w:rsid w:val="005845B6"/>
    <w:rsid w:val="00585924"/>
    <w:rsid w:val="00585B5D"/>
    <w:rsid w:val="00585DCE"/>
    <w:rsid w:val="00586226"/>
    <w:rsid w:val="005864AD"/>
    <w:rsid w:val="0058687E"/>
    <w:rsid w:val="00586DE8"/>
    <w:rsid w:val="0058750F"/>
    <w:rsid w:val="00587737"/>
    <w:rsid w:val="00587CC6"/>
    <w:rsid w:val="00590423"/>
    <w:rsid w:val="005905BA"/>
    <w:rsid w:val="00590894"/>
    <w:rsid w:val="00592525"/>
    <w:rsid w:val="00592D05"/>
    <w:rsid w:val="00593195"/>
    <w:rsid w:val="00594354"/>
    <w:rsid w:val="00594AC5"/>
    <w:rsid w:val="00594D87"/>
    <w:rsid w:val="00595579"/>
    <w:rsid w:val="00595BFD"/>
    <w:rsid w:val="00596356"/>
    <w:rsid w:val="00596CB5"/>
    <w:rsid w:val="00596E79"/>
    <w:rsid w:val="00597044"/>
    <w:rsid w:val="00597AE9"/>
    <w:rsid w:val="005A0538"/>
    <w:rsid w:val="005A054A"/>
    <w:rsid w:val="005A0952"/>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496C"/>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86"/>
    <w:rsid w:val="005E2A04"/>
    <w:rsid w:val="005E308C"/>
    <w:rsid w:val="005E344B"/>
    <w:rsid w:val="005E36FB"/>
    <w:rsid w:val="005E4096"/>
    <w:rsid w:val="005E40D0"/>
    <w:rsid w:val="005E4368"/>
    <w:rsid w:val="005E54AD"/>
    <w:rsid w:val="005E580D"/>
    <w:rsid w:val="005E5F98"/>
    <w:rsid w:val="005E68D9"/>
    <w:rsid w:val="005E7A38"/>
    <w:rsid w:val="005F06CF"/>
    <w:rsid w:val="005F0AF5"/>
    <w:rsid w:val="005F2094"/>
    <w:rsid w:val="005F2390"/>
    <w:rsid w:val="005F254C"/>
    <w:rsid w:val="005F2B13"/>
    <w:rsid w:val="005F3C90"/>
    <w:rsid w:val="005F44C6"/>
    <w:rsid w:val="005F4EBD"/>
    <w:rsid w:val="005F6748"/>
    <w:rsid w:val="005F6767"/>
    <w:rsid w:val="00600B39"/>
    <w:rsid w:val="00603E7E"/>
    <w:rsid w:val="00603FEA"/>
    <w:rsid w:val="00604652"/>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300B"/>
    <w:rsid w:val="00613013"/>
    <w:rsid w:val="00614478"/>
    <w:rsid w:val="00615683"/>
    <w:rsid w:val="00615F5E"/>
    <w:rsid w:val="00616152"/>
    <w:rsid w:val="00616173"/>
    <w:rsid w:val="006163E5"/>
    <w:rsid w:val="00616594"/>
    <w:rsid w:val="006167BD"/>
    <w:rsid w:val="00617DC4"/>
    <w:rsid w:val="006203EF"/>
    <w:rsid w:val="00620680"/>
    <w:rsid w:val="006214BF"/>
    <w:rsid w:val="006216D8"/>
    <w:rsid w:val="00621822"/>
    <w:rsid w:val="006219FE"/>
    <w:rsid w:val="0062228E"/>
    <w:rsid w:val="0062239B"/>
    <w:rsid w:val="00622E26"/>
    <w:rsid w:val="0062359C"/>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4B"/>
    <w:rsid w:val="0063089A"/>
    <w:rsid w:val="00630DD7"/>
    <w:rsid w:val="006323B3"/>
    <w:rsid w:val="00632D42"/>
    <w:rsid w:val="00632D5D"/>
    <w:rsid w:val="00634B29"/>
    <w:rsid w:val="00635088"/>
    <w:rsid w:val="0063518E"/>
    <w:rsid w:val="00635247"/>
    <w:rsid w:val="00635C71"/>
    <w:rsid w:val="006363EA"/>
    <w:rsid w:val="00636BA3"/>
    <w:rsid w:val="00636F1D"/>
    <w:rsid w:val="006372DC"/>
    <w:rsid w:val="0064024B"/>
    <w:rsid w:val="00640668"/>
    <w:rsid w:val="00640E4A"/>
    <w:rsid w:val="00640FD8"/>
    <w:rsid w:val="00641277"/>
    <w:rsid w:val="00642A8F"/>
    <w:rsid w:val="00642FF7"/>
    <w:rsid w:val="00643941"/>
    <w:rsid w:val="00644032"/>
    <w:rsid w:val="0064423D"/>
    <w:rsid w:val="006454C5"/>
    <w:rsid w:val="006455B1"/>
    <w:rsid w:val="006455DF"/>
    <w:rsid w:val="00645680"/>
    <w:rsid w:val="00645DBC"/>
    <w:rsid w:val="00646018"/>
    <w:rsid w:val="00646CD1"/>
    <w:rsid w:val="00646FB9"/>
    <w:rsid w:val="00650784"/>
    <w:rsid w:val="006512B7"/>
    <w:rsid w:val="006515FE"/>
    <w:rsid w:val="00652487"/>
    <w:rsid w:val="0065368B"/>
    <w:rsid w:val="00653D72"/>
    <w:rsid w:val="0065430D"/>
    <w:rsid w:val="00654BC7"/>
    <w:rsid w:val="00655245"/>
    <w:rsid w:val="006558AB"/>
    <w:rsid w:val="00655D1D"/>
    <w:rsid w:val="00655FF3"/>
    <w:rsid w:val="00656828"/>
    <w:rsid w:val="00656A52"/>
    <w:rsid w:val="0065752B"/>
    <w:rsid w:val="00661026"/>
    <w:rsid w:val="006617ED"/>
    <w:rsid w:val="00662425"/>
    <w:rsid w:val="00662488"/>
    <w:rsid w:val="00663469"/>
    <w:rsid w:val="006635A7"/>
    <w:rsid w:val="0066375C"/>
    <w:rsid w:val="006637A1"/>
    <w:rsid w:val="00663873"/>
    <w:rsid w:val="006644D4"/>
    <w:rsid w:val="00664963"/>
    <w:rsid w:val="006650F7"/>
    <w:rsid w:val="006654AE"/>
    <w:rsid w:val="0066578B"/>
    <w:rsid w:val="00665E45"/>
    <w:rsid w:val="00665F1B"/>
    <w:rsid w:val="00665F2B"/>
    <w:rsid w:val="006664D2"/>
    <w:rsid w:val="0067059D"/>
    <w:rsid w:val="006706F7"/>
    <w:rsid w:val="00670CA2"/>
    <w:rsid w:val="00670ED0"/>
    <w:rsid w:val="0067155D"/>
    <w:rsid w:val="006725DD"/>
    <w:rsid w:val="0067289E"/>
    <w:rsid w:val="00673129"/>
    <w:rsid w:val="006731D4"/>
    <w:rsid w:val="0067349A"/>
    <w:rsid w:val="00673635"/>
    <w:rsid w:val="006736D6"/>
    <w:rsid w:val="00673920"/>
    <w:rsid w:val="006739BB"/>
    <w:rsid w:val="00674992"/>
    <w:rsid w:val="00674A4D"/>
    <w:rsid w:val="00674B89"/>
    <w:rsid w:val="00675176"/>
    <w:rsid w:val="00675206"/>
    <w:rsid w:val="00675440"/>
    <w:rsid w:val="006758A4"/>
    <w:rsid w:val="00675BCD"/>
    <w:rsid w:val="00675FB0"/>
    <w:rsid w:val="00676555"/>
    <w:rsid w:val="00677303"/>
    <w:rsid w:val="00677566"/>
    <w:rsid w:val="00677CE0"/>
    <w:rsid w:val="00677E6A"/>
    <w:rsid w:val="006807F8"/>
    <w:rsid w:val="00681F99"/>
    <w:rsid w:val="006820E8"/>
    <w:rsid w:val="00682961"/>
    <w:rsid w:val="006831B1"/>
    <w:rsid w:val="0068358A"/>
    <w:rsid w:val="0068379B"/>
    <w:rsid w:val="00683A1B"/>
    <w:rsid w:val="00683E0E"/>
    <w:rsid w:val="00683F8B"/>
    <w:rsid w:val="0068447B"/>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6B4"/>
    <w:rsid w:val="00697039"/>
    <w:rsid w:val="006977B4"/>
    <w:rsid w:val="00697915"/>
    <w:rsid w:val="00697F74"/>
    <w:rsid w:val="006A10BE"/>
    <w:rsid w:val="006A2F6F"/>
    <w:rsid w:val="006A441C"/>
    <w:rsid w:val="006A4968"/>
    <w:rsid w:val="006A5B35"/>
    <w:rsid w:val="006A5EF7"/>
    <w:rsid w:val="006A6A50"/>
    <w:rsid w:val="006A6F52"/>
    <w:rsid w:val="006A7456"/>
    <w:rsid w:val="006A772F"/>
    <w:rsid w:val="006A7ACD"/>
    <w:rsid w:val="006B0589"/>
    <w:rsid w:val="006B074B"/>
    <w:rsid w:val="006B0A3D"/>
    <w:rsid w:val="006B0BBD"/>
    <w:rsid w:val="006B122B"/>
    <w:rsid w:val="006B1B29"/>
    <w:rsid w:val="006B302C"/>
    <w:rsid w:val="006B3041"/>
    <w:rsid w:val="006B320A"/>
    <w:rsid w:val="006B33CE"/>
    <w:rsid w:val="006B34F4"/>
    <w:rsid w:val="006B40B1"/>
    <w:rsid w:val="006B4251"/>
    <w:rsid w:val="006B466B"/>
    <w:rsid w:val="006B4743"/>
    <w:rsid w:val="006B47A9"/>
    <w:rsid w:val="006B486F"/>
    <w:rsid w:val="006B54D8"/>
    <w:rsid w:val="006B5C9E"/>
    <w:rsid w:val="006B6467"/>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2AD"/>
    <w:rsid w:val="006C3583"/>
    <w:rsid w:val="006C3A1D"/>
    <w:rsid w:val="006C4043"/>
    <w:rsid w:val="006C465A"/>
    <w:rsid w:val="006C4978"/>
    <w:rsid w:val="006C5128"/>
    <w:rsid w:val="006C6278"/>
    <w:rsid w:val="006C6567"/>
    <w:rsid w:val="006C67A4"/>
    <w:rsid w:val="006C6E99"/>
    <w:rsid w:val="006C7544"/>
    <w:rsid w:val="006C7BC0"/>
    <w:rsid w:val="006C7E64"/>
    <w:rsid w:val="006D0ACB"/>
    <w:rsid w:val="006D0BE7"/>
    <w:rsid w:val="006D0E07"/>
    <w:rsid w:val="006D0EF0"/>
    <w:rsid w:val="006D17F6"/>
    <w:rsid w:val="006D1F42"/>
    <w:rsid w:val="006D2A60"/>
    <w:rsid w:val="006D2B01"/>
    <w:rsid w:val="006D3069"/>
    <w:rsid w:val="006D3422"/>
    <w:rsid w:val="006D3630"/>
    <w:rsid w:val="006D393E"/>
    <w:rsid w:val="006D45DA"/>
    <w:rsid w:val="006D470F"/>
    <w:rsid w:val="006D4BD6"/>
    <w:rsid w:val="006D50D5"/>
    <w:rsid w:val="006D5B7E"/>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300E"/>
    <w:rsid w:val="006E3B76"/>
    <w:rsid w:val="006E4D54"/>
    <w:rsid w:val="006E630B"/>
    <w:rsid w:val="006E6315"/>
    <w:rsid w:val="006E69B8"/>
    <w:rsid w:val="006E75D6"/>
    <w:rsid w:val="006E7678"/>
    <w:rsid w:val="006E78A0"/>
    <w:rsid w:val="006E7957"/>
    <w:rsid w:val="006F0625"/>
    <w:rsid w:val="006F1B60"/>
    <w:rsid w:val="006F1CCC"/>
    <w:rsid w:val="006F1EDB"/>
    <w:rsid w:val="006F3060"/>
    <w:rsid w:val="006F3118"/>
    <w:rsid w:val="006F371F"/>
    <w:rsid w:val="006F37BD"/>
    <w:rsid w:val="006F3A77"/>
    <w:rsid w:val="006F451B"/>
    <w:rsid w:val="006F477F"/>
    <w:rsid w:val="006F6047"/>
    <w:rsid w:val="006F66F9"/>
    <w:rsid w:val="006F680E"/>
    <w:rsid w:val="006F6AEE"/>
    <w:rsid w:val="006F726B"/>
    <w:rsid w:val="006F789A"/>
    <w:rsid w:val="006F7F93"/>
    <w:rsid w:val="00700C7B"/>
    <w:rsid w:val="00701FBB"/>
    <w:rsid w:val="00702891"/>
    <w:rsid w:val="00702EFC"/>
    <w:rsid w:val="00703A0F"/>
    <w:rsid w:val="00703A2F"/>
    <w:rsid w:val="00704352"/>
    <w:rsid w:val="007049D9"/>
    <w:rsid w:val="00704B3C"/>
    <w:rsid w:val="00705747"/>
    <w:rsid w:val="007061A6"/>
    <w:rsid w:val="007063D2"/>
    <w:rsid w:val="0070669F"/>
    <w:rsid w:val="00706BCF"/>
    <w:rsid w:val="00706CFC"/>
    <w:rsid w:val="0070770D"/>
    <w:rsid w:val="0070789E"/>
    <w:rsid w:val="007104E9"/>
    <w:rsid w:val="00710B5F"/>
    <w:rsid w:val="00710D8D"/>
    <w:rsid w:val="00710DAC"/>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15EF"/>
    <w:rsid w:val="00721951"/>
    <w:rsid w:val="00721F21"/>
    <w:rsid w:val="00722334"/>
    <w:rsid w:val="007226C9"/>
    <w:rsid w:val="007231AA"/>
    <w:rsid w:val="007232EC"/>
    <w:rsid w:val="00724019"/>
    <w:rsid w:val="007252EB"/>
    <w:rsid w:val="0072617C"/>
    <w:rsid w:val="00726A9E"/>
    <w:rsid w:val="00726B1A"/>
    <w:rsid w:val="00726D5D"/>
    <w:rsid w:val="00727069"/>
    <w:rsid w:val="00727632"/>
    <w:rsid w:val="00727CAB"/>
    <w:rsid w:val="00730A6A"/>
    <w:rsid w:val="007310C3"/>
    <w:rsid w:val="00731DBD"/>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105"/>
    <w:rsid w:val="0074134E"/>
    <w:rsid w:val="00741574"/>
    <w:rsid w:val="00741772"/>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47ED4"/>
    <w:rsid w:val="007501A9"/>
    <w:rsid w:val="0075068E"/>
    <w:rsid w:val="007506BB"/>
    <w:rsid w:val="007510D1"/>
    <w:rsid w:val="00751133"/>
    <w:rsid w:val="0075114C"/>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F5C"/>
    <w:rsid w:val="00766A85"/>
    <w:rsid w:val="00766C67"/>
    <w:rsid w:val="00766DCC"/>
    <w:rsid w:val="00767627"/>
    <w:rsid w:val="00770254"/>
    <w:rsid w:val="00770275"/>
    <w:rsid w:val="0077035C"/>
    <w:rsid w:val="00770365"/>
    <w:rsid w:val="007722BB"/>
    <w:rsid w:val="007724B9"/>
    <w:rsid w:val="007729EF"/>
    <w:rsid w:val="00772C8A"/>
    <w:rsid w:val="00772DD6"/>
    <w:rsid w:val="007734C3"/>
    <w:rsid w:val="00773586"/>
    <w:rsid w:val="00773CA0"/>
    <w:rsid w:val="00774271"/>
    <w:rsid w:val="00774615"/>
    <w:rsid w:val="007748B2"/>
    <w:rsid w:val="00774C21"/>
    <w:rsid w:val="00774D65"/>
    <w:rsid w:val="00775525"/>
    <w:rsid w:val="00775CF7"/>
    <w:rsid w:val="007766BE"/>
    <w:rsid w:val="0077776E"/>
    <w:rsid w:val="00777A87"/>
    <w:rsid w:val="00780522"/>
    <w:rsid w:val="007807CB"/>
    <w:rsid w:val="00780E71"/>
    <w:rsid w:val="007810E3"/>
    <w:rsid w:val="00781917"/>
    <w:rsid w:val="00781B53"/>
    <w:rsid w:val="00781DD7"/>
    <w:rsid w:val="00781F2A"/>
    <w:rsid w:val="00782320"/>
    <w:rsid w:val="007824D1"/>
    <w:rsid w:val="00782DF9"/>
    <w:rsid w:val="007831CB"/>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31F3"/>
    <w:rsid w:val="007936E3"/>
    <w:rsid w:val="00793883"/>
    <w:rsid w:val="00794BF8"/>
    <w:rsid w:val="0079563F"/>
    <w:rsid w:val="00795E5D"/>
    <w:rsid w:val="00796B2C"/>
    <w:rsid w:val="00797B7B"/>
    <w:rsid w:val="007A0776"/>
    <w:rsid w:val="007A137D"/>
    <w:rsid w:val="007A18C3"/>
    <w:rsid w:val="007A2893"/>
    <w:rsid w:val="007A2E24"/>
    <w:rsid w:val="007A30B3"/>
    <w:rsid w:val="007A31C0"/>
    <w:rsid w:val="007A447F"/>
    <w:rsid w:val="007A517B"/>
    <w:rsid w:val="007A533D"/>
    <w:rsid w:val="007A53EF"/>
    <w:rsid w:val="007A55F0"/>
    <w:rsid w:val="007A5DD5"/>
    <w:rsid w:val="007A6144"/>
    <w:rsid w:val="007A62E0"/>
    <w:rsid w:val="007A6AAE"/>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21B"/>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348A"/>
    <w:rsid w:val="007C3C89"/>
    <w:rsid w:val="007C481D"/>
    <w:rsid w:val="007C486E"/>
    <w:rsid w:val="007C5410"/>
    <w:rsid w:val="007C67B5"/>
    <w:rsid w:val="007C67DA"/>
    <w:rsid w:val="007C6FA9"/>
    <w:rsid w:val="007C71A8"/>
    <w:rsid w:val="007C7436"/>
    <w:rsid w:val="007C7751"/>
    <w:rsid w:val="007C7947"/>
    <w:rsid w:val="007D141E"/>
    <w:rsid w:val="007D1ACB"/>
    <w:rsid w:val="007D35BF"/>
    <w:rsid w:val="007D3D60"/>
    <w:rsid w:val="007D4DC7"/>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B51"/>
    <w:rsid w:val="007E7192"/>
    <w:rsid w:val="007E7833"/>
    <w:rsid w:val="007F11C6"/>
    <w:rsid w:val="007F1D0C"/>
    <w:rsid w:val="007F1F6F"/>
    <w:rsid w:val="007F1F75"/>
    <w:rsid w:val="007F2B73"/>
    <w:rsid w:val="007F2D95"/>
    <w:rsid w:val="007F2F3F"/>
    <w:rsid w:val="007F46FF"/>
    <w:rsid w:val="007F48D6"/>
    <w:rsid w:val="007F4F76"/>
    <w:rsid w:val="007F5023"/>
    <w:rsid w:val="007F5B47"/>
    <w:rsid w:val="007F5D29"/>
    <w:rsid w:val="007F628D"/>
    <w:rsid w:val="00800160"/>
    <w:rsid w:val="008012F5"/>
    <w:rsid w:val="00801AA8"/>
    <w:rsid w:val="00802B83"/>
    <w:rsid w:val="00802EAE"/>
    <w:rsid w:val="008033B1"/>
    <w:rsid w:val="008039C4"/>
    <w:rsid w:val="008045F3"/>
    <w:rsid w:val="00804700"/>
    <w:rsid w:val="00804705"/>
    <w:rsid w:val="00804CFB"/>
    <w:rsid w:val="00805066"/>
    <w:rsid w:val="00805427"/>
    <w:rsid w:val="0080548B"/>
    <w:rsid w:val="00805BE8"/>
    <w:rsid w:val="0080694A"/>
    <w:rsid w:val="00807545"/>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F5F"/>
    <w:rsid w:val="008212B2"/>
    <w:rsid w:val="0082144A"/>
    <w:rsid w:val="00821902"/>
    <w:rsid w:val="008219DD"/>
    <w:rsid w:val="00821F02"/>
    <w:rsid w:val="00822593"/>
    <w:rsid w:val="00822C4E"/>
    <w:rsid w:val="00822D86"/>
    <w:rsid w:val="008238D0"/>
    <w:rsid w:val="0082390B"/>
    <w:rsid w:val="0082463C"/>
    <w:rsid w:val="00824F29"/>
    <w:rsid w:val="0082515C"/>
    <w:rsid w:val="008266DB"/>
    <w:rsid w:val="00827ABD"/>
    <w:rsid w:val="00827E2F"/>
    <w:rsid w:val="00827E69"/>
    <w:rsid w:val="0083171B"/>
    <w:rsid w:val="00833506"/>
    <w:rsid w:val="00833D7C"/>
    <w:rsid w:val="00833FE8"/>
    <w:rsid w:val="008345C4"/>
    <w:rsid w:val="008349DF"/>
    <w:rsid w:val="00834F74"/>
    <w:rsid w:val="00835B7D"/>
    <w:rsid w:val="00835CF0"/>
    <w:rsid w:val="008368E1"/>
    <w:rsid w:val="00840F01"/>
    <w:rsid w:val="00840F7C"/>
    <w:rsid w:val="0084143D"/>
    <w:rsid w:val="00841879"/>
    <w:rsid w:val="0084278F"/>
    <w:rsid w:val="00842F60"/>
    <w:rsid w:val="008431D0"/>
    <w:rsid w:val="008431FB"/>
    <w:rsid w:val="0084391D"/>
    <w:rsid w:val="0084437F"/>
    <w:rsid w:val="00844F57"/>
    <w:rsid w:val="00845666"/>
    <w:rsid w:val="00846824"/>
    <w:rsid w:val="00847881"/>
    <w:rsid w:val="00847DCF"/>
    <w:rsid w:val="00850777"/>
    <w:rsid w:val="00850A21"/>
    <w:rsid w:val="00850ECF"/>
    <w:rsid w:val="00851327"/>
    <w:rsid w:val="008518B2"/>
    <w:rsid w:val="00851AB5"/>
    <w:rsid w:val="00852692"/>
    <w:rsid w:val="00852CE1"/>
    <w:rsid w:val="0085347E"/>
    <w:rsid w:val="00854EC5"/>
    <w:rsid w:val="008551F8"/>
    <w:rsid w:val="00856085"/>
    <w:rsid w:val="008563C8"/>
    <w:rsid w:val="00856B57"/>
    <w:rsid w:val="00857573"/>
    <w:rsid w:val="00857A9E"/>
    <w:rsid w:val="00857F21"/>
    <w:rsid w:val="00860726"/>
    <w:rsid w:val="00860772"/>
    <w:rsid w:val="008608A1"/>
    <w:rsid w:val="008611E3"/>
    <w:rsid w:val="008612B2"/>
    <w:rsid w:val="00861601"/>
    <w:rsid w:val="00861EA9"/>
    <w:rsid w:val="0086203A"/>
    <w:rsid w:val="00863175"/>
    <w:rsid w:val="0086337B"/>
    <w:rsid w:val="00863A59"/>
    <w:rsid w:val="008642F4"/>
    <w:rsid w:val="00864400"/>
    <w:rsid w:val="00865D4C"/>
    <w:rsid w:val="00865F00"/>
    <w:rsid w:val="008660C1"/>
    <w:rsid w:val="00867B80"/>
    <w:rsid w:val="00867F32"/>
    <w:rsid w:val="008704B1"/>
    <w:rsid w:val="00871175"/>
    <w:rsid w:val="0087117E"/>
    <w:rsid w:val="0087229F"/>
    <w:rsid w:val="008727F8"/>
    <w:rsid w:val="0087394F"/>
    <w:rsid w:val="00873CBC"/>
    <w:rsid w:val="00874854"/>
    <w:rsid w:val="0087581C"/>
    <w:rsid w:val="00876595"/>
    <w:rsid w:val="0087663F"/>
    <w:rsid w:val="00880566"/>
    <w:rsid w:val="00880CD2"/>
    <w:rsid w:val="00880DE8"/>
    <w:rsid w:val="00881AD7"/>
    <w:rsid w:val="00882221"/>
    <w:rsid w:val="00882833"/>
    <w:rsid w:val="00883EDF"/>
    <w:rsid w:val="00883F8F"/>
    <w:rsid w:val="008845A3"/>
    <w:rsid w:val="00884831"/>
    <w:rsid w:val="00885865"/>
    <w:rsid w:val="00885C8E"/>
    <w:rsid w:val="00885DCD"/>
    <w:rsid w:val="008870E5"/>
    <w:rsid w:val="00887374"/>
    <w:rsid w:val="0089091E"/>
    <w:rsid w:val="00891004"/>
    <w:rsid w:val="008922C7"/>
    <w:rsid w:val="00892353"/>
    <w:rsid w:val="00893369"/>
    <w:rsid w:val="00893E99"/>
    <w:rsid w:val="0089520A"/>
    <w:rsid w:val="008952C0"/>
    <w:rsid w:val="0089551A"/>
    <w:rsid w:val="00895F55"/>
    <w:rsid w:val="00896601"/>
    <w:rsid w:val="008968E0"/>
    <w:rsid w:val="00896B60"/>
    <w:rsid w:val="00896F48"/>
    <w:rsid w:val="00896F7B"/>
    <w:rsid w:val="008A01BC"/>
    <w:rsid w:val="008A058C"/>
    <w:rsid w:val="008A172E"/>
    <w:rsid w:val="008A193C"/>
    <w:rsid w:val="008A1EC4"/>
    <w:rsid w:val="008A1FAB"/>
    <w:rsid w:val="008A2121"/>
    <w:rsid w:val="008A23D3"/>
    <w:rsid w:val="008A2A6D"/>
    <w:rsid w:val="008A2DD4"/>
    <w:rsid w:val="008A3269"/>
    <w:rsid w:val="008A38A7"/>
    <w:rsid w:val="008A3A03"/>
    <w:rsid w:val="008A3EA2"/>
    <w:rsid w:val="008A459E"/>
    <w:rsid w:val="008A4781"/>
    <w:rsid w:val="008A4A84"/>
    <w:rsid w:val="008A4D82"/>
    <w:rsid w:val="008A7615"/>
    <w:rsid w:val="008A788B"/>
    <w:rsid w:val="008A7BCA"/>
    <w:rsid w:val="008A7F8A"/>
    <w:rsid w:val="008B028B"/>
    <w:rsid w:val="008B0527"/>
    <w:rsid w:val="008B0F33"/>
    <w:rsid w:val="008B11FF"/>
    <w:rsid w:val="008B1895"/>
    <w:rsid w:val="008B1BA8"/>
    <w:rsid w:val="008B1C66"/>
    <w:rsid w:val="008B243A"/>
    <w:rsid w:val="008B2AFD"/>
    <w:rsid w:val="008B2C1D"/>
    <w:rsid w:val="008B349B"/>
    <w:rsid w:val="008B3BC9"/>
    <w:rsid w:val="008B3DB8"/>
    <w:rsid w:val="008B42FB"/>
    <w:rsid w:val="008B4510"/>
    <w:rsid w:val="008B49B3"/>
    <w:rsid w:val="008B563D"/>
    <w:rsid w:val="008B5674"/>
    <w:rsid w:val="008B5A5A"/>
    <w:rsid w:val="008B5E49"/>
    <w:rsid w:val="008B646C"/>
    <w:rsid w:val="008B7C34"/>
    <w:rsid w:val="008B7C7B"/>
    <w:rsid w:val="008C16E3"/>
    <w:rsid w:val="008C1917"/>
    <w:rsid w:val="008C19E2"/>
    <w:rsid w:val="008C225C"/>
    <w:rsid w:val="008C243C"/>
    <w:rsid w:val="008C2A73"/>
    <w:rsid w:val="008C318B"/>
    <w:rsid w:val="008C3556"/>
    <w:rsid w:val="008C3900"/>
    <w:rsid w:val="008C3D6D"/>
    <w:rsid w:val="008C421A"/>
    <w:rsid w:val="008C4AB9"/>
    <w:rsid w:val="008C528F"/>
    <w:rsid w:val="008C6AB7"/>
    <w:rsid w:val="008D04E4"/>
    <w:rsid w:val="008D0F9A"/>
    <w:rsid w:val="008D12DE"/>
    <w:rsid w:val="008D139E"/>
    <w:rsid w:val="008D1869"/>
    <w:rsid w:val="008D1E60"/>
    <w:rsid w:val="008D1F5B"/>
    <w:rsid w:val="008D368F"/>
    <w:rsid w:val="008D370C"/>
    <w:rsid w:val="008D3FAF"/>
    <w:rsid w:val="008D432A"/>
    <w:rsid w:val="008D44AE"/>
    <w:rsid w:val="008D453B"/>
    <w:rsid w:val="008D45C5"/>
    <w:rsid w:val="008D4BBE"/>
    <w:rsid w:val="008D4F36"/>
    <w:rsid w:val="008D5365"/>
    <w:rsid w:val="008D546E"/>
    <w:rsid w:val="008D5590"/>
    <w:rsid w:val="008D5E26"/>
    <w:rsid w:val="008D5EED"/>
    <w:rsid w:val="008D616B"/>
    <w:rsid w:val="008D691B"/>
    <w:rsid w:val="008D6EA9"/>
    <w:rsid w:val="008D78E1"/>
    <w:rsid w:val="008D795F"/>
    <w:rsid w:val="008E02AD"/>
    <w:rsid w:val="008E04D8"/>
    <w:rsid w:val="008E0509"/>
    <w:rsid w:val="008E059C"/>
    <w:rsid w:val="008E0D1D"/>
    <w:rsid w:val="008E1502"/>
    <w:rsid w:val="008E1FE3"/>
    <w:rsid w:val="008E32F9"/>
    <w:rsid w:val="008E376C"/>
    <w:rsid w:val="008E3809"/>
    <w:rsid w:val="008E38C3"/>
    <w:rsid w:val="008E38ED"/>
    <w:rsid w:val="008E3FF9"/>
    <w:rsid w:val="008E405C"/>
    <w:rsid w:val="008E4453"/>
    <w:rsid w:val="008E4DB2"/>
    <w:rsid w:val="008E4F35"/>
    <w:rsid w:val="008E50F4"/>
    <w:rsid w:val="008E60BA"/>
    <w:rsid w:val="008E6B95"/>
    <w:rsid w:val="008E7AEA"/>
    <w:rsid w:val="008E7F93"/>
    <w:rsid w:val="008F06E8"/>
    <w:rsid w:val="008F0762"/>
    <w:rsid w:val="008F0A9E"/>
    <w:rsid w:val="008F0CCF"/>
    <w:rsid w:val="008F2C5D"/>
    <w:rsid w:val="008F2CBA"/>
    <w:rsid w:val="008F2F54"/>
    <w:rsid w:val="008F350C"/>
    <w:rsid w:val="008F3A6A"/>
    <w:rsid w:val="008F400D"/>
    <w:rsid w:val="008F5561"/>
    <w:rsid w:val="008F5574"/>
    <w:rsid w:val="008F63E1"/>
    <w:rsid w:val="00900487"/>
    <w:rsid w:val="009014B5"/>
    <w:rsid w:val="00902200"/>
    <w:rsid w:val="00902A07"/>
    <w:rsid w:val="00902A3A"/>
    <w:rsid w:val="00904464"/>
    <w:rsid w:val="0090466B"/>
    <w:rsid w:val="00904914"/>
    <w:rsid w:val="00904F73"/>
    <w:rsid w:val="00906A9F"/>
    <w:rsid w:val="00906B26"/>
    <w:rsid w:val="00906D97"/>
    <w:rsid w:val="00907A26"/>
    <w:rsid w:val="00907A4D"/>
    <w:rsid w:val="00907FA1"/>
    <w:rsid w:val="0091024F"/>
    <w:rsid w:val="009104EC"/>
    <w:rsid w:val="009109D5"/>
    <w:rsid w:val="00911C7D"/>
    <w:rsid w:val="009143B1"/>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9FB"/>
    <w:rsid w:val="009260AB"/>
    <w:rsid w:val="009267D6"/>
    <w:rsid w:val="00926816"/>
    <w:rsid w:val="00926FA0"/>
    <w:rsid w:val="009277FC"/>
    <w:rsid w:val="00927C90"/>
    <w:rsid w:val="00930227"/>
    <w:rsid w:val="00930D02"/>
    <w:rsid w:val="00931096"/>
    <w:rsid w:val="009310A4"/>
    <w:rsid w:val="0093126D"/>
    <w:rsid w:val="00931D40"/>
    <w:rsid w:val="00931F78"/>
    <w:rsid w:val="009328D8"/>
    <w:rsid w:val="00933058"/>
    <w:rsid w:val="009332A2"/>
    <w:rsid w:val="00934293"/>
    <w:rsid w:val="00934425"/>
    <w:rsid w:val="009369D9"/>
    <w:rsid w:val="00936DC2"/>
    <w:rsid w:val="00936F35"/>
    <w:rsid w:val="0093708C"/>
    <w:rsid w:val="0093722D"/>
    <w:rsid w:val="00937637"/>
    <w:rsid w:val="00937E92"/>
    <w:rsid w:val="0094117B"/>
    <w:rsid w:val="00941ADD"/>
    <w:rsid w:val="00941E68"/>
    <w:rsid w:val="0094234C"/>
    <w:rsid w:val="009424F9"/>
    <w:rsid w:val="0094398E"/>
    <w:rsid w:val="009441F9"/>
    <w:rsid w:val="009444FD"/>
    <w:rsid w:val="0094468C"/>
    <w:rsid w:val="009452BF"/>
    <w:rsid w:val="009456BE"/>
    <w:rsid w:val="00946A44"/>
    <w:rsid w:val="00946F3F"/>
    <w:rsid w:val="00947AE7"/>
    <w:rsid w:val="00950408"/>
    <w:rsid w:val="00951223"/>
    <w:rsid w:val="0095125B"/>
    <w:rsid w:val="00951A58"/>
    <w:rsid w:val="00951D04"/>
    <w:rsid w:val="0095204B"/>
    <w:rsid w:val="00952250"/>
    <w:rsid w:val="009529A5"/>
    <w:rsid w:val="009534E8"/>
    <w:rsid w:val="00953D5F"/>
    <w:rsid w:val="00953F21"/>
    <w:rsid w:val="00953FB1"/>
    <w:rsid w:val="00954137"/>
    <w:rsid w:val="00954268"/>
    <w:rsid w:val="00954FF0"/>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6DAF"/>
    <w:rsid w:val="009670F1"/>
    <w:rsid w:val="00967E7E"/>
    <w:rsid w:val="009702AE"/>
    <w:rsid w:val="0097057F"/>
    <w:rsid w:val="00971257"/>
    <w:rsid w:val="009715B9"/>
    <w:rsid w:val="0097248E"/>
    <w:rsid w:val="00972F26"/>
    <w:rsid w:val="00974014"/>
    <w:rsid w:val="0097402F"/>
    <w:rsid w:val="00975436"/>
    <w:rsid w:val="00975CEA"/>
    <w:rsid w:val="0097635B"/>
    <w:rsid w:val="009768B2"/>
    <w:rsid w:val="009769B6"/>
    <w:rsid w:val="00976A83"/>
    <w:rsid w:val="0097711F"/>
    <w:rsid w:val="00977311"/>
    <w:rsid w:val="00977319"/>
    <w:rsid w:val="0097738F"/>
    <w:rsid w:val="0097740B"/>
    <w:rsid w:val="009776D6"/>
    <w:rsid w:val="00977881"/>
    <w:rsid w:val="00977AB9"/>
    <w:rsid w:val="00977EFA"/>
    <w:rsid w:val="009805B1"/>
    <w:rsid w:val="009805D9"/>
    <w:rsid w:val="00980A39"/>
    <w:rsid w:val="009814C4"/>
    <w:rsid w:val="0098180D"/>
    <w:rsid w:val="00981A3F"/>
    <w:rsid w:val="00982C19"/>
    <w:rsid w:val="00983D73"/>
    <w:rsid w:val="00983E72"/>
    <w:rsid w:val="00985D45"/>
    <w:rsid w:val="00986023"/>
    <w:rsid w:val="0098662C"/>
    <w:rsid w:val="00986AD3"/>
    <w:rsid w:val="00990158"/>
    <w:rsid w:val="0099150D"/>
    <w:rsid w:val="0099185D"/>
    <w:rsid w:val="00991953"/>
    <w:rsid w:val="00991C15"/>
    <w:rsid w:val="00991C3D"/>
    <w:rsid w:val="00992CDE"/>
    <w:rsid w:val="00993545"/>
    <w:rsid w:val="0099364A"/>
    <w:rsid w:val="0099448E"/>
    <w:rsid w:val="00994A40"/>
    <w:rsid w:val="00994B76"/>
    <w:rsid w:val="00996A0B"/>
    <w:rsid w:val="00996B5B"/>
    <w:rsid w:val="00996DE2"/>
    <w:rsid w:val="00997665"/>
    <w:rsid w:val="009979B3"/>
    <w:rsid w:val="009A0940"/>
    <w:rsid w:val="009A09B2"/>
    <w:rsid w:val="009A0F5C"/>
    <w:rsid w:val="009A17DA"/>
    <w:rsid w:val="009A1A02"/>
    <w:rsid w:val="009A1CEB"/>
    <w:rsid w:val="009A2475"/>
    <w:rsid w:val="009A2CB0"/>
    <w:rsid w:val="009A2CF8"/>
    <w:rsid w:val="009A39B4"/>
    <w:rsid w:val="009A43BE"/>
    <w:rsid w:val="009A4C15"/>
    <w:rsid w:val="009A527E"/>
    <w:rsid w:val="009A5D3F"/>
    <w:rsid w:val="009B0DB6"/>
    <w:rsid w:val="009B1540"/>
    <w:rsid w:val="009B1B68"/>
    <w:rsid w:val="009B2242"/>
    <w:rsid w:val="009B2C3B"/>
    <w:rsid w:val="009B33DD"/>
    <w:rsid w:val="009B3DBD"/>
    <w:rsid w:val="009B3EE4"/>
    <w:rsid w:val="009B40B3"/>
    <w:rsid w:val="009B5624"/>
    <w:rsid w:val="009B633C"/>
    <w:rsid w:val="009B6ACC"/>
    <w:rsid w:val="009B6F12"/>
    <w:rsid w:val="009B7382"/>
    <w:rsid w:val="009B7391"/>
    <w:rsid w:val="009B7932"/>
    <w:rsid w:val="009B79B3"/>
    <w:rsid w:val="009C00DD"/>
    <w:rsid w:val="009C04CE"/>
    <w:rsid w:val="009C07F7"/>
    <w:rsid w:val="009C08AD"/>
    <w:rsid w:val="009C0D2E"/>
    <w:rsid w:val="009C0D8D"/>
    <w:rsid w:val="009C0F68"/>
    <w:rsid w:val="009C1151"/>
    <w:rsid w:val="009C1C4F"/>
    <w:rsid w:val="009C2085"/>
    <w:rsid w:val="009C2526"/>
    <w:rsid w:val="009C2A53"/>
    <w:rsid w:val="009C3AD9"/>
    <w:rsid w:val="009C43E9"/>
    <w:rsid w:val="009C4ABD"/>
    <w:rsid w:val="009C4D52"/>
    <w:rsid w:val="009C65A2"/>
    <w:rsid w:val="009C673E"/>
    <w:rsid w:val="009C6D7E"/>
    <w:rsid w:val="009C6E95"/>
    <w:rsid w:val="009C7180"/>
    <w:rsid w:val="009C7A37"/>
    <w:rsid w:val="009C7CE7"/>
    <w:rsid w:val="009C7E74"/>
    <w:rsid w:val="009D0016"/>
    <w:rsid w:val="009D078B"/>
    <w:rsid w:val="009D0DB7"/>
    <w:rsid w:val="009D2AE5"/>
    <w:rsid w:val="009D2F31"/>
    <w:rsid w:val="009D472F"/>
    <w:rsid w:val="009D54A8"/>
    <w:rsid w:val="009D6640"/>
    <w:rsid w:val="009D727C"/>
    <w:rsid w:val="009D7DBA"/>
    <w:rsid w:val="009E0CDE"/>
    <w:rsid w:val="009E0E29"/>
    <w:rsid w:val="009E1546"/>
    <w:rsid w:val="009E1BB0"/>
    <w:rsid w:val="009E1C6D"/>
    <w:rsid w:val="009E2055"/>
    <w:rsid w:val="009E2368"/>
    <w:rsid w:val="009E24E4"/>
    <w:rsid w:val="009E279C"/>
    <w:rsid w:val="009E2842"/>
    <w:rsid w:val="009E2A10"/>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14E6"/>
    <w:rsid w:val="009F1A1B"/>
    <w:rsid w:val="009F24A1"/>
    <w:rsid w:val="009F2AB3"/>
    <w:rsid w:val="009F3016"/>
    <w:rsid w:val="009F3EC2"/>
    <w:rsid w:val="009F407B"/>
    <w:rsid w:val="009F46E0"/>
    <w:rsid w:val="009F57D5"/>
    <w:rsid w:val="009F5CA7"/>
    <w:rsid w:val="009F6170"/>
    <w:rsid w:val="009F62E8"/>
    <w:rsid w:val="009F64A0"/>
    <w:rsid w:val="009F6BE5"/>
    <w:rsid w:val="009F6C30"/>
    <w:rsid w:val="009F7720"/>
    <w:rsid w:val="009F7A65"/>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B25"/>
    <w:rsid w:val="00A15338"/>
    <w:rsid w:val="00A15B39"/>
    <w:rsid w:val="00A1657B"/>
    <w:rsid w:val="00A1667A"/>
    <w:rsid w:val="00A170E2"/>
    <w:rsid w:val="00A212DD"/>
    <w:rsid w:val="00A2153B"/>
    <w:rsid w:val="00A21BB8"/>
    <w:rsid w:val="00A21E5F"/>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8F6"/>
    <w:rsid w:val="00A30B46"/>
    <w:rsid w:val="00A31184"/>
    <w:rsid w:val="00A31208"/>
    <w:rsid w:val="00A317A6"/>
    <w:rsid w:val="00A3202C"/>
    <w:rsid w:val="00A32D5C"/>
    <w:rsid w:val="00A33587"/>
    <w:rsid w:val="00A33E42"/>
    <w:rsid w:val="00A34113"/>
    <w:rsid w:val="00A344FF"/>
    <w:rsid w:val="00A354DA"/>
    <w:rsid w:val="00A36653"/>
    <w:rsid w:val="00A3704B"/>
    <w:rsid w:val="00A3751F"/>
    <w:rsid w:val="00A37699"/>
    <w:rsid w:val="00A37888"/>
    <w:rsid w:val="00A37AB1"/>
    <w:rsid w:val="00A37DF2"/>
    <w:rsid w:val="00A37FA6"/>
    <w:rsid w:val="00A40126"/>
    <w:rsid w:val="00A4036C"/>
    <w:rsid w:val="00A41518"/>
    <w:rsid w:val="00A42A49"/>
    <w:rsid w:val="00A42DD7"/>
    <w:rsid w:val="00A447A2"/>
    <w:rsid w:val="00A4485A"/>
    <w:rsid w:val="00A457A4"/>
    <w:rsid w:val="00A47824"/>
    <w:rsid w:val="00A5023C"/>
    <w:rsid w:val="00A50522"/>
    <w:rsid w:val="00A50952"/>
    <w:rsid w:val="00A5107F"/>
    <w:rsid w:val="00A519BE"/>
    <w:rsid w:val="00A527E9"/>
    <w:rsid w:val="00A53036"/>
    <w:rsid w:val="00A53BFB"/>
    <w:rsid w:val="00A543BA"/>
    <w:rsid w:val="00A5537D"/>
    <w:rsid w:val="00A5562A"/>
    <w:rsid w:val="00A556D6"/>
    <w:rsid w:val="00A55EE3"/>
    <w:rsid w:val="00A56858"/>
    <w:rsid w:val="00A56994"/>
    <w:rsid w:val="00A56AE5"/>
    <w:rsid w:val="00A57306"/>
    <w:rsid w:val="00A5771C"/>
    <w:rsid w:val="00A57CC3"/>
    <w:rsid w:val="00A61B1F"/>
    <w:rsid w:val="00A623C2"/>
    <w:rsid w:val="00A628C1"/>
    <w:rsid w:val="00A62B1E"/>
    <w:rsid w:val="00A62F5C"/>
    <w:rsid w:val="00A63362"/>
    <w:rsid w:val="00A6352E"/>
    <w:rsid w:val="00A637E6"/>
    <w:rsid w:val="00A6381C"/>
    <w:rsid w:val="00A63B5E"/>
    <w:rsid w:val="00A63BBE"/>
    <w:rsid w:val="00A64101"/>
    <w:rsid w:val="00A650E8"/>
    <w:rsid w:val="00A65152"/>
    <w:rsid w:val="00A65707"/>
    <w:rsid w:val="00A65CBB"/>
    <w:rsid w:val="00A65D20"/>
    <w:rsid w:val="00A6603C"/>
    <w:rsid w:val="00A66A24"/>
    <w:rsid w:val="00A66BE6"/>
    <w:rsid w:val="00A66FC2"/>
    <w:rsid w:val="00A67596"/>
    <w:rsid w:val="00A67642"/>
    <w:rsid w:val="00A67C05"/>
    <w:rsid w:val="00A70099"/>
    <w:rsid w:val="00A70E28"/>
    <w:rsid w:val="00A7160B"/>
    <w:rsid w:val="00A71AD6"/>
    <w:rsid w:val="00A71C35"/>
    <w:rsid w:val="00A71D17"/>
    <w:rsid w:val="00A71F89"/>
    <w:rsid w:val="00A725BB"/>
    <w:rsid w:val="00A727FD"/>
    <w:rsid w:val="00A72C28"/>
    <w:rsid w:val="00A72FF1"/>
    <w:rsid w:val="00A73052"/>
    <w:rsid w:val="00A731FA"/>
    <w:rsid w:val="00A73553"/>
    <w:rsid w:val="00A739BD"/>
    <w:rsid w:val="00A739E8"/>
    <w:rsid w:val="00A73A7F"/>
    <w:rsid w:val="00A74026"/>
    <w:rsid w:val="00A74DFD"/>
    <w:rsid w:val="00A75208"/>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1EE"/>
    <w:rsid w:val="00A86A74"/>
    <w:rsid w:val="00A8711D"/>
    <w:rsid w:val="00A8735D"/>
    <w:rsid w:val="00A877A8"/>
    <w:rsid w:val="00A87ACE"/>
    <w:rsid w:val="00A9013A"/>
    <w:rsid w:val="00A90F43"/>
    <w:rsid w:val="00A9295F"/>
    <w:rsid w:val="00A92F85"/>
    <w:rsid w:val="00A92FAF"/>
    <w:rsid w:val="00A9311C"/>
    <w:rsid w:val="00A93445"/>
    <w:rsid w:val="00A93C8E"/>
    <w:rsid w:val="00A94584"/>
    <w:rsid w:val="00A956E9"/>
    <w:rsid w:val="00A96105"/>
    <w:rsid w:val="00A96B21"/>
    <w:rsid w:val="00A96B8B"/>
    <w:rsid w:val="00A9720D"/>
    <w:rsid w:val="00A97447"/>
    <w:rsid w:val="00A976A1"/>
    <w:rsid w:val="00A97C80"/>
    <w:rsid w:val="00AA0069"/>
    <w:rsid w:val="00AA0AAB"/>
    <w:rsid w:val="00AA0B63"/>
    <w:rsid w:val="00AA0E05"/>
    <w:rsid w:val="00AA1F3D"/>
    <w:rsid w:val="00AA32F5"/>
    <w:rsid w:val="00AA3982"/>
    <w:rsid w:val="00AA3EFA"/>
    <w:rsid w:val="00AA43F6"/>
    <w:rsid w:val="00AA459B"/>
    <w:rsid w:val="00AA4A96"/>
    <w:rsid w:val="00AA4F68"/>
    <w:rsid w:val="00AA545D"/>
    <w:rsid w:val="00AA5520"/>
    <w:rsid w:val="00AA5906"/>
    <w:rsid w:val="00AA5B67"/>
    <w:rsid w:val="00AA63DA"/>
    <w:rsid w:val="00AA752D"/>
    <w:rsid w:val="00AA760E"/>
    <w:rsid w:val="00AA7647"/>
    <w:rsid w:val="00AA7837"/>
    <w:rsid w:val="00AB0092"/>
    <w:rsid w:val="00AB0BBB"/>
    <w:rsid w:val="00AB1569"/>
    <w:rsid w:val="00AB2721"/>
    <w:rsid w:val="00AB2AA2"/>
    <w:rsid w:val="00AB38E4"/>
    <w:rsid w:val="00AB45B9"/>
    <w:rsid w:val="00AB47A3"/>
    <w:rsid w:val="00AB48A1"/>
    <w:rsid w:val="00AB4982"/>
    <w:rsid w:val="00AB5CCD"/>
    <w:rsid w:val="00AB5DD5"/>
    <w:rsid w:val="00AB64F2"/>
    <w:rsid w:val="00AB65EE"/>
    <w:rsid w:val="00AB6F7E"/>
    <w:rsid w:val="00AB71D4"/>
    <w:rsid w:val="00AB72D9"/>
    <w:rsid w:val="00AB7385"/>
    <w:rsid w:val="00AB773F"/>
    <w:rsid w:val="00AB7C52"/>
    <w:rsid w:val="00AC018F"/>
    <w:rsid w:val="00AC05FE"/>
    <w:rsid w:val="00AC08DF"/>
    <w:rsid w:val="00AC0E13"/>
    <w:rsid w:val="00AC132D"/>
    <w:rsid w:val="00AC1A80"/>
    <w:rsid w:val="00AC1D08"/>
    <w:rsid w:val="00AC2BEB"/>
    <w:rsid w:val="00AC395E"/>
    <w:rsid w:val="00AC43BE"/>
    <w:rsid w:val="00AC4565"/>
    <w:rsid w:val="00AC4595"/>
    <w:rsid w:val="00AC65B9"/>
    <w:rsid w:val="00AC676B"/>
    <w:rsid w:val="00AC7CD9"/>
    <w:rsid w:val="00AC7D66"/>
    <w:rsid w:val="00AD01AA"/>
    <w:rsid w:val="00AD03FD"/>
    <w:rsid w:val="00AD1601"/>
    <w:rsid w:val="00AD21EC"/>
    <w:rsid w:val="00AD31DD"/>
    <w:rsid w:val="00AD32B4"/>
    <w:rsid w:val="00AD38B6"/>
    <w:rsid w:val="00AD3941"/>
    <w:rsid w:val="00AD3A4B"/>
    <w:rsid w:val="00AD4AC4"/>
    <w:rsid w:val="00AD4CBE"/>
    <w:rsid w:val="00AD53AE"/>
    <w:rsid w:val="00AD56A9"/>
    <w:rsid w:val="00AD599B"/>
    <w:rsid w:val="00AE079D"/>
    <w:rsid w:val="00AE0EE0"/>
    <w:rsid w:val="00AE1525"/>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1127"/>
    <w:rsid w:val="00AF117D"/>
    <w:rsid w:val="00AF2602"/>
    <w:rsid w:val="00AF2624"/>
    <w:rsid w:val="00AF295E"/>
    <w:rsid w:val="00AF2EA6"/>
    <w:rsid w:val="00AF38C5"/>
    <w:rsid w:val="00AF3A92"/>
    <w:rsid w:val="00AF3D9D"/>
    <w:rsid w:val="00AF445F"/>
    <w:rsid w:val="00AF4E4C"/>
    <w:rsid w:val="00AF508C"/>
    <w:rsid w:val="00AF61F3"/>
    <w:rsid w:val="00AF6550"/>
    <w:rsid w:val="00AF680C"/>
    <w:rsid w:val="00AF717F"/>
    <w:rsid w:val="00AF73CA"/>
    <w:rsid w:val="00AF743E"/>
    <w:rsid w:val="00AF7944"/>
    <w:rsid w:val="00AF7A79"/>
    <w:rsid w:val="00B00451"/>
    <w:rsid w:val="00B00831"/>
    <w:rsid w:val="00B00AD0"/>
    <w:rsid w:val="00B018C4"/>
    <w:rsid w:val="00B0293E"/>
    <w:rsid w:val="00B03DC0"/>
    <w:rsid w:val="00B03FC6"/>
    <w:rsid w:val="00B04934"/>
    <w:rsid w:val="00B05634"/>
    <w:rsid w:val="00B0579A"/>
    <w:rsid w:val="00B0594C"/>
    <w:rsid w:val="00B05E9B"/>
    <w:rsid w:val="00B0667A"/>
    <w:rsid w:val="00B06B5A"/>
    <w:rsid w:val="00B06E93"/>
    <w:rsid w:val="00B07CB1"/>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3AC1"/>
    <w:rsid w:val="00B1405D"/>
    <w:rsid w:val="00B15659"/>
    <w:rsid w:val="00B16143"/>
    <w:rsid w:val="00B17A32"/>
    <w:rsid w:val="00B20347"/>
    <w:rsid w:val="00B20458"/>
    <w:rsid w:val="00B20C0F"/>
    <w:rsid w:val="00B2152E"/>
    <w:rsid w:val="00B2184B"/>
    <w:rsid w:val="00B21E05"/>
    <w:rsid w:val="00B21E4E"/>
    <w:rsid w:val="00B21FD6"/>
    <w:rsid w:val="00B22174"/>
    <w:rsid w:val="00B2231B"/>
    <w:rsid w:val="00B2304E"/>
    <w:rsid w:val="00B230E3"/>
    <w:rsid w:val="00B235F3"/>
    <w:rsid w:val="00B236CB"/>
    <w:rsid w:val="00B23ACF"/>
    <w:rsid w:val="00B23CB7"/>
    <w:rsid w:val="00B23EBA"/>
    <w:rsid w:val="00B240CD"/>
    <w:rsid w:val="00B24B91"/>
    <w:rsid w:val="00B24D6C"/>
    <w:rsid w:val="00B251ED"/>
    <w:rsid w:val="00B25DB9"/>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6F23"/>
    <w:rsid w:val="00B370A1"/>
    <w:rsid w:val="00B3792A"/>
    <w:rsid w:val="00B40392"/>
    <w:rsid w:val="00B405BE"/>
    <w:rsid w:val="00B407E7"/>
    <w:rsid w:val="00B40817"/>
    <w:rsid w:val="00B40A0F"/>
    <w:rsid w:val="00B413F3"/>
    <w:rsid w:val="00B419A9"/>
    <w:rsid w:val="00B4274E"/>
    <w:rsid w:val="00B4277D"/>
    <w:rsid w:val="00B428FB"/>
    <w:rsid w:val="00B43563"/>
    <w:rsid w:val="00B43785"/>
    <w:rsid w:val="00B43F1F"/>
    <w:rsid w:val="00B4532A"/>
    <w:rsid w:val="00B45527"/>
    <w:rsid w:val="00B457FC"/>
    <w:rsid w:val="00B46E68"/>
    <w:rsid w:val="00B46ECF"/>
    <w:rsid w:val="00B502B1"/>
    <w:rsid w:val="00B50A5B"/>
    <w:rsid w:val="00B50FC4"/>
    <w:rsid w:val="00B51652"/>
    <w:rsid w:val="00B516B5"/>
    <w:rsid w:val="00B51850"/>
    <w:rsid w:val="00B526AC"/>
    <w:rsid w:val="00B528A1"/>
    <w:rsid w:val="00B52937"/>
    <w:rsid w:val="00B52D81"/>
    <w:rsid w:val="00B536F9"/>
    <w:rsid w:val="00B536FA"/>
    <w:rsid w:val="00B540F6"/>
    <w:rsid w:val="00B54576"/>
    <w:rsid w:val="00B54C84"/>
    <w:rsid w:val="00B55BFF"/>
    <w:rsid w:val="00B55ED5"/>
    <w:rsid w:val="00B56E89"/>
    <w:rsid w:val="00B5746D"/>
    <w:rsid w:val="00B57470"/>
    <w:rsid w:val="00B576F5"/>
    <w:rsid w:val="00B57A68"/>
    <w:rsid w:val="00B57C9E"/>
    <w:rsid w:val="00B57E3E"/>
    <w:rsid w:val="00B60397"/>
    <w:rsid w:val="00B605B6"/>
    <w:rsid w:val="00B61054"/>
    <w:rsid w:val="00B61121"/>
    <w:rsid w:val="00B61FAC"/>
    <w:rsid w:val="00B6231D"/>
    <w:rsid w:val="00B62833"/>
    <w:rsid w:val="00B62ED0"/>
    <w:rsid w:val="00B62F2F"/>
    <w:rsid w:val="00B6304D"/>
    <w:rsid w:val="00B639E6"/>
    <w:rsid w:val="00B63E0F"/>
    <w:rsid w:val="00B64205"/>
    <w:rsid w:val="00B6427B"/>
    <w:rsid w:val="00B64E13"/>
    <w:rsid w:val="00B64E27"/>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67EE"/>
    <w:rsid w:val="00B7699D"/>
    <w:rsid w:val="00B76A6F"/>
    <w:rsid w:val="00B76E97"/>
    <w:rsid w:val="00B76F3B"/>
    <w:rsid w:val="00B778DD"/>
    <w:rsid w:val="00B77F3B"/>
    <w:rsid w:val="00B80098"/>
    <w:rsid w:val="00B80CBE"/>
    <w:rsid w:val="00B80F16"/>
    <w:rsid w:val="00B8247E"/>
    <w:rsid w:val="00B832EF"/>
    <w:rsid w:val="00B8333F"/>
    <w:rsid w:val="00B83F7A"/>
    <w:rsid w:val="00B842E6"/>
    <w:rsid w:val="00B848AD"/>
    <w:rsid w:val="00B84CB1"/>
    <w:rsid w:val="00B84EF5"/>
    <w:rsid w:val="00B8522A"/>
    <w:rsid w:val="00B858F3"/>
    <w:rsid w:val="00B85CF7"/>
    <w:rsid w:val="00B8657D"/>
    <w:rsid w:val="00B87301"/>
    <w:rsid w:val="00B87375"/>
    <w:rsid w:val="00B91563"/>
    <w:rsid w:val="00B9175C"/>
    <w:rsid w:val="00B91912"/>
    <w:rsid w:val="00B92993"/>
    <w:rsid w:val="00B92B5D"/>
    <w:rsid w:val="00B930EF"/>
    <w:rsid w:val="00B9325A"/>
    <w:rsid w:val="00B934D1"/>
    <w:rsid w:val="00B93519"/>
    <w:rsid w:val="00B9386F"/>
    <w:rsid w:val="00B94EC9"/>
    <w:rsid w:val="00B9539B"/>
    <w:rsid w:val="00B961BD"/>
    <w:rsid w:val="00B96267"/>
    <w:rsid w:val="00B96455"/>
    <w:rsid w:val="00B969E0"/>
    <w:rsid w:val="00B96C55"/>
    <w:rsid w:val="00B96F79"/>
    <w:rsid w:val="00BA003D"/>
    <w:rsid w:val="00BA1237"/>
    <w:rsid w:val="00BA13C3"/>
    <w:rsid w:val="00BA1419"/>
    <w:rsid w:val="00BA173D"/>
    <w:rsid w:val="00BA1B08"/>
    <w:rsid w:val="00BA276A"/>
    <w:rsid w:val="00BA2B6C"/>
    <w:rsid w:val="00BA2D6F"/>
    <w:rsid w:val="00BA3963"/>
    <w:rsid w:val="00BA45B1"/>
    <w:rsid w:val="00BA4B04"/>
    <w:rsid w:val="00BA4C5A"/>
    <w:rsid w:val="00BA508D"/>
    <w:rsid w:val="00BA595C"/>
    <w:rsid w:val="00BA666D"/>
    <w:rsid w:val="00BA68AE"/>
    <w:rsid w:val="00BA6CA1"/>
    <w:rsid w:val="00BA7337"/>
    <w:rsid w:val="00BA73A5"/>
    <w:rsid w:val="00BA794F"/>
    <w:rsid w:val="00BB09EA"/>
    <w:rsid w:val="00BB1760"/>
    <w:rsid w:val="00BB2166"/>
    <w:rsid w:val="00BB2BC9"/>
    <w:rsid w:val="00BB30CA"/>
    <w:rsid w:val="00BB40DC"/>
    <w:rsid w:val="00BB41B9"/>
    <w:rsid w:val="00BB4265"/>
    <w:rsid w:val="00BB434B"/>
    <w:rsid w:val="00BB530F"/>
    <w:rsid w:val="00BB6B7B"/>
    <w:rsid w:val="00BB74E8"/>
    <w:rsid w:val="00BB7A61"/>
    <w:rsid w:val="00BB7CFC"/>
    <w:rsid w:val="00BC01F3"/>
    <w:rsid w:val="00BC07BE"/>
    <w:rsid w:val="00BC0B78"/>
    <w:rsid w:val="00BC10FF"/>
    <w:rsid w:val="00BC1768"/>
    <w:rsid w:val="00BC197E"/>
    <w:rsid w:val="00BC19A5"/>
    <w:rsid w:val="00BC287B"/>
    <w:rsid w:val="00BC287F"/>
    <w:rsid w:val="00BC339C"/>
    <w:rsid w:val="00BC4024"/>
    <w:rsid w:val="00BC42A7"/>
    <w:rsid w:val="00BC4589"/>
    <w:rsid w:val="00BC484F"/>
    <w:rsid w:val="00BC4CDC"/>
    <w:rsid w:val="00BC6CDD"/>
    <w:rsid w:val="00BD0073"/>
    <w:rsid w:val="00BD039D"/>
    <w:rsid w:val="00BD0802"/>
    <w:rsid w:val="00BD0F63"/>
    <w:rsid w:val="00BD111F"/>
    <w:rsid w:val="00BD1172"/>
    <w:rsid w:val="00BD15B1"/>
    <w:rsid w:val="00BD1955"/>
    <w:rsid w:val="00BD2B0C"/>
    <w:rsid w:val="00BD304A"/>
    <w:rsid w:val="00BD3789"/>
    <w:rsid w:val="00BD4407"/>
    <w:rsid w:val="00BD5A2B"/>
    <w:rsid w:val="00BD5DB6"/>
    <w:rsid w:val="00BD62F8"/>
    <w:rsid w:val="00BD62FB"/>
    <w:rsid w:val="00BD64BD"/>
    <w:rsid w:val="00BD6593"/>
    <w:rsid w:val="00BD65D0"/>
    <w:rsid w:val="00BD6820"/>
    <w:rsid w:val="00BD6CC2"/>
    <w:rsid w:val="00BD7039"/>
    <w:rsid w:val="00BD73EB"/>
    <w:rsid w:val="00BD759F"/>
    <w:rsid w:val="00BE0289"/>
    <w:rsid w:val="00BE0A57"/>
    <w:rsid w:val="00BE1143"/>
    <w:rsid w:val="00BE13B8"/>
    <w:rsid w:val="00BE2D7B"/>
    <w:rsid w:val="00BE31A8"/>
    <w:rsid w:val="00BE4612"/>
    <w:rsid w:val="00BE522F"/>
    <w:rsid w:val="00BE547A"/>
    <w:rsid w:val="00BE6739"/>
    <w:rsid w:val="00BE73D1"/>
    <w:rsid w:val="00BE74C6"/>
    <w:rsid w:val="00BE7715"/>
    <w:rsid w:val="00BE7F49"/>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6E58"/>
    <w:rsid w:val="00BF720B"/>
    <w:rsid w:val="00C01CF2"/>
    <w:rsid w:val="00C02BD0"/>
    <w:rsid w:val="00C03399"/>
    <w:rsid w:val="00C034E8"/>
    <w:rsid w:val="00C03952"/>
    <w:rsid w:val="00C03CBA"/>
    <w:rsid w:val="00C03DF9"/>
    <w:rsid w:val="00C03F30"/>
    <w:rsid w:val="00C0453F"/>
    <w:rsid w:val="00C049DD"/>
    <w:rsid w:val="00C04B39"/>
    <w:rsid w:val="00C04DD0"/>
    <w:rsid w:val="00C04F04"/>
    <w:rsid w:val="00C05928"/>
    <w:rsid w:val="00C06EDB"/>
    <w:rsid w:val="00C07AD4"/>
    <w:rsid w:val="00C07C4A"/>
    <w:rsid w:val="00C1038A"/>
    <w:rsid w:val="00C111B5"/>
    <w:rsid w:val="00C115CB"/>
    <w:rsid w:val="00C115F5"/>
    <w:rsid w:val="00C118AE"/>
    <w:rsid w:val="00C12493"/>
    <w:rsid w:val="00C12AC6"/>
    <w:rsid w:val="00C12ECE"/>
    <w:rsid w:val="00C13021"/>
    <w:rsid w:val="00C137B0"/>
    <w:rsid w:val="00C13847"/>
    <w:rsid w:val="00C140F2"/>
    <w:rsid w:val="00C14842"/>
    <w:rsid w:val="00C14D22"/>
    <w:rsid w:val="00C14F87"/>
    <w:rsid w:val="00C15B99"/>
    <w:rsid w:val="00C15DD6"/>
    <w:rsid w:val="00C15FC5"/>
    <w:rsid w:val="00C1604C"/>
    <w:rsid w:val="00C16459"/>
    <w:rsid w:val="00C1689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FC9"/>
    <w:rsid w:val="00C30041"/>
    <w:rsid w:val="00C3160F"/>
    <w:rsid w:val="00C31EE6"/>
    <w:rsid w:val="00C31F0F"/>
    <w:rsid w:val="00C32106"/>
    <w:rsid w:val="00C329CE"/>
    <w:rsid w:val="00C3433C"/>
    <w:rsid w:val="00C347D0"/>
    <w:rsid w:val="00C34A67"/>
    <w:rsid w:val="00C34ADA"/>
    <w:rsid w:val="00C35817"/>
    <w:rsid w:val="00C3604F"/>
    <w:rsid w:val="00C363CC"/>
    <w:rsid w:val="00C364A3"/>
    <w:rsid w:val="00C3667E"/>
    <w:rsid w:val="00C36766"/>
    <w:rsid w:val="00C3676E"/>
    <w:rsid w:val="00C36DF1"/>
    <w:rsid w:val="00C375B3"/>
    <w:rsid w:val="00C376B0"/>
    <w:rsid w:val="00C402D0"/>
    <w:rsid w:val="00C40C9C"/>
    <w:rsid w:val="00C40EEF"/>
    <w:rsid w:val="00C42910"/>
    <w:rsid w:val="00C42A28"/>
    <w:rsid w:val="00C42F57"/>
    <w:rsid w:val="00C430C9"/>
    <w:rsid w:val="00C43EB3"/>
    <w:rsid w:val="00C44C6B"/>
    <w:rsid w:val="00C454BA"/>
    <w:rsid w:val="00C45739"/>
    <w:rsid w:val="00C4575D"/>
    <w:rsid w:val="00C45B05"/>
    <w:rsid w:val="00C45D01"/>
    <w:rsid w:val="00C46308"/>
    <w:rsid w:val="00C465CB"/>
    <w:rsid w:val="00C47179"/>
    <w:rsid w:val="00C47E15"/>
    <w:rsid w:val="00C47EAA"/>
    <w:rsid w:val="00C50252"/>
    <w:rsid w:val="00C51E63"/>
    <w:rsid w:val="00C51EB3"/>
    <w:rsid w:val="00C524A2"/>
    <w:rsid w:val="00C53499"/>
    <w:rsid w:val="00C54F1D"/>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7039A"/>
    <w:rsid w:val="00C70B2D"/>
    <w:rsid w:val="00C712F5"/>
    <w:rsid w:val="00C717B3"/>
    <w:rsid w:val="00C71BAD"/>
    <w:rsid w:val="00C72A87"/>
    <w:rsid w:val="00C72C01"/>
    <w:rsid w:val="00C72CED"/>
    <w:rsid w:val="00C72DD5"/>
    <w:rsid w:val="00C72E0E"/>
    <w:rsid w:val="00C734BC"/>
    <w:rsid w:val="00C7360F"/>
    <w:rsid w:val="00C739DF"/>
    <w:rsid w:val="00C73F05"/>
    <w:rsid w:val="00C747AC"/>
    <w:rsid w:val="00C74D29"/>
    <w:rsid w:val="00C74EB2"/>
    <w:rsid w:val="00C7520C"/>
    <w:rsid w:val="00C753D6"/>
    <w:rsid w:val="00C758FA"/>
    <w:rsid w:val="00C76269"/>
    <w:rsid w:val="00C766E6"/>
    <w:rsid w:val="00C7672B"/>
    <w:rsid w:val="00C76803"/>
    <w:rsid w:val="00C76C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60"/>
    <w:rsid w:val="00C845AF"/>
    <w:rsid w:val="00C84CC0"/>
    <w:rsid w:val="00C86BDF"/>
    <w:rsid w:val="00C8700F"/>
    <w:rsid w:val="00C924DE"/>
    <w:rsid w:val="00C932F0"/>
    <w:rsid w:val="00C9353D"/>
    <w:rsid w:val="00C94528"/>
    <w:rsid w:val="00C945A8"/>
    <w:rsid w:val="00C946C1"/>
    <w:rsid w:val="00C94CA7"/>
    <w:rsid w:val="00C94CCD"/>
    <w:rsid w:val="00C94D6D"/>
    <w:rsid w:val="00C94EED"/>
    <w:rsid w:val="00C9769D"/>
    <w:rsid w:val="00C97A80"/>
    <w:rsid w:val="00C97B51"/>
    <w:rsid w:val="00CA0095"/>
    <w:rsid w:val="00CA0351"/>
    <w:rsid w:val="00CA1832"/>
    <w:rsid w:val="00CA1A29"/>
    <w:rsid w:val="00CA1BAC"/>
    <w:rsid w:val="00CA1CBC"/>
    <w:rsid w:val="00CA1D35"/>
    <w:rsid w:val="00CA3904"/>
    <w:rsid w:val="00CA3AA0"/>
    <w:rsid w:val="00CA3CFD"/>
    <w:rsid w:val="00CA42AC"/>
    <w:rsid w:val="00CA4506"/>
    <w:rsid w:val="00CA49B7"/>
    <w:rsid w:val="00CA4B1C"/>
    <w:rsid w:val="00CA52D6"/>
    <w:rsid w:val="00CA52EF"/>
    <w:rsid w:val="00CA5647"/>
    <w:rsid w:val="00CA5DC5"/>
    <w:rsid w:val="00CA6496"/>
    <w:rsid w:val="00CA65AB"/>
    <w:rsid w:val="00CA6603"/>
    <w:rsid w:val="00CA6BA8"/>
    <w:rsid w:val="00CA7094"/>
    <w:rsid w:val="00CA73C1"/>
    <w:rsid w:val="00CA7DDB"/>
    <w:rsid w:val="00CB05E6"/>
    <w:rsid w:val="00CB1F42"/>
    <w:rsid w:val="00CB20AD"/>
    <w:rsid w:val="00CB2826"/>
    <w:rsid w:val="00CB3589"/>
    <w:rsid w:val="00CB39B2"/>
    <w:rsid w:val="00CB4046"/>
    <w:rsid w:val="00CB483E"/>
    <w:rsid w:val="00CB54BC"/>
    <w:rsid w:val="00CB5C17"/>
    <w:rsid w:val="00CB5D98"/>
    <w:rsid w:val="00CB5E31"/>
    <w:rsid w:val="00CB6BDF"/>
    <w:rsid w:val="00CB7529"/>
    <w:rsid w:val="00CB7FB5"/>
    <w:rsid w:val="00CC07DA"/>
    <w:rsid w:val="00CC08C2"/>
    <w:rsid w:val="00CC0B3E"/>
    <w:rsid w:val="00CC110F"/>
    <w:rsid w:val="00CC1A65"/>
    <w:rsid w:val="00CC2003"/>
    <w:rsid w:val="00CC33AC"/>
    <w:rsid w:val="00CC3446"/>
    <w:rsid w:val="00CC4119"/>
    <w:rsid w:val="00CC5380"/>
    <w:rsid w:val="00CC57D5"/>
    <w:rsid w:val="00CC5F75"/>
    <w:rsid w:val="00CC6578"/>
    <w:rsid w:val="00CC683F"/>
    <w:rsid w:val="00CC6B15"/>
    <w:rsid w:val="00CC6B55"/>
    <w:rsid w:val="00CC6C91"/>
    <w:rsid w:val="00CC701B"/>
    <w:rsid w:val="00CC7851"/>
    <w:rsid w:val="00CC7C98"/>
    <w:rsid w:val="00CC7D04"/>
    <w:rsid w:val="00CC7D16"/>
    <w:rsid w:val="00CD09AB"/>
    <w:rsid w:val="00CD130F"/>
    <w:rsid w:val="00CD1476"/>
    <w:rsid w:val="00CD172F"/>
    <w:rsid w:val="00CD1E5C"/>
    <w:rsid w:val="00CD2876"/>
    <w:rsid w:val="00CD2A4B"/>
    <w:rsid w:val="00CD2E31"/>
    <w:rsid w:val="00CD2F17"/>
    <w:rsid w:val="00CD36B7"/>
    <w:rsid w:val="00CD36CC"/>
    <w:rsid w:val="00CD37E6"/>
    <w:rsid w:val="00CD4713"/>
    <w:rsid w:val="00CD5509"/>
    <w:rsid w:val="00CD5CFE"/>
    <w:rsid w:val="00CD6290"/>
    <w:rsid w:val="00CD6C35"/>
    <w:rsid w:val="00CD7262"/>
    <w:rsid w:val="00CD739B"/>
    <w:rsid w:val="00CD76D3"/>
    <w:rsid w:val="00CD77AB"/>
    <w:rsid w:val="00CE0B4E"/>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20A9"/>
    <w:rsid w:val="00D022B9"/>
    <w:rsid w:val="00D02F47"/>
    <w:rsid w:val="00D039DE"/>
    <w:rsid w:val="00D03EB4"/>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2632"/>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70BF"/>
    <w:rsid w:val="00D173E0"/>
    <w:rsid w:val="00D17694"/>
    <w:rsid w:val="00D177FD"/>
    <w:rsid w:val="00D20914"/>
    <w:rsid w:val="00D20CD6"/>
    <w:rsid w:val="00D20D85"/>
    <w:rsid w:val="00D20D9A"/>
    <w:rsid w:val="00D20F45"/>
    <w:rsid w:val="00D210C0"/>
    <w:rsid w:val="00D2112D"/>
    <w:rsid w:val="00D214F2"/>
    <w:rsid w:val="00D21A8B"/>
    <w:rsid w:val="00D235EB"/>
    <w:rsid w:val="00D23C98"/>
    <w:rsid w:val="00D24506"/>
    <w:rsid w:val="00D25BC3"/>
    <w:rsid w:val="00D264F4"/>
    <w:rsid w:val="00D2668F"/>
    <w:rsid w:val="00D269F1"/>
    <w:rsid w:val="00D27EA1"/>
    <w:rsid w:val="00D305C4"/>
    <w:rsid w:val="00D30BC7"/>
    <w:rsid w:val="00D3132B"/>
    <w:rsid w:val="00D32131"/>
    <w:rsid w:val="00D32586"/>
    <w:rsid w:val="00D32856"/>
    <w:rsid w:val="00D32B68"/>
    <w:rsid w:val="00D3319B"/>
    <w:rsid w:val="00D331A9"/>
    <w:rsid w:val="00D3324F"/>
    <w:rsid w:val="00D336E2"/>
    <w:rsid w:val="00D33B7B"/>
    <w:rsid w:val="00D33E7F"/>
    <w:rsid w:val="00D33F6E"/>
    <w:rsid w:val="00D347C0"/>
    <w:rsid w:val="00D35629"/>
    <w:rsid w:val="00D356FF"/>
    <w:rsid w:val="00D363F8"/>
    <w:rsid w:val="00D407B3"/>
    <w:rsid w:val="00D412F9"/>
    <w:rsid w:val="00D414CC"/>
    <w:rsid w:val="00D41C1C"/>
    <w:rsid w:val="00D4270E"/>
    <w:rsid w:val="00D4299A"/>
    <w:rsid w:val="00D42BDA"/>
    <w:rsid w:val="00D42CA6"/>
    <w:rsid w:val="00D43FBE"/>
    <w:rsid w:val="00D4401B"/>
    <w:rsid w:val="00D44411"/>
    <w:rsid w:val="00D44483"/>
    <w:rsid w:val="00D4471E"/>
    <w:rsid w:val="00D448BD"/>
    <w:rsid w:val="00D451AF"/>
    <w:rsid w:val="00D4575B"/>
    <w:rsid w:val="00D459C1"/>
    <w:rsid w:val="00D45DD3"/>
    <w:rsid w:val="00D45E8F"/>
    <w:rsid w:val="00D45F0A"/>
    <w:rsid w:val="00D4619B"/>
    <w:rsid w:val="00D467D0"/>
    <w:rsid w:val="00D46E7B"/>
    <w:rsid w:val="00D47367"/>
    <w:rsid w:val="00D47A28"/>
    <w:rsid w:val="00D47D89"/>
    <w:rsid w:val="00D50103"/>
    <w:rsid w:val="00D524DC"/>
    <w:rsid w:val="00D52733"/>
    <w:rsid w:val="00D528E6"/>
    <w:rsid w:val="00D52AAB"/>
    <w:rsid w:val="00D52C9C"/>
    <w:rsid w:val="00D52E00"/>
    <w:rsid w:val="00D53B0C"/>
    <w:rsid w:val="00D54183"/>
    <w:rsid w:val="00D547E2"/>
    <w:rsid w:val="00D54CE1"/>
    <w:rsid w:val="00D5519C"/>
    <w:rsid w:val="00D551E3"/>
    <w:rsid w:val="00D5585C"/>
    <w:rsid w:val="00D55A25"/>
    <w:rsid w:val="00D55B47"/>
    <w:rsid w:val="00D55EB8"/>
    <w:rsid w:val="00D55F0E"/>
    <w:rsid w:val="00D5638B"/>
    <w:rsid w:val="00D5646D"/>
    <w:rsid w:val="00D56BE2"/>
    <w:rsid w:val="00D56DB0"/>
    <w:rsid w:val="00D56F42"/>
    <w:rsid w:val="00D56FD0"/>
    <w:rsid w:val="00D57588"/>
    <w:rsid w:val="00D57590"/>
    <w:rsid w:val="00D60376"/>
    <w:rsid w:val="00D6096D"/>
    <w:rsid w:val="00D60B0E"/>
    <w:rsid w:val="00D60D04"/>
    <w:rsid w:val="00D60FC4"/>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709E"/>
    <w:rsid w:val="00D67BB4"/>
    <w:rsid w:val="00D67F8E"/>
    <w:rsid w:val="00D7024E"/>
    <w:rsid w:val="00D70F4E"/>
    <w:rsid w:val="00D7146B"/>
    <w:rsid w:val="00D72699"/>
    <w:rsid w:val="00D72933"/>
    <w:rsid w:val="00D72E0C"/>
    <w:rsid w:val="00D73265"/>
    <w:rsid w:val="00D73D4D"/>
    <w:rsid w:val="00D746AB"/>
    <w:rsid w:val="00D747E8"/>
    <w:rsid w:val="00D75858"/>
    <w:rsid w:val="00D758BF"/>
    <w:rsid w:val="00D75C2A"/>
    <w:rsid w:val="00D77AA0"/>
    <w:rsid w:val="00D77DF7"/>
    <w:rsid w:val="00D80489"/>
    <w:rsid w:val="00D80883"/>
    <w:rsid w:val="00D80D97"/>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4E3E"/>
    <w:rsid w:val="00D95210"/>
    <w:rsid w:val="00D955BE"/>
    <w:rsid w:val="00D962AF"/>
    <w:rsid w:val="00D971D9"/>
    <w:rsid w:val="00D97B0E"/>
    <w:rsid w:val="00DA11B1"/>
    <w:rsid w:val="00DA15FF"/>
    <w:rsid w:val="00DA20EB"/>
    <w:rsid w:val="00DA2E3F"/>
    <w:rsid w:val="00DA2F18"/>
    <w:rsid w:val="00DA4070"/>
    <w:rsid w:val="00DA4294"/>
    <w:rsid w:val="00DA4EDE"/>
    <w:rsid w:val="00DA62EE"/>
    <w:rsid w:val="00DA6EF4"/>
    <w:rsid w:val="00DA70C1"/>
    <w:rsid w:val="00DA7883"/>
    <w:rsid w:val="00DA7AC4"/>
    <w:rsid w:val="00DA7E98"/>
    <w:rsid w:val="00DB0E2C"/>
    <w:rsid w:val="00DB19AB"/>
    <w:rsid w:val="00DB19DF"/>
    <w:rsid w:val="00DB1F6F"/>
    <w:rsid w:val="00DB31FF"/>
    <w:rsid w:val="00DB3A82"/>
    <w:rsid w:val="00DB42A6"/>
    <w:rsid w:val="00DB4319"/>
    <w:rsid w:val="00DB4393"/>
    <w:rsid w:val="00DB477C"/>
    <w:rsid w:val="00DB48FB"/>
    <w:rsid w:val="00DB4A0F"/>
    <w:rsid w:val="00DB51C7"/>
    <w:rsid w:val="00DB5BB4"/>
    <w:rsid w:val="00DB613F"/>
    <w:rsid w:val="00DB685F"/>
    <w:rsid w:val="00DB6A57"/>
    <w:rsid w:val="00DB715E"/>
    <w:rsid w:val="00DB7972"/>
    <w:rsid w:val="00DC06D5"/>
    <w:rsid w:val="00DC0C91"/>
    <w:rsid w:val="00DC1309"/>
    <w:rsid w:val="00DC2282"/>
    <w:rsid w:val="00DC2598"/>
    <w:rsid w:val="00DC270B"/>
    <w:rsid w:val="00DC2BC3"/>
    <w:rsid w:val="00DC2C43"/>
    <w:rsid w:val="00DC3548"/>
    <w:rsid w:val="00DC3913"/>
    <w:rsid w:val="00DC3FF8"/>
    <w:rsid w:val="00DC400E"/>
    <w:rsid w:val="00DC47F3"/>
    <w:rsid w:val="00DC56F7"/>
    <w:rsid w:val="00DC5C52"/>
    <w:rsid w:val="00DC60C7"/>
    <w:rsid w:val="00DC6D67"/>
    <w:rsid w:val="00DC6D7F"/>
    <w:rsid w:val="00DC71BD"/>
    <w:rsid w:val="00DC7C70"/>
    <w:rsid w:val="00DD0212"/>
    <w:rsid w:val="00DD05BD"/>
    <w:rsid w:val="00DD0A58"/>
    <w:rsid w:val="00DD31B9"/>
    <w:rsid w:val="00DD4204"/>
    <w:rsid w:val="00DD4EF4"/>
    <w:rsid w:val="00DD559A"/>
    <w:rsid w:val="00DD56C7"/>
    <w:rsid w:val="00DD5EE2"/>
    <w:rsid w:val="00DD6783"/>
    <w:rsid w:val="00DD6850"/>
    <w:rsid w:val="00DD719B"/>
    <w:rsid w:val="00DD7A34"/>
    <w:rsid w:val="00DD7AF6"/>
    <w:rsid w:val="00DD7C46"/>
    <w:rsid w:val="00DE029E"/>
    <w:rsid w:val="00DE0595"/>
    <w:rsid w:val="00DE1011"/>
    <w:rsid w:val="00DE10B7"/>
    <w:rsid w:val="00DE1486"/>
    <w:rsid w:val="00DE1684"/>
    <w:rsid w:val="00DE1EDA"/>
    <w:rsid w:val="00DE1F46"/>
    <w:rsid w:val="00DE1FB9"/>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4E22"/>
    <w:rsid w:val="00E0580D"/>
    <w:rsid w:val="00E05B10"/>
    <w:rsid w:val="00E06952"/>
    <w:rsid w:val="00E06E97"/>
    <w:rsid w:val="00E0761D"/>
    <w:rsid w:val="00E07BF0"/>
    <w:rsid w:val="00E1090B"/>
    <w:rsid w:val="00E10F8B"/>
    <w:rsid w:val="00E1111A"/>
    <w:rsid w:val="00E117A5"/>
    <w:rsid w:val="00E11E5D"/>
    <w:rsid w:val="00E12055"/>
    <w:rsid w:val="00E12D3A"/>
    <w:rsid w:val="00E12F37"/>
    <w:rsid w:val="00E1326A"/>
    <w:rsid w:val="00E13771"/>
    <w:rsid w:val="00E13B64"/>
    <w:rsid w:val="00E144EB"/>
    <w:rsid w:val="00E145FE"/>
    <w:rsid w:val="00E14946"/>
    <w:rsid w:val="00E14F40"/>
    <w:rsid w:val="00E15AAD"/>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317"/>
    <w:rsid w:val="00E23B8E"/>
    <w:rsid w:val="00E24056"/>
    <w:rsid w:val="00E24E45"/>
    <w:rsid w:val="00E24E5C"/>
    <w:rsid w:val="00E24EE7"/>
    <w:rsid w:val="00E24FDF"/>
    <w:rsid w:val="00E255D1"/>
    <w:rsid w:val="00E25949"/>
    <w:rsid w:val="00E25EBB"/>
    <w:rsid w:val="00E2634A"/>
    <w:rsid w:val="00E27030"/>
    <w:rsid w:val="00E27181"/>
    <w:rsid w:val="00E2732E"/>
    <w:rsid w:val="00E278B2"/>
    <w:rsid w:val="00E27A9F"/>
    <w:rsid w:val="00E3046A"/>
    <w:rsid w:val="00E30593"/>
    <w:rsid w:val="00E30CEA"/>
    <w:rsid w:val="00E31D45"/>
    <w:rsid w:val="00E31EC2"/>
    <w:rsid w:val="00E3252B"/>
    <w:rsid w:val="00E3269F"/>
    <w:rsid w:val="00E32BFF"/>
    <w:rsid w:val="00E332B8"/>
    <w:rsid w:val="00E33BD9"/>
    <w:rsid w:val="00E33CC3"/>
    <w:rsid w:val="00E33E8E"/>
    <w:rsid w:val="00E33F6B"/>
    <w:rsid w:val="00E34141"/>
    <w:rsid w:val="00E34280"/>
    <w:rsid w:val="00E34902"/>
    <w:rsid w:val="00E355C6"/>
    <w:rsid w:val="00E35EF2"/>
    <w:rsid w:val="00E36D25"/>
    <w:rsid w:val="00E36D8B"/>
    <w:rsid w:val="00E37193"/>
    <w:rsid w:val="00E3756E"/>
    <w:rsid w:val="00E375D8"/>
    <w:rsid w:val="00E37ECC"/>
    <w:rsid w:val="00E40022"/>
    <w:rsid w:val="00E40950"/>
    <w:rsid w:val="00E41413"/>
    <w:rsid w:val="00E4175F"/>
    <w:rsid w:val="00E41868"/>
    <w:rsid w:val="00E41D22"/>
    <w:rsid w:val="00E42148"/>
    <w:rsid w:val="00E42427"/>
    <w:rsid w:val="00E4269C"/>
    <w:rsid w:val="00E4314B"/>
    <w:rsid w:val="00E43189"/>
    <w:rsid w:val="00E43572"/>
    <w:rsid w:val="00E437B8"/>
    <w:rsid w:val="00E43A6B"/>
    <w:rsid w:val="00E43A8B"/>
    <w:rsid w:val="00E446BB"/>
    <w:rsid w:val="00E44986"/>
    <w:rsid w:val="00E44D7D"/>
    <w:rsid w:val="00E45A96"/>
    <w:rsid w:val="00E462C6"/>
    <w:rsid w:val="00E465FF"/>
    <w:rsid w:val="00E50D28"/>
    <w:rsid w:val="00E52636"/>
    <w:rsid w:val="00E53A62"/>
    <w:rsid w:val="00E53FE1"/>
    <w:rsid w:val="00E5410A"/>
    <w:rsid w:val="00E554DC"/>
    <w:rsid w:val="00E55D0D"/>
    <w:rsid w:val="00E56896"/>
    <w:rsid w:val="00E57B71"/>
    <w:rsid w:val="00E57E58"/>
    <w:rsid w:val="00E602B3"/>
    <w:rsid w:val="00E60DF7"/>
    <w:rsid w:val="00E61456"/>
    <w:rsid w:val="00E617FD"/>
    <w:rsid w:val="00E62BF4"/>
    <w:rsid w:val="00E62CC3"/>
    <w:rsid w:val="00E630DA"/>
    <w:rsid w:val="00E637F4"/>
    <w:rsid w:val="00E63891"/>
    <w:rsid w:val="00E64BFA"/>
    <w:rsid w:val="00E64D6C"/>
    <w:rsid w:val="00E64DA8"/>
    <w:rsid w:val="00E6521A"/>
    <w:rsid w:val="00E653B0"/>
    <w:rsid w:val="00E656A6"/>
    <w:rsid w:val="00E65A70"/>
    <w:rsid w:val="00E65E4F"/>
    <w:rsid w:val="00E66231"/>
    <w:rsid w:val="00E66812"/>
    <w:rsid w:val="00E67F3B"/>
    <w:rsid w:val="00E703FF"/>
    <w:rsid w:val="00E7046E"/>
    <w:rsid w:val="00E70554"/>
    <w:rsid w:val="00E707A8"/>
    <w:rsid w:val="00E70EF0"/>
    <w:rsid w:val="00E71162"/>
    <w:rsid w:val="00E71DD0"/>
    <w:rsid w:val="00E727CC"/>
    <w:rsid w:val="00E738D0"/>
    <w:rsid w:val="00E745EE"/>
    <w:rsid w:val="00E746C7"/>
    <w:rsid w:val="00E749CA"/>
    <w:rsid w:val="00E74AAD"/>
    <w:rsid w:val="00E74D26"/>
    <w:rsid w:val="00E7506E"/>
    <w:rsid w:val="00E750A8"/>
    <w:rsid w:val="00E75907"/>
    <w:rsid w:val="00E75F09"/>
    <w:rsid w:val="00E75FEB"/>
    <w:rsid w:val="00E7629E"/>
    <w:rsid w:val="00E76337"/>
    <w:rsid w:val="00E773B8"/>
    <w:rsid w:val="00E77982"/>
    <w:rsid w:val="00E77B16"/>
    <w:rsid w:val="00E8061E"/>
    <w:rsid w:val="00E8069D"/>
    <w:rsid w:val="00E8159B"/>
    <w:rsid w:val="00E816B7"/>
    <w:rsid w:val="00E818E6"/>
    <w:rsid w:val="00E8237E"/>
    <w:rsid w:val="00E82F2E"/>
    <w:rsid w:val="00E83792"/>
    <w:rsid w:val="00E839F6"/>
    <w:rsid w:val="00E83A9A"/>
    <w:rsid w:val="00E83F2A"/>
    <w:rsid w:val="00E83FD8"/>
    <w:rsid w:val="00E844A9"/>
    <w:rsid w:val="00E846BF"/>
    <w:rsid w:val="00E847BC"/>
    <w:rsid w:val="00E84D72"/>
    <w:rsid w:val="00E84E68"/>
    <w:rsid w:val="00E85472"/>
    <w:rsid w:val="00E857C6"/>
    <w:rsid w:val="00E8597A"/>
    <w:rsid w:val="00E86C41"/>
    <w:rsid w:val="00E87316"/>
    <w:rsid w:val="00E901A3"/>
    <w:rsid w:val="00E902DE"/>
    <w:rsid w:val="00E90530"/>
    <w:rsid w:val="00E90EC5"/>
    <w:rsid w:val="00E9117E"/>
    <w:rsid w:val="00E914FA"/>
    <w:rsid w:val="00E92184"/>
    <w:rsid w:val="00E92C73"/>
    <w:rsid w:val="00E935DB"/>
    <w:rsid w:val="00E93889"/>
    <w:rsid w:val="00E95B63"/>
    <w:rsid w:val="00E95E07"/>
    <w:rsid w:val="00EA0265"/>
    <w:rsid w:val="00EA06F2"/>
    <w:rsid w:val="00EA0B83"/>
    <w:rsid w:val="00EA0EAB"/>
    <w:rsid w:val="00EA14C4"/>
    <w:rsid w:val="00EA1685"/>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12EA"/>
    <w:rsid w:val="00EB1EC2"/>
    <w:rsid w:val="00EB25DF"/>
    <w:rsid w:val="00EB295B"/>
    <w:rsid w:val="00EB2AE4"/>
    <w:rsid w:val="00EB350E"/>
    <w:rsid w:val="00EB3AFA"/>
    <w:rsid w:val="00EB462D"/>
    <w:rsid w:val="00EB4CE4"/>
    <w:rsid w:val="00EB5607"/>
    <w:rsid w:val="00EB566C"/>
    <w:rsid w:val="00EB6183"/>
    <w:rsid w:val="00EB6419"/>
    <w:rsid w:val="00EB6AD0"/>
    <w:rsid w:val="00EB6EE5"/>
    <w:rsid w:val="00EB7489"/>
    <w:rsid w:val="00EB7E19"/>
    <w:rsid w:val="00EC0A4F"/>
    <w:rsid w:val="00EC0E4E"/>
    <w:rsid w:val="00EC1D69"/>
    <w:rsid w:val="00EC1D9F"/>
    <w:rsid w:val="00EC2334"/>
    <w:rsid w:val="00EC2822"/>
    <w:rsid w:val="00EC29CC"/>
    <w:rsid w:val="00EC2DFC"/>
    <w:rsid w:val="00EC32F7"/>
    <w:rsid w:val="00EC36CC"/>
    <w:rsid w:val="00EC4583"/>
    <w:rsid w:val="00EC495D"/>
    <w:rsid w:val="00EC4CC3"/>
    <w:rsid w:val="00EC4F91"/>
    <w:rsid w:val="00EC512C"/>
    <w:rsid w:val="00EC5CC2"/>
    <w:rsid w:val="00EC6094"/>
    <w:rsid w:val="00EC6127"/>
    <w:rsid w:val="00EC64DA"/>
    <w:rsid w:val="00EC6843"/>
    <w:rsid w:val="00EC6BD2"/>
    <w:rsid w:val="00EC710D"/>
    <w:rsid w:val="00EC758C"/>
    <w:rsid w:val="00EC79DA"/>
    <w:rsid w:val="00ED0114"/>
    <w:rsid w:val="00ED0CC9"/>
    <w:rsid w:val="00ED103F"/>
    <w:rsid w:val="00ED2133"/>
    <w:rsid w:val="00ED2615"/>
    <w:rsid w:val="00ED2E2D"/>
    <w:rsid w:val="00ED2EB7"/>
    <w:rsid w:val="00ED326A"/>
    <w:rsid w:val="00ED32F9"/>
    <w:rsid w:val="00ED37D8"/>
    <w:rsid w:val="00ED3CA7"/>
    <w:rsid w:val="00ED414A"/>
    <w:rsid w:val="00ED5209"/>
    <w:rsid w:val="00ED5370"/>
    <w:rsid w:val="00ED57B5"/>
    <w:rsid w:val="00ED5857"/>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144"/>
    <w:rsid w:val="00EE2572"/>
    <w:rsid w:val="00EE2CAD"/>
    <w:rsid w:val="00EE2CB9"/>
    <w:rsid w:val="00EE2FE5"/>
    <w:rsid w:val="00EE3119"/>
    <w:rsid w:val="00EE3A11"/>
    <w:rsid w:val="00EE3B27"/>
    <w:rsid w:val="00EE3C5E"/>
    <w:rsid w:val="00EE47E2"/>
    <w:rsid w:val="00EE5683"/>
    <w:rsid w:val="00EE582B"/>
    <w:rsid w:val="00EE5A24"/>
    <w:rsid w:val="00EE68B3"/>
    <w:rsid w:val="00EE6AAC"/>
    <w:rsid w:val="00EE784E"/>
    <w:rsid w:val="00EF04EA"/>
    <w:rsid w:val="00EF07CD"/>
    <w:rsid w:val="00EF11A3"/>
    <w:rsid w:val="00EF1A55"/>
    <w:rsid w:val="00EF1C32"/>
    <w:rsid w:val="00EF1FAD"/>
    <w:rsid w:val="00EF26BB"/>
    <w:rsid w:val="00EF2B66"/>
    <w:rsid w:val="00EF3E84"/>
    <w:rsid w:val="00EF5032"/>
    <w:rsid w:val="00EF53DB"/>
    <w:rsid w:val="00EF55DB"/>
    <w:rsid w:val="00EF5A19"/>
    <w:rsid w:val="00EF5D54"/>
    <w:rsid w:val="00EF623F"/>
    <w:rsid w:val="00EF65D5"/>
    <w:rsid w:val="00EF679E"/>
    <w:rsid w:val="00EF6A3A"/>
    <w:rsid w:val="00EF75D1"/>
    <w:rsid w:val="00EF7FEF"/>
    <w:rsid w:val="00F00925"/>
    <w:rsid w:val="00F01213"/>
    <w:rsid w:val="00F0123B"/>
    <w:rsid w:val="00F02481"/>
    <w:rsid w:val="00F0261B"/>
    <w:rsid w:val="00F0314B"/>
    <w:rsid w:val="00F034A5"/>
    <w:rsid w:val="00F03B2D"/>
    <w:rsid w:val="00F046A7"/>
    <w:rsid w:val="00F046CD"/>
    <w:rsid w:val="00F054B8"/>
    <w:rsid w:val="00F067CA"/>
    <w:rsid w:val="00F07556"/>
    <w:rsid w:val="00F07BEF"/>
    <w:rsid w:val="00F10323"/>
    <w:rsid w:val="00F11065"/>
    <w:rsid w:val="00F11B6D"/>
    <w:rsid w:val="00F11F74"/>
    <w:rsid w:val="00F1208C"/>
    <w:rsid w:val="00F12337"/>
    <w:rsid w:val="00F125B7"/>
    <w:rsid w:val="00F130F7"/>
    <w:rsid w:val="00F136C1"/>
    <w:rsid w:val="00F13E03"/>
    <w:rsid w:val="00F14AC1"/>
    <w:rsid w:val="00F150AD"/>
    <w:rsid w:val="00F1542D"/>
    <w:rsid w:val="00F154C3"/>
    <w:rsid w:val="00F15541"/>
    <w:rsid w:val="00F15BA7"/>
    <w:rsid w:val="00F15BDB"/>
    <w:rsid w:val="00F15CBE"/>
    <w:rsid w:val="00F1690D"/>
    <w:rsid w:val="00F16B13"/>
    <w:rsid w:val="00F16C32"/>
    <w:rsid w:val="00F16DC4"/>
    <w:rsid w:val="00F174A4"/>
    <w:rsid w:val="00F17C1B"/>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26DA1"/>
    <w:rsid w:val="00F26FED"/>
    <w:rsid w:val="00F3088A"/>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6A95"/>
    <w:rsid w:val="00F376A8"/>
    <w:rsid w:val="00F37AB6"/>
    <w:rsid w:val="00F37CFD"/>
    <w:rsid w:val="00F37F92"/>
    <w:rsid w:val="00F42EA0"/>
    <w:rsid w:val="00F44292"/>
    <w:rsid w:val="00F44652"/>
    <w:rsid w:val="00F452CF"/>
    <w:rsid w:val="00F45809"/>
    <w:rsid w:val="00F45DC3"/>
    <w:rsid w:val="00F45F0E"/>
    <w:rsid w:val="00F46826"/>
    <w:rsid w:val="00F46839"/>
    <w:rsid w:val="00F46AE9"/>
    <w:rsid w:val="00F46F95"/>
    <w:rsid w:val="00F46FAD"/>
    <w:rsid w:val="00F47072"/>
    <w:rsid w:val="00F510F8"/>
    <w:rsid w:val="00F512FD"/>
    <w:rsid w:val="00F52267"/>
    <w:rsid w:val="00F5356A"/>
    <w:rsid w:val="00F540C5"/>
    <w:rsid w:val="00F542C1"/>
    <w:rsid w:val="00F54465"/>
    <w:rsid w:val="00F54B9F"/>
    <w:rsid w:val="00F54DA1"/>
    <w:rsid w:val="00F55D0F"/>
    <w:rsid w:val="00F562FA"/>
    <w:rsid w:val="00F5646D"/>
    <w:rsid w:val="00F56562"/>
    <w:rsid w:val="00F56A5B"/>
    <w:rsid w:val="00F56DD7"/>
    <w:rsid w:val="00F57359"/>
    <w:rsid w:val="00F5745B"/>
    <w:rsid w:val="00F57E99"/>
    <w:rsid w:val="00F600C8"/>
    <w:rsid w:val="00F6040A"/>
    <w:rsid w:val="00F604E4"/>
    <w:rsid w:val="00F61E2F"/>
    <w:rsid w:val="00F6270A"/>
    <w:rsid w:val="00F627CA"/>
    <w:rsid w:val="00F62EF3"/>
    <w:rsid w:val="00F63599"/>
    <w:rsid w:val="00F63657"/>
    <w:rsid w:val="00F64310"/>
    <w:rsid w:val="00F6468B"/>
    <w:rsid w:val="00F64994"/>
    <w:rsid w:val="00F64E09"/>
    <w:rsid w:val="00F64F5F"/>
    <w:rsid w:val="00F64FB2"/>
    <w:rsid w:val="00F655FF"/>
    <w:rsid w:val="00F66181"/>
    <w:rsid w:val="00F66233"/>
    <w:rsid w:val="00F66EED"/>
    <w:rsid w:val="00F672EF"/>
    <w:rsid w:val="00F67BCF"/>
    <w:rsid w:val="00F7025E"/>
    <w:rsid w:val="00F7055F"/>
    <w:rsid w:val="00F70808"/>
    <w:rsid w:val="00F710FD"/>
    <w:rsid w:val="00F71E50"/>
    <w:rsid w:val="00F728AE"/>
    <w:rsid w:val="00F72B08"/>
    <w:rsid w:val="00F73053"/>
    <w:rsid w:val="00F73F96"/>
    <w:rsid w:val="00F7422B"/>
    <w:rsid w:val="00F742D1"/>
    <w:rsid w:val="00F746E7"/>
    <w:rsid w:val="00F748DA"/>
    <w:rsid w:val="00F7501E"/>
    <w:rsid w:val="00F75407"/>
    <w:rsid w:val="00F75C57"/>
    <w:rsid w:val="00F767DA"/>
    <w:rsid w:val="00F76FF2"/>
    <w:rsid w:val="00F77283"/>
    <w:rsid w:val="00F77722"/>
    <w:rsid w:val="00F77CAE"/>
    <w:rsid w:val="00F8032A"/>
    <w:rsid w:val="00F81CA9"/>
    <w:rsid w:val="00F8205D"/>
    <w:rsid w:val="00F82A55"/>
    <w:rsid w:val="00F83159"/>
    <w:rsid w:val="00F83549"/>
    <w:rsid w:val="00F8357E"/>
    <w:rsid w:val="00F835FA"/>
    <w:rsid w:val="00F843C7"/>
    <w:rsid w:val="00F84478"/>
    <w:rsid w:val="00F845F5"/>
    <w:rsid w:val="00F84E9A"/>
    <w:rsid w:val="00F8550A"/>
    <w:rsid w:val="00F85B6D"/>
    <w:rsid w:val="00F85DFE"/>
    <w:rsid w:val="00F863B9"/>
    <w:rsid w:val="00F86C39"/>
    <w:rsid w:val="00F877B3"/>
    <w:rsid w:val="00F87DB7"/>
    <w:rsid w:val="00F87EAD"/>
    <w:rsid w:val="00F90014"/>
    <w:rsid w:val="00F91AEA"/>
    <w:rsid w:val="00F92718"/>
    <w:rsid w:val="00F92E80"/>
    <w:rsid w:val="00F93329"/>
    <w:rsid w:val="00F93999"/>
    <w:rsid w:val="00F93D5E"/>
    <w:rsid w:val="00F93F51"/>
    <w:rsid w:val="00F9402D"/>
    <w:rsid w:val="00F95164"/>
    <w:rsid w:val="00F95475"/>
    <w:rsid w:val="00F956BE"/>
    <w:rsid w:val="00F95747"/>
    <w:rsid w:val="00F966E2"/>
    <w:rsid w:val="00F96AEA"/>
    <w:rsid w:val="00F96DD3"/>
    <w:rsid w:val="00F976CF"/>
    <w:rsid w:val="00F9773C"/>
    <w:rsid w:val="00F9774D"/>
    <w:rsid w:val="00F97807"/>
    <w:rsid w:val="00F97C03"/>
    <w:rsid w:val="00FA2916"/>
    <w:rsid w:val="00FA2EEA"/>
    <w:rsid w:val="00FA3C2E"/>
    <w:rsid w:val="00FA3FE3"/>
    <w:rsid w:val="00FA4D68"/>
    <w:rsid w:val="00FA520B"/>
    <w:rsid w:val="00FA5672"/>
    <w:rsid w:val="00FA5E0D"/>
    <w:rsid w:val="00FA6A10"/>
    <w:rsid w:val="00FA72F8"/>
    <w:rsid w:val="00FA743F"/>
    <w:rsid w:val="00FA7611"/>
    <w:rsid w:val="00FA77DC"/>
    <w:rsid w:val="00FA7A88"/>
    <w:rsid w:val="00FB0730"/>
    <w:rsid w:val="00FB07D4"/>
    <w:rsid w:val="00FB0ABE"/>
    <w:rsid w:val="00FB0DED"/>
    <w:rsid w:val="00FB1382"/>
    <w:rsid w:val="00FB2364"/>
    <w:rsid w:val="00FB2C29"/>
    <w:rsid w:val="00FB43FB"/>
    <w:rsid w:val="00FB5240"/>
    <w:rsid w:val="00FB537A"/>
    <w:rsid w:val="00FB6379"/>
    <w:rsid w:val="00FB69BF"/>
    <w:rsid w:val="00FB7142"/>
    <w:rsid w:val="00FB7B25"/>
    <w:rsid w:val="00FB7BCB"/>
    <w:rsid w:val="00FB7EC4"/>
    <w:rsid w:val="00FC03F7"/>
    <w:rsid w:val="00FC08B8"/>
    <w:rsid w:val="00FC0B78"/>
    <w:rsid w:val="00FC122A"/>
    <w:rsid w:val="00FC137F"/>
    <w:rsid w:val="00FC1B86"/>
    <w:rsid w:val="00FC1F8E"/>
    <w:rsid w:val="00FC1FCC"/>
    <w:rsid w:val="00FC2CC2"/>
    <w:rsid w:val="00FC2D94"/>
    <w:rsid w:val="00FC3681"/>
    <w:rsid w:val="00FC36FB"/>
    <w:rsid w:val="00FC4515"/>
    <w:rsid w:val="00FC4851"/>
    <w:rsid w:val="00FC4F3A"/>
    <w:rsid w:val="00FC6B37"/>
    <w:rsid w:val="00FC6C12"/>
    <w:rsid w:val="00FC79F5"/>
    <w:rsid w:val="00FC7D7E"/>
    <w:rsid w:val="00FC7F94"/>
    <w:rsid w:val="00FD0593"/>
    <w:rsid w:val="00FD0CA9"/>
    <w:rsid w:val="00FD19F5"/>
    <w:rsid w:val="00FD2AEE"/>
    <w:rsid w:val="00FD346E"/>
    <w:rsid w:val="00FD358F"/>
    <w:rsid w:val="00FD3603"/>
    <w:rsid w:val="00FD433C"/>
    <w:rsid w:val="00FD47C8"/>
    <w:rsid w:val="00FD4C60"/>
    <w:rsid w:val="00FD509B"/>
    <w:rsid w:val="00FD572C"/>
    <w:rsid w:val="00FD5806"/>
    <w:rsid w:val="00FD5BB3"/>
    <w:rsid w:val="00FD5BF8"/>
    <w:rsid w:val="00FD6CD8"/>
    <w:rsid w:val="00FD7004"/>
    <w:rsid w:val="00FD783F"/>
    <w:rsid w:val="00FD7D00"/>
    <w:rsid w:val="00FE0C90"/>
    <w:rsid w:val="00FE17CB"/>
    <w:rsid w:val="00FE1B77"/>
    <w:rsid w:val="00FE2769"/>
    <w:rsid w:val="00FE29CE"/>
    <w:rsid w:val="00FE3073"/>
    <w:rsid w:val="00FE34D7"/>
    <w:rsid w:val="00FE39C5"/>
    <w:rsid w:val="00FE3A75"/>
    <w:rsid w:val="00FE3CBB"/>
    <w:rsid w:val="00FE4925"/>
    <w:rsid w:val="00FE4D59"/>
    <w:rsid w:val="00FE5BE2"/>
    <w:rsid w:val="00FE6CC5"/>
    <w:rsid w:val="00FE6EB8"/>
    <w:rsid w:val="00FE6F11"/>
    <w:rsid w:val="00FF0187"/>
    <w:rsid w:val="00FF0C23"/>
    <w:rsid w:val="00FF0EB1"/>
    <w:rsid w:val="00FF10F5"/>
    <w:rsid w:val="00FF1A57"/>
    <w:rsid w:val="00FF29C6"/>
    <w:rsid w:val="00FF2D9A"/>
    <w:rsid w:val="00FF352C"/>
    <w:rsid w:val="00FF3E83"/>
    <w:rsid w:val="00FF432C"/>
    <w:rsid w:val="00FF50E4"/>
    <w:rsid w:val="00FF5D89"/>
    <w:rsid w:val="00FF654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C72C01"/>
    <w:rPr>
      <w:rFonts w:cs="Times New Roman"/>
      <w:sz w:val="22"/>
      <w:lang w:val="en-GB" w:bidi="ar-SA"/>
    </w:rPr>
  </w:style>
  <w:style w:type="character" w:customStyle="1" w:styleId="viiyi">
    <w:name w:val="viiyi"/>
    <w:basedOn w:val="DefaultParagraphFont"/>
    <w:rsid w:val="00A70099"/>
  </w:style>
  <w:style w:type="character" w:customStyle="1" w:styleId="jlqj4b">
    <w:name w:val="jlqj4b"/>
    <w:basedOn w:val="DefaultParagraphFont"/>
    <w:rsid w:val="00A70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A54BE-0B62-474B-905B-A3CC4E478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45</TotalTime>
  <Pages>2</Pages>
  <Words>302</Words>
  <Characters>1805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18</cp:revision>
  <cp:lastPrinted>2021-08-10T14:30:00Z</cp:lastPrinted>
  <dcterms:created xsi:type="dcterms:W3CDTF">2021-11-05T10:07:00Z</dcterms:created>
  <dcterms:modified xsi:type="dcterms:W3CDTF">2021-11-12T05:01:00Z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