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  <w:bookmarkStart w:id="0" w:name="_GoBack"/>
      <w:bookmarkEnd w:id="0"/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5A541179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</w:t>
      </w:r>
      <w:r w:rsidR="00DC7D85">
        <w:rPr>
          <w:sz w:val="36"/>
          <w:szCs w:val="36"/>
        </w:rPr>
        <w:t xml:space="preserve"> and </w:t>
      </w:r>
      <w:r w:rsidR="00E17D84">
        <w:rPr>
          <w:sz w:val="36"/>
          <w:szCs w:val="36"/>
        </w:rPr>
        <w:t>nine</w:t>
      </w:r>
      <w:r w:rsidR="00DC7D85">
        <w:rPr>
          <w:sz w:val="36"/>
          <w:szCs w:val="36"/>
        </w:rPr>
        <w:t>-month</w:t>
      </w:r>
      <w:r w:rsidRPr="00C63845">
        <w:rPr>
          <w:sz w:val="36"/>
          <w:szCs w:val="36"/>
        </w:rPr>
        <w:t xml:space="preserve"> period</w:t>
      </w:r>
      <w:r w:rsidR="00DC7D85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06FAE621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DC7D85">
        <w:rPr>
          <w:sz w:val="36"/>
          <w:szCs w:val="36"/>
          <w:lang w:val="en-US"/>
        </w:rPr>
        <w:t>0</w:t>
      </w:r>
      <w:r w:rsidR="00A21162">
        <w:rPr>
          <w:sz w:val="36"/>
          <w:szCs w:val="36"/>
        </w:rPr>
        <w:t xml:space="preserve"> </w:t>
      </w:r>
      <w:r w:rsidR="00E17D84">
        <w:rPr>
          <w:sz w:val="36"/>
          <w:szCs w:val="36"/>
        </w:rPr>
        <w:t>September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C3530D">
        <w:rPr>
          <w:sz w:val="36"/>
          <w:szCs w:val="36"/>
          <w:lang w:val="en-US"/>
        </w:rPr>
        <w:t>1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7218C6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7218C6" w:rsidSect="00CC07A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969CBA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E3305E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10687702" w:rsidR="00B66891" w:rsidRPr="00D35204" w:rsidRDefault="00B66891" w:rsidP="00FD7F58">
      <w:pPr>
        <w:spacing w:line="240" w:lineRule="atLeast"/>
        <w:ind w:right="-27"/>
        <w:jc w:val="both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 xml:space="preserve">Public Company Limited and its </w:t>
      </w:r>
      <w:r w:rsidR="00A84DE5" w:rsidRPr="00D35204">
        <w:rPr>
          <w:szCs w:val="22"/>
        </w:rPr>
        <w:t>subsidiaries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C7D85">
        <w:rPr>
          <w:szCs w:val="22"/>
          <w:lang w:val="en-US"/>
        </w:rPr>
        <w:t>30</w:t>
      </w:r>
      <w:r w:rsidRPr="00D35204">
        <w:rPr>
          <w:szCs w:val="22"/>
        </w:rPr>
        <w:t xml:space="preserve"> </w:t>
      </w:r>
      <w:r w:rsidR="00A6696B">
        <w:rPr>
          <w:szCs w:val="22"/>
        </w:rPr>
        <w:t>S</w:t>
      </w:r>
      <w:r w:rsidR="00DC7D85">
        <w:rPr>
          <w:szCs w:val="22"/>
        </w:rPr>
        <w:t>e</w:t>
      </w:r>
      <w:r w:rsidR="00A6696B">
        <w:rPr>
          <w:szCs w:val="22"/>
        </w:rPr>
        <w:t>ptember</w:t>
      </w:r>
      <w:r w:rsidR="00DC7D85">
        <w:rPr>
          <w:szCs w:val="22"/>
          <w:lang w:val="en-US"/>
        </w:rPr>
        <w:t xml:space="preserve"> 2</w:t>
      </w:r>
      <w:r w:rsidR="00D27341" w:rsidRPr="00D27341">
        <w:rPr>
          <w:szCs w:val="22"/>
          <w:lang w:val="en-US"/>
        </w:rPr>
        <w:t>02</w:t>
      </w:r>
      <w:r w:rsidR="00C3530D">
        <w:rPr>
          <w:szCs w:val="22"/>
          <w:lang w:val="en-US"/>
        </w:rPr>
        <w:t>1</w:t>
      </w:r>
      <w:r w:rsidR="00216DAD">
        <w:rPr>
          <w:rFonts w:cs="Angsana New"/>
          <w:szCs w:val="28"/>
          <w:lang w:val="en-US" w:bidi="th-TH"/>
        </w:rPr>
        <w:t>;</w:t>
      </w:r>
      <w:r w:rsidRPr="00D35204">
        <w:rPr>
          <w:szCs w:val="22"/>
        </w:rPr>
        <w:t xml:space="preserve"> the consolidated and separate statements of comprehensive income</w:t>
      </w:r>
      <w:r w:rsidR="00B754EC">
        <w:rPr>
          <w:szCs w:val="22"/>
        </w:rPr>
        <w:t xml:space="preserve"> for the three</w:t>
      </w:r>
      <w:r w:rsidR="00B754EC" w:rsidRPr="00D35204">
        <w:rPr>
          <w:szCs w:val="22"/>
        </w:rPr>
        <w:t>-month</w:t>
      </w:r>
      <w:r w:rsidR="00B754EC">
        <w:rPr>
          <w:szCs w:val="22"/>
        </w:rPr>
        <w:t xml:space="preserve"> and </w:t>
      </w:r>
      <w:r w:rsidR="00A6696B">
        <w:rPr>
          <w:szCs w:val="22"/>
        </w:rPr>
        <w:t>nine</w:t>
      </w:r>
      <w:r w:rsidR="00B754EC">
        <w:rPr>
          <w:szCs w:val="22"/>
        </w:rPr>
        <w:t>-month</w:t>
      </w:r>
      <w:r w:rsidR="00B754EC" w:rsidRPr="00D35204">
        <w:rPr>
          <w:szCs w:val="22"/>
        </w:rPr>
        <w:t xml:space="preserve"> period</w:t>
      </w:r>
      <w:r w:rsidR="00B754EC">
        <w:rPr>
          <w:szCs w:val="22"/>
        </w:rPr>
        <w:t>s</w:t>
      </w:r>
      <w:r w:rsidR="00B754EC" w:rsidRPr="00D35204">
        <w:rPr>
          <w:szCs w:val="22"/>
        </w:rPr>
        <w:t xml:space="preserve"> ended </w:t>
      </w:r>
      <w:r w:rsidR="00B754EC">
        <w:rPr>
          <w:szCs w:val="22"/>
        </w:rPr>
        <w:t xml:space="preserve">30 </w:t>
      </w:r>
      <w:r w:rsidR="00A6696B">
        <w:rPr>
          <w:szCs w:val="22"/>
        </w:rPr>
        <w:t>September</w:t>
      </w:r>
      <w:r w:rsidR="00B754EC">
        <w:rPr>
          <w:szCs w:val="22"/>
        </w:rPr>
        <w:t xml:space="preserve"> </w:t>
      </w:r>
      <w:r w:rsidR="00B754EC" w:rsidRPr="00D27341">
        <w:rPr>
          <w:szCs w:val="22"/>
          <w:lang w:val="en-US"/>
        </w:rPr>
        <w:t>202</w:t>
      </w:r>
      <w:r w:rsidR="00C3530D">
        <w:rPr>
          <w:szCs w:val="22"/>
          <w:lang w:val="en-US"/>
        </w:rPr>
        <w:t>1</w:t>
      </w:r>
      <w:r w:rsidRPr="00D35204">
        <w:rPr>
          <w:szCs w:val="22"/>
        </w:rPr>
        <w:t xml:space="preserve">, changes in equity and cash flows for </w:t>
      </w:r>
      <w:r w:rsidR="00B2572F">
        <w:rPr>
          <w:szCs w:val="22"/>
        </w:rPr>
        <w:t xml:space="preserve">the </w:t>
      </w:r>
      <w:r w:rsidR="00A6696B">
        <w:rPr>
          <w:szCs w:val="22"/>
        </w:rPr>
        <w:t>nine</w:t>
      </w:r>
      <w:r w:rsidR="002E299C">
        <w:rPr>
          <w:szCs w:val="22"/>
        </w:rPr>
        <w:t>-month</w:t>
      </w:r>
      <w:r w:rsidRPr="00D35204">
        <w:rPr>
          <w:szCs w:val="22"/>
        </w:rPr>
        <w:t xml:space="preserve"> period</w:t>
      </w:r>
      <w:r w:rsidR="00A85827">
        <w:rPr>
          <w:szCs w:val="22"/>
        </w:rPr>
        <w:t xml:space="preserve"> </w:t>
      </w:r>
      <w:r w:rsidRPr="00D35204">
        <w:rPr>
          <w:szCs w:val="22"/>
        </w:rPr>
        <w:t xml:space="preserve">ended </w:t>
      </w:r>
      <w:r w:rsidR="002E299C">
        <w:rPr>
          <w:szCs w:val="22"/>
        </w:rPr>
        <w:t xml:space="preserve">30 </w:t>
      </w:r>
      <w:r w:rsidR="00A6696B">
        <w:rPr>
          <w:szCs w:val="22"/>
        </w:rPr>
        <w:t>September</w:t>
      </w:r>
      <w:r w:rsidR="00A21162">
        <w:rPr>
          <w:szCs w:val="22"/>
        </w:rPr>
        <w:t xml:space="preserve"> </w:t>
      </w:r>
      <w:r w:rsidR="00D27341" w:rsidRPr="00D27341">
        <w:rPr>
          <w:szCs w:val="22"/>
          <w:lang w:val="en-US"/>
        </w:rPr>
        <w:t>202</w:t>
      </w:r>
      <w:r w:rsidR="00C3530D">
        <w:rPr>
          <w:szCs w:val="22"/>
          <w:lang w:val="en-US"/>
        </w:rPr>
        <w:t>1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</w:t>
      </w:r>
      <w:r w:rsidR="002E299C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 xml:space="preserve">, “Interim Financial Reporting”. </w:t>
      </w:r>
      <w:r w:rsidR="004551DB">
        <w:rPr>
          <w:spacing w:val="-4"/>
          <w:szCs w:val="22"/>
        </w:rPr>
        <w:br/>
      </w:r>
      <w:r w:rsidRPr="00D35204">
        <w:rPr>
          <w:spacing w:val="-4"/>
          <w:szCs w:val="22"/>
        </w:rPr>
        <w:t>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7218C6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F32F7A7" w:rsidR="00B66891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6153C038" w14:textId="65021C9A" w:rsidR="00E94D0F" w:rsidRDefault="00E94D0F" w:rsidP="00A55625">
      <w:pPr>
        <w:spacing w:line="240" w:lineRule="atLeast"/>
        <w:ind w:right="-27"/>
        <w:jc w:val="thaiDistribute"/>
        <w:rPr>
          <w:szCs w:val="22"/>
        </w:rPr>
      </w:pPr>
    </w:p>
    <w:p w14:paraId="1D102E3E" w14:textId="77777777" w:rsidR="00E94D0F" w:rsidRDefault="00E94D0F" w:rsidP="00A55625">
      <w:pPr>
        <w:spacing w:line="240" w:lineRule="atLeast"/>
        <w:ind w:right="-27"/>
        <w:jc w:val="thaiDistribute"/>
        <w:rPr>
          <w:szCs w:val="22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5BC4968C" w14:textId="77777777" w:rsidR="00C61800" w:rsidRDefault="00C61800" w:rsidP="0074249D">
      <w:pPr>
        <w:jc w:val="both"/>
        <w:outlineLvl w:val="0"/>
        <w:rPr>
          <w:i/>
          <w:iCs/>
          <w:sz w:val="20"/>
          <w:lang w:val="en-US"/>
        </w:rPr>
      </w:pPr>
    </w:p>
    <w:p w14:paraId="7951EDC3" w14:textId="158CA237" w:rsidR="0054432B" w:rsidRPr="0054432B" w:rsidRDefault="0054432B" w:rsidP="0074249D">
      <w:pPr>
        <w:jc w:val="both"/>
        <w:outlineLvl w:val="0"/>
        <w:rPr>
          <w:rFonts w:cs="Angsana New"/>
          <w:i/>
          <w:iCs/>
          <w:sz w:val="20"/>
          <w:szCs w:val="25"/>
          <w:lang w:val="en-US" w:bidi="th-TH"/>
        </w:rPr>
      </w:pPr>
    </w:p>
    <w:p w14:paraId="32A9E700" w14:textId="77777777" w:rsidR="00A55625" w:rsidRPr="007218C6" w:rsidRDefault="00A55625" w:rsidP="0074249D">
      <w:pPr>
        <w:jc w:val="both"/>
        <w:outlineLvl w:val="0"/>
        <w:rPr>
          <w:rFonts w:cstheme="minorBidi"/>
          <w:i/>
          <w:iCs/>
          <w:sz w:val="20"/>
          <w:szCs w:val="25"/>
          <w:lang w:val="en-US" w:bidi="th-TH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5C5CBCAF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 xml:space="preserve">KPMG </w:t>
      </w:r>
      <w:proofErr w:type="spellStart"/>
      <w:r w:rsidRPr="00957F2C">
        <w:rPr>
          <w:rFonts w:cs="Times New Roman"/>
        </w:rPr>
        <w:t>Phoomchai</w:t>
      </w:r>
      <w:proofErr w:type="spellEnd"/>
      <w:r w:rsidRPr="00957F2C">
        <w:rPr>
          <w:rFonts w:cs="Times New Roman"/>
        </w:rPr>
        <w:t xml:space="preserve">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7251601C" w14:textId="5F991E1B" w:rsidR="00E94D0F" w:rsidRPr="006317F6" w:rsidRDefault="008F7B2A" w:rsidP="006317F6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>
        <w:rPr>
          <w:rFonts w:cs="Cordia New"/>
        </w:rPr>
        <w:t>1</w:t>
      </w:r>
      <w:r w:rsidR="00C3530D">
        <w:rPr>
          <w:rFonts w:cs="Cordia New"/>
        </w:rPr>
        <w:t>2</w:t>
      </w:r>
      <w:r w:rsidR="0054432B" w:rsidRPr="000C4367">
        <w:rPr>
          <w:rFonts w:cs="Cordia New"/>
        </w:rPr>
        <w:t xml:space="preserve"> </w:t>
      </w:r>
      <w:r>
        <w:rPr>
          <w:rFonts w:cs="Cordia New"/>
        </w:rPr>
        <w:t>November</w:t>
      </w:r>
      <w:r w:rsidR="002B1896">
        <w:rPr>
          <w:rFonts w:cs="Cordia New"/>
        </w:rPr>
        <w:t xml:space="preserve"> 202</w:t>
      </w:r>
      <w:r w:rsidR="00C3530D">
        <w:rPr>
          <w:rFonts w:cs="Cordia New"/>
        </w:rPr>
        <w:t>1</w:t>
      </w:r>
    </w:p>
    <w:p w14:paraId="73348280" w14:textId="407F5166" w:rsidR="00E94D0F" w:rsidRPr="00E94D0F" w:rsidRDefault="00E94D0F" w:rsidP="00E94D0F">
      <w:pPr>
        <w:tabs>
          <w:tab w:val="left" w:pos="3910"/>
        </w:tabs>
        <w:rPr>
          <w:szCs w:val="22"/>
          <w:lang w:val="en-US"/>
        </w:rPr>
      </w:pPr>
      <w:r>
        <w:rPr>
          <w:szCs w:val="22"/>
          <w:lang w:val="en-US"/>
        </w:rPr>
        <w:tab/>
      </w:r>
    </w:p>
    <w:sectPr w:rsidR="00E94D0F" w:rsidRPr="00E94D0F" w:rsidSect="00E94D0F">
      <w:footerReference w:type="default" r:id="rId15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58516" w14:textId="77777777" w:rsidR="00E52622" w:rsidRDefault="00E52622">
      <w:r>
        <w:separator/>
      </w:r>
    </w:p>
  </w:endnote>
  <w:endnote w:type="continuationSeparator" w:id="0">
    <w:p w14:paraId="7FAB4946" w14:textId="77777777" w:rsidR="00E52622" w:rsidRDefault="00E52622">
      <w:r>
        <w:continuationSeparator/>
      </w:r>
    </w:p>
  </w:endnote>
  <w:endnote w:type="continuationNotice" w:id="1">
    <w:p w14:paraId="1A999BA3" w14:textId="77777777" w:rsidR="00E52622" w:rsidRDefault="00E526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6FC9" w14:textId="77777777" w:rsidR="00F047F7" w:rsidRDefault="00F047F7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F047F7" w:rsidRDefault="00F047F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81B0" w14:textId="77777777" w:rsidR="00F047F7" w:rsidRPr="00807056" w:rsidRDefault="00F047F7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F047F7" w:rsidRDefault="00F047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74078" w14:textId="1E327EFB" w:rsidR="00E94D0F" w:rsidRDefault="00E94D0F">
    <w:pPr>
      <w:pStyle w:val="Footer"/>
      <w:jc w:val="center"/>
    </w:pPr>
  </w:p>
  <w:p w14:paraId="0C6520CC" w14:textId="77777777" w:rsidR="00E94D0F" w:rsidRPr="00683CB8" w:rsidRDefault="00E94D0F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81DA6" w14:textId="77777777" w:rsidR="00E52622" w:rsidRDefault="00E52622">
      <w:r>
        <w:separator/>
      </w:r>
    </w:p>
  </w:footnote>
  <w:footnote w:type="continuationSeparator" w:id="0">
    <w:p w14:paraId="57FD53AB" w14:textId="77777777" w:rsidR="00E52622" w:rsidRDefault="00E52622">
      <w:r>
        <w:continuationSeparator/>
      </w:r>
    </w:p>
  </w:footnote>
  <w:footnote w:type="continuationNotice" w:id="1">
    <w:p w14:paraId="387401D9" w14:textId="77777777" w:rsidR="00E52622" w:rsidRDefault="00E526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B5DD" w14:textId="77777777" w:rsidR="00F047F7" w:rsidRPr="005471B4" w:rsidRDefault="00F047F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8454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F047F7" w:rsidRPr="00E3305E" w:rsidRDefault="00F047F7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DC62687"/>
    <w:multiLevelType w:val="hybridMultilevel"/>
    <w:tmpl w:val="D00C1C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7"/>
  </w:num>
  <w:num w:numId="6">
    <w:abstractNumId w:val="5"/>
  </w:num>
  <w:num w:numId="7">
    <w:abstractNumId w:val="19"/>
  </w:num>
  <w:num w:numId="8">
    <w:abstractNumId w:val="16"/>
  </w:num>
  <w:num w:numId="9">
    <w:abstractNumId w:val="14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2"/>
  </w:num>
  <w:num w:numId="16">
    <w:abstractNumId w:val="18"/>
  </w:num>
  <w:num w:numId="17">
    <w:abstractNumId w:val="15"/>
  </w:num>
  <w:num w:numId="18">
    <w:abstractNumId w:val="20"/>
  </w:num>
  <w:num w:numId="19">
    <w:abstractNumId w:val="13"/>
  </w:num>
  <w:num w:numId="20">
    <w:abstractNumId w:val="11"/>
  </w:num>
  <w:num w:numId="21">
    <w:abstractNumId w:val="8"/>
  </w:num>
  <w:num w:numId="22">
    <w:abstractNumId w:val="9"/>
  </w:num>
  <w:num w:numId="23">
    <w:abstractNumId w:val="4"/>
  </w:num>
  <w:num w:numId="2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BF0"/>
    <w:rsid w:val="00000C44"/>
    <w:rsid w:val="00000EB5"/>
    <w:rsid w:val="00001166"/>
    <w:rsid w:val="000017FD"/>
    <w:rsid w:val="000019F8"/>
    <w:rsid w:val="000019FF"/>
    <w:rsid w:val="00001D9F"/>
    <w:rsid w:val="00001E98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06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079C9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B3E"/>
    <w:rsid w:val="00011CCC"/>
    <w:rsid w:val="00011E48"/>
    <w:rsid w:val="000122EC"/>
    <w:rsid w:val="00012417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E9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037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486"/>
    <w:rsid w:val="000417CC"/>
    <w:rsid w:val="000418B0"/>
    <w:rsid w:val="00041AD2"/>
    <w:rsid w:val="0004225F"/>
    <w:rsid w:val="000424DF"/>
    <w:rsid w:val="000426BE"/>
    <w:rsid w:val="000429AB"/>
    <w:rsid w:val="000429AC"/>
    <w:rsid w:val="00042C18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6D4"/>
    <w:rsid w:val="00046845"/>
    <w:rsid w:val="000468E8"/>
    <w:rsid w:val="000470B9"/>
    <w:rsid w:val="000470E9"/>
    <w:rsid w:val="000471AE"/>
    <w:rsid w:val="00047218"/>
    <w:rsid w:val="00047465"/>
    <w:rsid w:val="00047658"/>
    <w:rsid w:val="0004780E"/>
    <w:rsid w:val="00047C99"/>
    <w:rsid w:val="00050302"/>
    <w:rsid w:val="000505B3"/>
    <w:rsid w:val="00050AB5"/>
    <w:rsid w:val="00050D18"/>
    <w:rsid w:val="00050D78"/>
    <w:rsid w:val="00050D9E"/>
    <w:rsid w:val="00050E22"/>
    <w:rsid w:val="00050F1C"/>
    <w:rsid w:val="000512EE"/>
    <w:rsid w:val="00051531"/>
    <w:rsid w:val="00051895"/>
    <w:rsid w:val="000518E0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474"/>
    <w:rsid w:val="0005450A"/>
    <w:rsid w:val="00054706"/>
    <w:rsid w:val="000548AA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37A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EE4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1D46"/>
    <w:rsid w:val="00071DAD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48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DFD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0D8F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ED4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1AD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67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AD1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56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0FE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1E8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CB8"/>
    <w:rsid w:val="000D1D89"/>
    <w:rsid w:val="000D1E2B"/>
    <w:rsid w:val="000D1F76"/>
    <w:rsid w:val="000D21B0"/>
    <w:rsid w:val="000D265C"/>
    <w:rsid w:val="000D2747"/>
    <w:rsid w:val="000D33FD"/>
    <w:rsid w:val="000D35F1"/>
    <w:rsid w:val="000D377D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3B5"/>
    <w:rsid w:val="000D6496"/>
    <w:rsid w:val="000D6697"/>
    <w:rsid w:val="000D66CD"/>
    <w:rsid w:val="000D67AD"/>
    <w:rsid w:val="000D698B"/>
    <w:rsid w:val="000D6D85"/>
    <w:rsid w:val="000D7421"/>
    <w:rsid w:val="000D7530"/>
    <w:rsid w:val="000D759C"/>
    <w:rsid w:val="000D7699"/>
    <w:rsid w:val="000D77A3"/>
    <w:rsid w:val="000D788B"/>
    <w:rsid w:val="000E0248"/>
    <w:rsid w:val="000E0295"/>
    <w:rsid w:val="000E0547"/>
    <w:rsid w:val="000E0719"/>
    <w:rsid w:val="000E07B0"/>
    <w:rsid w:val="000E0887"/>
    <w:rsid w:val="000E0A82"/>
    <w:rsid w:val="000E0ACF"/>
    <w:rsid w:val="000E0C9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9B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2FD6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03F1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ACE"/>
    <w:rsid w:val="00113BBF"/>
    <w:rsid w:val="00113D88"/>
    <w:rsid w:val="00113F66"/>
    <w:rsid w:val="00114113"/>
    <w:rsid w:val="001144A7"/>
    <w:rsid w:val="001144F1"/>
    <w:rsid w:val="00114546"/>
    <w:rsid w:val="00114889"/>
    <w:rsid w:val="0011499E"/>
    <w:rsid w:val="00114A3A"/>
    <w:rsid w:val="00114E1E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6"/>
    <w:rsid w:val="00120288"/>
    <w:rsid w:val="0012033C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8A4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02B"/>
    <w:rsid w:val="00130143"/>
    <w:rsid w:val="001301D8"/>
    <w:rsid w:val="001304B2"/>
    <w:rsid w:val="00130655"/>
    <w:rsid w:val="0013067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543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72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61E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78C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BE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0F04"/>
    <w:rsid w:val="00161002"/>
    <w:rsid w:val="001612C6"/>
    <w:rsid w:val="00161369"/>
    <w:rsid w:val="00161597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52"/>
    <w:rsid w:val="00165FEE"/>
    <w:rsid w:val="001660F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1C93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4E2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0F7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3CF6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26A"/>
    <w:rsid w:val="001A0C87"/>
    <w:rsid w:val="001A0CC3"/>
    <w:rsid w:val="001A103E"/>
    <w:rsid w:val="001A128F"/>
    <w:rsid w:val="001A12EF"/>
    <w:rsid w:val="001A1357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5D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1F97"/>
    <w:rsid w:val="001B21C6"/>
    <w:rsid w:val="001B2B1C"/>
    <w:rsid w:val="001B2EC1"/>
    <w:rsid w:val="001B2F40"/>
    <w:rsid w:val="001B2FB4"/>
    <w:rsid w:val="001B309F"/>
    <w:rsid w:val="001B31C1"/>
    <w:rsid w:val="001B31C3"/>
    <w:rsid w:val="001B3357"/>
    <w:rsid w:val="001B343E"/>
    <w:rsid w:val="001B35AE"/>
    <w:rsid w:val="001B3729"/>
    <w:rsid w:val="001B37C0"/>
    <w:rsid w:val="001B38FE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2DE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27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2B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79D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5E7C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8C6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477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2BA0"/>
    <w:rsid w:val="00202E2F"/>
    <w:rsid w:val="0020339E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7F9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6DAD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518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C82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42E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288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5CA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0C85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2C"/>
    <w:rsid w:val="002575CE"/>
    <w:rsid w:val="00257722"/>
    <w:rsid w:val="00257973"/>
    <w:rsid w:val="00257B72"/>
    <w:rsid w:val="00257CCF"/>
    <w:rsid w:val="00257D87"/>
    <w:rsid w:val="00257F57"/>
    <w:rsid w:val="00260012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7C6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5F08"/>
    <w:rsid w:val="002662D6"/>
    <w:rsid w:val="0026631A"/>
    <w:rsid w:val="00266865"/>
    <w:rsid w:val="00266D04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19F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EDB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5FFB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24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8AC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10EA"/>
    <w:rsid w:val="002A1109"/>
    <w:rsid w:val="002A1214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4B0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23C"/>
    <w:rsid w:val="002A5553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896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1F1"/>
    <w:rsid w:val="002C0342"/>
    <w:rsid w:val="002C0483"/>
    <w:rsid w:val="002C04E1"/>
    <w:rsid w:val="002C0645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B20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82A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3D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646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9C"/>
    <w:rsid w:val="002E29CD"/>
    <w:rsid w:val="002E2A7E"/>
    <w:rsid w:val="002E345A"/>
    <w:rsid w:val="002E3F01"/>
    <w:rsid w:val="002E4033"/>
    <w:rsid w:val="002E4111"/>
    <w:rsid w:val="002E4212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03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4F8B"/>
    <w:rsid w:val="002F55AF"/>
    <w:rsid w:val="002F5974"/>
    <w:rsid w:val="002F59B3"/>
    <w:rsid w:val="002F5EBD"/>
    <w:rsid w:val="002F60CB"/>
    <w:rsid w:val="002F67E3"/>
    <w:rsid w:val="002F6DA5"/>
    <w:rsid w:val="002F6E68"/>
    <w:rsid w:val="002F710E"/>
    <w:rsid w:val="002F7946"/>
    <w:rsid w:val="002F7EAA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3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67D"/>
    <w:rsid w:val="003137AE"/>
    <w:rsid w:val="00313A9A"/>
    <w:rsid w:val="00313C63"/>
    <w:rsid w:val="00313F82"/>
    <w:rsid w:val="00314046"/>
    <w:rsid w:val="00314166"/>
    <w:rsid w:val="0031419F"/>
    <w:rsid w:val="00314228"/>
    <w:rsid w:val="0031461A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77A"/>
    <w:rsid w:val="00315AA7"/>
    <w:rsid w:val="00315ABA"/>
    <w:rsid w:val="00315E02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360"/>
    <w:rsid w:val="003344B6"/>
    <w:rsid w:val="003344E0"/>
    <w:rsid w:val="00334623"/>
    <w:rsid w:val="0033469D"/>
    <w:rsid w:val="00334C74"/>
    <w:rsid w:val="00334CE1"/>
    <w:rsid w:val="00334D30"/>
    <w:rsid w:val="00334DF6"/>
    <w:rsid w:val="0033504F"/>
    <w:rsid w:val="00335189"/>
    <w:rsid w:val="00335530"/>
    <w:rsid w:val="0033580A"/>
    <w:rsid w:val="00335925"/>
    <w:rsid w:val="00335E7C"/>
    <w:rsid w:val="00335EF0"/>
    <w:rsid w:val="00336645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3BB"/>
    <w:rsid w:val="003415A5"/>
    <w:rsid w:val="00341D45"/>
    <w:rsid w:val="00341D4E"/>
    <w:rsid w:val="00342062"/>
    <w:rsid w:val="00342241"/>
    <w:rsid w:val="003424CC"/>
    <w:rsid w:val="00342550"/>
    <w:rsid w:val="003426BF"/>
    <w:rsid w:val="00342D81"/>
    <w:rsid w:val="00342EBF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94B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8DB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769"/>
    <w:rsid w:val="00380A0E"/>
    <w:rsid w:val="0038127E"/>
    <w:rsid w:val="00381419"/>
    <w:rsid w:val="0038153E"/>
    <w:rsid w:val="003816E1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C05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587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48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5E6"/>
    <w:rsid w:val="003A0749"/>
    <w:rsid w:val="003A11A0"/>
    <w:rsid w:val="003A1693"/>
    <w:rsid w:val="003A1743"/>
    <w:rsid w:val="003A1BCF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597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6E7D"/>
    <w:rsid w:val="003A70C9"/>
    <w:rsid w:val="003A72B6"/>
    <w:rsid w:val="003A73CA"/>
    <w:rsid w:val="003A7544"/>
    <w:rsid w:val="003A7686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0FDA"/>
    <w:rsid w:val="003B1055"/>
    <w:rsid w:val="003B10ED"/>
    <w:rsid w:val="003B1228"/>
    <w:rsid w:val="003B1391"/>
    <w:rsid w:val="003B1589"/>
    <w:rsid w:val="003B2005"/>
    <w:rsid w:val="003B2311"/>
    <w:rsid w:val="003B2378"/>
    <w:rsid w:val="003B255B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B8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2E98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51F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3E1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5B01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BF4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05D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2F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4D2A"/>
    <w:rsid w:val="003F52A3"/>
    <w:rsid w:val="003F52CD"/>
    <w:rsid w:val="003F53FB"/>
    <w:rsid w:val="003F5606"/>
    <w:rsid w:val="003F56E6"/>
    <w:rsid w:val="003F5ADF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609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6AC"/>
    <w:rsid w:val="0041789C"/>
    <w:rsid w:val="00417B2A"/>
    <w:rsid w:val="00417FF9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2D4B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4EC"/>
    <w:rsid w:val="0043271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539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E3A"/>
    <w:rsid w:val="00435F22"/>
    <w:rsid w:val="004360EC"/>
    <w:rsid w:val="00436625"/>
    <w:rsid w:val="0043673D"/>
    <w:rsid w:val="00436A61"/>
    <w:rsid w:val="00436BCA"/>
    <w:rsid w:val="00436C9F"/>
    <w:rsid w:val="00436FBB"/>
    <w:rsid w:val="0043716F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0B3"/>
    <w:rsid w:val="004461DB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290F"/>
    <w:rsid w:val="00453253"/>
    <w:rsid w:val="004532C7"/>
    <w:rsid w:val="004532DC"/>
    <w:rsid w:val="0045368E"/>
    <w:rsid w:val="004536B5"/>
    <w:rsid w:val="0045412F"/>
    <w:rsid w:val="0045437B"/>
    <w:rsid w:val="00454681"/>
    <w:rsid w:val="004551DB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BBD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4FF7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B96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1CE"/>
    <w:rsid w:val="004802DB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1DD9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9BA"/>
    <w:rsid w:val="00491E19"/>
    <w:rsid w:val="0049223E"/>
    <w:rsid w:val="00492253"/>
    <w:rsid w:val="0049231C"/>
    <w:rsid w:val="004924C1"/>
    <w:rsid w:val="004924CE"/>
    <w:rsid w:val="0049260E"/>
    <w:rsid w:val="004927A5"/>
    <w:rsid w:val="00492BC4"/>
    <w:rsid w:val="00492C86"/>
    <w:rsid w:val="00492D77"/>
    <w:rsid w:val="00492E66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3E5"/>
    <w:rsid w:val="004A6637"/>
    <w:rsid w:val="004A67A2"/>
    <w:rsid w:val="004A693E"/>
    <w:rsid w:val="004A6A2C"/>
    <w:rsid w:val="004A6D46"/>
    <w:rsid w:val="004A6F03"/>
    <w:rsid w:val="004A72C4"/>
    <w:rsid w:val="004A72E0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0E97"/>
    <w:rsid w:val="004B1075"/>
    <w:rsid w:val="004B1219"/>
    <w:rsid w:val="004B155B"/>
    <w:rsid w:val="004B18F4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850"/>
    <w:rsid w:val="004B48B2"/>
    <w:rsid w:val="004B49A4"/>
    <w:rsid w:val="004B4D80"/>
    <w:rsid w:val="004B4F25"/>
    <w:rsid w:val="004B5452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C67"/>
    <w:rsid w:val="004B7E8F"/>
    <w:rsid w:val="004C0122"/>
    <w:rsid w:val="004C016E"/>
    <w:rsid w:val="004C01D1"/>
    <w:rsid w:val="004C032D"/>
    <w:rsid w:val="004C0387"/>
    <w:rsid w:val="004C07DC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A96"/>
    <w:rsid w:val="004C1C8A"/>
    <w:rsid w:val="004C1D3C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890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99D"/>
    <w:rsid w:val="004D6CBA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D0D"/>
    <w:rsid w:val="004E0E2B"/>
    <w:rsid w:val="004E102C"/>
    <w:rsid w:val="004E11D4"/>
    <w:rsid w:val="004E1D49"/>
    <w:rsid w:val="004E216F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579"/>
    <w:rsid w:val="004F0C96"/>
    <w:rsid w:val="004F0F11"/>
    <w:rsid w:val="004F104B"/>
    <w:rsid w:val="004F113B"/>
    <w:rsid w:val="004F1413"/>
    <w:rsid w:val="004F1904"/>
    <w:rsid w:val="004F1AFC"/>
    <w:rsid w:val="004F1B6E"/>
    <w:rsid w:val="004F1DCF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5EF"/>
    <w:rsid w:val="004F472A"/>
    <w:rsid w:val="004F4772"/>
    <w:rsid w:val="004F493E"/>
    <w:rsid w:val="004F4B3A"/>
    <w:rsid w:val="004F4B9A"/>
    <w:rsid w:val="004F4D0D"/>
    <w:rsid w:val="004F5022"/>
    <w:rsid w:val="004F510A"/>
    <w:rsid w:val="004F513D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4FE"/>
    <w:rsid w:val="004F7546"/>
    <w:rsid w:val="004F7564"/>
    <w:rsid w:val="004F7A4E"/>
    <w:rsid w:val="004F7ACF"/>
    <w:rsid w:val="004F7C44"/>
    <w:rsid w:val="004F7C8A"/>
    <w:rsid w:val="004F7CE6"/>
    <w:rsid w:val="0050079B"/>
    <w:rsid w:val="005008CA"/>
    <w:rsid w:val="00500D60"/>
    <w:rsid w:val="005010E7"/>
    <w:rsid w:val="0050148E"/>
    <w:rsid w:val="0050151B"/>
    <w:rsid w:val="005016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5EAA"/>
    <w:rsid w:val="005063C1"/>
    <w:rsid w:val="005066A2"/>
    <w:rsid w:val="00506DDC"/>
    <w:rsid w:val="00506E0B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1BB"/>
    <w:rsid w:val="005144E9"/>
    <w:rsid w:val="0051462F"/>
    <w:rsid w:val="00514C50"/>
    <w:rsid w:val="00514DFC"/>
    <w:rsid w:val="00515210"/>
    <w:rsid w:val="00515329"/>
    <w:rsid w:val="00515377"/>
    <w:rsid w:val="00515878"/>
    <w:rsid w:val="00515A09"/>
    <w:rsid w:val="00515A6F"/>
    <w:rsid w:val="00515A71"/>
    <w:rsid w:val="00515ACD"/>
    <w:rsid w:val="00516204"/>
    <w:rsid w:val="0051653F"/>
    <w:rsid w:val="0051699F"/>
    <w:rsid w:val="005170CB"/>
    <w:rsid w:val="00517181"/>
    <w:rsid w:val="00517224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AE1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433"/>
    <w:rsid w:val="005256B2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EF7"/>
    <w:rsid w:val="00535F1E"/>
    <w:rsid w:val="00535F79"/>
    <w:rsid w:val="00536109"/>
    <w:rsid w:val="005362D8"/>
    <w:rsid w:val="00536439"/>
    <w:rsid w:val="00536585"/>
    <w:rsid w:val="00536641"/>
    <w:rsid w:val="005367F5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B8C"/>
    <w:rsid w:val="00541D23"/>
    <w:rsid w:val="0054211D"/>
    <w:rsid w:val="005421F4"/>
    <w:rsid w:val="005422F0"/>
    <w:rsid w:val="0054291C"/>
    <w:rsid w:val="00542A43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6EB"/>
    <w:rsid w:val="00544E77"/>
    <w:rsid w:val="00545046"/>
    <w:rsid w:val="005452F5"/>
    <w:rsid w:val="00545426"/>
    <w:rsid w:val="005455CE"/>
    <w:rsid w:val="00545A5E"/>
    <w:rsid w:val="0054615B"/>
    <w:rsid w:val="005467C2"/>
    <w:rsid w:val="00546DE2"/>
    <w:rsid w:val="005471B4"/>
    <w:rsid w:val="0054769D"/>
    <w:rsid w:val="00547870"/>
    <w:rsid w:val="005478B9"/>
    <w:rsid w:val="0054798C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AE3"/>
    <w:rsid w:val="00561B35"/>
    <w:rsid w:val="005620DF"/>
    <w:rsid w:val="00562121"/>
    <w:rsid w:val="00562240"/>
    <w:rsid w:val="00562248"/>
    <w:rsid w:val="005624B2"/>
    <w:rsid w:val="00562576"/>
    <w:rsid w:val="00562627"/>
    <w:rsid w:val="00562886"/>
    <w:rsid w:val="00562F46"/>
    <w:rsid w:val="00563243"/>
    <w:rsid w:val="00563690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88A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69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0A6"/>
    <w:rsid w:val="00585190"/>
    <w:rsid w:val="0058545F"/>
    <w:rsid w:val="005854E3"/>
    <w:rsid w:val="005858B5"/>
    <w:rsid w:val="0058598E"/>
    <w:rsid w:val="00585C13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0D03"/>
    <w:rsid w:val="005911EA"/>
    <w:rsid w:val="0059128B"/>
    <w:rsid w:val="005913DC"/>
    <w:rsid w:val="0059244F"/>
    <w:rsid w:val="00592581"/>
    <w:rsid w:val="00592918"/>
    <w:rsid w:val="00592CE7"/>
    <w:rsid w:val="00592DA5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2F6C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6F9A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85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0F7"/>
    <w:rsid w:val="005B5300"/>
    <w:rsid w:val="005B5360"/>
    <w:rsid w:val="005B538C"/>
    <w:rsid w:val="005B586D"/>
    <w:rsid w:val="005B59E0"/>
    <w:rsid w:val="005B5A9E"/>
    <w:rsid w:val="005B5F28"/>
    <w:rsid w:val="005B6018"/>
    <w:rsid w:val="005B6103"/>
    <w:rsid w:val="005B6136"/>
    <w:rsid w:val="005B6386"/>
    <w:rsid w:val="005B6412"/>
    <w:rsid w:val="005B665D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BB1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CB7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2E7"/>
    <w:rsid w:val="005D1339"/>
    <w:rsid w:val="005D1C60"/>
    <w:rsid w:val="005D1D05"/>
    <w:rsid w:val="005D21D7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351"/>
    <w:rsid w:val="005D7975"/>
    <w:rsid w:val="005D79D0"/>
    <w:rsid w:val="005E0345"/>
    <w:rsid w:val="005E059D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51D"/>
    <w:rsid w:val="005E4735"/>
    <w:rsid w:val="005E4A07"/>
    <w:rsid w:val="005E4B9A"/>
    <w:rsid w:val="005E503B"/>
    <w:rsid w:val="005E59A7"/>
    <w:rsid w:val="005E5DFE"/>
    <w:rsid w:val="005E5F77"/>
    <w:rsid w:val="005E61BB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7CD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1FA0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117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B4F"/>
    <w:rsid w:val="00612C52"/>
    <w:rsid w:val="00612D11"/>
    <w:rsid w:val="00612F42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8A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B1D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502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1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78B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7F6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2AF"/>
    <w:rsid w:val="006413CA"/>
    <w:rsid w:val="00641425"/>
    <w:rsid w:val="00641569"/>
    <w:rsid w:val="00641737"/>
    <w:rsid w:val="0064185D"/>
    <w:rsid w:val="00641C51"/>
    <w:rsid w:val="00641F03"/>
    <w:rsid w:val="00642066"/>
    <w:rsid w:val="00642223"/>
    <w:rsid w:val="00642232"/>
    <w:rsid w:val="00642236"/>
    <w:rsid w:val="0064278B"/>
    <w:rsid w:val="006427DE"/>
    <w:rsid w:val="00642871"/>
    <w:rsid w:val="0064298E"/>
    <w:rsid w:val="00642D39"/>
    <w:rsid w:val="00642FAE"/>
    <w:rsid w:val="00642FE8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315"/>
    <w:rsid w:val="0064543D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B6"/>
    <w:rsid w:val="00646FE7"/>
    <w:rsid w:val="006471EF"/>
    <w:rsid w:val="00647551"/>
    <w:rsid w:val="0064761B"/>
    <w:rsid w:val="00647748"/>
    <w:rsid w:val="00647A90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A5"/>
    <w:rsid w:val="006562CC"/>
    <w:rsid w:val="00656450"/>
    <w:rsid w:val="00656596"/>
    <w:rsid w:val="00656810"/>
    <w:rsid w:val="00656898"/>
    <w:rsid w:val="00656AC5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5A0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59E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766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7EA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39B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028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5A0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CB8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34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1EA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A8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4DCE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6D0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6EC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EED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740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023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92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6EA6"/>
    <w:rsid w:val="006D7224"/>
    <w:rsid w:val="006D77CF"/>
    <w:rsid w:val="006D7AB3"/>
    <w:rsid w:val="006D7C86"/>
    <w:rsid w:val="006E0045"/>
    <w:rsid w:val="006E09E2"/>
    <w:rsid w:val="006E0C93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190"/>
    <w:rsid w:val="006E25F9"/>
    <w:rsid w:val="006E27BD"/>
    <w:rsid w:val="006E28DC"/>
    <w:rsid w:val="006E2934"/>
    <w:rsid w:val="006E2A47"/>
    <w:rsid w:val="006E2D91"/>
    <w:rsid w:val="006E3603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E78A0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B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9F2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6FC2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0FDC"/>
    <w:rsid w:val="0072117C"/>
    <w:rsid w:val="00721348"/>
    <w:rsid w:val="007214A8"/>
    <w:rsid w:val="007215A0"/>
    <w:rsid w:val="007218C6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999"/>
    <w:rsid w:val="00723A6C"/>
    <w:rsid w:val="00723B2D"/>
    <w:rsid w:val="00723C6C"/>
    <w:rsid w:val="00723F42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4F8B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EDD"/>
    <w:rsid w:val="00730F75"/>
    <w:rsid w:val="00731317"/>
    <w:rsid w:val="0073138F"/>
    <w:rsid w:val="00731428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2C8"/>
    <w:rsid w:val="00734377"/>
    <w:rsid w:val="007343E8"/>
    <w:rsid w:val="00734627"/>
    <w:rsid w:val="0073497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879"/>
    <w:rsid w:val="007369D0"/>
    <w:rsid w:val="00736BA0"/>
    <w:rsid w:val="00737021"/>
    <w:rsid w:val="00737036"/>
    <w:rsid w:val="0073711A"/>
    <w:rsid w:val="007372CB"/>
    <w:rsid w:val="007376B7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8D4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8A8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A9"/>
    <w:rsid w:val="00760FE6"/>
    <w:rsid w:val="0076101F"/>
    <w:rsid w:val="007614BD"/>
    <w:rsid w:val="0076169F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AD4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921"/>
    <w:rsid w:val="00775B1E"/>
    <w:rsid w:val="00775CF6"/>
    <w:rsid w:val="00775F53"/>
    <w:rsid w:val="00775F57"/>
    <w:rsid w:val="00776236"/>
    <w:rsid w:val="0077678A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573"/>
    <w:rsid w:val="00780600"/>
    <w:rsid w:val="0078078C"/>
    <w:rsid w:val="0078088C"/>
    <w:rsid w:val="007808D9"/>
    <w:rsid w:val="00780995"/>
    <w:rsid w:val="00780AC8"/>
    <w:rsid w:val="00780C04"/>
    <w:rsid w:val="00780C47"/>
    <w:rsid w:val="00780C77"/>
    <w:rsid w:val="00780C93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C7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8CB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0E39"/>
    <w:rsid w:val="007A13B7"/>
    <w:rsid w:val="007A1595"/>
    <w:rsid w:val="007A1B39"/>
    <w:rsid w:val="007A1B44"/>
    <w:rsid w:val="007A1CB8"/>
    <w:rsid w:val="007A1DCF"/>
    <w:rsid w:val="007A224C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79D"/>
    <w:rsid w:val="007A39D7"/>
    <w:rsid w:val="007A3B45"/>
    <w:rsid w:val="007A3EDF"/>
    <w:rsid w:val="007A411B"/>
    <w:rsid w:val="007A4354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819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A6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495B"/>
    <w:rsid w:val="007B4F2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383"/>
    <w:rsid w:val="007C3859"/>
    <w:rsid w:val="007C3C9B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A92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22D"/>
    <w:rsid w:val="007D03D2"/>
    <w:rsid w:val="007D0462"/>
    <w:rsid w:val="007D0C09"/>
    <w:rsid w:val="007D0E1E"/>
    <w:rsid w:val="007D0E6C"/>
    <w:rsid w:val="007D104B"/>
    <w:rsid w:val="007D1BAC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A39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32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2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142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27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4CF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DD5"/>
    <w:rsid w:val="00814F10"/>
    <w:rsid w:val="008150E2"/>
    <w:rsid w:val="0081525D"/>
    <w:rsid w:val="0081559C"/>
    <w:rsid w:val="0081588A"/>
    <w:rsid w:val="00815FC5"/>
    <w:rsid w:val="008162E0"/>
    <w:rsid w:val="00816324"/>
    <w:rsid w:val="008168AD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C75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A49"/>
    <w:rsid w:val="00832B6B"/>
    <w:rsid w:val="00832E0D"/>
    <w:rsid w:val="00832F43"/>
    <w:rsid w:val="0083301F"/>
    <w:rsid w:val="0083310E"/>
    <w:rsid w:val="008333A2"/>
    <w:rsid w:val="00833680"/>
    <w:rsid w:val="008337F2"/>
    <w:rsid w:val="008338B4"/>
    <w:rsid w:val="008338DB"/>
    <w:rsid w:val="00833A34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37A08"/>
    <w:rsid w:val="008401E4"/>
    <w:rsid w:val="00840453"/>
    <w:rsid w:val="00840460"/>
    <w:rsid w:val="0084086F"/>
    <w:rsid w:val="00840BBE"/>
    <w:rsid w:val="00840DB9"/>
    <w:rsid w:val="00841350"/>
    <w:rsid w:val="00841A0E"/>
    <w:rsid w:val="00841B8B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56C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9D8"/>
    <w:rsid w:val="00857A66"/>
    <w:rsid w:val="00857BA9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280F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8F4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6D73"/>
    <w:rsid w:val="0086746A"/>
    <w:rsid w:val="008675C3"/>
    <w:rsid w:val="008675FF"/>
    <w:rsid w:val="0086770A"/>
    <w:rsid w:val="00867979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D4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35"/>
    <w:rsid w:val="0087585D"/>
    <w:rsid w:val="00875B9B"/>
    <w:rsid w:val="00875C13"/>
    <w:rsid w:val="00875CD7"/>
    <w:rsid w:val="00875D72"/>
    <w:rsid w:val="00875E99"/>
    <w:rsid w:val="0087604D"/>
    <w:rsid w:val="0087622B"/>
    <w:rsid w:val="0087672D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73E"/>
    <w:rsid w:val="00881814"/>
    <w:rsid w:val="00881EBF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54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EC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2AC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754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665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7E2"/>
    <w:rsid w:val="008B19B2"/>
    <w:rsid w:val="008B19D6"/>
    <w:rsid w:val="008B1C7C"/>
    <w:rsid w:val="008B1F3F"/>
    <w:rsid w:val="008B230B"/>
    <w:rsid w:val="008B2C64"/>
    <w:rsid w:val="008B3082"/>
    <w:rsid w:val="008B3516"/>
    <w:rsid w:val="008B38DF"/>
    <w:rsid w:val="008B4222"/>
    <w:rsid w:val="008B48B4"/>
    <w:rsid w:val="008B494D"/>
    <w:rsid w:val="008B4A8C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B99"/>
    <w:rsid w:val="008B5C79"/>
    <w:rsid w:val="008B5D79"/>
    <w:rsid w:val="008B5FC9"/>
    <w:rsid w:val="008B5FE9"/>
    <w:rsid w:val="008B6573"/>
    <w:rsid w:val="008B69D1"/>
    <w:rsid w:val="008B6A0B"/>
    <w:rsid w:val="008B6A8F"/>
    <w:rsid w:val="008B6DD2"/>
    <w:rsid w:val="008B711B"/>
    <w:rsid w:val="008B7414"/>
    <w:rsid w:val="008B793A"/>
    <w:rsid w:val="008B7D68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3B"/>
    <w:rsid w:val="008D7F7C"/>
    <w:rsid w:val="008E02B6"/>
    <w:rsid w:val="008E04D7"/>
    <w:rsid w:val="008E0677"/>
    <w:rsid w:val="008E0691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39D2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1EB"/>
    <w:rsid w:val="008F3204"/>
    <w:rsid w:val="008F3255"/>
    <w:rsid w:val="008F33DA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8F7B2A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B7E"/>
    <w:rsid w:val="00904C57"/>
    <w:rsid w:val="0090572B"/>
    <w:rsid w:val="00905AA4"/>
    <w:rsid w:val="00905BFA"/>
    <w:rsid w:val="00905DAF"/>
    <w:rsid w:val="00905E83"/>
    <w:rsid w:val="00905F67"/>
    <w:rsid w:val="009060DC"/>
    <w:rsid w:val="00906267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39E4"/>
    <w:rsid w:val="009145FA"/>
    <w:rsid w:val="00914B43"/>
    <w:rsid w:val="00914D5E"/>
    <w:rsid w:val="00915007"/>
    <w:rsid w:val="00915064"/>
    <w:rsid w:val="00915080"/>
    <w:rsid w:val="00915521"/>
    <w:rsid w:val="009165E7"/>
    <w:rsid w:val="0091697E"/>
    <w:rsid w:val="00916AA4"/>
    <w:rsid w:val="00916E3B"/>
    <w:rsid w:val="009170F5"/>
    <w:rsid w:val="009171B4"/>
    <w:rsid w:val="0091738E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E1A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71D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4D4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1CE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7FC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B49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7E1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4EF6"/>
    <w:rsid w:val="009552DA"/>
    <w:rsid w:val="0095563C"/>
    <w:rsid w:val="00955754"/>
    <w:rsid w:val="0095576B"/>
    <w:rsid w:val="00955B69"/>
    <w:rsid w:val="00955E15"/>
    <w:rsid w:val="009562A6"/>
    <w:rsid w:val="009567A0"/>
    <w:rsid w:val="00956801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A2"/>
    <w:rsid w:val="009631D5"/>
    <w:rsid w:val="009631F2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4F6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C34"/>
    <w:rsid w:val="00970F05"/>
    <w:rsid w:val="0097144F"/>
    <w:rsid w:val="009716EA"/>
    <w:rsid w:val="009717E9"/>
    <w:rsid w:val="00971863"/>
    <w:rsid w:val="00971B2B"/>
    <w:rsid w:val="00971C97"/>
    <w:rsid w:val="0097208F"/>
    <w:rsid w:val="0097285F"/>
    <w:rsid w:val="00972A59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7F5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E96"/>
    <w:rsid w:val="00983F39"/>
    <w:rsid w:val="009842A7"/>
    <w:rsid w:val="0098441B"/>
    <w:rsid w:val="009848B1"/>
    <w:rsid w:val="00984901"/>
    <w:rsid w:val="00984C21"/>
    <w:rsid w:val="00985132"/>
    <w:rsid w:val="00985820"/>
    <w:rsid w:val="009858A8"/>
    <w:rsid w:val="009858F2"/>
    <w:rsid w:val="009859D9"/>
    <w:rsid w:val="00985CAB"/>
    <w:rsid w:val="00985DF9"/>
    <w:rsid w:val="0098632B"/>
    <w:rsid w:val="00986580"/>
    <w:rsid w:val="009865E7"/>
    <w:rsid w:val="0098662C"/>
    <w:rsid w:val="009866E6"/>
    <w:rsid w:val="00986EF4"/>
    <w:rsid w:val="009870F8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54D"/>
    <w:rsid w:val="00996654"/>
    <w:rsid w:val="00996880"/>
    <w:rsid w:val="00996952"/>
    <w:rsid w:val="00996A1D"/>
    <w:rsid w:val="00996D7A"/>
    <w:rsid w:val="00997310"/>
    <w:rsid w:val="00997CE8"/>
    <w:rsid w:val="00997CFE"/>
    <w:rsid w:val="00997E8C"/>
    <w:rsid w:val="009A01C4"/>
    <w:rsid w:val="009A0235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2F1A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1FB"/>
    <w:rsid w:val="009B626A"/>
    <w:rsid w:val="009B634D"/>
    <w:rsid w:val="009B63AC"/>
    <w:rsid w:val="009B640A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3F57"/>
    <w:rsid w:val="009C454F"/>
    <w:rsid w:val="009C48A0"/>
    <w:rsid w:val="009C514C"/>
    <w:rsid w:val="009C5267"/>
    <w:rsid w:val="009C5629"/>
    <w:rsid w:val="009C57E2"/>
    <w:rsid w:val="009C5B56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01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82"/>
    <w:rsid w:val="009D6AAB"/>
    <w:rsid w:val="009D6E70"/>
    <w:rsid w:val="009D6FC1"/>
    <w:rsid w:val="009D7013"/>
    <w:rsid w:val="009D7087"/>
    <w:rsid w:val="009D7125"/>
    <w:rsid w:val="009D7138"/>
    <w:rsid w:val="009D762F"/>
    <w:rsid w:val="009D7632"/>
    <w:rsid w:val="009D764C"/>
    <w:rsid w:val="009D772C"/>
    <w:rsid w:val="009D77D8"/>
    <w:rsid w:val="009D7AE4"/>
    <w:rsid w:val="009D7CF4"/>
    <w:rsid w:val="009D7E62"/>
    <w:rsid w:val="009E03E1"/>
    <w:rsid w:val="009E069E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06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1B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55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07FDE"/>
    <w:rsid w:val="00A1047D"/>
    <w:rsid w:val="00A108C5"/>
    <w:rsid w:val="00A10A6F"/>
    <w:rsid w:val="00A1147C"/>
    <w:rsid w:val="00A117DD"/>
    <w:rsid w:val="00A11AE3"/>
    <w:rsid w:val="00A11B1F"/>
    <w:rsid w:val="00A11CDA"/>
    <w:rsid w:val="00A11D28"/>
    <w:rsid w:val="00A11FF7"/>
    <w:rsid w:val="00A12CB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06C"/>
    <w:rsid w:val="00A14120"/>
    <w:rsid w:val="00A1423F"/>
    <w:rsid w:val="00A146A1"/>
    <w:rsid w:val="00A146DC"/>
    <w:rsid w:val="00A14743"/>
    <w:rsid w:val="00A148A5"/>
    <w:rsid w:val="00A14CF8"/>
    <w:rsid w:val="00A14D39"/>
    <w:rsid w:val="00A1512D"/>
    <w:rsid w:val="00A152CA"/>
    <w:rsid w:val="00A1545D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31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4B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ED5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28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3ED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EC3"/>
    <w:rsid w:val="00A47F0E"/>
    <w:rsid w:val="00A503D8"/>
    <w:rsid w:val="00A504F3"/>
    <w:rsid w:val="00A505B9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721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2A"/>
    <w:rsid w:val="00A55E31"/>
    <w:rsid w:val="00A55EE3"/>
    <w:rsid w:val="00A55F08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96B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E07"/>
    <w:rsid w:val="00A74026"/>
    <w:rsid w:val="00A74088"/>
    <w:rsid w:val="00A74207"/>
    <w:rsid w:val="00A74288"/>
    <w:rsid w:val="00A74547"/>
    <w:rsid w:val="00A7485A"/>
    <w:rsid w:val="00A74B4D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298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8DD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DE5"/>
    <w:rsid w:val="00A84E12"/>
    <w:rsid w:val="00A84EEA"/>
    <w:rsid w:val="00A85586"/>
    <w:rsid w:val="00A85827"/>
    <w:rsid w:val="00A85968"/>
    <w:rsid w:val="00A85A04"/>
    <w:rsid w:val="00A85A61"/>
    <w:rsid w:val="00A86064"/>
    <w:rsid w:val="00A8606B"/>
    <w:rsid w:val="00A8642F"/>
    <w:rsid w:val="00A86616"/>
    <w:rsid w:val="00A86664"/>
    <w:rsid w:val="00A867DB"/>
    <w:rsid w:val="00A86802"/>
    <w:rsid w:val="00A8702A"/>
    <w:rsid w:val="00A87118"/>
    <w:rsid w:val="00A872E0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7FA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B79"/>
    <w:rsid w:val="00A93BFE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069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8DE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686"/>
    <w:rsid w:val="00AB3A7F"/>
    <w:rsid w:val="00AB3C04"/>
    <w:rsid w:val="00AB3C94"/>
    <w:rsid w:val="00AB3D9C"/>
    <w:rsid w:val="00AB3DFB"/>
    <w:rsid w:val="00AB41E2"/>
    <w:rsid w:val="00AB4367"/>
    <w:rsid w:val="00AB4374"/>
    <w:rsid w:val="00AB4559"/>
    <w:rsid w:val="00AB46DF"/>
    <w:rsid w:val="00AB471F"/>
    <w:rsid w:val="00AB48DD"/>
    <w:rsid w:val="00AB492B"/>
    <w:rsid w:val="00AB4975"/>
    <w:rsid w:val="00AB4AD0"/>
    <w:rsid w:val="00AB4BC6"/>
    <w:rsid w:val="00AB52F5"/>
    <w:rsid w:val="00AB5556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2B1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6AF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B0D"/>
    <w:rsid w:val="00AC60AD"/>
    <w:rsid w:val="00AC61C5"/>
    <w:rsid w:val="00AC6439"/>
    <w:rsid w:val="00AC64D7"/>
    <w:rsid w:val="00AC668C"/>
    <w:rsid w:val="00AC670A"/>
    <w:rsid w:val="00AC6726"/>
    <w:rsid w:val="00AC695B"/>
    <w:rsid w:val="00AC6AC4"/>
    <w:rsid w:val="00AC6D61"/>
    <w:rsid w:val="00AC6F7A"/>
    <w:rsid w:val="00AC7093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00E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B83"/>
    <w:rsid w:val="00AE2C72"/>
    <w:rsid w:val="00AE2F50"/>
    <w:rsid w:val="00AE3185"/>
    <w:rsid w:val="00AE3458"/>
    <w:rsid w:val="00AE36A4"/>
    <w:rsid w:val="00AE3AAB"/>
    <w:rsid w:val="00AE3AC3"/>
    <w:rsid w:val="00AE3ED5"/>
    <w:rsid w:val="00AE40B6"/>
    <w:rsid w:val="00AE45B6"/>
    <w:rsid w:val="00AE4A56"/>
    <w:rsid w:val="00AE4EF0"/>
    <w:rsid w:val="00AE51F0"/>
    <w:rsid w:val="00AE530B"/>
    <w:rsid w:val="00AE559A"/>
    <w:rsid w:val="00AE55F3"/>
    <w:rsid w:val="00AE5889"/>
    <w:rsid w:val="00AE5E51"/>
    <w:rsid w:val="00AE61E8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239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39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6CC"/>
    <w:rsid w:val="00B01D48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354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3C"/>
    <w:rsid w:val="00B142A8"/>
    <w:rsid w:val="00B14415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60D"/>
    <w:rsid w:val="00B24881"/>
    <w:rsid w:val="00B24CC9"/>
    <w:rsid w:val="00B24EDC"/>
    <w:rsid w:val="00B24F33"/>
    <w:rsid w:val="00B2572F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3FA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526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63B"/>
    <w:rsid w:val="00B47B4F"/>
    <w:rsid w:val="00B47F48"/>
    <w:rsid w:val="00B50063"/>
    <w:rsid w:val="00B502AD"/>
    <w:rsid w:val="00B506AE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2986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61F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51C"/>
    <w:rsid w:val="00B65AEA"/>
    <w:rsid w:val="00B65B59"/>
    <w:rsid w:val="00B6615A"/>
    <w:rsid w:val="00B66171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4F3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0DD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4EC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0DE0"/>
    <w:rsid w:val="00B8138A"/>
    <w:rsid w:val="00B8159B"/>
    <w:rsid w:val="00B8194B"/>
    <w:rsid w:val="00B81F2E"/>
    <w:rsid w:val="00B82106"/>
    <w:rsid w:val="00B824C1"/>
    <w:rsid w:val="00B825B8"/>
    <w:rsid w:val="00B82B1D"/>
    <w:rsid w:val="00B82D83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87DFB"/>
    <w:rsid w:val="00B900FA"/>
    <w:rsid w:val="00B9011E"/>
    <w:rsid w:val="00B9076B"/>
    <w:rsid w:val="00B90ACF"/>
    <w:rsid w:val="00B911B2"/>
    <w:rsid w:val="00B913D9"/>
    <w:rsid w:val="00B91563"/>
    <w:rsid w:val="00B9175C"/>
    <w:rsid w:val="00B917EE"/>
    <w:rsid w:val="00B91874"/>
    <w:rsid w:val="00B91891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3F1B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9A"/>
    <w:rsid w:val="00BA1CE8"/>
    <w:rsid w:val="00BA21FD"/>
    <w:rsid w:val="00BA24EB"/>
    <w:rsid w:val="00BA2799"/>
    <w:rsid w:val="00BA2810"/>
    <w:rsid w:val="00BA2D9C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6C8"/>
    <w:rsid w:val="00BA6A26"/>
    <w:rsid w:val="00BA6A9B"/>
    <w:rsid w:val="00BA6CAB"/>
    <w:rsid w:val="00BA719D"/>
    <w:rsid w:val="00BA7546"/>
    <w:rsid w:val="00BA7871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961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4F8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D0E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75C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84A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B87"/>
    <w:rsid w:val="00BD7D2B"/>
    <w:rsid w:val="00BD7EB9"/>
    <w:rsid w:val="00BE0373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3C79"/>
    <w:rsid w:val="00BE4033"/>
    <w:rsid w:val="00BE4203"/>
    <w:rsid w:val="00BE43C7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9F1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328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798"/>
    <w:rsid w:val="00C07CE3"/>
    <w:rsid w:val="00C07D16"/>
    <w:rsid w:val="00C102C7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A8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EB6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ED8"/>
    <w:rsid w:val="00C17F2B"/>
    <w:rsid w:val="00C20242"/>
    <w:rsid w:val="00C2043A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AA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2E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A31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30D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552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BD0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6AF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224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A40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422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5DD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4FF8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0DD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3A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37D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40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87984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36B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53D"/>
    <w:rsid w:val="00CA47F5"/>
    <w:rsid w:val="00CA4878"/>
    <w:rsid w:val="00CA4A7E"/>
    <w:rsid w:val="00CA5060"/>
    <w:rsid w:val="00CA5605"/>
    <w:rsid w:val="00CA56DF"/>
    <w:rsid w:val="00CA570C"/>
    <w:rsid w:val="00CA5760"/>
    <w:rsid w:val="00CA5897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BFD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811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05"/>
    <w:rsid w:val="00CC1B40"/>
    <w:rsid w:val="00CC29DC"/>
    <w:rsid w:val="00CC2CAF"/>
    <w:rsid w:val="00CC2D03"/>
    <w:rsid w:val="00CC2E17"/>
    <w:rsid w:val="00CC2EF2"/>
    <w:rsid w:val="00CC3049"/>
    <w:rsid w:val="00CC34F9"/>
    <w:rsid w:val="00CC359E"/>
    <w:rsid w:val="00CC36B2"/>
    <w:rsid w:val="00CC3754"/>
    <w:rsid w:val="00CC3D67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040"/>
    <w:rsid w:val="00CD0193"/>
    <w:rsid w:val="00CD01C2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281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7F0"/>
    <w:rsid w:val="00CE382D"/>
    <w:rsid w:val="00CE3876"/>
    <w:rsid w:val="00CE3A9A"/>
    <w:rsid w:val="00CE3DCA"/>
    <w:rsid w:val="00CE45CD"/>
    <w:rsid w:val="00CE484E"/>
    <w:rsid w:val="00CE48D0"/>
    <w:rsid w:val="00CE4984"/>
    <w:rsid w:val="00CE4B5F"/>
    <w:rsid w:val="00CE4BEB"/>
    <w:rsid w:val="00CE4CA9"/>
    <w:rsid w:val="00CE552D"/>
    <w:rsid w:val="00CE5A4E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38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6C1"/>
    <w:rsid w:val="00CF39F8"/>
    <w:rsid w:val="00CF3D5E"/>
    <w:rsid w:val="00CF41CA"/>
    <w:rsid w:val="00CF45CF"/>
    <w:rsid w:val="00CF495C"/>
    <w:rsid w:val="00CF4AD1"/>
    <w:rsid w:val="00CF4BB4"/>
    <w:rsid w:val="00CF4DDC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A3F"/>
    <w:rsid w:val="00CF7C09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C9"/>
    <w:rsid w:val="00D11718"/>
    <w:rsid w:val="00D11963"/>
    <w:rsid w:val="00D119D2"/>
    <w:rsid w:val="00D11B9C"/>
    <w:rsid w:val="00D11C62"/>
    <w:rsid w:val="00D11F11"/>
    <w:rsid w:val="00D128DD"/>
    <w:rsid w:val="00D12F04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4FD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1A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183"/>
    <w:rsid w:val="00D3441E"/>
    <w:rsid w:val="00D3471B"/>
    <w:rsid w:val="00D34D32"/>
    <w:rsid w:val="00D34F14"/>
    <w:rsid w:val="00D35085"/>
    <w:rsid w:val="00D35173"/>
    <w:rsid w:val="00D351EC"/>
    <w:rsid w:val="00D35204"/>
    <w:rsid w:val="00D3545D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6E4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6CD1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4F7"/>
    <w:rsid w:val="00D50702"/>
    <w:rsid w:val="00D50987"/>
    <w:rsid w:val="00D50A5B"/>
    <w:rsid w:val="00D50EF1"/>
    <w:rsid w:val="00D50F61"/>
    <w:rsid w:val="00D514DD"/>
    <w:rsid w:val="00D519BE"/>
    <w:rsid w:val="00D51C11"/>
    <w:rsid w:val="00D51CBD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8C9"/>
    <w:rsid w:val="00D54A34"/>
    <w:rsid w:val="00D54B18"/>
    <w:rsid w:val="00D54C72"/>
    <w:rsid w:val="00D54E3C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0FE1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79"/>
    <w:rsid w:val="00D63AC5"/>
    <w:rsid w:val="00D63C3D"/>
    <w:rsid w:val="00D63E53"/>
    <w:rsid w:val="00D640DB"/>
    <w:rsid w:val="00D646BE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365"/>
    <w:rsid w:val="00D664B6"/>
    <w:rsid w:val="00D6686B"/>
    <w:rsid w:val="00D66DE7"/>
    <w:rsid w:val="00D67117"/>
    <w:rsid w:val="00D6753A"/>
    <w:rsid w:val="00D67637"/>
    <w:rsid w:val="00D67BB5"/>
    <w:rsid w:val="00D67CC4"/>
    <w:rsid w:val="00D70196"/>
    <w:rsid w:val="00D70345"/>
    <w:rsid w:val="00D703F6"/>
    <w:rsid w:val="00D70527"/>
    <w:rsid w:val="00D70551"/>
    <w:rsid w:val="00D70755"/>
    <w:rsid w:val="00D707E9"/>
    <w:rsid w:val="00D70928"/>
    <w:rsid w:val="00D70953"/>
    <w:rsid w:val="00D710D8"/>
    <w:rsid w:val="00D717F5"/>
    <w:rsid w:val="00D71D2B"/>
    <w:rsid w:val="00D71EF4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647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187"/>
    <w:rsid w:val="00D8145C"/>
    <w:rsid w:val="00D81562"/>
    <w:rsid w:val="00D815C1"/>
    <w:rsid w:val="00D81A2F"/>
    <w:rsid w:val="00D81BA7"/>
    <w:rsid w:val="00D81E77"/>
    <w:rsid w:val="00D81FC3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4FFA"/>
    <w:rsid w:val="00D85008"/>
    <w:rsid w:val="00D85046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65C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2BC3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E5F"/>
    <w:rsid w:val="00DA1FEB"/>
    <w:rsid w:val="00DA22AA"/>
    <w:rsid w:val="00DA249B"/>
    <w:rsid w:val="00DA2508"/>
    <w:rsid w:val="00DA2669"/>
    <w:rsid w:val="00DA2B63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DBA"/>
    <w:rsid w:val="00DA6EF4"/>
    <w:rsid w:val="00DA70C1"/>
    <w:rsid w:val="00DA7103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B05"/>
    <w:rsid w:val="00DA7C8A"/>
    <w:rsid w:val="00DA7D71"/>
    <w:rsid w:val="00DA7E43"/>
    <w:rsid w:val="00DA7FA5"/>
    <w:rsid w:val="00DB00EB"/>
    <w:rsid w:val="00DB01F0"/>
    <w:rsid w:val="00DB05D1"/>
    <w:rsid w:val="00DB09A0"/>
    <w:rsid w:val="00DB0E2D"/>
    <w:rsid w:val="00DB0E5B"/>
    <w:rsid w:val="00DB1054"/>
    <w:rsid w:val="00DB169A"/>
    <w:rsid w:val="00DB18C6"/>
    <w:rsid w:val="00DB18CA"/>
    <w:rsid w:val="00DB1901"/>
    <w:rsid w:val="00DB19AB"/>
    <w:rsid w:val="00DB1C77"/>
    <w:rsid w:val="00DB1E79"/>
    <w:rsid w:val="00DB1FA1"/>
    <w:rsid w:val="00DB2393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5DB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3AE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D85"/>
    <w:rsid w:val="00DC7F3B"/>
    <w:rsid w:val="00DD0075"/>
    <w:rsid w:val="00DD0B50"/>
    <w:rsid w:val="00DD0E4E"/>
    <w:rsid w:val="00DD1348"/>
    <w:rsid w:val="00DD1DD2"/>
    <w:rsid w:val="00DD1DDC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420"/>
    <w:rsid w:val="00DD5C37"/>
    <w:rsid w:val="00DD5CCF"/>
    <w:rsid w:val="00DD5D6E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1A1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5AD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A1D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282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360B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0DE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3AC"/>
    <w:rsid w:val="00E104CE"/>
    <w:rsid w:val="00E106B4"/>
    <w:rsid w:val="00E11451"/>
    <w:rsid w:val="00E11752"/>
    <w:rsid w:val="00E11B68"/>
    <w:rsid w:val="00E1259C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17D84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610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21B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65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64A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3A7"/>
    <w:rsid w:val="00E434DA"/>
    <w:rsid w:val="00E43778"/>
    <w:rsid w:val="00E43AA0"/>
    <w:rsid w:val="00E43F93"/>
    <w:rsid w:val="00E444C0"/>
    <w:rsid w:val="00E449E2"/>
    <w:rsid w:val="00E44A17"/>
    <w:rsid w:val="00E44E97"/>
    <w:rsid w:val="00E45F39"/>
    <w:rsid w:val="00E46068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490"/>
    <w:rsid w:val="00E52622"/>
    <w:rsid w:val="00E5277B"/>
    <w:rsid w:val="00E52B79"/>
    <w:rsid w:val="00E52F10"/>
    <w:rsid w:val="00E53115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9E9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1"/>
    <w:rsid w:val="00E61E7C"/>
    <w:rsid w:val="00E6277B"/>
    <w:rsid w:val="00E62908"/>
    <w:rsid w:val="00E6320B"/>
    <w:rsid w:val="00E6360E"/>
    <w:rsid w:val="00E63C6D"/>
    <w:rsid w:val="00E63F02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6A3"/>
    <w:rsid w:val="00E7378B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CA3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2D3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6FC8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92A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D0F"/>
    <w:rsid w:val="00E94F71"/>
    <w:rsid w:val="00E94F78"/>
    <w:rsid w:val="00E94FE2"/>
    <w:rsid w:val="00E9511F"/>
    <w:rsid w:val="00E95168"/>
    <w:rsid w:val="00E95919"/>
    <w:rsid w:val="00E95B91"/>
    <w:rsid w:val="00E95FF0"/>
    <w:rsid w:val="00E9610D"/>
    <w:rsid w:val="00E96271"/>
    <w:rsid w:val="00E96545"/>
    <w:rsid w:val="00E965BF"/>
    <w:rsid w:val="00E9691E"/>
    <w:rsid w:val="00E96972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4C57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41E"/>
    <w:rsid w:val="00EB1596"/>
    <w:rsid w:val="00EB16FC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8A5"/>
    <w:rsid w:val="00EB4ABD"/>
    <w:rsid w:val="00EB4AD6"/>
    <w:rsid w:val="00EB4D37"/>
    <w:rsid w:val="00EB4F27"/>
    <w:rsid w:val="00EB5491"/>
    <w:rsid w:val="00EB55B0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EF"/>
    <w:rsid w:val="00EC1B45"/>
    <w:rsid w:val="00EC1BB8"/>
    <w:rsid w:val="00EC1CE4"/>
    <w:rsid w:val="00EC24EC"/>
    <w:rsid w:val="00EC2533"/>
    <w:rsid w:val="00EC3187"/>
    <w:rsid w:val="00EC36C4"/>
    <w:rsid w:val="00EC37D4"/>
    <w:rsid w:val="00EC3A6C"/>
    <w:rsid w:val="00EC3B9B"/>
    <w:rsid w:val="00EC3C11"/>
    <w:rsid w:val="00EC3E4C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3F28"/>
    <w:rsid w:val="00ED4086"/>
    <w:rsid w:val="00ED40B2"/>
    <w:rsid w:val="00ED46F4"/>
    <w:rsid w:val="00ED471D"/>
    <w:rsid w:val="00ED47A6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33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433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762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308"/>
    <w:rsid w:val="00EE74EE"/>
    <w:rsid w:val="00EE7BFA"/>
    <w:rsid w:val="00EE7E00"/>
    <w:rsid w:val="00EE7FDE"/>
    <w:rsid w:val="00EF02AA"/>
    <w:rsid w:val="00EF05BB"/>
    <w:rsid w:val="00EF07B7"/>
    <w:rsid w:val="00EF0C90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7F7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5EEC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09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50F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B7"/>
    <w:rsid w:val="00F1461B"/>
    <w:rsid w:val="00F146C6"/>
    <w:rsid w:val="00F14877"/>
    <w:rsid w:val="00F14BE0"/>
    <w:rsid w:val="00F14CA9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584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6E85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78E"/>
    <w:rsid w:val="00F32B38"/>
    <w:rsid w:val="00F32C8E"/>
    <w:rsid w:val="00F32F65"/>
    <w:rsid w:val="00F3317D"/>
    <w:rsid w:val="00F331AE"/>
    <w:rsid w:val="00F33302"/>
    <w:rsid w:val="00F33494"/>
    <w:rsid w:val="00F33655"/>
    <w:rsid w:val="00F336CD"/>
    <w:rsid w:val="00F337A8"/>
    <w:rsid w:val="00F338F9"/>
    <w:rsid w:val="00F33D11"/>
    <w:rsid w:val="00F33D7E"/>
    <w:rsid w:val="00F33ED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7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AF7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5F7D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6B1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2A8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3D7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5EA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AD6"/>
    <w:rsid w:val="00F67D8B"/>
    <w:rsid w:val="00F67F30"/>
    <w:rsid w:val="00F7014D"/>
    <w:rsid w:val="00F70184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4837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3B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415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0E68"/>
    <w:rsid w:val="00FA136B"/>
    <w:rsid w:val="00FA1434"/>
    <w:rsid w:val="00FA17AC"/>
    <w:rsid w:val="00FA195A"/>
    <w:rsid w:val="00FA1C77"/>
    <w:rsid w:val="00FA1E0F"/>
    <w:rsid w:val="00FA1ED2"/>
    <w:rsid w:val="00FA23C4"/>
    <w:rsid w:val="00FA326B"/>
    <w:rsid w:val="00FA3371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B2E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99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7C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344"/>
    <w:rsid w:val="00FC2548"/>
    <w:rsid w:val="00FC2761"/>
    <w:rsid w:val="00FC27DF"/>
    <w:rsid w:val="00FC2AE0"/>
    <w:rsid w:val="00FC2B03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9E5"/>
    <w:rsid w:val="00FD0C40"/>
    <w:rsid w:val="00FD0DBC"/>
    <w:rsid w:val="00FD0E41"/>
    <w:rsid w:val="00FD0F8C"/>
    <w:rsid w:val="00FD0FD0"/>
    <w:rsid w:val="00FD10BB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519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D7F58"/>
    <w:rsid w:val="00FE0031"/>
    <w:rsid w:val="00FE0032"/>
    <w:rsid w:val="00FE00AC"/>
    <w:rsid w:val="00FE0207"/>
    <w:rsid w:val="00FE0797"/>
    <w:rsid w:val="00FE0F7E"/>
    <w:rsid w:val="00FE1321"/>
    <w:rsid w:val="00FE1822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784"/>
    <w:rsid w:val="00FE49C0"/>
    <w:rsid w:val="00FE49C4"/>
    <w:rsid w:val="00FE4C78"/>
    <w:rsid w:val="00FE4D17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AA5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636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20C"/>
    <w:rsid w:val="00FF7728"/>
    <w:rsid w:val="00FF78D0"/>
    <w:rsid w:val="00FF78FC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6337-3EFE-4238-9E12-3EE443428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BCC4D-F330-4B65-B867-D6D83FDC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1BA83B-8896-4118-B913-04D59F4BE7A0}">
  <ds:schemaRefs>
    <ds:schemaRef ds:uri="http://schemas.microsoft.com/office/2006/documentManagement/types"/>
    <ds:schemaRef ds:uri="http://schemas.microsoft.com/office/infopath/2007/PartnerControls"/>
    <ds:schemaRef ds:uri="2f25f87e-f69f-4830-aaef-a1fb259280bf"/>
    <ds:schemaRef ds:uri="9e726cc6-28e6-415e-818e-b097165fafb5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4B9D100-73DC-4E63-A2EC-36863CBD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11</TotalTime>
  <Pages>2</Pages>
  <Words>327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9</cp:revision>
  <cp:lastPrinted>2021-11-09T17:05:00Z</cp:lastPrinted>
  <dcterms:created xsi:type="dcterms:W3CDTF">2020-11-13T09:28:00Z</dcterms:created>
  <dcterms:modified xsi:type="dcterms:W3CDTF">2021-11-12T09:42:00Z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0x010100345F2B10026276438DE9F332FB2CA0AD</vt:lpwstr>
  </property>
</Properties>
</file>