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D4107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332FC225" w14:textId="77777777" w:rsidR="003776E4" w:rsidRPr="00D21C4B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C82E18" w:rsidRPr="00D21C4B">
        <w:rPr>
          <w:rFonts w:ascii="Angsana New" w:hAnsi="Angsana New" w:hint="cs"/>
          <w:sz w:val="30"/>
          <w:szCs w:val="30"/>
          <w:cs/>
        </w:rPr>
        <w:t>ระหว่างกาล</w:t>
      </w:r>
      <w:r w:rsidR="00D21C4B" w:rsidRPr="00D21C4B">
        <w:rPr>
          <w:rFonts w:ascii="Angsana New" w:hAnsi="Angsana New"/>
          <w:sz w:val="30"/>
          <w:szCs w:val="30"/>
          <w:cs/>
        </w:rPr>
        <w:tab/>
      </w:r>
    </w:p>
    <w:p w14:paraId="4A37D5FD" w14:textId="77777777" w:rsidR="000B61A2" w:rsidRPr="00D21C4B" w:rsidRDefault="000B61A2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การเปลี่ยนแปลงนโยบายการบั</w:t>
      </w:r>
      <w:r w:rsidRPr="00D21C4B">
        <w:rPr>
          <w:rFonts w:ascii="Angsana New" w:hAnsi="Angsana New" w:hint="cs"/>
          <w:sz w:val="30"/>
          <w:szCs w:val="30"/>
          <w:cs/>
        </w:rPr>
        <w:t>ญชี</w:t>
      </w:r>
    </w:p>
    <w:p w14:paraId="7027B9F6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บุคคลหรือ</w:t>
      </w:r>
      <w:r w:rsidRPr="009A176D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F15FEDD" w14:textId="66502C0C" w:rsidR="003776E4" w:rsidRPr="009A176D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49DF3EB9" w14:textId="752E4BFE" w:rsidR="002E3540" w:rsidRDefault="002E354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0C264EBB" w14:textId="0A2A158D" w:rsidR="002407EE" w:rsidRPr="009A176D" w:rsidRDefault="002407EE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2407EE">
        <w:rPr>
          <w:rFonts w:ascii="Angsana New" w:hAnsi="Angsana New"/>
          <w:sz w:val="30"/>
          <w:szCs w:val="30"/>
          <w:cs/>
        </w:rPr>
        <w:t>สินทรัพย์ทางการเงินที่อยู่ในความต้องการของตลาด</w:t>
      </w:r>
    </w:p>
    <w:p w14:paraId="14762244" w14:textId="169D53CD" w:rsidR="004A5110" w:rsidRPr="009A176D" w:rsidRDefault="004A511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เงินลงทุน</w:t>
      </w:r>
      <w:r w:rsidRPr="009A176D">
        <w:rPr>
          <w:rFonts w:ascii="Angsana New" w:hAnsi="Angsana New" w:hint="cs"/>
          <w:sz w:val="30"/>
          <w:szCs w:val="30"/>
          <w:cs/>
        </w:rPr>
        <w:t>ในบริษัท</w:t>
      </w:r>
      <w:r w:rsidR="002407EE">
        <w:rPr>
          <w:rFonts w:ascii="Angsana New" w:hAnsi="Angsana New" w:hint="cs"/>
          <w:sz w:val="30"/>
          <w:szCs w:val="30"/>
          <w:cs/>
        </w:rPr>
        <w:t>ย่อยและบริษัท</w:t>
      </w:r>
      <w:r w:rsidR="006B6039">
        <w:rPr>
          <w:rFonts w:ascii="Angsana New" w:hAnsi="Angsana New" w:hint="cs"/>
          <w:sz w:val="30"/>
          <w:szCs w:val="30"/>
          <w:cs/>
        </w:rPr>
        <w:t>ร่วม</w:t>
      </w:r>
    </w:p>
    <w:p w14:paraId="7ED4F3D8" w14:textId="236B5587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4A9BA1C6" w14:textId="77777777" w:rsidR="00205D56" w:rsidRDefault="00205D56" w:rsidP="00205D56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Default="00445961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8237FA">
        <w:rPr>
          <w:rFonts w:ascii="Angsana New" w:hAnsi="Angsana New"/>
          <w:sz w:val="30"/>
          <w:szCs w:val="30"/>
          <w:cs/>
        </w:rPr>
        <w:t>หุ้นกู้</w:t>
      </w:r>
    </w:p>
    <w:p w14:paraId="1CCB0E92" w14:textId="309C7B5F" w:rsidR="002F3EE8" w:rsidRDefault="002F3EE8" w:rsidP="00445961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6462FA7A" w14:textId="77777777" w:rsidR="008F0FB6" w:rsidRPr="003704CB" w:rsidRDefault="008F0FB6" w:rsidP="00E57498">
      <w:pPr>
        <w:numPr>
          <w:ilvl w:val="0"/>
          <w:numId w:val="3"/>
        </w:numPr>
        <w:rPr>
          <w:rFonts w:ascii="Angsana New" w:hAnsi="Angsana New"/>
          <w:sz w:val="30"/>
          <w:szCs w:val="30"/>
        </w:rPr>
      </w:pPr>
      <w:r w:rsidRPr="003704CB">
        <w:rPr>
          <w:rFonts w:ascii="Angsana New" w:hAnsi="Angsana New" w:hint="cs"/>
          <w:sz w:val="30"/>
          <w:szCs w:val="30"/>
          <w:cs/>
        </w:rPr>
        <w:t>หุ้นทุนซื้อคืน</w:t>
      </w:r>
    </w:p>
    <w:p w14:paraId="442FF74E" w14:textId="77777777" w:rsidR="00922AD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ส่วนง</w:t>
      </w:r>
      <w:r w:rsidR="003776E4" w:rsidRPr="009A176D">
        <w:rPr>
          <w:rFonts w:ascii="Angsana New" w:hAnsi="Angsana New" w:hint="cs"/>
          <w:sz w:val="30"/>
          <w:szCs w:val="30"/>
          <w:cs/>
        </w:rPr>
        <w:t>าน</w:t>
      </w:r>
      <w:r w:rsidR="00415593">
        <w:rPr>
          <w:rFonts w:ascii="Angsana New" w:hAnsi="Angsana New" w:hint="cs"/>
          <w:sz w:val="30"/>
          <w:szCs w:val="30"/>
          <w:cs/>
        </w:rPr>
        <w:t>ดำเนินงาน</w:t>
      </w:r>
      <w:r w:rsidR="008808ED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5E1E579" w14:textId="49CAD4A1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054C0DD7" w14:textId="4291BA1A" w:rsidR="00691966" w:rsidRPr="009A176D" w:rsidRDefault="00691966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62D30FE" w14:textId="2546A112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/>
          <w:sz w:val="30"/>
          <w:szCs w:val="30"/>
          <w:cs/>
        </w:rPr>
        <w:t>กำไรต่อหุ้น</w:t>
      </w:r>
      <w:r w:rsidR="0080164C" w:rsidRPr="009A176D"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1EBD588B" w14:textId="77777777" w:rsidR="008808ED" w:rsidRPr="00D21C4B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D21C4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0FA7EEC" w14:textId="77777777" w:rsidR="003776E4" w:rsidRPr="009A176D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4E406F2" w14:textId="611A7F28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9A176D">
        <w:rPr>
          <w:rFonts w:ascii="Angsana New" w:hAnsi="Angsana New" w:hint="cs"/>
          <w:sz w:val="30"/>
          <w:szCs w:val="30"/>
          <w:cs/>
        </w:rPr>
        <w:t>หนี้สินที่อาจเกิดขึ้น</w:t>
      </w:r>
    </w:p>
    <w:p w14:paraId="40249724" w14:textId="77777777" w:rsidR="00553BE8" w:rsidRPr="00553BE8" w:rsidRDefault="00553BE8" w:rsidP="00553BE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3AEB11E9" w14:textId="2729D311" w:rsidR="00BE6DB1" w:rsidRPr="00BE6DB1" w:rsidRDefault="00BE6DB1" w:rsidP="001A1F58">
      <w:pPr>
        <w:spacing w:line="240" w:lineRule="auto"/>
        <w:ind w:left="1555"/>
        <w:rPr>
          <w:rFonts w:ascii="Angsana New" w:hAnsi="Angsana New"/>
          <w:sz w:val="30"/>
          <w:szCs w:val="30"/>
          <w:lang w:val="en-US"/>
        </w:rPr>
      </w:pPr>
    </w:p>
    <w:p w14:paraId="7E8C9E43" w14:textId="77777777" w:rsidR="00671861" w:rsidRDefault="00671861" w:rsidP="00FC2922">
      <w:pPr>
        <w:pStyle w:val="Bo-C1Content"/>
        <w:ind w:left="0" w:firstLine="547"/>
      </w:pPr>
    </w:p>
    <w:p w14:paraId="59E5A1D5" w14:textId="3FBE31E3" w:rsidR="007B2482" w:rsidRPr="009A176D" w:rsidRDefault="000D77DB" w:rsidP="00FC2922">
      <w:pPr>
        <w:pStyle w:val="Bo-C1Content"/>
        <w:ind w:left="0" w:firstLine="547"/>
      </w:pPr>
      <w:r w:rsidRPr="00671861">
        <w:rPr>
          <w:cs/>
        </w:rPr>
        <w:br w:type="page"/>
      </w:r>
      <w:r w:rsidR="00203EEF" w:rsidRPr="009A176D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9A176D">
        <w:rPr>
          <w:rFonts w:hint="cs"/>
          <w:cs/>
        </w:rPr>
        <w:t>ระหว่างกาล</w:t>
      </w:r>
      <w:r w:rsidR="00203EEF" w:rsidRPr="009A176D">
        <w:rPr>
          <w:cs/>
        </w:rPr>
        <w:t>นี้</w:t>
      </w:r>
    </w:p>
    <w:p w14:paraId="597E5566" w14:textId="77777777" w:rsidR="007B2482" w:rsidRPr="008237FA" w:rsidRDefault="007B2482" w:rsidP="009A3560">
      <w:pPr>
        <w:pStyle w:val="Bo-Blankline"/>
      </w:pPr>
    </w:p>
    <w:p w14:paraId="5E9F0EE8" w14:textId="32548F03" w:rsidR="007B2482" w:rsidRPr="00FC2922" w:rsidRDefault="00203EEF" w:rsidP="009B7A42">
      <w:pPr>
        <w:pStyle w:val="Bo-C1Content"/>
        <w:ind w:right="-25"/>
        <w:rPr>
          <w:lang w:val="en-US"/>
        </w:rPr>
      </w:pPr>
      <w:r w:rsidRPr="009A176D">
        <w:rPr>
          <w:cs/>
        </w:rPr>
        <w:t>งบการเงิน</w:t>
      </w:r>
      <w:r w:rsidR="00821424" w:rsidRPr="009A176D">
        <w:rPr>
          <w:rFonts w:hint="cs"/>
          <w:cs/>
        </w:rPr>
        <w:t>ระหว่างกาล</w:t>
      </w:r>
      <w:r w:rsidRPr="009A176D">
        <w:rPr>
          <w:cs/>
        </w:rPr>
        <w:t>นี้ได้รับอนุมัติให้ออกงบการเงินจากคณะกรรมการตรวจสอบตามการมอบหมายจากคณะกรรมการบริษัทเมื่อ</w:t>
      </w:r>
      <w:r w:rsidRPr="009A74B3">
        <w:rPr>
          <w:cs/>
        </w:rPr>
        <w:t xml:space="preserve">วันที่ </w:t>
      </w:r>
      <w:r w:rsidR="00984B3F">
        <w:rPr>
          <w:lang w:val="en-US"/>
        </w:rPr>
        <w:t>1</w:t>
      </w:r>
      <w:r w:rsidR="00FF3AA2">
        <w:rPr>
          <w:lang w:val="en-US"/>
        </w:rPr>
        <w:t>2</w:t>
      </w:r>
      <w:r w:rsidR="003B0D7E" w:rsidRPr="009A74B3">
        <w:rPr>
          <w:lang w:val="en-US"/>
        </w:rPr>
        <w:t xml:space="preserve"> </w:t>
      </w:r>
      <w:r w:rsidR="00FF3AA2">
        <w:rPr>
          <w:rFonts w:hint="cs"/>
          <w:cs/>
          <w:lang w:val="en-US"/>
        </w:rPr>
        <w:t>พฤศจิกายน</w:t>
      </w:r>
      <w:r w:rsidR="003B0D7E">
        <w:rPr>
          <w:rFonts w:hint="cs"/>
          <w:cs/>
          <w:lang w:val="en-US"/>
        </w:rPr>
        <w:t xml:space="preserve"> </w:t>
      </w:r>
      <w:r w:rsidR="00984B3F">
        <w:rPr>
          <w:lang w:val="en-US"/>
        </w:rPr>
        <w:t>2564</w:t>
      </w:r>
    </w:p>
    <w:p w14:paraId="170BC6DB" w14:textId="77777777" w:rsidR="007B2482" w:rsidRPr="008237FA" w:rsidRDefault="007B2482" w:rsidP="009A3560">
      <w:pPr>
        <w:pStyle w:val="Bo-Blankline"/>
        <w:rPr>
          <w:cs/>
        </w:rPr>
      </w:pPr>
    </w:p>
    <w:p w14:paraId="22025EAB" w14:textId="77777777" w:rsidR="007B2482" w:rsidRPr="009A176D" w:rsidRDefault="007B2482" w:rsidP="00DB700D">
      <w:pPr>
        <w:pStyle w:val="Caption"/>
        <w:ind w:hanging="900"/>
      </w:pPr>
      <w:r w:rsidRPr="009A176D">
        <w:rPr>
          <w:cs/>
        </w:rPr>
        <w:t>เกณฑ์</w:t>
      </w:r>
      <w:r w:rsidRPr="009A176D">
        <w:rPr>
          <w:rFonts w:hint="cs"/>
          <w:cs/>
        </w:rPr>
        <w:t>การจัดทำงบการเงิน</w:t>
      </w:r>
      <w:r w:rsidR="00F53050" w:rsidRPr="009A176D">
        <w:rPr>
          <w:rFonts w:hint="cs"/>
          <w:cs/>
        </w:rPr>
        <w:t>ระหว่างกาล</w:t>
      </w:r>
    </w:p>
    <w:p w14:paraId="4FF68416" w14:textId="77777777" w:rsidR="007B2482" w:rsidRPr="009A176D" w:rsidRDefault="007B2482" w:rsidP="00EF55AB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tLeast"/>
        <w:ind w:left="547" w:right="-43"/>
        <w:jc w:val="both"/>
        <w:rPr>
          <w:rFonts w:ascii="Angsana New" w:hAnsi="Angsana New"/>
          <w:color w:val="000000"/>
          <w:sz w:val="20"/>
          <w:szCs w:val="20"/>
        </w:rPr>
      </w:pPr>
    </w:p>
    <w:p w14:paraId="0B0FEB45" w14:textId="4344C3CA" w:rsidR="007B2482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EB766D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8F34EE">
        <w:rPr>
          <w:rFonts w:ascii="Angsana New" w:hAnsi="Angsana New"/>
          <w:spacing w:val="-6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ตามมาตรฐานการบัญชี ฉบับที่ 34 เรื่อง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F34EE">
        <w:rPr>
          <w:rFonts w:ascii="Angsana New" w:hAnsi="Angsana New"/>
          <w:spacing w:val="-6"/>
          <w:sz w:val="30"/>
          <w:szCs w:val="30"/>
        </w:rPr>
        <w:br/>
      </w:r>
      <w:r w:rsidRPr="00FA384C">
        <w:rPr>
          <w:rFonts w:ascii="Angsana New" w:hAnsi="Angsana New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>
        <w:rPr>
          <w:rFonts w:ascii="Angsana New" w:hAnsi="Angsana New"/>
          <w:spacing w:val="-6"/>
          <w:sz w:val="30"/>
          <w:szCs w:val="30"/>
        </w:rPr>
        <w:br/>
      </w:r>
      <w:r w:rsidRPr="00EB766D">
        <w:rPr>
          <w:rFonts w:ascii="Angsana New" w:hAnsi="Angsana New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84B3F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EB766D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-6"/>
          <w:sz w:val="30"/>
          <w:szCs w:val="30"/>
        </w:rPr>
        <w:t>2563</w:t>
      </w:r>
    </w:p>
    <w:p w14:paraId="5E6352AE" w14:textId="5893DA83" w:rsidR="00EB766D" w:rsidRDefault="00EB766D" w:rsidP="00EB766D">
      <w:pPr>
        <w:pStyle w:val="Bo-Blankline"/>
      </w:pPr>
    </w:p>
    <w:p w14:paraId="3B32BFB6" w14:textId="6675B6B9" w:rsidR="00EB766D" w:rsidRPr="009A176D" w:rsidRDefault="00EB766D" w:rsidP="00EB766D">
      <w:pPr>
        <w:pStyle w:val="Ang15"/>
        <w:rPr>
          <w:cs/>
        </w:rPr>
      </w:pPr>
      <w:r w:rsidRPr="00EB766D">
        <w:rPr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B766D">
        <w:t xml:space="preserve">31 </w:t>
      </w:r>
      <w:r w:rsidRPr="00EB766D">
        <w:rPr>
          <w:cs/>
        </w:rPr>
        <w:t xml:space="preserve">ธันวาคม </w:t>
      </w:r>
      <w:r w:rsidRPr="00EB766D">
        <w:t>2563</w:t>
      </w:r>
    </w:p>
    <w:p w14:paraId="25874DD0" w14:textId="22CB63C7" w:rsidR="00734768" w:rsidRDefault="00734768">
      <w:pPr>
        <w:spacing w:line="240" w:lineRule="auto"/>
        <w:rPr>
          <w:rFonts w:ascii="Angsana New" w:hAnsi="Angsana New"/>
          <w:sz w:val="20"/>
          <w:szCs w:val="20"/>
        </w:rPr>
      </w:pPr>
    </w:p>
    <w:p w14:paraId="252C5343" w14:textId="77777777" w:rsidR="00C44920" w:rsidRPr="00A2616F" w:rsidRDefault="00DD7706" w:rsidP="00C44920">
      <w:pPr>
        <w:pStyle w:val="Caption"/>
        <w:ind w:hanging="900"/>
        <w:rPr>
          <w:cs/>
        </w:rPr>
      </w:pPr>
      <w:r w:rsidRPr="00A2616F">
        <w:rPr>
          <w:rFonts w:hint="cs"/>
          <w:cs/>
        </w:rPr>
        <w:t>การ</w:t>
      </w:r>
      <w:r w:rsidRPr="00A2616F">
        <w:rPr>
          <w:cs/>
        </w:rPr>
        <w:t>เปลี่ยนแปลงนโยบายการบัญชี</w:t>
      </w:r>
    </w:p>
    <w:p w14:paraId="3082F11B" w14:textId="277D3F69" w:rsidR="00C44920" w:rsidRDefault="00C44920" w:rsidP="000E4D32">
      <w:pPr>
        <w:pStyle w:val="Bo-C1Content"/>
        <w:rPr>
          <w:sz w:val="20"/>
          <w:szCs w:val="20"/>
        </w:rPr>
      </w:pPr>
    </w:p>
    <w:p w14:paraId="0AAE75BD" w14:textId="78FDC0D0" w:rsidR="007F5B5C" w:rsidRPr="00AB7B63" w:rsidRDefault="007F5B5C" w:rsidP="007F5B5C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B7B63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การเปลี่ยนนโยบายการบันทึกบัญชีเงินลงทุนในบริษัทย่อย</w:t>
      </w:r>
      <w:r w:rsidRPr="007F5B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b/>
          <w:bCs/>
          <w:i/>
          <w:iCs/>
          <w:sz w:val="30"/>
          <w:szCs w:val="30"/>
          <w:cs/>
        </w:rPr>
        <w:t>ในงบการเงินเฉพาะกิจการ</w:t>
      </w:r>
    </w:p>
    <w:p w14:paraId="61E793CC" w14:textId="77777777" w:rsidR="007F5B5C" w:rsidRPr="00AB7B63" w:rsidRDefault="007F5B5C" w:rsidP="007F5B5C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C1DE589" w14:textId="5BECAA68" w:rsidR="007F5B5C" w:rsidRPr="00AB7B63" w:rsidRDefault="007F5B5C" w:rsidP="007F5B5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B7B63">
        <w:rPr>
          <w:rFonts w:ascii="Angsana New" w:hAnsi="Angsana New"/>
          <w:sz w:val="30"/>
          <w:szCs w:val="30"/>
          <w:cs/>
        </w:rPr>
        <w:t>บริษัทเปลี่ยนนโยบายการบันทึกบัญชีและการวัดมูลค่าภายหลังของเงินลงทุนในบริษัทย่อย</w:t>
      </w:r>
      <w:r w:rsidR="00E314AF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>ในงบการเงินเฉพาะกิจการ จากเดิมที่บันทึกตามวิธีราคาทุนมาเป็นวิธีส่วนได้เสีย ภายใต้วิธีราคาทุนบริษัทรับรู้บัญชีเงินลงทุนด้วยราคาทุน และเงินปันผลรับจากบริษัทย่อย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>รับรู้เป็นรายได้ของบริษัท ภายใต้วิธีส่วนได้เสียให้รับรู้รายการเมื่อเริ่มแรกบัญชีของเงินลงทุนในบริษัทย่อย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>ด้วยราคาทุน ต่อมามูลค่าตามบัญชีของเงินลงทุนจะถูกปรับปรุงด้วยส่วนแบ่งกำไรหรือขาดทุน กำไรขาดทุนเบ็ดเสร็จอื่น และเงินปันผลรับ เนื่องจากบริษัทมีการขยายกิจการผ่านการลงทุนในบริษัทย่อย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 xml:space="preserve"> และเชื่อว่าวิธีส่วนได้เสียสะท้อนสิทธิของผู้ถือหุ้นในกำไรหรือขาดทุน กำไรขาดทุนเบ็ดเสร็จอื่น และส่วนของผู้ถือหุ้นสะสมจากบริษัทย่อย</w:t>
      </w:r>
      <w:r w:rsidR="00AB394B">
        <w:rPr>
          <w:rFonts w:ascii="Angsana New" w:hAnsi="Angsana New" w:hint="cs"/>
          <w:sz w:val="30"/>
          <w:szCs w:val="30"/>
          <w:cs/>
        </w:rPr>
        <w:t>และบริษัทร่วม</w:t>
      </w:r>
      <w:r w:rsidRPr="00AB7B63">
        <w:rPr>
          <w:rFonts w:ascii="Angsana New" w:hAnsi="Angsana New"/>
          <w:sz w:val="30"/>
          <w:szCs w:val="30"/>
          <w:cs/>
        </w:rPr>
        <w:t xml:space="preserve">ได้ดีกว่าวิธีราคาทุน การเปลี่ยนนโยบายการบัญชีดังกล่าวเป็นไปตามมาตรฐานการบัญชีฉบับที่ </w:t>
      </w:r>
      <w:r w:rsidR="00984B3F">
        <w:rPr>
          <w:rFonts w:ascii="Angsana New" w:hAnsi="Angsana New"/>
          <w:sz w:val="30"/>
          <w:szCs w:val="30"/>
          <w:lang w:val="en-US"/>
        </w:rPr>
        <w:t>27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/>
          <w:sz w:val="30"/>
          <w:szCs w:val="30"/>
          <w:cs/>
        </w:rPr>
        <w:t xml:space="preserve">เรื่อง </w:t>
      </w:r>
      <w:r w:rsidRPr="00E314BA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  <w:r w:rsidRPr="00AB7B63">
        <w:rPr>
          <w:rFonts w:ascii="Angsana New" w:hAnsi="Angsana New"/>
          <w:sz w:val="30"/>
          <w:szCs w:val="30"/>
          <w:cs/>
        </w:rPr>
        <w:t xml:space="preserve"> โดยบริษัทเริ่มใช้นโยบายการบัญชีนี้ตั้งแต่วันที่ </w:t>
      </w:r>
      <w:r w:rsidR="00984B3F">
        <w:rPr>
          <w:rFonts w:ascii="Angsana New" w:hAnsi="Angsana New"/>
          <w:sz w:val="30"/>
          <w:szCs w:val="30"/>
          <w:lang w:val="en-US"/>
        </w:rPr>
        <w:t>1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/>
          <w:sz w:val="30"/>
          <w:szCs w:val="30"/>
          <w:cs/>
        </w:rPr>
        <w:t xml:space="preserve">มกราคม </w:t>
      </w:r>
      <w:r w:rsidR="00984B3F">
        <w:rPr>
          <w:rFonts w:ascii="Angsana New" w:hAnsi="Angsana New"/>
          <w:sz w:val="30"/>
          <w:szCs w:val="30"/>
          <w:lang w:val="en-US"/>
        </w:rPr>
        <w:t>2563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Pr="00AB7B63">
        <w:rPr>
          <w:rFonts w:ascii="Angsana New" w:hAnsi="Angsana New"/>
          <w:sz w:val="30"/>
          <w:szCs w:val="30"/>
          <w:cs/>
        </w:rPr>
        <w:t xml:space="preserve">เป็นต้นไป </w:t>
      </w:r>
      <w:r w:rsidRPr="00AB7B63">
        <w:rPr>
          <w:rFonts w:ascii="Angsana New" w:hAnsi="Angsana New" w:hint="cs"/>
          <w:sz w:val="30"/>
          <w:szCs w:val="30"/>
          <w:cs/>
        </w:rPr>
        <w:t>ผลกระทบต่องบการเงินสำหรับงวด</w:t>
      </w:r>
      <w:r w:rsidR="00FF3AA2">
        <w:rPr>
          <w:rFonts w:ascii="Angsana New" w:hAnsi="Angsana New" w:hint="cs"/>
          <w:sz w:val="30"/>
          <w:szCs w:val="30"/>
          <w:cs/>
        </w:rPr>
        <w:t>เก้า</w:t>
      </w:r>
      <w:r w:rsidRPr="00AB7B6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84B3F">
        <w:rPr>
          <w:rFonts w:ascii="Angsana New" w:hAnsi="Angsana New"/>
          <w:sz w:val="30"/>
          <w:szCs w:val="30"/>
          <w:lang w:val="en-US"/>
        </w:rPr>
        <w:t>30</w:t>
      </w:r>
      <w:r w:rsidRPr="00AB7B63">
        <w:rPr>
          <w:rFonts w:ascii="Angsana New" w:hAnsi="Angsana New"/>
          <w:sz w:val="30"/>
          <w:szCs w:val="30"/>
        </w:rPr>
        <w:t xml:space="preserve"> </w:t>
      </w:r>
      <w:r w:rsidR="00FF3AA2">
        <w:rPr>
          <w:rFonts w:ascii="Angsana New" w:hAnsi="Angsana New" w:hint="cs"/>
          <w:sz w:val="30"/>
          <w:szCs w:val="30"/>
          <w:cs/>
        </w:rPr>
        <w:t>กันยายน</w:t>
      </w:r>
      <w:r w:rsidRPr="00AB7B63">
        <w:rPr>
          <w:rFonts w:ascii="Angsana New" w:hAnsi="Angsana New" w:hint="cs"/>
          <w:sz w:val="30"/>
          <w:szCs w:val="30"/>
          <w:cs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2563</w:t>
      </w:r>
      <w:r w:rsidRPr="00AB7B63">
        <w:rPr>
          <w:rFonts w:ascii="Angsana New" w:hAnsi="Angsana New"/>
          <w:sz w:val="30"/>
          <w:szCs w:val="30"/>
          <w:lang w:val="en-US"/>
        </w:rPr>
        <w:t xml:space="preserve"> </w:t>
      </w:r>
      <w:r w:rsidRPr="00AB7B63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1040CF78" w14:textId="2A28B6AB" w:rsidR="007F5B5C" w:rsidRDefault="007F5B5C" w:rsidP="007F5B5C">
      <w:pPr>
        <w:spacing w:line="240" w:lineRule="auto"/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600" w:firstRow="0" w:lastRow="0" w:firstColumn="0" w:lastColumn="0" w:noHBand="1" w:noVBand="1"/>
      </w:tblPr>
      <w:tblGrid>
        <w:gridCol w:w="4590"/>
        <w:gridCol w:w="1350"/>
        <w:gridCol w:w="270"/>
        <w:gridCol w:w="1350"/>
        <w:gridCol w:w="270"/>
        <w:gridCol w:w="1350"/>
      </w:tblGrid>
      <w:tr w:rsidR="002F28C4" w:rsidRPr="00AB7B63" w14:paraId="360D0492" w14:textId="77777777" w:rsidTr="002F28C4">
        <w:trPr>
          <w:trHeight w:val="230"/>
        </w:trPr>
        <w:tc>
          <w:tcPr>
            <w:tcW w:w="4590" w:type="dxa"/>
            <w:shd w:val="clear" w:color="auto" w:fill="auto"/>
            <w:vAlign w:val="bottom"/>
          </w:tcPr>
          <w:p w14:paraId="62B9C1E8" w14:textId="77777777" w:rsidR="002F28C4" w:rsidRPr="00AB7B63" w:rsidRDefault="002F28C4" w:rsidP="008B0576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0B50CE75" w14:textId="77777777" w:rsidR="002F28C4" w:rsidRPr="00AB7B63" w:rsidRDefault="002F28C4" w:rsidP="008B0576">
            <w:pPr>
              <w:tabs>
                <w:tab w:val="left" w:pos="1152"/>
              </w:tabs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8C4" w:rsidRPr="00AB7B63" w14:paraId="61FF9935" w14:textId="77777777" w:rsidTr="002F28C4">
        <w:trPr>
          <w:trHeight w:val="128"/>
        </w:trPr>
        <w:tc>
          <w:tcPr>
            <w:tcW w:w="4590" w:type="dxa"/>
            <w:shd w:val="clear" w:color="auto" w:fill="auto"/>
            <w:vAlign w:val="bottom"/>
          </w:tcPr>
          <w:p w14:paraId="2C751302" w14:textId="77777777" w:rsidR="002F28C4" w:rsidRPr="00AB7B63" w:rsidRDefault="002F28C4" w:rsidP="008B0576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2266EF85" w14:textId="38A48C1A" w:rsidR="002F28C4" w:rsidRPr="00AB7B63" w:rsidRDefault="002F28C4" w:rsidP="008B057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30"/>
                <w:szCs w:val="30"/>
                <w:lang w:val="en-US"/>
              </w:rPr>
            </w:pP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เก้าเดือน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B7B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2F28C4" w:rsidRPr="00AB7B63" w14:paraId="2131AFB0" w14:textId="77777777" w:rsidTr="002F28C4">
        <w:trPr>
          <w:trHeight w:val="588"/>
        </w:trPr>
        <w:tc>
          <w:tcPr>
            <w:tcW w:w="4590" w:type="dxa"/>
            <w:shd w:val="clear" w:color="auto" w:fill="auto"/>
            <w:vAlign w:val="bottom"/>
          </w:tcPr>
          <w:p w14:paraId="25A56291" w14:textId="77777777" w:rsidR="002F28C4" w:rsidRPr="00AB7B63" w:rsidRDefault="002F28C4" w:rsidP="008B0576">
            <w:pPr>
              <w:jc w:val="thaiDistribute"/>
              <w:rPr>
                <w:rFonts w:asciiTheme="majorBidi" w:eastAsia="Arial Unicode MS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4C3261F" w14:textId="77777777" w:rsidR="002F28C4" w:rsidRPr="00AB7B63" w:rsidRDefault="002F28C4" w:rsidP="008B0576">
            <w:pPr>
              <w:ind w:left="-110" w:right="-110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70" w:type="dxa"/>
            <w:shd w:val="clear" w:color="auto" w:fill="auto"/>
          </w:tcPr>
          <w:p w14:paraId="5D9A5E1C" w14:textId="77777777" w:rsidR="002F28C4" w:rsidRPr="00AB7B63" w:rsidRDefault="002F28C4" w:rsidP="008B0576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1932C4" w14:textId="77777777" w:rsidR="002F28C4" w:rsidRPr="00AB7B63" w:rsidRDefault="002F28C4" w:rsidP="008B0576">
            <w:pPr>
              <w:ind w:left="-2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  <w:shd w:val="clear" w:color="auto" w:fill="auto"/>
          </w:tcPr>
          <w:p w14:paraId="0FBD2D79" w14:textId="77777777" w:rsidR="002F28C4" w:rsidRPr="00AB7B63" w:rsidRDefault="002F28C4" w:rsidP="008B057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862B22" w14:textId="77777777" w:rsidR="002F28C4" w:rsidRPr="00AB7B63" w:rsidRDefault="002F28C4" w:rsidP="008B0576">
            <w:pPr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ปรับปรุงใหม่</w:t>
            </w:r>
          </w:p>
        </w:tc>
      </w:tr>
      <w:tr w:rsidR="002F28C4" w:rsidRPr="00AB7B63" w14:paraId="6B49DC15" w14:textId="77777777" w:rsidTr="002F28C4">
        <w:trPr>
          <w:trHeight w:val="242"/>
        </w:trPr>
        <w:tc>
          <w:tcPr>
            <w:tcW w:w="4590" w:type="dxa"/>
            <w:shd w:val="clear" w:color="auto" w:fill="auto"/>
          </w:tcPr>
          <w:p w14:paraId="0A2DC1D7" w14:textId="77777777" w:rsidR="002F28C4" w:rsidRPr="00AB7B63" w:rsidRDefault="002F28C4" w:rsidP="008B0576">
            <w:pPr>
              <w:jc w:val="thaiDistribute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bidi="ar-SA"/>
              </w:rPr>
            </w:pPr>
          </w:p>
        </w:tc>
        <w:tc>
          <w:tcPr>
            <w:tcW w:w="4590" w:type="dxa"/>
            <w:gridSpan w:val="5"/>
            <w:shd w:val="clear" w:color="auto" w:fill="auto"/>
          </w:tcPr>
          <w:p w14:paraId="187212D9" w14:textId="77777777" w:rsidR="002F28C4" w:rsidRPr="00AB7B63" w:rsidRDefault="002F28C4" w:rsidP="008B057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28C4" w:rsidRPr="00AB7B63" w14:paraId="26507940" w14:textId="77777777" w:rsidTr="002F28C4">
        <w:trPr>
          <w:trHeight w:val="284"/>
        </w:trPr>
        <w:tc>
          <w:tcPr>
            <w:tcW w:w="4590" w:type="dxa"/>
            <w:shd w:val="clear" w:color="auto" w:fill="auto"/>
          </w:tcPr>
          <w:p w14:paraId="0B8CF5E3" w14:textId="77777777" w:rsidR="002F28C4" w:rsidRPr="00AB7B63" w:rsidRDefault="002F28C4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C1BA71" w14:textId="77777777" w:rsidR="002F28C4" w:rsidRPr="00AB7B63" w:rsidRDefault="002F28C4" w:rsidP="008B0576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1A44A3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C7F4EA" w14:textId="77777777" w:rsidR="002F28C4" w:rsidRPr="00AB7B63" w:rsidRDefault="002F28C4" w:rsidP="008B0576">
            <w:pPr>
              <w:tabs>
                <w:tab w:val="decimal" w:pos="68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0B645D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C1615D5" w14:textId="77777777" w:rsidR="002F28C4" w:rsidRPr="00AB7B63" w:rsidRDefault="002F28C4" w:rsidP="008B0576">
            <w:pPr>
              <w:tabs>
                <w:tab w:val="decimal" w:pos="77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2F28C4" w:rsidRPr="00FE0120" w14:paraId="3345DE5A" w14:textId="77777777" w:rsidTr="007A5822">
        <w:trPr>
          <w:trHeight w:val="284"/>
        </w:trPr>
        <w:tc>
          <w:tcPr>
            <w:tcW w:w="4590" w:type="dxa"/>
            <w:shd w:val="clear" w:color="auto" w:fill="auto"/>
          </w:tcPr>
          <w:p w14:paraId="7848633D" w14:textId="77777777" w:rsidR="002F28C4" w:rsidRPr="00AB7B63" w:rsidRDefault="002F28C4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1416F2" w14:textId="7FF683C1" w:rsidR="002F28C4" w:rsidRPr="00774D0C" w:rsidRDefault="002F28C4" w:rsidP="00426A4D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2,020,386</w:t>
            </w:r>
          </w:p>
        </w:tc>
        <w:tc>
          <w:tcPr>
            <w:tcW w:w="270" w:type="dxa"/>
            <w:shd w:val="clear" w:color="auto" w:fill="auto"/>
          </w:tcPr>
          <w:p w14:paraId="79C0F816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FA4A57" w14:textId="188B6757" w:rsidR="002F28C4" w:rsidRDefault="002F28C4" w:rsidP="00426A4D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(1,972,375)</w:t>
            </w:r>
          </w:p>
        </w:tc>
        <w:tc>
          <w:tcPr>
            <w:tcW w:w="270" w:type="dxa"/>
            <w:shd w:val="clear" w:color="auto" w:fill="auto"/>
          </w:tcPr>
          <w:p w14:paraId="6F02F09A" w14:textId="77777777" w:rsidR="002F28C4" w:rsidRPr="00AB7B63" w:rsidRDefault="002F28C4" w:rsidP="008B0576">
            <w:pPr>
              <w:tabs>
                <w:tab w:val="decimal" w:pos="770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D52DAB" w14:textId="6A8A81C7" w:rsidR="002F28C4" w:rsidRDefault="002F28C4" w:rsidP="00426A4D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48,011</w:t>
            </w:r>
          </w:p>
        </w:tc>
      </w:tr>
      <w:tr w:rsidR="002F28C4" w:rsidRPr="00FE0120" w14:paraId="0D18D1B8" w14:textId="77777777" w:rsidTr="007A5822">
        <w:trPr>
          <w:trHeight w:val="284"/>
        </w:trPr>
        <w:tc>
          <w:tcPr>
            <w:tcW w:w="4590" w:type="dxa"/>
            <w:shd w:val="clear" w:color="auto" w:fill="auto"/>
          </w:tcPr>
          <w:p w14:paraId="1A6FE562" w14:textId="77777777" w:rsidR="002F28C4" w:rsidRPr="00AB7B63" w:rsidRDefault="002F28C4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BFAD67" w14:textId="52DF486D" w:rsidR="002F28C4" w:rsidRPr="00AB7B63" w:rsidRDefault="002F28C4" w:rsidP="008B0576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6C293A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76639E" w14:textId="4F56E7A9" w:rsidR="002F28C4" w:rsidRPr="00FE0120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2,757,546</w:t>
            </w:r>
          </w:p>
        </w:tc>
        <w:tc>
          <w:tcPr>
            <w:tcW w:w="270" w:type="dxa"/>
            <w:shd w:val="clear" w:color="auto" w:fill="auto"/>
          </w:tcPr>
          <w:p w14:paraId="71D8A486" w14:textId="77777777" w:rsidR="002F28C4" w:rsidRPr="00AB7B63" w:rsidRDefault="002F28C4" w:rsidP="008B0576">
            <w:pPr>
              <w:tabs>
                <w:tab w:val="decimal" w:pos="770"/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2C99E6" w14:textId="291EE788" w:rsidR="002F28C4" w:rsidRPr="00AB7B63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2F28C4" w:rsidRPr="00AB7B63" w14:paraId="0EADCFFE" w14:textId="77777777" w:rsidTr="007A5822">
        <w:trPr>
          <w:trHeight w:val="284"/>
        </w:trPr>
        <w:tc>
          <w:tcPr>
            <w:tcW w:w="4590" w:type="dxa"/>
            <w:shd w:val="clear" w:color="auto" w:fill="auto"/>
          </w:tcPr>
          <w:p w14:paraId="0C322610" w14:textId="77777777" w:rsidR="002F28C4" w:rsidRPr="00AB7B63" w:rsidRDefault="002F28C4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ส่วนแบ่งกำไรของบริษัท</w:t>
            </w: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ร่วม</w:t>
            </w: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EAD959" w14:textId="2A8071BA" w:rsidR="002F28C4" w:rsidRPr="00051AF0" w:rsidRDefault="002F28C4" w:rsidP="008B0576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A12B9D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812D850" w14:textId="607A7438" w:rsidR="002F28C4" w:rsidRPr="00AB7B63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46,093</w:t>
            </w:r>
          </w:p>
        </w:tc>
        <w:tc>
          <w:tcPr>
            <w:tcW w:w="270" w:type="dxa"/>
            <w:shd w:val="clear" w:color="auto" w:fill="auto"/>
          </w:tcPr>
          <w:p w14:paraId="76014A54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8D6D7B" w14:textId="5AEA6692" w:rsidR="002F28C4" w:rsidRPr="00AB7B63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2F28C4" w:rsidRPr="00AB7B63" w14:paraId="5377F764" w14:textId="77777777" w:rsidTr="007A5822">
        <w:trPr>
          <w:trHeight w:val="284"/>
        </w:trPr>
        <w:tc>
          <w:tcPr>
            <w:tcW w:w="4590" w:type="dxa"/>
            <w:shd w:val="clear" w:color="auto" w:fill="auto"/>
          </w:tcPr>
          <w:p w14:paraId="3D11019D" w14:textId="77777777" w:rsidR="002F28C4" w:rsidRPr="00AB7B63" w:rsidRDefault="002F28C4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77C2AB" w14:textId="532ACFDD" w:rsidR="002F28C4" w:rsidRPr="008626C7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900,059</w:t>
            </w:r>
          </w:p>
        </w:tc>
        <w:tc>
          <w:tcPr>
            <w:tcW w:w="270" w:type="dxa"/>
            <w:shd w:val="clear" w:color="auto" w:fill="auto"/>
          </w:tcPr>
          <w:p w14:paraId="1D7403C6" w14:textId="77777777" w:rsidR="002F28C4" w:rsidRPr="008626C7" w:rsidRDefault="002F28C4" w:rsidP="008B0576">
            <w:pPr>
              <w:tabs>
                <w:tab w:val="decimal" w:pos="770"/>
                <w:tab w:val="decimal" w:pos="106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17AC1" w14:textId="7FBF97A0" w:rsidR="002F28C4" w:rsidRPr="008626C7" w:rsidRDefault="002F28C4" w:rsidP="00774D0C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831,264</w:t>
            </w:r>
          </w:p>
        </w:tc>
        <w:tc>
          <w:tcPr>
            <w:tcW w:w="270" w:type="dxa"/>
            <w:shd w:val="clear" w:color="auto" w:fill="auto"/>
          </w:tcPr>
          <w:p w14:paraId="478EFDF4" w14:textId="77777777" w:rsidR="002F28C4" w:rsidRPr="008626C7" w:rsidRDefault="002F28C4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B14A30" w14:textId="31C8BB6B" w:rsidR="002F28C4" w:rsidRPr="008626C7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1,731,323</w:t>
            </w:r>
          </w:p>
        </w:tc>
      </w:tr>
      <w:tr w:rsidR="002F28C4" w:rsidRPr="00AB7B63" w14:paraId="5015CDCB" w14:textId="77777777" w:rsidTr="002F28C4">
        <w:trPr>
          <w:trHeight w:val="284"/>
        </w:trPr>
        <w:tc>
          <w:tcPr>
            <w:tcW w:w="4590" w:type="dxa"/>
            <w:shd w:val="clear" w:color="auto" w:fill="auto"/>
          </w:tcPr>
          <w:p w14:paraId="3C5A9D02" w14:textId="77777777" w:rsidR="002F28C4" w:rsidRPr="006B7D14" w:rsidRDefault="002F28C4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)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61BDB" w14:textId="77777777" w:rsidR="002F28C4" w:rsidRPr="00AB7B63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A7A15C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8E6298D" w14:textId="77777777" w:rsidR="002F28C4" w:rsidRPr="00AB7B63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D4EBFA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6DA312" w14:textId="77777777" w:rsidR="002F28C4" w:rsidRPr="00AB7B63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F28C4" w:rsidRPr="00AB7B63" w14:paraId="217236B9" w14:textId="77777777" w:rsidTr="007A5822">
        <w:trPr>
          <w:trHeight w:val="284"/>
        </w:trPr>
        <w:tc>
          <w:tcPr>
            <w:tcW w:w="4590" w:type="dxa"/>
            <w:shd w:val="clear" w:color="auto" w:fill="auto"/>
          </w:tcPr>
          <w:p w14:paraId="6F84C015" w14:textId="77777777" w:rsidR="002F28C4" w:rsidRPr="00AB7B63" w:rsidRDefault="002F28C4" w:rsidP="00FA384C">
            <w:pPr>
              <w:tabs>
                <w:tab w:val="left" w:pos="2563"/>
                <w:tab w:val="right" w:pos="8306"/>
              </w:tabs>
              <w:ind w:left="254" w:right="-111" w:hanging="254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 (ขาดทุน) เบ็ดเสร็จอื่นของบริษัทย่อยตามวิธีส่วนได้เสีย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C9CF94" w14:textId="7CCABDA0" w:rsidR="002F28C4" w:rsidRPr="00AB7B63" w:rsidRDefault="002F28C4" w:rsidP="008B0576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2D349D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482854" w14:textId="271D4D8E" w:rsidR="002F28C4" w:rsidRPr="00AB7B63" w:rsidRDefault="002F28C4" w:rsidP="00774D0C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233FE852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C06867" w14:textId="551BE85D" w:rsidR="002F28C4" w:rsidRPr="00AB7B63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155</w:t>
            </w:r>
          </w:p>
        </w:tc>
      </w:tr>
      <w:tr w:rsidR="002F28C4" w:rsidRPr="00AB7B63" w14:paraId="48BD01B8" w14:textId="77777777" w:rsidTr="007A5822">
        <w:trPr>
          <w:trHeight w:val="284"/>
        </w:trPr>
        <w:tc>
          <w:tcPr>
            <w:tcW w:w="4590" w:type="dxa"/>
            <w:shd w:val="clear" w:color="auto" w:fill="auto"/>
          </w:tcPr>
          <w:p w14:paraId="35AA21FD" w14:textId="77777777" w:rsidR="002F28C4" w:rsidRPr="00AB7B63" w:rsidRDefault="002F28C4" w:rsidP="008B0576">
            <w:pPr>
              <w:tabs>
                <w:tab w:val="left" w:pos="2563"/>
                <w:tab w:val="right" w:pos="8306"/>
              </w:tabs>
              <w:ind w:left="250" w:right="-111" w:hanging="25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ส่วนแบ่งกำไร (ขาดทุน) เบ็ดเสร็จอื่นของบริษัท</w:t>
            </w: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</w:rPr>
              <w:t>ร่วม</w:t>
            </w:r>
            <w:r w:rsidRPr="00AB7B63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E6A506" w14:textId="2AAE09C2" w:rsidR="002F28C4" w:rsidRPr="00AB7B63" w:rsidRDefault="002F28C4" w:rsidP="008B0576">
            <w:pPr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5C745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CA9814" w14:textId="383A129B" w:rsidR="002F28C4" w:rsidRPr="00AB7B63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(8,452)</w:t>
            </w:r>
          </w:p>
        </w:tc>
        <w:tc>
          <w:tcPr>
            <w:tcW w:w="270" w:type="dxa"/>
            <w:shd w:val="clear" w:color="auto" w:fill="auto"/>
          </w:tcPr>
          <w:p w14:paraId="7D391453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CDA4EC" w14:textId="29C2D743" w:rsidR="002F28C4" w:rsidRPr="00AB7B63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(8,452)</w:t>
            </w:r>
          </w:p>
        </w:tc>
      </w:tr>
      <w:tr w:rsidR="002F28C4" w:rsidRPr="008626C7" w14:paraId="074CD47A" w14:textId="77777777" w:rsidTr="007A5822">
        <w:trPr>
          <w:trHeight w:val="284"/>
        </w:trPr>
        <w:tc>
          <w:tcPr>
            <w:tcW w:w="4590" w:type="dxa"/>
            <w:shd w:val="clear" w:color="auto" w:fill="auto"/>
          </w:tcPr>
          <w:p w14:paraId="15F7B980" w14:textId="77777777" w:rsidR="002F28C4" w:rsidRPr="00AB7B63" w:rsidRDefault="002F28C4" w:rsidP="008B0576">
            <w:pPr>
              <w:tabs>
                <w:tab w:val="left" w:pos="2563"/>
                <w:tab w:val="right" w:pos="8306"/>
              </w:tabs>
              <w:ind w:left="250" w:right="-111" w:hanging="25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เบ็ดเสร็จอื่นสำหรับ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br/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-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สุทธิจากภาษีจากภาษีเงินได้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42C2E" w14:textId="45E2967C" w:rsidR="002F28C4" w:rsidRPr="008626C7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(86)</w:t>
            </w:r>
          </w:p>
        </w:tc>
        <w:tc>
          <w:tcPr>
            <w:tcW w:w="270" w:type="dxa"/>
            <w:shd w:val="clear" w:color="auto" w:fill="auto"/>
          </w:tcPr>
          <w:p w14:paraId="5E6FC1E4" w14:textId="77777777" w:rsidR="002F28C4" w:rsidRPr="008626C7" w:rsidRDefault="002F28C4" w:rsidP="008B0576">
            <w:pPr>
              <w:tabs>
                <w:tab w:val="decimal" w:pos="770"/>
                <w:tab w:val="decimal" w:pos="106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E383A" w14:textId="02F44F7C" w:rsidR="002F28C4" w:rsidRPr="008626C7" w:rsidRDefault="002F28C4" w:rsidP="00774D0C">
            <w:pPr>
              <w:tabs>
                <w:tab w:val="decimal" w:pos="972"/>
              </w:tabs>
              <w:spacing w:line="240" w:lineRule="atLeast"/>
              <w:ind w:left="-110" w:right="-108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(8,297)</w:t>
            </w:r>
          </w:p>
        </w:tc>
        <w:tc>
          <w:tcPr>
            <w:tcW w:w="270" w:type="dxa"/>
            <w:shd w:val="clear" w:color="auto" w:fill="auto"/>
          </w:tcPr>
          <w:p w14:paraId="1F6FA7DE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7BC3B" w14:textId="0C7327C1" w:rsidR="002F28C4" w:rsidRPr="008626C7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(8,383)</w:t>
            </w:r>
          </w:p>
        </w:tc>
      </w:tr>
      <w:tr w:rsidR="002F28C4" w:rsidRPr="008626C7" w14:paraId="5EB57676" w14:textId="77777777" w:rsidTr="007A5822">
        <w:trPr>
          <w:trHeight w:val="284"/>
        </w:trPr>
        <w:tc>
          <w:tcPr>
            <w:tcW w:w="4590" w:type="dxa"/>
            <w:shd w:val="clear" w:color="auto" w:fill="auto"/>
          </w:tcPr>
          <w:p w14:paraId="29800E85" w14:textId="77777777" w:rsidR="002F28C4" w:rsidRPr="00AB7B63" w:rsidRDefault="002F28C4" w:rsidP="008B0576">
            <w:pPr>
              <w:tabs>
                <w:tab w:val="left" w:pos="2563"/>
                <w:tab w:val="right" w:pos="8306"/>
              </w:tabs>
              <w:ind w:left="160" w:right="-111" w:hanging="160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 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เบ็ดเสร็จรวมสำหรับ</w:t>
            </w:r>
            <w:r>
              <w:rPr>
                <w:rFonts w:asciiTheme="majorBidi" w:eastAsia="Arial Unicode MS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9DD5F" w14:textId="1C9BE1AD" w:rsidR="002F28C4" w:rsidRPr="00592051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899,973</w:t>
            </w:r>
          </w:p>
        </w:tc>
        <w:tc>
          <w:tcPr>
            <w:tcW w:w="270" w:type="dxa"/>
            <w:shd w:val="clear" w:color="auto" w:fill="auto"/>
          </w:tcPr>
          <w:p w14:paraId="656E478F" w14:textId="77777777" w:rsidR="002F28C4" w:rsidRPr="00592051" w:rsidRDefault="002F28C4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C2A6D" w14:textId="4D476DD3" w:rsidR="002F28C4" w:rsidRPr="00592051" w:rsidRDefault="002F28C4" w:rsidP="00774D0C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822,967</w:t>
            </w:r>
          </w:p>
        </w:tc>
        <w:tc>
          <w:tcPr>
            <w:tcW w:w="270" w:type="dxa"/>
            <w:shd w:val="clear" w:color="auto" w:fill="auto"/>
          </w:tcPr>
          <w:p w14:paraId="17B4884B" w14:textId="77777777" w:rsidR="002F28C4" w:rsidRPr="00592051" w:rsidRDefault="002F28C4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D5FEB" w14:textId="3B40FAF1" w:rsidR="002F28C4" w:rsidRPr="008626C7" w:rsidRDefault="002F28C4" w:rsidP="008B0576">
            <w:pPr>
              <w:tabs>
                <w:tab w:val="decimal" w:pos="106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1,722,940</w:t>
            </w:r>
          </w:p>
        </w:tc>
      </w:tr>
      <w:tr w:rsidR="002F28C4" w:rsidRPr="00AB7B63" w14:paraId="0145B53D" w14:textId="77777777" w:rsidTr="007A5822">
        <w:trPr>
          <w:trHeight w:val="284"/>
        </w:trPr>
        <w:tc>
          <w:tcPr>
            <w:tcW w:w="4590" w:type="dxa"/>
            <w:shd w:val="clear" w:color="auto" w:fill="auto"/>
          </w:tcPr>
          <w:p w14:paraId="728E80A1" w14:textId="77777777" w:rsidR="002F28C4" w:rsidRPr="00AB7B63" w:rsidRDefault="002F28C4" w:rsidP="008B0576">
            <w:pPr>
              <w:tabs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กำไรต่อหุ้น 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>(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ขั้นพื้นฐาน</w:t>
            </w:r>
            <w:r w:rsidRPr="00AB7B63">
              <w:rPr>
                <w:rFonts w:asciiTheme="majorBidi" w:eastAsia="Arial Unicode MS" w:hAnsiTheme="majorBidi" w:cstheme="majorBidi"/>
                <w:b/>
                <w:bCs/>
                <w:spacing w:val="-2"/>
                <w:sz w:val="30"/>
                <w:szCs w:val="30"/>
              </w:rPr>
              <w:t xml:space="preserve">) </w:t>
            </w:r>
            <w:r w:rsidRPr="00A76295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(</w:t>
            </w:r>
            <w:r w:rsidRPr="00A76295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บาท</w:t>
            </w:r>
            <w:r w:rsidRPr="00A76295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992AD" w14:textId="3F32AC36" w:rsidR="002F28C4" w:rsidRPr="00AB7B63" w:rsidRDefault="002F28C4" w:rsidP="008B0576">
            <w:pPr>
              <w:tabs>
                <w:tab w:val="decimal" w:pos="704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0.048</w:t>
            </w:r>
          </w:p>
        </w:tc>
        <w:tc>
          <w:tcPr>
            <w:tcW w:w="270" w:type="dxa"/>
            <w:shd w:val="clear" w:color="auto" w:fill="auto"/>
          </w:tcPr>
          <w:p w14:paraId="1EACF029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60B4A" w14:textId="53452BA7" w:rsidR="002F28C4" w:rsidRPr="00AB7B63" w:rsidRDefault="002F28C4" w:rsidP="00774D0C">
            <w:pPr>
              <w:spacing w:line="240" w:lineRule="atLeast"/>
              <w:ind w:left="-110" w:right="-372" w:firstLine="72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0.043</w:t>
            </w:r>
          </w:p>
        </w:tc>
        <w:tc>
          <w:tcPr>
            <w:tcW w:w="270" w:type="dxa"/>
            <w:shd w:val="clear" w:color="auto" w:fill="auto"/>
          </w:tcPr>
          <w:p w14:paraId="106C1125" w14:textId="77777777" w:rsidR="002F28C4" w:rsidRPr="00AB7B63" w:rsidRDefault="002F28C4" w:rsidP="008B0576">
            <w:pPr>
              <w:tabs>
                <w:tab w:val="decimal" w:pos="77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DA6447" w14:textId="63B06247" w:rsidR="002F28C4" w:rsidRPr="00AB7B63" w:rsidRDefault="002F28C4" w:rsidP="008B0576">
            <w:pPr>
              <w:tabs>
                <w:tab w:val="decimal" w:pos="700"/>
              </w:tabs>
              <w:spacing w:line="240" w:lineRule="atLeast"/>
              <w:ind w:left="-110" w:right="-108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0.091</w:t>
            </w:r>
          </w:p>
        </w:tc>
      </w:tr>
    </w:tbl>
    <w:p w14:paraId="54C253A8" w14:textId="41C1C289" w:rsidR="00522F63" w:rsidRPr="00AB394B" w:rsidRDefault="00522F63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A721B3">
        <w:rPr>
          <w:sz w:val="30"/>
          <w:szCs w:val="30"/>
        </w:rPr>
        <w:br w:type="page"/>
      </w:r>
    </w:p>
    <w:p w14:paraId="7918C21F" w14:textId="77777777" w:rsidR="004B6888" w:rsidRDefault="004B6888" w:rsidP="00621F7F">
      <w:pPr>
        <w:pStyle w:val="Caption"/>
        <w:ind w:hanging="900"/>
        <w:rPr>
          <w:cs/>
        </w:rPr>
      </w:pPr>
      <w:r>
        <w:rPr>
          <w:rFonts w:hint="cs"/>
          <w:cs/>
        </w:rPr>
        <w:lastRenderedPageBreak/>
        <w:t>บุคคลหรือ</w:t>
      </w:r>
      <w:r>
        <w:rPr>
          <w:cs/>
        </w:rPr>
        <w:t>กิจการที่เกี่ยวข้องกัน</w:t>
      </w:r>
    </w:p>
    <w:p w14:paraId="45DC11D4" w14:textId="77777777" w:rsidR="004B6888" w:rsidRPr="00F91B1B" w:rsidRDefault="004B6888" w:rsidP="004B6888">
      <w:pPr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6A4C184" w14:textId="33D01DC2" w:rsidR="00F91B1B" w:rsidRDefault="00EA4D1F" w:rsidP="00AE1428">
      <w:pPr>
        <w:pStyle w:val="Bo-Blankline"/>
        <w:jc w:val="thaiDistribute"/>
        <w:rPr>
          <w:b/>
          <w:sz w:val="30"/>
          <w:szCs w:val="30"/>
        </w:rPr>
      </w:pPr>
      <w:r w:rsidRPr="005215C5">
        <w:rPr>
          <w:b/>
          <w:sz w:val="30"/>
          <w:szCs w:val="30"/>
          <w:cs/>
        </w:rPr>
        <w:t xml:space="preserve">ความสัมพันธ์ที่มีกับบริษัทย่อย และบริษัทร่วมได้เปิดเผยในหมายเหตุข้อ </w:t>
      </w:r>
      <w:r w:rsidR="00984B3F">
        <w:rPr>
          <w:bCs/>
          <w:sz w:val="30"/>
          <w:szCs w:val="30"/>
          <w:lang w:val="en-US"/>
        </w:rPr>
        <w:t>7</w:t>
      </w:r>
      <w:r w:rsidRPr="005215C5">
        <w:rPr>
          <w:b/>
          <w:sz w:val="30"/>
          <w:szCs w:val="30"/>
          <w:cs/>
        </w:rPr>
        <w:t xml:space="preserve"> </w:t>
      </w:r>
      <w:r w:rsidR="00247690" w:rsidRPr="005215C5">
        <w:rPr>
          <w:rFonts w:hint="cs"/>
          <w:b/>
          <w:sz w:val="30"/>
          <w:szCs w:val="30"/>
          <w:cs/>
        </w:rPr>
        <w:t>สำหรับ</w:t>
      </w:r>
      <w:r w:rsidRPr="005215C5">
        <w:rPr>
          <w:b/>
          <w:sz w:val="30"/>
          <w:szCs w:val="30"/>
          <w:cs/>
        </w:rPr>
        <w:t>บุคคลหรือกิจการอื่นที่เกี่ยวข้องกัน</w:t>
      </w:r>
      <w:r w:rsidR="00482849">
        <w:rPr>
          <w:rFonts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19A0B414" w14:textId="77777777" w:rsidR="00EA4D1F" w:rsidRPr="00C0326D" w:rsidRDefault="00EA4D1F" w:rsidP="00F91B1B">
      <w:pPr>
        <w:pStyle w:val="Bo-Blankline"/>
        <w:rPr>
          <w:lang w:val="en-US"/>
        </w:rPr>
      </w:pPr>
    </w:p>
    <w:p w14:paraId="65C3E8AE" w14:textId="3E1D1D6F" w:rsidR="00482849" w:rsidRPr="003D51BE" w:rsidRDefault="00482849" w:rsidP="00482849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3D51BE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E90634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3D51BE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 xml:space="preserve"> 30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="00E90634">
        <w:rPr>
          <w:rFonts w:ascii="Angsana New" w:hAnsi="Angsana New" w:hint="cs"/>
          <w:spacing w:val="-4"/>
          <w:sz w:val="30"/>
          <w:szCs w:val="30"/>
          <w:cs/>
          <w:lang w:val="en-US"/>
        </w:rPr>
        <w:t>กันยายน</w:t>
      </w:r>
      <w:r w:rsidRPr="003D51BE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3D51BE">
        <w:rPr>
          <w:rFonts w:ascii="Angsana New" w:hAnsi="Angsana New"/>
          <w:spacing w:val="-4"/>
          <w:sz w:val="30"/>
          <w:szCs w:val="30"/>
          <w:lang w:val="en-US"/>
        </w:rPr>
        <w:t>2564</w:t>
      </w:r>
    </w:p>
    <w:p w14:paraId="27C24A68" w14:textId="77777777" w:rsidR="00482849" w:rsidRPr="00D655EB" w:rsidRDefault="00482849" w:rsidP="00482849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C8DC8E2" w14:textId="63AD4089" w:rsidR="00F91B1B" w:rsidRPr="000B0078" w:rsidRDefault="00482849" w:rsidP="00482849">
      <w:pPr>
        <w:pStyle w:val="Bo-Blankline"/>
      </w:pPr>
      <w:r>
        <w:rPr>
          <w:rFonts w:hint="cs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กลุ่มบริษัทมีรายการระหว่างกันที่มีนัยสำคัญในระหว่างงวดดังนี้</w:t>
      </w:r>
    </w:p>
    <w:p w14:paraId="366042CB" w14:textId="7C9C59B0" w:rsidR="00BB3DBA" w:rsidRPr="00482849" w:rsidRDefault="00BB3DBA">
      <w:pPr>
        <w:spacing w:line="240" w:lineRule="auto"/>
        <w:rPr>
          <w:rFonts w:ascii="Angsana New" w:hAnsi="Angsana New"/>
          <w:spacing w:val="10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401C32" w:rsidRPr="00482416" w14:paraId="5B79330E" w14:textId="77777777" w:rsidTr="00A626E5">
        <w:trPr>
          <w:tblHeader/>
        </w:trPr>
        <w:tc>
          <w:tcPr>
            <w:tcW w:w="4137" w:type="dxa"/>
          </w:tcPr>
          <w:p w14:paraId="2F4C8200" w14:textId="1BD69B53" w:rsidR="00401C32" w:rsidRPr="00482416" w:rsidRDefault="00401C32" w:rsidP="00F7489F">
            <w:pPr>
              <w:spacing w:line="240" w:lineRule="auto"/>
              <w:ind w:right="-170"/>
              <w:rPr>
                <w:b/>
                <w:bCs/>
                <w:sz w:val="30"/>
                <w:szCs w:val="30"/>
                <w:cs/>
              </w:rPr>
            </w:pPr>
            <w:r w:rsidRPr="00482416">
              <w:br w:type="page"/>
            </w:r>
            <w:r w:rsidR="00F7489F" w:rsidRPr="00F748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2523F4E5" w14:textId="77777777" w:rsidR="00401C32" w:rsidRPr="00482416" w:rsidRDefault="00401C32" w:rsidP="00401C32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F76C630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3A9E06D7" w14:textId="77777777" w:rsidR="00401C32" w:rsidRPr="00482416" w:rsidRDefault="00401C32" w:rsidP="00401C32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C32" w:rsidRPr="00482416" w14:paraId="5582DC11" w14:textId="77777777" w:rsidTr="00A626E5">
        <w:trPr>
          <w:tblHeader/>
        </w:trPr>
        <w:tc>
          <w:tcPr>
            <w:tcW w:w="4137" w:type="dxa"/>
          </w:tcPr>
          <w:p w14:paraId="53A88ED4" w14:textId="7A5C6569" w:rsidR="00401C32" w:rsidRPr="00482416" w:rsidRDefault="00401C32" w:rsidP="00401C32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071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824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71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47C46B1" w14:textId="2E298085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2EB0A874" w14:textId="77777777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A3B2DCD" w14:textId="34E68208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9" w:type="dxa"/>
          </w:tcPr>
          <w:p w14:paraId="5B58EC22" w14:textId="77777777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7D67CC4F" w14:textId="3AE214F9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1215EB7D" w14:textId="77777777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DF7C664" w14:textId="7C944525" w:rsidR="00401C32" w:rsidRPr="00482416" w:rsidRDefault="00401C32" w:rsidP="00401C3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01C32" w:rsidRPr="00482416" w14:paraId="57126CE7" w14:textId="77777777" w:rsidTr="00A626E5">
        <w:trPr>
          <w:tblHeader/>
        </w:trPr>
        <w:tc>
          <w:tcPr>
            <w:tcW w:w="4137" w:type="dxa"/>
          </w:tcPr>
          <w:p w14:paraId="18416E31" w14:textId="77777777" w:rsidR="00401C32" w:rsidRPr="00482416" w:rsidRDefault="00401C32" w:rsidP="00401C32">
            <w:pPr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212D0480" w14:textId="77777777" w:rsidR="00401C32" w:rsidRPr="00482416" w:rsidRDefault="00401C32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41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824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01C32" w:rsidRPr="00482416" w14:paraId="442BE987" w14:textId="77777777" w:rsidTr="00A626E5">
        <w:tc>
          <w:tcPr>
            <w:tcW w:w="4137" w:type="dxa"/>
          </w:tcPr>
          <w:p w14:paraId="78E8C1EA" w14:textId="77777777" w:rsidR="00401C32" w:rsidRPr="00482416" w:rsidRDefault="00401C32" w:rsidP="00401C32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482416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46432B5" w14:textId="77777777" w:rsidR="00401C32" w:rsidRPr="00482416" w:rsidRDefault="00401C32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FA179A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686496" w14:textId="77777777" w:rsidR="00401C32" w:rsidRPr="00482416" w:rsidRDefault="00401C32" w:rsidP="00401C3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2E788B6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748D21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56EAC0" w14:textId="77777777" w:rsidR="00401C32" w:rsidRPr="00482416" w:rsidRDefault="00401C32" w:rsidP="00401C3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A78B7B2" w14:textId="77777777" w:rsidR="00401C32" w:rsidRPr="00482416" w:rsidRDefault="00401C32" w:rsidP="00401C32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3F8" w:rsidRPr="00482416" w14:paraId="300B1089" w14:textId="77777777" w:rsidTr="00A626E5">
        <w:tc>
          <w:tcPr>
            <w:tcW w:w="4137" w:type="dxa"/>
          </w:tcPr>
          <w:p w14:paraId="63AAACEB" w14:textId="77777777" w:rsidR="009843F8" w:rsidRPr="00482416" w:rsidRDefault="009843F8" w:rsidP="009843F8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5B89B26" w14:textId="54C934F2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24CA3C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C6F39F0" w14:textId="4601159C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0E735F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F6CCC6B" w14:textId="7ED039CB" w:rsidR="009843F8" w:rsidRPr="00860725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11,446,498</w:t>
            </w:r>
          </w:p>
        </w:tc>
        <w:tc>
          <w:tcPr>
            <w:tcW w:w="239" w:type="dxa"/>
            <w:shd w:val="clear" w:color="auto" w:fill="auto"/>
          </w:tcPr>
          <w:p w14:paraId="1BEAF499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FB64F40" w14:textId="6069E901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</w:tr>
      <w:tr w:rsidR="009843F8" w:rsidRPr="00482416" w14:paraId="7C63E990" w14:textId="77777777" w:rsidTr="00A626E5">
        <w:tc>
          <w:tcPr>
            <w:tcW w:w="4137" w:type="dxa"/>
          </w:tcPr>
          <w:p w14:paraId="338619C8" w14:textId="77777777" w:rsidR="009843F8" w:rsidRPr="00482416" w:rsidRDefault="009843F8" w:rsidP="009843F8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3A97E878" w14:textId="32A6D884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BE2320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56732B" w14:textId="45CD076F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48D0BDF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0D15EC" w14:textId="15460EF8" w:rsidR="009843F8" w:rsidRPr="00860725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139,121</w:t>
            </w:r>
          </w:p>
        </w:tc>
        <w:tc>
          <w:tcPr>
            <w:tcW w:w="239" w:type="dxa"/>
            <w:shd w:val="clear" w:color="auto" w:fill="auto"/>
          </w:tcPr>
          <w:p w14:paraId="4B0EC325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0613611" w14:textId="1C3EDC6C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</w:tr>
      <w:tr w:rsidR="009843F8" w:rsidRPr="00482416" w14:paraId="397D63BC" w14:textId="77777777" w:rsidTr="00A626E5">
        <w:tc>
          <w:tcPr>
            <w:tcW w:w="4137" w:type="dxa"/>
          </w:tcPr>
          <w:p w14:paraId="20042CC7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5B36A4AF" w14:textId="65A3121A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58B7F9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896A29A" w14:textId="3BFA550C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5E8AAEF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F28D7C" w14:textId="47A0E6BB" w:rsidR="009843F8" w:rsidRPr="00860725" w:rsidRDefault="003D0B82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250,028</w:t>
            </w:r>
          </w:p>
        </w:tc>
        <w:tc>
          <w:tcPr>
            <w:tcW w:w="239" w:type="dxa"/>
            <w:shd w:val="clear" w:color="auto" w:fill="auto"/>
          </w:tcPr>
          <w:p w14:paraId="592A8EC9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0B48C76" w14:textId="78F022AA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249</w:t>
            </w:r>
          </w:p>
        </w:tc>
      </w:tr>
      <w:tr w:rsidR="009843F8" w:rsidRPr="00482416" w14:paraId="0A8476C0" w14:textId="77777777" w:rsidTr="00A626E5">
        <w:tc>
          <w:tcPr>
            <w:tcW w:w="4137" w:type="dxa"/>
          </w:tcPr>
          <w:p w14:paraId="1A67E71C" w14:textId="77777777" w:rsidR="009843F8" w:rsidRPr="00482416" w:rsidRDefault="009843F8" w:rsidP="009843F8">
            <w:pPr>
              <w:spacing w:line="240" w:lineRule="auto"/>
              <w:rPr>
                <w:sz w:val="30"/>
                <w:szCs w:val="30"/>
              </w:rPr>
            </w:pPr>
            <w:r w:rsidRPr="00482416">
              <w:rPr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1F19DF69" w14:textId="0D9D92E4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9C8880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62D69AC" w14:textId="7118ED06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73BB6C9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8E02BE9" w14:textId="42846CC7" w:rsidR="009843F8" w:rsidRPr="00860725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1,419,677</w:t>
            </w:r>
          </w:p>
        </w:tc>
        <w:tc>
          <w:tcPr>
            <w:tcW w:w="239" w:type="dxa"/>
            <w:shd w:val="clear" w:color="auto" w:fill="auto"/>
          </w:tcPr>
          <w:p w14:paraId="4B018341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41526F6" w14:textId="485666AB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</w:tr>
      <w:tr w:rsidR="009843F8" w:rsidRPr="00482416" w14:paraId="0E070D85" w14:textId="77777777" w:rsidTr="00A626E5">
        <w:tc>
          <w:tcPr>
            <w:tcW w:w="4137" w:type="dxa"/>
          </w:tcPr>
          <w:p w14:paraId="76A9E2A1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6E6827A8" w14:textId="6449E1DC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C64AE6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E341E90" w14:textId="016A974F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855F51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7A67A92" w14:textId="6D4DF192" w:rsidR="009843F8" w:rsidRPr="00802702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24,952</w:t>
            </w:r>
          </w:p>
        </w:tc>
        <w:tc>
          <w:tcPr>
            <w:tcW w:w="239" w:type="dxa"/>
            <w:shd w:val="clear" w:color="auto" w:fill="auto"/>
          </w:tcPr>
          <w:p w14:paraId="28B90C35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E160693" w14:textId="5CCFDF57" w:rsidR="009843F8" w:rsidRPr="00B40CC9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320</w:t>
            </w:r>
          </w:p>
        </w:tc>
      </w:tr>
      <w:tr w:rsidR="009843F8" w:rsidRPr="00482416" w14:paraId="64083703" w14:textId="77777777" w:rsidTr="00A626E5">
        <w:tc>
          <w:tcPr>
            <w:tcW w:w="4137" w:type="dxa"/>
          </w:tcPr>
          <w:p w14:paraId="3F9E722C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3C8EC712" w14:textId="713B51C4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77C326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8658D4" w14:textId="0BBCC285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20A968F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3EA1C0" w14:textId="1DB81608" w:rsidR="009843F8" w:rsidRPr="00860725" w:rsidRDefault="003D0B82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84,852</w:t>
            </w:r>
          </w:p>
        </w:tc>
        <w:tc>
          <w:tcPr>
            <w:tcW w:w="239" w:type="dxa"/>
            <w:shd w:val="clear" w:color="auto" w:fill="auto"/>
          </w:tcPr>
          <w:p w14:paraId="7CD00642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8D0511" w14:textId="75840611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</w:tr>
      <w:tr w:rsidR="009843F8" w:rsidRPr="00482416" w14:paraId="6AF791A0" w14:textId="77777777" w:rsidTr="00A626E5">
        <w:tc>
          <w:tcPr>
            <w:tcW w:w="4137" w:type="dxa"/>
          </w:tcPr>
          <w:p w14:paraId="2A336620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10E1B305" w14:textId="637F2023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9D6EAE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BABD4F6" w14:textId="1F00C4EB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A15D3B5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67A7A2" w14:textId="4E6707CB" w:rsidR="009843F8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1,771,125</w:t>
            </w:r>
          </w:p>
        </w:tc>
        <w:tc>
          <w:tcPr>
            <w:tcW w:w="239" w:type="dxa"/>
            <w:shd w:val="clear" w:color="auto" w:fill="auto"/>
          </w:tcPr>
          <w:p w14:paraId="3D96ECBC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04BDF0" w14:textId="7A90BF68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</w:p>
        </w:tc>
      </w:tr>
      <w:tr w:rsidR="009843F8" w:rsidRPr="00482416" w14:paraId="04C0C2AA" w14:textId="77777777" w:rsidTr="00A626E5">
        <w:tc>
          <w:tcPr>
            <w:tcW w:w="4137" w:type="dxa"/>
          </w:tcPr>
          <w:p w14:paraId="369AA77A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Pr="00482416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617D300" w14:textId="7B8F3BEA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06A57B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9072A8A" w14:textId="40FA8A53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2F7B537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EFEAF4" w14:textId="61A2CDD0" w:rsidR="009843F8" w:rsidRPr="00860725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23,880</w:t>
            </w:r>
          </w:p>
        </w:tc>
        <w:tc>
          <w:tcPr>
            <w:tcW w:w="239" w:type="dxa"/>
            <w:shd w:val="clear" w:color="auto" w:fill="auto"/>
          </w:tcPr>
          <w:p w14:paraId="461562BD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D79CD2B" w14:textId="48B57766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</w:tr>
      <w:tr w:rsidR="009843F8" w:rsidRPr="00482416" w14:paraId="599C93D5" w14:textId="77777777" w:rsidTr="00A626E5">
        <w:tc>
          <w:tcPr>
            <w:tcW w:w="4137" w:type="dxa"/>
          </w:tcPr>
          <w:p w14:paraId="71F8B7A4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6DA9FE25" w14:textId="669977FA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87BD1D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B6EDC20" w14:textId="289CAC41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6FF8240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334CE28" w14:textId="3DBE80F3" w:rsidR="009843F8" w:rsidRPr="00860725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2,590</w:t>
            </w:r>
          </w:p>
        </w:tc>
        <w:tc>
          <w:tcPr>
            <w:tcW w:w="239" w:type="dxa"/>
            <w:shd w:val="clear" w:color="auto" w:fill="auto"/>
          </w:tcPr>
          <w:p w14:paraId="5BD5A694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E6451A3" w14:textId="7B4CFA67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</w:tr>
      <w:tr w:rsidR="009843F8" w:rsidRPr="00482416" w14:paraId="24731B16" w14:textId="77777777" w:rsidTr="00A626E5">
        <w:tc>
          <w:tcPr>
            <w:tcW w:w="4137" w:type="dxa"/>
          </w:tcPr>
          <w:p w14:paraId="66E0465E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รายได้จากการกำจัดขยะ</w:t>
            </w:r>
          </w:p>
        </w:tc>
        <w:tc>
          <w:tcPr>
            <w:tcW w:w="1080" w:type="dxa"/>
            <w:shd w:val="clear" w:color="auto" w:fill="auto"/>
          </w:tcPr>
          <w:p w14:paraId="44F864E2" w14:textId="1D890BD0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42F8B0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C4B2F76" w14:textId="2D96E801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B688C32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4D73B32" w14:textId="5065C2B1" w:rsidR="009843F8" w:rsidRPr="004F5741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06CF9F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057D429" w14:textId="54042464" w:rsidR="009843F8" w:rsidRPr="00B40CC9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</w:tr>
      <w:tr w:rsidR="009843F8" w:rsidRPr="00482416" w14:paraId="7626FF62" w14:textId="77777777" w:rsidTr="00A626E5">
        <w:tc>
          <w:tcPr>
            <w:tcW w:w="4137" w:type="dxa"/>
          </w:tcPr>
          <w:p w14:paraId="4B0C4F14" w14:textId="780331AE" w:rsidR="009843F8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32428390" w14:textId="2D95CCEF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BE0839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4E5589" w14:textId="66E3B5E1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345904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447A5AE" w14:textId="5AA32CFE" w:rsidR="009843F8" w:rsidRPr="004F5741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305,</w:t>
            </w:r>
            <w:r w:rsidR="003D0B82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9" w:type="dxa"/>
            <w:shd w:val="clear" w:color="auto" w:fill="auto"/>
          </w:tcPr>
          <w:p w14:paraId="1BABB2AB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4F21547" w14:textId="48C55666" w:rsidR="009843F8" w:rsidRPr="00651B2A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45DD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045DD">
              <w:rPr>
                <w:rFonts w:ascii="Angsana New" w:hAnsi="Angsana New"/>
                <w:sz w:val="30"/>
                <w:szCs w:val="30"/>
              </w:rPr>
              <w:t>769</w:t>
            </w:r>
          </w:p>
        </w:tc>
      </w:tr>
      <w:tr w:rsidR="009843F8" w:rsidRPr="00482416" w14:paraId="6F8E8197" w14:textId="77777777" w:rsidTr="00A626E5">
        <w:tc>
          <w:tcPr>
            <w:tcW w:w="4137" w:type="dxa"/>
          </w:tcPr>
          <w:p w14:paraId="595736C9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</w:t>
            </w: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  <w:shd w:val="clear" w:color="auto" w:fill="auto"/>
          </w:tcPr>
          <w:p w14:paraId="01DDB43C" w14:textId="487B0CC3" w:rsidR="009843F8" w:rsidRPr="00482416" w:rsidRDefault="009843F8" w:rsidP="009843F8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5814E6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B2690C1" w14:textId="33A57EF0" w:rsidR="009843F8" w:rsidRPr="00482416" w:rsidRDefault="009843F8" w:rsidP="009843F8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18BF463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12B3D40" w14:textId="6AF391D0" w:rsidR="009843F8" w:rsidRPr="00860725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</w:t>
            </w:r>
            <w:r w:rsidR="003D0B82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39" w:type="dxa"/>
            <w:shd w:val="clear" w:color="auto" w:fill="auto"/>
          </w:tcPr>
          <w:p w14:paraId="52D99E6F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19FEE88" w14:textId="7B56D73B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488</w:t>
            </w:r>
          </w:p>
        </w:tc>
      </w:tr>
      <w:tr w:rsidR="00EC3D6F" w:rsidRPr="00482416" w14:paraId="05610FFB" w14:textId="77777777" w:rsidTr="00A626E5">
        <w:tc>
          <w:tcPr>
            <w:tcW w:w="4137" w:type="dxa"/>
          </w:tcPr>
          <w:p w14:paraId="490E61D0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47CB336A" w14:textId="77777777" w:rsidR="00EC3D6F" w:rsidRPr="00482416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054F4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B48009D" w14:textId="77777777" w:rsidR="00EC3D6F" w:rsidRPr="00482416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4C5710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FB4B3FC" w14:textId="77777777" w:rsidR="00EC3D6F" w:rsidRPr="00482416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269CD12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FED1590" w14:textId="77777777" w:rsidR="00EC3D6F" w:rsidRPr="00482416" w:rsidRDefault="00EC3D6F" w:rsidP="00EC3D6F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3F8" w:rsidRPr="00482416" w14:paraId="1E73660B" w14:textId="77777777" w:rsidTr="00A626E5">
        <w:tc>
          <w:tcPr>
            <w:tcW w:w="4137" w:type="dxa"/>
          </w:tcPr>
          <w:p w14:paraId="77AEBB6A" w14:textId="77777777" w:rsidR="009843F8" w:rsidRPr="00482416" w:rsidRDefault="009843F8" w:rsidP="009843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558CA4C" w14:textId="01A85701" w:rsidR="009843F8" w:rsidRPr="00F033E9" w:rsidRDefault="007E2DBE" w:rsidP="009843F8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1,826</w:t>
            </w:r>
          </w:p>
        </w:tc>
        <w:tc>
          <w:tcPr>
            <w:tcW w:w="236" w:type="dxa"/>
            <w:shd w:val="clear" w:color="auto" w:fill="auto"/>
          </w:tcPr>
          <w:p w14:paraId="3A557198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AF39F98" w14:textId="61C975B3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239" w:type="dxa"/>
            <w:shd w:val="clear" w:color="auto" w:fill="auto"/>
          </w:tcPr>
          <w:p w14:paraId="6F3E8014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BC474D4" w14:textId="14D56D97" w:rsidR="009843F8" w:rsidRPr="00CD2B69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2B69">
              <w:rPr>
                <w:rFonts w:ascii="Angsana New" w:hAnsi="Angsana New"/>
                <w:sz w:val="30"/>
                <w:szCs w:val="30"/>
              </w:rPr>
              <w:t>1,7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39" w:type="dxa"/>
          </w:tcPr>
          <w:p w14:paraId="4AC2C2B4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CB45D7E" w14:textId="70A8EBC2" w:rsidR="009843F8" w:rsidRPr="00B40CC9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9843F8" w:rsidRPr="00482416" w14:paraId="363BE139" w14:textId="77777777" w:rsidTr="00A626E5">
        <w:tc>
          <w:tcPr>
            <w:tcW w:w="4137" w:type="dxa"/>
          </w:tcPr>
          <w:p w14:paraId="4C1E8179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4959D1C1" w14:textId="7956D004" w:rsidR="009843F8" w:rsidRPr="004F5741" w:rsidRDefault="007E2DBE" w:rsidP="009843F8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398,106</w:t>
            </w:r>
          </w:p>
        </w:tc>
        <w:tc>
          <w:tcPr>
            <w:tcW w:w="236" w:type="dxa"/>
            <w:shd w:val="clear" w:color="auto" w:fill="auto"/>
          </w:tcPr>
          <w:p w14:paraId="15D0A7F1" w14:textId="77777777" w:rsidR="009843F8" w:rsidRPr="00482416" w:rsidRDefault="009843F8" w:rsidP="009843F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C77F54" w14:textId="2D81A339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239" w:type="dxa"/>
            <w:shd w:val="clear" w:color="auto" w:fill="auto"/>
          </w:tcPr>
          <w:p w14:paraId="006C6487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9594C8F" w14:textId="5AD9F785" w:rsidR="009843F8" w:rsidRPr="00CD2B69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  <w:r w:rsidRPr="00CD2B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941</w:t>
            </w:r>
          </w:p>
        </w:tc>
        <w:tc>
          <w:tcPr>
            <w:tcW w:w="239" w:type="dxa"/>
          </w:tcPr>
          <w:p w14:paraId="51DAF428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7D58AD5" w14:textId="358325D2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354</w:t>
            </w:r>
          </w:p>
        </w:tc>
      </w:tr>
      <w:tr w:rsidR="009843F8" w:rsidRPr="00482416" w14:paraId="575F94FC" w14:textId="77777777" w:rsidTr="00A626E5">
        <w:tc>
          <w:tcPr>
            <w:tcW w:w="4137" w:type="dxa"/>
          </w:tcPr>
          <w:p w14:paraId="323C2B5D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9585897" w14:textId="6D8C3C94" w:rsidR="009843F8" w:rsidRPr="004F5741" w:rsidRDefault="007E2DBE" w:rsidP="009843F8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4,711</w:t>
            </w:r>
          </w:p>
        </w:tc>
        <w:tc>
          <w:tcPr>
            <w:tcW w:w="236" w:type="dxa"/>
            <w:shd w:val="clear" w:color="auto" w:fill="auto"/>
          </w:tcPr>
          <w:p w14:paraId="5D4B6F79" w14:textId="77777777" w:rsidR="009843F8" w:rsidRPr="00482416" w:rsidRDefault="009843F8" w:rsidP="009843F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2004DE6" w14:textId="282D6615" w:rsidR="009843F8" w:rsidRPr="004F5741" w:rsidRDefault="009843F8" w:rsidP="009843F8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239" w:type="dxa"/>
            <w:shd w:val="clear" w:color="auto" w:fill="auto"/>
          </w:tcPr>
          <w:p w14:paraId="50B93B55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D26105B" w14:textId="76F995F6" w:rsidR="009843F8" w:rsidRPr="00CD2B69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39" w:type="dxa"/>
          </w:tcPr>
          <w:p w14:paraId="684E6326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23E9ED2" w14:textId="7E6748C1" w:rsidR="009843F8" w:rsidRPr="00B40CC9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</w:tr>
      <w:tr w:rsidR="009843F8" w:rsidRPr="00482416" w14:paraId="2D0ACCDB" w14:textId="77777777" w:rsidTr="00A626E5">
        <w:tc>
          <w:tcPr>
            <w:tcW w:w="4137" w:type="dxa"/>
          </w:tcPr>
          <w:p w14:paraId="08E37851" w14:textId="77777777" w:rsidR="009843F8" w:rsidRPr="00482416" w:rsidRDefault="009843F8" w:rsidP="009843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198B7D11" w14:textId="37FCE789" w:rsidR="009843F8" w:rsidRPr="004F5741" w:rsidRDefault="007E2DBE" w:rsidP="009843F8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749AD26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0845896" w14:textId="75E1929F" w:rsidR="009843F8" w:rsidRPr="00482416" w:rsidRDefault="009843F8" w:rsidP="009843F8">
            <w:pPr>
              <w:tabs>
                <w:tab w:val="left" w:pos="480"/>
              </w:tabs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047146F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E7CB07" w14:textId="5FFAE6BE" w:rsidR="009843F8" w:rsidRPr="00CD2B69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464B5B7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69C1629" w14:textId="67DDC438" w:rsidR="009843F8" w:rsidRPr="00C56E74" w:rsidRDefault="009843F8" w:rsidP="009843F8">
            <w:pPr>
              <w:tabs>
                <w:tab w:val="decimal" w:pos="515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43F8" w:rsidRPr="00482416" w14:paraId="5288CC77" w14:textId="77777777" w:rsidTr="00A626E5">
        <w:tc>
          <w:tcPr>
            <w:tcW w:w="4137" w:type="dxa"/>
          </w:tcPr>
          <w:p w14:paraId="1261BC9C" w14:textId="77777777" w:rsidR="009843F8" w:rsidRPr="00482416" w:rsidRDefault="009843F8" w:rsidP="009843F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4A8D7859" w14:textId="1D37D823" w:rsidR="009843F8" w:rsidRPr="004F5741" w:rsidRDefault="007E2DBE" w:rsidP="009843F8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20,056</w:t>
            </w:r>
          </w:p>
        </w:tc>
        <w:tc>
          <w:tcPr>
            <w:tcW w:w="236" w:type="dxa"/>
            <w:shd w:val="clear" w:color="auto" w:fill="auto"/>
          </w:tcPr>
          <w:p w14:paraId="304ED9B5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C02B364" w14:textId="72D8A956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726</w:t>
            </w:r>
          </w:p>
        </w:tc>
        <w:tc>
          <w:tcPr>
            <w:tcW w:w="239" w:type="dxa"/>
            <w:shd w:val="clear" w:color="auto" w:fill="auto"/>
          </w:tcPr>
          <w:p w14:paraId="6EA8FDD5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41ED3E8" w14:textId="3772E1EA" w:rsidR="009843F8" w:rsidRPr="00CD2B69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14,354</w:t>
            </w:r>
          </w:p>
        </w:tc>
        <w:tc>
          <w:tcPr>
            <w:tcW w:w="239" w:type="dxa"/>
          </w:tcPr>
          <w:p w14:paraId="0DB44B1E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8B27D96" w14:textId="1F2DC014" w:rsidR="009843F8" w:rsidRPr="00482416" w:rsidRDefault="009843F8" w:rsidP="009843F8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676</w:t>
            </w:r>
          </w:p>
        </w:tc>
      </w:tr>
      <w:tr w:rsidR="00EC3D6F" w:rsidRPr="00482416" w14:paraId="0C882A22" w14:textId="77777777" w:rsidTr="00A626E5">
        <w:tc>
          <w:tcPr>
            <w:tcW w:w="4137" w:type="dxa"/>
          </w:tcPr>
          <w:p w14:paraId="1A620835" w14:textId="77777777" w:rsidR="00EC3D6F" w:rsidRPr="00482416" w:rsidRDefault="00EC3D6F" w:rsidP="00EC3D6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E18A7B" w14:textId="77777777" w:rsidR="00EC3D6F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8A777D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B16B1FB" w14:textId="77777777" w:rsidR="00EC3D6F" w:rsidRDefault="00EC3D6F" w:rsidP="00EC3D6F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0B6AD2C" w14:textId="77777777" w:rsidR="00EC3D6F" w:rsidRPr="00482416" w:rsidRDefault="00EC3D6F" w:rsidP="00EC3D6F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1E334C" w14:textId="77777777" w:rsidR="00EC3D6F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A2BAEE" w14:textId="77777777" w:rsidR="00EC3D6F" w:rsidRPr="00482416" w:rsidRDefault="00EC3D6F" w:rsidP="00EC3D6F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DEA31E0" w14:textId="77777777" w:rsidR="00EC3D6F" w:rsidRDefault="00EC3D6F" w:rsidP="00EC3D6F">
            <w:pPr>
              <w:tabs>
                <w:tab w:val="decimal" w:pos="78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D6F" w:rsidRPr="00482416" w14:paraId="776FC595" w14:textId="77777777" w:rsidTr="00A626E5">
        <w:tc>
          <w:tcPr>
            <w:tcW w:w="4137" w:type="dxa"/>
          </w:tcPr>
          <w:p w14:paraId="59218029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3E8CF8" w14:textId="77777777" w:rsidR="00EC3D6F" w:rsidRPr="004F5741" w:rsidRDefault="00EC3D6F" w:rsidP="00EC3D6F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B2EB65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FD71B6" w14:textId="77777777" w:rsidR="00EC3D6F" w:rsidRDefault="00EC3D6F" w:rsidP="00EC3D6F">
            <w:pPr>
              <w:tabs>
                <w:tab w:val="decimal" w:pos="57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B001BE0" w14:textId="77777777" w:rsidR="00EC3D6F" w:rsidRPr="00482416" w:rsidRDefault="00EC3D6F" w:rsidP="00EC3D6F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3A222A" w14:textId="77777777" w:rsidR="00EC3D6F" w:rsidRPr="00CD2B69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73D6B2A" w14:textId="77777777" w:rsidR="00EC3D6F" w:rsidRPr="00482416" w:rsidRDefault="00EC3D6F" w:rsidP="00EC3D6F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A451627" w14:textId="77777777" w:rsidR="00EC3D6F" w:rsidRDefault="00EC3D6F" w:rsidP="00EC3D6F">
            <w:pPr>
              <w:tabs>
                <w:tab w:val="decimal" w:pos="515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D6F" w:rsidRPr="00482416" w14:paraId="1A9C52EA" w14:textId="77777777" w:rsidTr="00A626E5">
        <w:tc>
          <w:tcPr>
            <w:tcW w:w="4137" w:type="dxa"/>
          </w:tcPr>
          <w:p w14:paraId="1705F0F6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F9D359" w14:textId="77777777" w:rsidR="00EC3D6F" w:rsidRPr="004F5741" w:rsidRDefault="00EC3D6F" w:rsidP="00EC3D6F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02DF032" w14:textId="77777777" w:rsidR="00EC3D6F" w:rsidRPr="00482416" w:rsidRDefault="00EC3D6F" w:rsidP="00EC3D6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D649976" w14:textId="77777777" w:rsidR="00EC3D6F" w:rsidRDefault="00EC3D6F" w:rsidP="00EC3D6F">
            <w:pPr>
              <w:tabs>
                <w:tab w:val="decimal" w:pos="57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76021E6" w14:textId="77777777" w:rsidR="00EC3D6F" w:rsidRPr="00482416" w:rsidRDefault="00EC3D6F" w:rsidP="00EC3D6F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E01732F" w14:textId="77777777" w:rsidR="00EC3D6F" w:rsidRPr="00CD2B69" w:rsidRDefault="00EC3D6F" w:rsidP="00EC3D6F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ACAB03" w14:textId="77777777" w:rsidR="00EC3D6F" w:rsidRPr="00482416" w:rsidRDefault="00EC3D6F" w:rsidP="00EC3D6F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329833B" w14:textId="77777777" w:rsidR="00EC3D6F" w:rsidRDefault="00EC3D6F" w:rsidP="00EC3D6F">
            <w:pPr>
              <w:tabs>
                <w:tab w:val="decimal" w:pos="515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3F8" w:rsidRPr="00482416" w14:paraId="0C7C8D88" w14:textId="77777777" w:rsidTr="00A626E5">
        <w:tc>
          <w:tcPr>
            <w:tcW w:w="4137" w:type="dxa"/>
          </w:tcPr>
          <w:p w14:paraId="1E6CDCF1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164D9B9" w14:textId="37807A3A" w:rsidR="009843F8" w:rsidRPr="00482416" w:rsidRDefault="009843F8" w:rsidP="009843F8">
            <w:pPr>
              <w:tabs>
                <w:tab w:val="decimal" w:pos="91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175AF" w14:textId="77777777" w:rsidR="009843F8" w:rsidRPr="00482416" w:rsidRDefault="009843F8" w:rsidP="009843F8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40C8E7E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0C36266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A2A8BD" w14:textId="57CD25DE" w:rsidR="009843F8" w:rsidRPr="00482416" w:rsidRDefault="009843F8" w:rsidP="009843F8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53031A7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4EDA916" w14:textId="77777777" w:rsidR="009843F8" w:rsidRPr="00482416" w:rsidRDefault="009843F8" w:rsidP="009843F8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D72" w:rsidRPr="00482416" w14:paraId="4B9ED017" w14:textId="77777777" w:rsidTr="00A626E5">
        <w:tc>
          <w:tcPr>
            <w:tcW w:w="4137" w:type="dxa"/>
          </w:tcPr>
          <w:p w14:paraId="214E5A66" w14:textId="77777777" w:rsidR="00804D72" w:rsidRPr="00482416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55EEB32D" w14:textId="3E8F1E6E" w:rsidR="00804D72" w:rsidRPr="00B40CC9" w:rsidRDefault="007E2DBE" w:rsidP="00804D7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2,213</w:t>
            </w:r>
          </w:p>
        </w:tc>
        <w:tc>
          <w:tcPr>
            <w:tcW w:w="236" w:type="dxa"/>
            <w:shd w:val="clear" w:color="auto" w:fill="auto"/>
          </w:tcPr>
          <w:p w14:paraId="415CA10F" w14:textId="77777777" w:rsidR="00804D72" w:rsidRPr="00482416" w:rsidRDefault="00804D72" w:rsidP="00804D7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9BA2E1" w14:textId="4E30BD15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39" w:type="dxa"/>
            <w:shd w:val="clear" w:color="auto" w:fill="auto"/>
          </w:tcPr>
          <w:p w14:paraId="02C450D5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5DAC9B" w14:textId="2FAB6AC5" w:rsidR="00804D72" w:rsidRPr="00482416" w:rsidRDefault="00804D72" w:rsidP="00804D7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239" w:type="dxa"/>
          </w:tcPr>
          <w:p w14:paraId="64B39D1C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99F341B" w14:textId="3CCEFE2D" w:rsidR="00804D72" w:rsidRPr="00482416" w:rsidRDefault="00804D72" w:rsidP="00804D7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855</w:t>
            </w:r>
          </w:p>
        </w:tc>
      </w:tr>
      <w:tr w:rsidR="00804D72" w:rsidRPr="00482416" w14:paraId="54ED5B48" w14:textId="77777777" w:rsidTr="00A626E5">
        <w:tc>
          <w:tcPr>
            <w:tcW w:w="4137" w:type="dxa"/>
          </w:tcPr>
          <w:p w14:paraId="26A1EBDB" w14:textId="77777777" w:rsidR="00804D72" w:rsidRPr="00482416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2CE200CF" w14:textId="78270274" w:rsidR="00804D72" w:rsidRPr="00B40CC9" w:rsidRDefault="007E2DBE" w:rsidP="00804D7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7545CD47" w14:textId="77777777" w:rsidR="00804D72" w:rsidRPr="00482416" w:rsidRDefault="00804D72" w:rsidP="00804D7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E112F5" w14:textId="32CF52AE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9" w:type="dxa"/>
            <w:shd w:val="clear" w:color="auto" w:fill="auto"/>
          </w:tcPr>
          <w:p w14:paraId="02A105B8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665069C" w14:textId="501216E4" w:rsidR="00804D72" w:rsidRPr="00482416" w:rsidRDefault="00804D72" w:rsidP="00804D7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1CBB734E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E433FA4" w14:textId="6CB39EC3" w:rsidR="00804D72" w:rsidRPr="00482416" w:rsidRDefault="00804D72" w:rsidP="00804D7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04D72" w:rsidRPr="00482416" w14:paraId="7862420E" w14:textId="77777777" w:rsidTr="00A626E5">
        <w:tc>
          <w:tcPr>
            <w:tcW w:w="4137" w:type="dxa"/>
          </w:tcPr>
          <w:p w14:paraId="30D3B7CB" w14:textId="77777777" w:rsidR="00804D72" w:rsidRPr="00482416" w:rsidRDefault="00804D72" w:rsidP="00804D7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453EAA08" w14:textId="336A34F9" w:rsidR="00804D72" w:rsidRPr="00B40CC9" w:rsidRDefault="007E2DBE" w:rsidP="00804D7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3,407</w:t>
            </w:r>
          </w:p>
        </w:tc>
        <w:tc>
          <w:tcPr>
            <w:tcW w:w="236" w:type="dxa"/>
            <w:shd w:val="clear" w:color="auto" w:fill="auto"/>
          </w:tcPr>
          <w:p w14:paraId="100DD318" w14:textId="77777777" w:rsidR="00804D72" w:rsidRPr="00482416" w:rsidRDefault="00804D72" w:rsidP="00804D7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D67FF8E" w14:textId="60C689FF" w:rsidR="00804D72" w:rsidRPr="00405A5A" w:rsidRDefault="00804D72" w:rsidP="00804D7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  <w:tc>
          <w:tcPr>
            <w:tcW w:w="239" w:type="dxa"/>
            <w:shd w:val="clear" w:color="auto" w:fill="auto"/>
          </w:tcPr>
          <w:p w14:paraId="19C3E180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AAEA92B" w14:textId="1797B38E" w:rsidR="00804D72" w:rsidRPr="00482416" w:rsidRDefault="00804D72" w:rsidP="00804D7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2,050</w:t>
            </w:r>
          </w:p>
        </w:tc>
        <w:tc>
          <w:tcPr>
            <w:tcW w:w="239" w:type="dxa"/>
          </w:tcPr>
          <w:p w14:paraId="699C9CE7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3C324B" w14:textId="1112E294" w:rsidR="00804D72" w:rsidRPr="00B40CC9" w:rsidRDefault="00804D72" w:rsidP="00804D7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369</w:t>
            </w:r>
          </w:p>
        </w:tc>
      </w:tr>
      <w:tr w:rsidR="00804D72" w:rsidRPr="00482416" w14:paraId="367BDEFD" w14:textId="77777777" w:rsidTr="00A626E5">
        <w:tc>
          <w:tcPr>
            <w:tcW w:w="4137" w:type="dxa"/>
          </w:tcPr>
          <w:p w14:paraId="6C8D18FB" w14:textId="77777777" w:rsidR="00804D72" w:rsidRPr="00482416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7C0445CC" w14:textId="3D6460D5" w:rsidR="00804D72" w:rsidRPr="00B40CC9" w:rsidRDefault="007E2DBE" w:rsidP="00804D7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180,465</w:t>
            </w:r>
          </w:p>
        </w:tc>
        <w:tc>
          <w:tcPr>
            <w:tcW w:w="236" w:type="dxa"/>
            <w:shd w:val="clear" w:color="auto" w:fill="auto"/>
          </w:tcPr>
          <w:p w14:paraId="4AF6A39C" w14:textId="77777777" w:rsidR="00804D72" w:rsidRPr="00482416" w:rsidRDefault="00804D72" w:rsidP="00804D7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2EF854A" w14:textId="5BA7463A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39" w:type="dxa"/>
            <w:shd w:val="clear" w:color="auto" w:fill="auto"/>
          </w:tcPr>
          <w:p w14:paraId="69D95E1E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2FC9703" w14:textId="166A14C7" w:rsidR="00804D72" w:rsidRPr="009F1ED2" w:rsidRDefault="00804D72" w:rsidP="00804D7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88,241</w:t>
            </w:r>
          </w:p>
        </w:tc>
        <w:tc>
          <w:tcPr>
            <w:tcW w:w="239" w:type="dxa"/>
          </w:tcPr>
          <w:p w14:paraId="3F3A406E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8C69CD8" w14:textId="1C4DDA42" w:rsidR="00804D72" w:rsidRPr="00482416" w:rsidRDefault="00804D72" w:rsidP="00804D7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</w:tr>
      <w:tr w:rsidR="00804D72" w:rsidRPr="00482416" w14:paraId="6467D546" w14:textId="77777777" w:rsidTr="00A626E5">
        <w:tc>
          <w:tcPr>
            <w:tcW w:w="4137" w:type="dxa"/>
          </w:tcPr>
          <w:p w14:paraId="4926658E" w14:textId="77777777" w:rsidR="00804D72" w:rsidRPr="00482416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6112C3AA" w14:textId="137CE10B" w:rsidR="00804D72" w:rsidRPr="00B40CC9" w:rsidRDefault="007E2DBE" w:rsidP="00804D7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53,876</w:t>
            </w:r>
          </w:p>
        </w:tc>
        <w:tc>
          <w:tcPr>
            <w:tcW w:w="236" w:type="dxa"/>
            <w:shd w:val="clear" w:color="auto" w:fill="auto"/>
          </w:tcPr>
          <w:p w14:paraId="27E92AC0" w14:textId="77777777" w:rsidR="00804D72" w:rsidRPr="00482416" w:rsidRDefault="00804D72" w:rsidP="00804D72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719C0FF" w14:textId="546E89B6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239" w:type="dxa"/>
            <w:shd w:val="clear" w:color="auto" w:fill="auto"/>
          </w:tcPr>
          <w:p w14:paraId="720DC7C8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5B638FF" w14:textId="203752EE" w:rsidR="00804D72" w:rsidRPr="00F15B0D" w:rsidRDefault="00804D72" w:rsidP="00804D7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50,960</w:t>
            </w:r>
          </w:p>
        </w:tc>
        <w:tc>
          <w:tcPr>
            <w:tcW w:w="239" w:type="dxa"/>
          </w:tcPr>
          <w:p w14:paraId="0AB55380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9510634" w14:textId="25539E60" w:rsidR="00804D72" w:rsidRPr="00482416" w:rsidRDefault="00804D72" w:rsidP="00804D7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</w:tr>
      <w:tr w:rsidR="00C56E74" w:rsidRPr="00482416" w14:paraId="58CA7A94" w14:textId="77777777" w:rsidTr="00A626E5">
        <w:tc>
          <w:tcPr>
            <w:tcW w:w="4137" w:type="dxa"/>
          </w:tcPr>
          <w:p w14:paraId="7E6DDD34" w14:textId="77777777" w:rsidR="00C56E74" w:rsidRPr="00482416" w:rsidRDefault="00C56E74" w:rsidP="00C56E7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7CC20FB" w14:textId="77777777" w:rsidR="00C56E74" w:rsidRPr="00B40CC9" w:rsidRDefault="00C56E74" w:rsidP="00C56E7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D1A1839" w14:textId="77777777" w:rsidR="00C56E74" w:rsidRPr="00482416" w:rsidRDefault="00C56E74" w:rsidP="00C56E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D2010C7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230ACD6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063620A" w14:textId="77777777" w:rsidR="00C56E74" w:rsidRPr="00482416" w:rsidRDefault="00C56E74" w:rsidP="00C56E7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FB4DA5E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82A45F5" w14:textId="77777777" w:rsidR="00C56E74" w:rsidRPr="00482416" w:rsidRDefault="00C56E74" w:rsidP="00C56E7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E74" w:rsidRPr="00482416" w14:paraId="3AE40C7F" w14:textId="77777777" w:rsidTr="00A626E5">
        <w:tc>
          <w:tcPr>
            <w:tcW w:w="4137" w:type="dxa"/>
          </w:tcPr>
          <w:p w14:paraId="3D638AB1" w14:textId="1F061CD8" w:rsidR="00C56E74" w:rsidRPr="005E3969" w:rsidRDefault="00C56E74" w:rsidP="00C56E74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3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ECC8164" w14:textId="77777777" w:rsidR="00C56E74" w:rsidRPr="00B40CC9" w:rsidRDefault="00C56E74" w:rsidP="00C56E7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68CB20A" w14:textId="77777777" w:rsidR="00C56E74" w:rsidRPr="00482416" w:rsidRDefault="00C56E74" w:rsidP="00C56E74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E972C3C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888C459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1E18046" w14:textId="77777777" w:rsidR="00C56E74" w:rsidRPr="00482416" w:rsidRDefault="00C56E74" w:rsidP="00C56E7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302AD29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B9CC6B" w14:textId="77777777" w:rsidR="00C56E74" w:rsidRPr="00482416" w:rsidRDefault="00C56E74" w:rsidP="00C56E7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6E74" w:rsidRPr="00482416" w14:paraId="396D68C7" w14:textId="77777777" w:rsidTr="00A626E5">
        <w:tc>
          <w:tcPr>
            <w:tcW w:w="4137" w:type="dxa"/>
          </w:tcPr>
          <w:p w14:paraId="378259B6" w14:textId="77777777" w:rsidR="00C56E74" w:rsidRPr="00482416" w:rsidRDefault="00C56E74" w:rsidP="00C56E74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EB86466" w14:textId="77777777" w:rsidR="00C56E74" w:rsidRPr="00B40CC9" w:rsidRDefault="00C56E74" w:rsidP="00C56E74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F06942" w14:textId="77777777" w:rsidR="00C56E74" w:rsidRPr="00482416" w:rsidRDefault="00C56E74" w:rsidP="00C56E74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C02D866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434AF94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440713F" w14:textId="77777777" w:rsidR="00C56E74" w:rsidRPr="00482416" w:rsidRDefault="00C56E74" w:rsidP="00C56E74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745455E" w14:textId="77777777" w:rsidR="00C56E74" w:rsidRPr="00482416" w:rsidRDefault="00C56E74" w:rsidP="00C56E74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7830BEE" w14:textId="77777777" w:rsidR="00C56E74" w:rsidRPr="00482416" w:rsidRDefault="00C56E74" w:rsidP="00C56E74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D72" w:rsidRPr="00482416" w14:paraId="6BAB68FA" w14:textId="77777777" w:rsidTr="00A626E5">
        <w:tc>
          <w:tcPr>
            <w:tcW w:w="4137" w:type="dxa"/>
          </w:tcPr>
          <w:p w14:paraId="3559606D" w14:textId="77777777" w:rsidR="00804D72" w:rsidRPr="00482416" w:rsidRDefault="00804D72" w:rsidP="00804D7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40D51009" w14:textId="1C297B46" w:rsidR="00804D72" w:rsidRPr="00B40CC9" w:rsidRDefault="00856FB1" w:rsidP="00804D7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240,327</w:t>
            </w:r>
          </w:p>
        </w:tc>
        <w:tc>
          <w:tcPr>
            <w:tcW w:w="236" w:type="dxa"/>
          </w:tcPr>
          <w:p w14:paraId="48D50C53" w14:textId="77777777" w:rsidR="00804D72" w:rsidRPr="00482416" w:rsidRDefault="00804D72" w:rsidP="00804D7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3046AAF0" w14:textId="44CBE0BB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239" w:type="dxa"/>
          </w:tcPr>
          <w:p w14:paraId="22188A69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282B417" w14:textId="4091E1F3" w:rsidR="00804D72" w:rsidRPr="00B40CC9" w:rsidRDefault="00804D72" w:rsidP="00804D72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0CC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76</w:t>
            </w:r>
            <w:r w:rsidRPr="00B40C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239" w:type="dxa"/>
          </w:tcPr>
          <w:p w14:paraId="0B4396F2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B028B6B" w14:textId="1C28085B" w:rsidR="00804D72" w:rsidRPr="00B40CC9" w:rsidRDefault="00804D72" w:rsidP="00804D7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</w:p>
        </w:tc>
      </w:tr>
      <w:tr w:rsidR="00804D72" w:rsidRPr="00482416" w14:paraId="53C1AB78" w14:textId="77777777" w:rsidTr="00A626E5">
        <w:tc>
          <w:tcPr>
            <w:tcW w:w="4137" w:type="dxa"/>
          </w:tcPr>
          <w:p w14:paraId="29E7283F" w14:textId="77777777" w:rsidR="00804D72" w:rsidRPr="00482416" w:rsidRDefault="00804D72" w:rsidP="00804D72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FFC23E" w14:textId="31A4774D" w:rsidR="00804D72" w:rsidRPr="00B40CC9" w:rsidRDefault="00856FB1" w:rsidP="00804D72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3,645</w:t>
            </w:r>
          </w:p>
        </w:tc>
        <w:tc>
          <w:tcPr>
            <w:tcW w:w="236" w:type="dxa"/>
          </w:tcPr>
          <w:p w14:paraId="25CB97B2" w14:textId="77777777" w:rsidR="00804D72" w:rsidRPr="00482416" w:rsidRDefault="00804D72" w:rsidP="00804D72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E8752F8" w14:textId="34118F46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848</w:t>
            </w:r>
          </w:p>
        </w:tc>
        <w:tc>
          <w:tcPr>
            <w:tcW w:w="239" w:type="dxa"/>
          </w:tcPr>
          <w:p w14:paraId="7886BC9F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3FF195E" w14:textId="3795F9B3" w:rsidR="00804D72" w:rsidRPr="00482416" w:rsidRDefault="00804D72" w:rsidP="00804D72">
            <w:pPr>
              <w:spacing w:line="240" w:lineRule="auto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C7D23DC" w14:textId="77777777" w:rsidR="00804D72" w:rsidRPr="00482416" w:rsidRDefault="00804D72" w:rsidP="00804D72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7D57A4C" w14:textId="7EE692C4" w:rsidR="00804D72" w:rsidRPr="00482416" w:rsidRDefault="00804D72" w:rsidP="00804D72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</w:tr>
      <w:tr w:rsidR="008F0773" w:rsidRPr="00482416" w14:paraId="5778476E" w14:textId="77777777" w:rsidTr="00A626E5">
        <w:tc>
          <w:tcPr>
            <w:tcW w:w="4137" w:type="dxa"/>
          </w:tcPr>
          <w:p w14:paraId="47DC1028" w14:textId="77777777" w:rsidR="008F0773" w:rsidRPr="00482416" w:rsidRDefault="008F0773" w:rsidP="008F0773">
            <w:pPr>
              <w:tabs>
                <w:tab w:val="left" w:pos="27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2416">
              <w:rPr>
                <w:rFonts w:ascii="Angsana New" w:hAnsi="Angsana New"/>
                <w:sz w:val="30"/>
                <w:szCs w:val="30"/>
              </w:rPr>
              <w:tab/>
            </w:r>
            <w:r w:rsidRPr="004824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64A825" w14:textId="29D31687" w:rsidR="008F0773" w:rsidRPr="00B40CC9" w:rsidRDefault="00856FB1" w:rsidP="008F0773">
            <w:pPr>
              <w:tabs>
                <w:tab w:val="decimal" w:pos="86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243,972</w:t>
            </w:r>
          </w:p>
        </w:tc>
        <w:tc>
          <w:tcPr>
            <w:tcW w:w="236" w:type="dxa"/>
          </w:tcPr>
          <w:p w14:paraId="10937693" w14:textId="77777777" w:rsidR="008F0773" w:rsidRPr="00B40CC9" w:rsidRDefault="008F0773" w:rsidP="008F0773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8A4CC" w14:textId="708225A3" w:rsidR="008F0773" w:rsidRPr="00482416" w:rsidRDefault="008F0773" w:rsidP="008F0773">
            <w:pPr>
              <w:tabs>
                <w:tab w:val="decimal" w:pos="840"/>
              </w:tabs>
              <w:spacing w:line="240" w:lineRule="auto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239" w:type="dxa"/>
          </w:tcPr>
          <w:p w14:paraId="0C16CCDA" w14:textId="77777777" w:rsidR="008F0773" w:rsidRPr="00482416" w:rsidRDefault="008F0773" w:rsidP="008F0773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BD7726" w14:textId="7F95A040" w:rsidR="008F0773" w:rsidRPr="00B40CC9" w:rsidRDefault="00804D72" w:rsidP="008F0773">
            <w:pPr>
              <w:tabs>
                <w:tab w:val="decimal" w:pos="804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CC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Pr="00B40C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39" w:type="dxa"/>
          </w:tcPr>
          <w:p w14:paraId="3C90D03C" w14:textId="77777777" w:rsidR="008F0773" w:rsidRPr="00482416" w:rsidRDefault="008F0773" w:rsidP="008F0773">
            <w:pPr>
              <w:tabs>
                <w:tab w:val="decimal" w:pos="840"/>
              </w:tabs>
              <w:spacing w:line="240" w:lineRule="auto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916910" w14:textId="0B54303A" w:rsidR="008F0773" w:rsidRPr="008A3C6B" w:rsidRDefault="008F0773" w:rsidP="008F0773">
            <w:pPr>
              <w:tabs>
                <w:tab w:val="decimal" w:pos="960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51B2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</w:t>
            </w:r>
          </w:p>
        </w:tc>
      </w:tr>
    </w:tbl>
    <w:p w14:paraId="3C591EC7" w14:textId="7971EBA4" w:rsidR="00482849" w:rsidRDefault="00482849" w:rsidP="00401C32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</w:rPr>
      </w:pPr>
    </w:p>
    <w:p w14:paraId="2269DA81" w14:textId="77777777" w:rsidR="00482849" w:rsidRDefault="00482849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AB13424" w14:textId="07894DED" w:rsidR="00C45000" w:rsidRDefault="00C45000" w:rsidP="00BB3DBA">
      <w:pPr>
        <w:pStyle w:val="Bo-C1Content"/>
        <w:ind w:hanging="7"/>
      </w:pPr>
      <w:r w:rsidRPr="000B20C7">
        <w:rPr>
          <w:cs/>
        </w:rPr>
        <w:lastRenderedPageBreak/>
        <w:t>ยอดคงเหลือกับกิจการที่เก</w:t>
      </w:r>
      <w:r>
        <w:rPr>
          <w:cs/>
        </w:rPr>
        <w:t xml:space="preserve">ี่ยวข้องกัน ณ วันที่ </w:t>
      </w:r>
      <w:r w:rsidR="00984B3F">
        <w:rPr>
          <w:lang w:val="en-US"/>
        </w:rPr>
        <w:t>30</w:t>
      </w:r>
      <w:r w:rsidR="00DC04CF">
        <w:t xml:space="preserve"> </w:t>
      </w:r>
      <w:r w:rsidR="00F7201D">
        <w:rPr>
          <w:rFonts w:hint="cs"/>
          <w:cs/>
        </w:rPr>
        <w:t>กันยายน</w:t>
      </w:r>
      <w:r w:rsidR="00DC04CF">
        <w:rPr>
          <w:rFonts w:hint="cs"/>
          <w:cs/>
        </w:rPr>
        <w:t xml:space="preserve"> </w:t>
      </w:r>
      <w:r w:rsidR="00984B3F">
        <w:rPr>
          <w:lang w:val="en-US"/>
        </w:rPr>
        <w:t>2564</w:t>
      </w:r>
      <w:r w:rsidR="00DC04CF">
        <w:t xml:space="preserve"> </w:t>
      </w:r>
      <w:r w:rsidR="00DC04CF">
        <w:rPr>
          <w:rFonts w:hint="cs"/>
          <w:cs/>
        </w:rPr>
        <w:t xml:space="preserve">และ </w:t>
      </w:r>
      <w:r w:rsidR="00984B3F">
        <w:rPr>
          <w:lang w:val="en-US"/>
        </w:rPr>
        <w:t>31</w:t>
      </w:r>
      <w:r w:rsidR="00DC04CF">
        <w:rPr>
          <w:cs/>
        </w:rPr>
        <w:t xml:space="preserve"> ธันวาคม</w:t>
      </w:r>
      <w:r w:rsidR="00DC04CF" w:rsidRPr="000B20C7">
        <w:rPr>
          <w:cs/>
        </w:rPr>
        <w:t xml:space="preserve"> </w:t>
      </w:r>
      <w:r w:rsidR="00984B3F">
        <w:rPr>
          <w:lang w:val="en-US"/>
        </w:rPr>
        <w:t>2563</w:t>
      </w:r>
      <w:r w:rsidR="00DC04CF">
        <w:t xml:space="preserve"> </w:t>
      </w:r>
      <w:r>
        <w:rPr>
          <w:cs/>
        </w:rPr>
        <w:t>มีดังนี้</w:t>
      </w:r>
    </w:p>
    <w:p w14:paraId="399D6E9F" w14:textId="77777777" w:rsidR="00D5525C" w:rsidRPr="00D5525C" w:rsidRDefault="00D5525C" w:rsidP="00D5525C">
      <w:pPr>
        <w:spacing w:line="240" w:lineRule="auto"/>
        <w:ind w:left="540" w:right="-25"/>
        <w:jc w:val="both"/>
        <w:rPr>
          <w:rFonts w:ascii="Angsana New" w:hAnsi="Angsana New"/>
          <w:sz w:val="20"/>
          <w:szCs w:val="20"/>
          <w:lang w:val="en-US" w:eastAsia="x-none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5"/>
        <w:gridCol w:w="236"/>
        <w:gridCol w:w="1073"/>
        <w:gridCol w:w="236"/>
        <w:gridCol w:w="1114"/>
      </w:tblGrid>
      <w:tr w:rsidR="00D5525C" w:rsidRPr="00D5525C" w14:paraId="23024226" w14:textId="77777777" w:rsidTr="008A3C6B">
        <w:trPr>
          <w:tblHeader/>
        </w:trPr>
        <w:tc>
          <w:tcPr>
            <w:tcW w:w="4140" w:type="dxa"/>
          </w:tcPr>
          <w:p w14:paraId="67A98960" w14:textId="55E54FD1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6E0809E1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56FED0E" w14:textId="77777777" w:rsidR="00D5525C" w:rsidRPr="00D5525C" w:rsidRDefault="00D5525C" w:rsidP="00D5525C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3" w:type="dxa"/>
            <w:gridSpan w:val="3"/>
          </w:tcPr>
          <w:p w14:paraId="71E616B6" w14:textId="77777777" w:rsidR="00D5525C" w:rsidRPr="00D5525C" w:rsidRDefault="00D5525C" w:rsidP="00D5525C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1C32" w:rsidRPr="00D5525C" w14:paraId="66C0F82D" w14:textId="77777777" w:rsidTr="008A3C6B">
        <w:trPr>
          <w:tblHeader/>
        </w:trPr>
        <w:tc>
          <w:tcPr>
            <w:tcW w:w="4140" w:type="dxa"/>
          </w:tcPr>
          <w:p w14:paraId="610C4EC2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6587F" w14:textId="402B15B1" w:rsidR="00401C32" w:rsidRPr="00D5525C" w:rsidRDefault="00401C32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F720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FEDC8D2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03DDB1B" w14:textId="69D4C8B1" w:rsidR="00401C32" w:rsidRPr="001A69B6" w:rsidRDefault="00984B3F" w:rsidP="00401C32">
            <w:pPr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01C3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01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00B8B33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05E80F0E" w14:textId="7ADBF6DB" w:rsidR="00401C32" w:rsidRPr="00D5525C" w:rsidRDefault="00401C32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F720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32963260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7175FBF" w14:textId="3AA3845E" w:rsidR="00401C32" w:rsidRPr="00D5525C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401C3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401C3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01C32" w:rsidRPr="00D5525C" w14:paraId="2EA40286" w14:textId="77777777" w:rsidTr="008A3C6B">
        <w:trPr>
          <w:tblHeader/>
        </w:trPr>
        <w:tc>
          <w:tcPr>
            <w:tcW w:w="4140" w:type="dxa"/>
          </w:tcPr>
          <w:p w14:paraId="28B0735D" w14:textId="44B29C78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467C2C" w14:textId="52F00769" w:rsidR="00401C32" w:rsidRPr="001A69B6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6F165F1A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84B4E59" w14:textId="4127C024" w:rsidR="00401C32" w:rsidRPr="00D5525C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0C098760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</w:tcPr>
          <w:p w14:paraId="649B1596" w14:textId="63FAD192" w:rsidR="00401C32" w:rsidRPr="00D5525C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2C97FFAC" w14:textId="77777777" w:rsidR="00401C32" w:rsidRPr="00D5525C" w:rsidRDefault="00401C32" w:rsidP="00401C3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383DB4" w14:textId="3D7D280D" w:rsidR="00401C32" w:rsidRPr="00D5525C" w:rsidRDefault="00984B3F" w:rsidP="00401C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01C32" w:rsidRPr="00D5525C" w14:paraId="1A1A91CA" w14:textId="77777777" w:rsidTr="008A3C6B">
        <w:trPr>
          <w:tblHeader/>
        </w:trPr>
        <w:tc>
          <w:tcPr>
            <w:tcW w:w="4140" w:type="dxa"/>
          </w:tcPr>
          <w:p w14:paraId="6501AA3D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0BECE504" w14:textId="77777777" w:rsidR="00401C32" w:rsidRPr="00D5525C" w:rsidRDefault="00401C32" w:rsidP="00401C3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5525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01C32" w:rsidRPr="00D5525C" w14:paraId="11A6861E" w14:textId="77777777" w:rsidTr="008A3C6B">
        <w:trPr>
          <w:tblHeader/>
        </w:trPr>
        <w:tc>
          <w:tcPr>
            <w:tcW w:w="4140" w:type="dxa"/>
          </w:tcPr>
          <w:p w14:paraId="0857A2DD" w14:textId="3A14C76A" w:rsidR="00401C32" w:rsidRPr="00D5525C" w:rsidRDefault="00AA5980" w:rsidP="00401C3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50FBFC5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CA6FB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9DED0C8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C948B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BDB9D7F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5D47F" w14:textId="77777777" w:rsidR="00401C32" w:rsidRPr="00D5525C" w:rsidRDefault="00401C32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325F14A" w14:textId="77777777" w:rsidR="00401C32" w:rsidRPr="00D5525C" w:rsidRDefault="00401C32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5980" w:rsidRPr="00D5525C" w14:paraId="4505A49E" w14:textId="77777777" w:rsidTr="008A3C6B">
        <w:tc>
          <w:tcPr>
            <w:tcW w:w="4140" w:type="dxa"/>
          </w:tcPr>
          <w:p w14:paraId="48BEA758" w14:textId="5A6C1645" w:rsidR="00AA5980" w:rsidRPr="00D5525C" w:rsidRDefault="00AA5980" w:rsidP="00401C3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526B58E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0FF994" w14:textId="77777777" w:rsidR="00AA5980" w:rsidRPr="00D5525C" w:rsidRDefault="00AA5980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4E67950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C89DAC" w14:textId="77777777" w:rsidR="00AA5980" w:rsidRPr="00D5525C" w:rsidRDefault="00AA5980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63559E62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A9F9B4" w14:textId="77777777" w:rsidR="00AA5980" w:rsidRPr="00D5525C" w:rsidRDefault="00AA5980" w:rsidP="00401C3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1DD6202" w14:textId="77777777" w:rsidR="00AA5980" w:rsidRPr="00D5525C" w:rsidRDefault="00AA5980" w:rsidP="00401C32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DBE" w:rsidRPr="00D5525C" w14:paraId="5248EB0D" w14:textId="77777777" w:rsidTr="008A3C6B">
        <w:tc>
          <w:tcPr>
            <w:tcW w:w="4140" w:type="dxa"/>
          </w:tcPr>
          <w:p w14:paraId="3C73E578" w14:textId="77777777" w:rsidR="007E2DBE" w:rsidRPr="00D5525C" w:rsidRDefault="007E2DBE" w:rsidP="007E2DB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370BC1" w14:textId="7BB5DF9F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BCAB8D0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20EB43" w14:textId="77777777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8EE522B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9D2F385" w14:textId="317689BB" w:rsidR="007E2DBE" w:rsidRPr="00D5525C" w:rsidRDefault="007E2DBE" w:rsidP="007E2DB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1,310,019</w:t>
            </w:r>
          </w:p>
        </w:tc>
        <w:tc>
          <w:tcPr>
            <w:tcW w:w="236" w:type="dxa"/>
          </w:tcPr>
          <w:p w14:paraId="7CD4FC1F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D9240E" w14:textId="2AA80222" w:rsidR="007E2DBE" w:rsidRPr="00D5525C" w:rsidRDefault="007E2DBE" w:rsidP="007E2D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047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111</w:t>
            </w:r>
          </w:p>
        </w:tc>
      </w:tr>
      <w:tr w:rsidR="007E2DBE" w:rsidRPr="00D5525C" w14:paraId="5F6D4D9E" w14:textId="77777777" w:rsidTr="008A3C6B">
        <w:tc>
          <w:tcPr>
            <w:tcW w:w="4140" w:type="dxa"/>
            <w:vAlign w:val="bottom"/>
          </w:tcPr>
          <w:p w14:paraId="526E33E1" w14:textId="77777777" w:rsidR="007E2DBE" w:rsidRPr="00D5525C" w:rsidRDefault="007E2DBE" w:rsidP="007E2DB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8C916A1" w14:textId="0B50C7D5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575FACE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A235BEC" w14:textId="77777777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98A3138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8F0BEF" w14:textId="2B8E884D" w:rsidR="007E2DBE" w:rsidRPr="00D5525C" w:rsidRDefault="007E2DBE" w:rsidP="007E2DB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27,307</w:t>
            </w:r>
          </w:p>
        </w:tc>
        <w:tc>
          <w:tcPr>
            <w:tcW w:w="236" w:type="dxa"/>
          </w:tcPr>
          <w:p w14:paraId="7BC99A73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372AB0" w14:textId="1C8D4326" w:rsidR="007E2DBE" w:rsidRPr="00D5525C" w:rsidRDefault="007E2DBE" w:rsidP="007E2D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144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7E2DBE" w:rsidRPr="00D5525C" w14:paraId="727E0653" w14:textId="77777777" w:rsidTr="008A3C6B">
        <w:tc>
          <w:tcPr>
            <w:tcW w:w="4140" w:type="dxa"/>
            <w:vAlign w:val="bottom"/>
          </w:tcPr>
          <w:p w14:paraId="7F47A2A1" w14:textId="77777777" w:rsidR="007E2DBE" w:rsidRPr="00D5525C" w:rsidRDefault="007E2DBE" w:rsidP="007E2DB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7A36E8DB" w14:textId="350EED9A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9008D4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BAF7CD0" w14:textId="77777777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654228F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4BEB07A" w14:textId="160FC2C0" w:rsidR="007E2DBE" w:rsidRPr="00D5525C" w:rsidRDefault="007E2DBE" w:rsidP="007E2DB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381,999</w:t>
            </w:r>
          </w:p>
        </w:tc>
        <w:tc>
          <w:tcPr>
            <w:tcW w:w="236" w:type="dxa"/>
          </w:tcPr>
          <w:p w14:paraId="7284FAC7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95A8EA" w14:textId="14FBF21B" w:rsidR="007E2DBE" w:rsidRPr="00D5525C" w:rsidRDefault="007E2DBE" w:rsidP="007E2D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338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467</w:t>
            </w:r>
          </w:p>
        </w:tc>
      </w:tr>
      <w:tr w:rsidR="007E2DBE" w:rsidRPr="00D5525C" w14:paraId="0F89FEF7" w14:textId="77777777" w:rsidTr="008A3C6B">
        <w:tc>
          <w:tcPr>
            <w:tcW w:w="4140" w:type="dxa"/>
            <w:vAlign w:val="bottom"/>
          </w:tcPr>
          <w:p w14:paraId="67C59EF4" w14:textId="77777777" w:rsidR="007E2DBE" w:rsidRPr="00D5525C" w:rsidRDefault="007E2DBE" w:rsidP="007E2DB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236FD9C6" w14:textId="18BE01C4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5024052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26A56E5" w14:textId="77777777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4943F26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64751E0" w14:textId="75AEEBE1" w:rsidR="007E2DBE" w:rsidRPr="00D5525C" w:rsidRDefault="007E2DBE" w:rsidP="007E2DB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3,771,110</w:t>
            </w:r>
          </w:p>
        </w:tc>
        <w:tc>
          <w:tcPr>
            <w:tcW w:w="236" w:type="dxa"/>
          </w:tcPr>
          <w:p w14:paraId="491CB346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D166768" w14:textId="10E4DF78" w:rsidR="007E2DBE" w:rsidRPr="00D5525C" w:rsidRDefault="007E2DBE" w:rsidP="007E2D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3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897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628</w:t>
            </w:r>
          </w:p>
        </w:tc>
      </w:tr>
      <w:tr w:rsidR="007E2DBE" w:rsidRPr="00D5525C" w14:paraId="192221CC" w14:textId="77777777" w:rsidTr="008A3C6B">
        <w:tc>
          <w:tcPr>
            <w:tcW w:w="4140" w:type="dxa"/>
            <w:vAlign w:val="bottom"/>
          </w:tcPr>
          <w:p w14:paraId="3C06F8B6" w14:textId="77777777" w:rsidR="007E2DBE" w:rsidRPr="00D5525C" w:rsidRDefault="007E2DBE" w:rsidP="007E2DB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28033AF" w14:textId="4C56875B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B4BAB0C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60EDC98B" w14:textId="77777777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59BFB3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71C0694" w14:textId="529C166A" w:rsidR="007E2DBE" w:rsidRPr="00D5525C" w:rsidRDefault="007E2DBE" w:rsidP="007E2DB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14,152</w:t>
            </w:r>
          </w:p>
        </w:tc>
        <w:tc>
          <w:tcPr>
            <w:tcW w:w="236" w:type="dxa"/>
          </w:tcPr>
          <w:p w14:paraId="2935195C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51A9DBC" w14:textId="010B127E" w:rsidR="007E2DBE" w:rsidRPr="00D5525C" w:rsidRDefault="007E2DBE" w:rsidP="007E2D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16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7E2DBE" w:rsidRPr="00D5525C" w14:paraId="21ADA60D" w14:textId="77777777" w:rsidTr="008A3C6B">
        <w:tc>
          <w:tcPr>
            <w:tcW w:w="4140" w:type="dxa"/>
            <w:vAlign w:val="bottom"/>
          </w:tcPr>
          <w:p w14:paraId="4D77432F" w14:textId="77777777" w:rsidR="007E2DBE" w:rsidRPr="00D5525C" w:rsidRDefault="007E2DBE" w:rsidP="007E2DB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73594520" w14:textId="2E938F04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42BDE1C6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98B3A3B" w14:textId="77777777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3D459FFB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3174304" w14:textId="4914CE21" w:rsidR="007E2DBE" w:rsidRPr="00D5525C" w:rsidRDefault="007E2DBE" w:rsidP="007E2DB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3,545</w:t>
            </w:r>
          </w:p>
        </w:tc>
        <w:tc>
          <w:tcPr>
            <w:tcW w:w="236" w:type="dxa"/>
          </w:tcPr>
          <w:p w14:paraId="1E72BA56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632C77" w14:textId="3D34B34D" w:rsidR="007E2DBE" w:rsidRPr="00D5525C" w:rsidRDefault="007E2DBE" w:rsidP="007E2D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4</w:t>
            </w:r>
            <w:r w:rsidRPr="00D5525C">
              <w:rPr>
                <w:rFonts w:ascii="Angsana New" w:hAnsi="Angsana New"/>
                <w:sz w:val="30"/>
                <w:szCs w:val="30"/>
              </w:rPr>
              <w:t>,</w:t>
            </w:r>
            <w:r w:rsidRPr="00013078"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7E2DBE" w:rsidRPr="00D5525C" w14:paraId="60C9DC8B" w14:textId="77777777" w:rsidTr="008A3C6B">
        <w:tc>
          <w:tcPr>
            <w:tcW w:w="4140" w:type="dxa"/>
          </w:tcPr>
          <w:p w14:paraId="1DC80BE1" w14:textId="77777777" w:rsidR="007E2DBE" w:rsidRPr="00D5525C" w:rsidRDefault="007E2DBE" w:rsidP="007E2DB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1E7C7156" w14:textId="6DE267F0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714A55E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E18D8AB" w14:textId="77777777" w:rsidR="007E2DBE" w:rsidRPr="00D5525C" w:rsidRDefault="007E2DBE" w:rsidP="007E2DBE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A3D09EF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2B312A8" w14:textId="3E3497DD" w:rsidR="007E2DBE" w:rsidRPr="00D5525C" w:rsidRDefault="007E2DBE" w:rsidP="007E2DBE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7ADF822E" w14:textId="77777777" w:rsidR="007E2DBE" w:rsidRPr="00D5525C" w:rsidRDefault="007E2DBE" w:rsidP="007E2DB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B922607" w14:textId="4392E3D6" w:rsidR="007E2DBE" w:rsidRPr="00D5525C" w:rsidRDefault="007E2DBE" w:rsidP="007E2DBE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804D72" w:rsidRPr="00D5525C" w14:paraId="3BFC9D25" w14:textId="77777777" w:rsidTr="008A3C6B">
        <w:tc>
          <w:tcPr>
            <w:tcW w:w="4140" w:type="dxa"/>
          </w:tcPr>
          <w:p w14:paraId="3B1EA008" w14:textId="77777777" w:rsidR="00804D72" w:rsidRPr="00D5525C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0EE1D16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9DEA816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DE33EB1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1E8D8F4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CD7DB83" w14:textId="77777777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0D0663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BAB69D" w14:textId="77777777" w:rsidR="00804D72" w:rsidRPr="00D5525C" w:rsidRDefault="00804D72" w:rsidP="00804D7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D72" w:rsidRPr="00D5525C" w14:paraId="7CD49898" w14:textId="77777777" w:rsidTr="008A3C6B">
        <w:tc>
          <w:tcPr>
            <w:tcW w:w="4140" w:type="dxa"/>
            <w:vAlign w:val="bottom"/>
          </w:tcPr>
          <w:p w14:paraId="652574CC" w14:textId="77777777" w:rsidR="00804D72" w:rsidRPr="00D5525C" w:rsidRDefault="00804D72" w:rsidP="00804D72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D5525C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68FEA693" w14:textId="21BA5A13" w:rsidR="00804D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C4947E5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257E4A5" w14:textId="48691598" w:rsidR="00804D72" w:rsidRPr="00D5525C" w:rsidRDefault="00804D72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30EB8095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B0AAAC" w14:textId="02B2C4E4" w:rsidR="00804D72" w:rsidRPr="00D5525C" w:rsidRDefault="00804D72" w:rsidP="00804D7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905A74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DEB0967" w14:textId="03DF072B" w:rsidR="00804D72" w:rsidRPr="00D5525C" w:rsidRDefault="00804D72" w:rsidP="00804D7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72" w:rsidRPr="00D5525C" w14:paraId="7DD370C8" w14:textId="77777777" w:rsidTr="008A3C6B">
        <w:tc>
          <w:tcPr>
            <w:tcW w:w="4140" w:type="dxa"/>
          </w:tcPr>
          <w:p w14:paraId="02EEF9CE" w14:textId="1ACA18E7" w:rsidR="00804D72" w:rsidRPr="00D5525C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อุตสาหกรรม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สห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ธัญพืช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24F20D9C" w14:textId="77E3B786" w:rsidR="00804D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36" w:type="dxa"/>
          </w:tcPr>
          <w:p w14:paraId="7500CEDF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B0D3081" w14:textId="221D5BD9" w:rsidR="00804D72" w:rsidRPr="00D5525C" w:rsidRDefault="00804D72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040AA97F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8151E71" w14:textId="1F381CDF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4D3D9C75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FA81250" w14:textId="77FDFA0B" w:rsidR="00804D72" w:rsidRPr="00D5525C" w:rsidRDefault="00804D72" w:rsidP="00804D72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804D72" w:rsidRPr="00D5525C" w14:paraId="2E2F7C1A" w14:textId="77777777" w:rsidTr="008A3C6B">
        <w:tc>
          <w:tcPr>
            <w:tcW w:w="4140" w:type="dxa"/>
          </w:tcPr>
          <w:p w14:paraId="339AB42C" w14:textId="77777777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50FEDE37" w14:textId="56CE58EA" w:rsidR="00804D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36" w:type="dxa"/>
          </w:tcPr>
          <w:p w14:paraId="5C9FC2D7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8028A4B" w14:textId="4718CFEE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80576F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AA6FE4A" w14:textId="46B859C6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883</w:t>
            </w:r>
          </w:p>
        </w:tc>
        <w:tc>
          <w:tcPr>
            <w:tcW w:w="236" w:type="dxa"/>
          </w:tcPr>
          <w:p w14:paraId="137622DE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6246B27" w14:textId="54885475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72" w:rsidRPr="00D5525C" w14:paraId="56E6A90F" w14:textId="77777777" w:rsidTr="008A3C6B">
        <w:tc>
          <w:tcPr>
            <w:tcW w:w="4140" w:type="dxa"/>
          </w:tcPr>
          <w:p w14:paraId="6EB8CF7A" w14:textId="77777777" w:rsidR="00804D72" w:rsidRPr="00D5525C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2FC79F3" w14:textId="77777777" w:rsidR="00804D72" w:rsidRPr="00D5525C" w:rsidRDefault="00804D72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ADF3837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07C8720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5894E5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2554C67F" w14:textId="77777777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FBD8B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E275B4E" w14:textId="77777777" w:rsidR="00804D72" w:rsidRPr="00D5525C" w:rsidRDefault="00804D72" w:rsidP="00804D72">
            <w:pPr>
              <w:tabs>
                <w:tab w:val="decimal" w:pos="85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D72" w:rsidRPr="00D5525C" w14:paraId="355E2C70" w14:textId="77777777" w:rsidTr="008A3C6B">
        <w:trPr>
          <w:trHeight w:val="353"/>
        </w:trPr>
        <w:tc>
          <w:tcPr>
            <w:tcW w:w="4140" w:type="dxa"/>
          </w:tcPr>
          <w:p w14:paraId="69F0899A" w14:textId="77777777" w:rsidR="00804D72" w:rsidRPr="00D5525C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D5525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บางกอก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 xml:space="preserve">สหประกันภัย จำกัด </w:t>
            </w:r>
            <w:r w:rsidRPr="00D5525C">
              <w:rPr>
                <w:rFonts w:ascii="Angsana New" w:hAnsi="Angsana New"/>
                <w:sz w:val="30"/>
                <w:szCs w:val="30"/>
              </w:rPr>
              <w:t>(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D5525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BDBBB07" w14:textId="3E5DDB3D" w:rsidR="00804D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47A2CC77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B8AD1AA" w14:textId="0A76F601" w:rsidR="00804D72" w:rsidRPr="00D5525C" w:rsidRDefault="00804D72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279A37D5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625CAE62" w14:textId="2958EBB4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89AD4CC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E25EDE" w14:textId="568AF65D" w:rsidR="00804D72" w:rsidRPr="00D5525C" w:rsidRDefault="00804D72" w:rsidP="00804D72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04D72" w:rsidRPr="00D5525C" w14:paraId="650B6564" w14:textId="77777777" w:rsidTr="008A3C6B">
        <w:tc>
          <w:tcPr>
            <w:tcW w:w="4140" w:type="dxa"/>
          </w:tcPr>
          <w:p w14:paraId="78DB8A98" w14:textId="09AC25A1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960D51E" w14:textId="4911FD3B" w:rsidR="00804D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591</w:t>
            </w:r>
          </w:p>
        </w:tc>
        <w:tc>
          <w:tcPr>
            <w:tcW w:w="236" w:type="dxa"/>
          </w:tcPr>
          <w:p w14:paraId="32DCA8F4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564A764D" w14:textId="37B2D7B6" w:rsidR="00804D72" w:rsidRPr="00D5525C" w:rsidRDefault="00804D72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36" w:type="dxa"/>
          </w:tcPr>
          <w:p w14:paraId="01A943C4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9956DF" w14:textId="53572C02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76A68A57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E163565" w14:textId="596C4093" w:rsidR="00804D72" w:rsidRPr="00D5525C" w:rsidRDefault="00804D72" w:rsidP="00804D72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13078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804D72" w:rsidRPr="00D5525C" w14:paraId="4F78B8C5" w14:textId="77777777" w:rsidTr="008A3C6B">
        <w:tc>
          <w:tcPr>
            <w:tcW w:w="4140" w:type="dxa"/>
          </w:tcPr>
          <w:p w14:paraId="013D975B" w14:textId="77777777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ลำปางฟู</w:t>
            </w: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D5525C">
              <w:rPr>
                <w:rFonts w:ascii="Angsana New" w:hAnsi="Angsana New"/>
                <w:sz w:val="30"/>
                <w:szCs w:val="30"/>
                <w:cs/>
              </w:rPr>
              <w:t>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32E4325C" w14:textId="1569329F" w:rsidR="00804D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776CC504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CF2EBE" w14:textId="387CEE01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40E9B2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2520DC2" w14:textId="52403DD7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10E698E2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983C710" w14:textId="587F8EB8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72" w:rsidRPr="00D5525C" w14:paraId="587D5644" w14:textId="77777777" w:rsidTr="008A3C6B">
        <w:tc>
          <w:tcPr>
            <w:tcW w:w="4140" w:type="dxa"/>
          </w:tcPr>
          <w:p w14:paraId="65553ADA" w14:textId="77777777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11BF9C82" w14:textId="0AEEA52D" w:rsidR="00804D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236" w:type="dxa"/>
          </w:tcPr>
          <w:p w14:paraId="7EE3DC7F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68EF9F6" w14:textId="20422E87" w:rsidR="00804D72" w:rsidRPr="00D5525C" w:rsidRDefault="00804D72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36" w:type="dxa"/>
          </w:tcPr>
          <w:p w14:paraId="361815BB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50665B9" w14:textId="05913747" w:rsidR="00804D72" w:rsidRPr="00D5525C" w:rsidRDefault="00804D72" w:rsidP="00804D7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794C49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7083CE" w14:textId="12EC0479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72" w:rsidRPr="00D5525C" w14:paraId="4671EE03" w14:textId="77777777" w:rsidTr="008A3C6B">
        <w:tc>
          <w:tcPr>
            <w:tcW w:w="4140" w:type="dxa"/>
          </w:tcPr>
          <w:p w14:paraId="7394C588" w14:textId="77777777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25C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6AE340" w14:textId="00437556" w:rsidR="00804D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89CD701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3F12984" w14:textId="77777777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27303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35930D90" w14:textId="2F024DED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57C0E20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336C008" w14:textId="77777777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72" w:rsidRPr="00D5525C" w14:paraId="149CD549" w14:textId="77777777" w:rsidTr="008A3C6B">
        <w:tc>
          <w:tcPr>
            <w:tcW w:w="4140" w:type="dxa"/>
          </w:tcPr>
          <w:p w14:paraId="0E08C856" w14:textId="77777777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525C"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FA5247" w14:textId="033D7232" w:rsidR="00804D72" w:rsidRPr="00D5525C" w:rsidRDefault="007E2DBE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36" w:type="dxa"/>
            <w:shd w:val="clear" w:color="auto" w:fill="auto"/>
          </w:tcPr>
          <w:p w14:paraId="7B3328C2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4AF98CE" w14:textId="1A36FE2C" w:rsidR="00804D72" w:rsidRPr="00D5525C" w:rsidRDefault="00804D72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3C6B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0F861132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54E7678" w14:textId="06743A3E" w:rsidR="00804D72" w:rsidRPr="00D5525C" w:rsidRDefault="00804D72" w:rsidP="00804D7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3A220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80F78DF" w14:textId="3FC58675" w:rsidR="00804D72" w:rsidRPr="00D5525C" w:rsidRDefault="00804D72" w:rsidP="00804D72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72" w:rsidRPr="00D5525C" w14:paraId="6A4A3F4E" w14:textId="77777777" w:rsidTr="008A3C6B">
        <w:tc>
          <w:tcPr>
            <w:tcW w:w="4140" w:type="dxa"/>
          </w:tcPr>
          <w:p w14:paraId="5FAF15ED" w14:textId="77777777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E91F14" w14:textId="4EC022E8" w:rsidR="00804D72" w:rsidRPr="00D5525C" w:rsidRDefault="00CD2BA8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2,182</w:t>
            </w:r>
          </w:p>
        </w:tc>
        <w:tc>
          <w:tcPr>
            <w:tcW w:w="236" w:type="dxa"/>
            <w:shd w:val="clear" w:color="auto" w:fill="auto"/>
          </w:tcPr>
          <w:p w14:paraId="3C5A3761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C0B5A67" w14:textId="7E5254E8" w:rsidR="00804D72" w:rsidRPr="00D5525C" w:rsidRDefault="00804D72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  <w:shd w:val="clear" w:color="auto" w:fill="auto"/>
          </w:tcPr>
          <w:p w14:paraId="0A981D47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08A7EA03" w14:textId="33EB1864" w:rsidR="00804D72" w:rsidRPr="00244986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5,509,121</w:t>
            </w:r>
          </w:p>
        </w:tc>
        <w:tc>
          <w:tcPr>
            <w:tcW w:w="236" w:type="dxa"/>
          </w:tcPr>
          <w:p w14:paraId="2CC937ED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E7359D6" w14:textId="6ED16194" w:rsidR="00804D72" w:rsidRPr="00D5525C" w:rsidRDefault="00804D72" w:rsidP="00804D72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804D72" w:rsidRPr="00D5525C" w14:paraId="398B4FF5" w14:textId="77777777" w:rsidTr="00804D72">
        <w:tc>
          <w:tcPr>
            <w:tcW w:w="4140" w:type="dxa"/>
            <w:vAlign w:val="bottom"/>
          </w:tcPr>
          <w:p w14:paraId="3D6B8800" w14:textId="6516576A" w:rsidR="00804D72" w:rsidRPr="00D5525C" w:rsidRDefault="00804D72" w:rsidP="00804D72">
            <w:pPr>
              <w:tabs>
                <w:tab w:val="left" w:pos="720"/>
              </w:tabs>
              <w:spacing w:line="240" w:lineRule="auto"/>
              <w:ind w:left="254" w:hanging="254"/>
              <w:rPr>
                <w:rFonts w:ascii="Angsana New" w:hAnsi="Angsana New"/>
                <w:sz w:val="30"/>
                <w:szCs w:val="30"/>
                <w:cs/>
              </w:rPr>
            </w:pPr>
            <w:r w:rsidRPr="0000520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ะ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00520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D3AB8" w14:textId="3C08066F" w:rsidR="00804D72" w:rsidRPr="00D5525C" w:rsidRDefault="00CD2BA8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D29310" w14:textId="77777777" w:rsidR="00804D72" w:rsidRPr="00D5525C" w:rsidRDefault="00804D72" w:rsidP="00804D72">
            <w:pPr>
              <w:tabs>
                <w:tab w:val="decimal" w:pos="821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B60AE12" w14:textId="12F3B837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02B9B0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E9A63E9" w14:textId="7235A60F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F7CCB9" w14:textId="77777777" w:rsidR="00804D72" w:rsidRPr="00D5525C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475780C" w14:textId="08CCCEDF" w:rsidR="00804D72" w:rsidRPr="00D5525C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525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4D72" w:rsidRPr="00D5525C" w14:paraId="4715ABAA" w14:textId="77777777" w:rsidTr="008A3C6B">
        <w:trPr>
          <w:trHeight w:val="67"/>
        </w:trPr>
        <w:tc>
          <w:tcPr>
            <w:tcW w:w="4140" w:type="dxa"/>
            <w:vAlign w:val="bottom"/>
          </w:tcPr>
          <w:p w14:paraId="573C7494" w14:textId="77777777" w:rsidR="00804D72" w:rsidRPr="00D5525C" w:rsidRDefault="00804D72" w:rsidP="00804D7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552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134D2" w14:textId="535158D5" w:rsidR="00804D72" w:rsidRPr="00D5525C" w:rsidRDefault="00CD2BA8" w:rsidP="00804D72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2,182</w:t>
            </w:r>
          </w:p>
        </w:tc>
        <w:tc>
          <w:tcPr>
            <w:tcW w:w="236" w:type="dxa"/>
            <w:shd w:val="clear" w:color="auto" w:fill="auto"/>
          </w:tcPr>
          <w:p w14:paraId="57643B12" w14:textId="77777777" w:rsidR="00804D72" w:rsidRPr="00D5525C" w:rsidRDefault="00804D72" w:rsidP="00804D7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B1920" w14:textId="22370579" w:rsidR="00804D72" w:rsidRPr="00D5525C" w:rsidRDefault="00804D72" w:rsidP="00804D72">
            <w:pPr>
              <w:tabs>
                <w:tab w:val="decimal" w:pos="85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36" w:type="dxa"/>
            <w:shd w:val="clear" w:color="auto" w:fill="auto"/>
          </w:tcPr>
          <w:p w14:paraId="653FB691" w14:textId="77777777" w:rsidR="00804D72" w:rsidRPr="00D5525C" w:rsidRDefault="00804D72" w:rsidP="00804D7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BFA0" w14:textId="21266173" w:rsidR="00804D72" w:rsidRPr="00D5525C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5,509,121</w:t>
            </w:r>
          </w:p>
        </w:tc>
        <w:tc>
          <w:tcPr>
            <w:tcW w:w="236" w:type="dxa"/>
          </w:tcPr>
          <w:p w14:paraId="6D034CFE" w14:textId="77777777" w:rsidR="00804D72" w:rsidRPr="00D5525C" w:rsidRDefault="00804D72" w:rsidP="00804D72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2AD8D62" w14:textId="102C3087" w:rsidR="00804D72" w:rsidRPr="00D5525C" w:rsidRDefault="00804D72" w:rsidP="00804D72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Pr="00D552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</w:tbl>
    <w:p w14:paraId="0012F692" w14:textId="4C6335C7" w:rsidR="00482849" w:rsidRDefault="00482849">
      <w:pPr>
        <w:spacing w:line="240" w:lineRule="auto"/>
        <w:rPr>
          <w:rFonts w:ascii="Angsana New" w:hAnsi="Angsana New"/>
          <w:sz w:val="20"/>
          <w:szCs w:val="20"/>
        </w:rPr>
      </w:pPr>
    </w:p>
    <w:p w14:paraId="1512EC89" w14:textId="77777777" w:rsidR="00482849" w:rsidRDefault="00482849">
      <w:pPr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270"/>
        <w:gridCol w:w="810"/>
        <w:gridCol w:w="236"/>
        <w:gridCol w:w="844"/>
        <w:gridCol w:w="270"/>
        <w:gridCol w:w="900"/>
      </w:tblGrid>
      <w:tr w:rsidR="00CE2164" w:rsidRPr="00F472FE" w14:paraId="58F1400D" w14:textId="77777777" w:rsidTr="00AB0F58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7289E09B" w14:textId="7ACA5E42" w:rsidR="00CE2164" w:rsidRPr="00F472FE" w:rsidRDefault="00CE2164" w:rsidP="007C23F5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2E7A8289" w14:textId="77777777" w:rsidR="00CE2164" w:rsidRPr="00F472FE" w:rsidRDefault="00CE2164" w:rsidP="00B37E56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2CEE9C5C" w14:textId="77777777" w:rsidR="00CE2164" w:rsidRPr="00F472FE" w:rsidRDefault="00CE2164" w:rsidP="00B37E5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="00A27E9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84BB9" w:rsidRPr="00F472FE" w14:paraId="592CD5A1" w14:textId="77777777" w:rsidTr="00AB0F5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A330944" w14:textId="77777777" w:rsidR="00084BB9" w:rsidRPr="00F472FE" w:rsidRDefault="00084BB9" w:rsidP="00084BB9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2F747AD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</w:tcBorders>
          </w:tcPr>
          <w:p w14:paraId="738586BF" w14:textId="77777777" w:rsidR="00084BB9" w:rsidRPr="00F472FE" w:rsidRDefault="00640271" w:rsidP="00084BB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8F317D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A7C06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424D66F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433B82" w14:textId="77777777" w:rsidR="00084BB9" w:rsidRPr="00F472FE" w:rsidRDefault="00084BB9" w:rsidP="00084BB9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24EEC9A" w14:textId="77777777" w:rsidR="00084BB9" w:rsidRPr="00F472FE" w:rsidRDefault="00084BB9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D7ABE2" w14:textId="77777777" w:rsidR="00084BB9" w:rsidRPr="00F472FE" w:rsidRDefault="00084BB9" w:rsidP="00084BB9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E9D212" w14:textId="77777777" w:rsidR="00084BB9" w:rsidRPr="00F472FE" w:rsidRDefault="00640271" w:rsidP="00084BB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ณ วันที่</w:t>
            </w:r>
          </w:p>
        </w:tc>
      </w:tr>
      <w:tr w:rsidR="00401C32" w:rsidRPr="00F472FE" w14:paraId="14629F0C" w14:textId="77777777" w:rsidTr="00AB0F5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80C5A35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ED5920" w14:textId="7714443A" w:rsidR="00401C32" w:rsidRPr="00F472FE" w:rsidRDefault="00984B3F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01C32"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</w:tcBorders>
          </w:tcPr>
          <w:p w14:paraId="38811178" w14:textId="46DEAC56" w:rsidR="00401C32" w:rsidRPr="00640271" w:rsidRDefault="00984B3F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01C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81318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87F159" w14:textId="4198ECF2" w:rsidR="00401C32" w:rsidRPr="00F472FE" w:rsidRDefault="00984B3F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01C32"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42CB7B" w14:textId="77777777" w:rsidR="00401C32" w:rsidRPr="00F472FE" w:rsidRDefault="00401C32" w:rsidP="00401C3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98519F5" w14:textId="77777777" w:rsidR="00401C32" w:rsidRPr="00F472FE" w:rsidRDefault="00401C32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419189" w14:textId="77777777" w:rsidR="00401C32" w:rsidRPr="00F472FE" w:rsidRDefault="00401C32" w:rsidP="00401C3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38792430" w14:textId="77777777" w:rsidR="00401C32" w:rsidRPr="00F472FE" w:rsidRDefault="00401C32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6E231A" w14:textId="77777777" w:rsidR="00401C32" w:rsidRPr="00F472FE" w:rsidRDefault="00401C32" w:rsidP="00401C3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E4551DF" w14:textId="06D13E83" w:rsidR="00401C32" w:rsidRPr="00F472FE" w:rsidRDefault="00984B3F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401C3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="00813183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401C32" w:rsidRPr="00F472FE" w14:paraId="1F6C49F7" w14:textId="77777777" w:rsidTr="00AB0F58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67C4A54" w14:textId="746E1A48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</w:tcPr>
          <w:p w14:paraId="093C507C" w14:textId="0523B7A2" w:rsidR="00401C32" w:rsidRPr="00283DA1" w:rsidRDefault="00984B3F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0" w:type="dxa"/>
            <w:tcBorders>
              <w:top w:val="nil"/>
            </w:tcBorders>
          </w:tcPr>
          <w:p w14:paraId="69E861F6" w14:textId="655C8297" w:rsidR="00401C32" w:rsidRPr="00F472FE" w:rsidRDefault="00984B3F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030E0F" w14:textId="1DB12096" w:rsidR="00401C32" w:rsidRPr="00F472FE" w:rsidRDefault="00984B3F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3F1A4E" w14:textId="77777777" w:rsidR="00401C32" w:rsidRPr="00F472FE" w:rsidRDefault="00401C32" w:rsidP="00401C3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AE11FC4" w14:textId="77777777" w:rsidR="00401C32" w:rsidRPr="00F472FE" w:rsidRDefault="00401C32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8C7EBE" w14:textId="77777777" w:rsidR="00401C32" w:rsidRPr="00F472FE" w:rsidRDefault="00401C32" w:rsidP="00401C32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</w:tcPr>
          <w:p w14:paraId="5DE6FF03" w14:textId="77777777" w:rsidR="00401C32" w:rsidRPr="00F472FE" w:rsidRDefault="00401C32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D1F494" w14:textId="77777777" w:rsidR="00401C32" w:rsidRPr="00F472FE" w:rsidRDefault="00401C32" w:rsidP="00401C32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A0871D" w14:textId="24119800" w:rsidR="00401C32" w:rsidRPr="00F472FE" w:rsidRDefault="00984B3F" w:rsidP="00401C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401C32" w:rsidRPr="00F472FE" w14:paraId="7E758E63" w14:textId="77777777" w:rsidTr="00AB0F58">
        <w:trPr>
          <w:trHeight w:val="240"/>
          <w:tblHeader/>
        </w:trPr>
        <w:tc>
          <w:tcPr>
            <w:tcW w:w="3150" w:type="dxa"/>
          </w:tcPr>
          <w:p w14:paraId="185E5ED3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</w:tcPr>
          <w:p w14:paraId="7768932D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230" w:type="dxa"/>
            <w:gridSpan w:val="7"/>
            <w:tcBorders>
              <w:top w:val="nil"/>
              <w:bottom w:val="nil"/>
            </w:tcBorders>
          </w:tcPr>
          <w:p w14:paraId="01E30CFA" w14:textId="77777777" w:rsidR="00401C32" w:rsidRPr="00F472FE" w:rsidRDefault="00401C32" w:rsidP="00401C3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F472FE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401C32" w:rsidRPr="00F472FE" w14:paraId="3A2A56D3" w14:textId="77777777" w:rsidTr="00AB0F58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7EE45550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</w:tcBorders>
          </w:tcPr>
          <w:p w14:paraId="18A9DDD1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7AF693A" w14:textId="77777777" w:rsidR="00401C32" w:rsidRPr="00F472FE" w:rsidRDefault="00401C32" w:rsidP="00401C3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64A8CB" w14:textId="77777777" w:rsidR="00401C32" w:rsidRPr="00F472FE" w:rsidRDefault="00401C32" w:rsidP="00401C32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3AC3B9A" w14:textId="77777777" w:rsidR="00401C32" w:rsidRPr="00F472FE" w:rsidRDefault="00401C32" w:rsidP="00401C32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41776434" w14:textId="77777777" w:rsidR="00401C32" w:rsidRPr="00F472FE" w:rsidRDefault="00401C32" w:rsidP="00401C32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C4BEFE4" w14:textId="77777777" w:rsidR="00401C32" w:rsidRPr="00F472FE" w:rsidRDefault="00401C32" w:rsidP="00401C32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</w:tcBorders>
          </w:tcPr>
          <w:p w14:paraId="283EBEDE" w14:textId="77777777" w:rsidR="00401C32" w:rsidRPr="00F472FE" w:rsidRDefault="00401C32" w:rsidP="00401C32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A2D179A" w14:textId="77777777" w:rsidR="00401C32" w:rsidRPr="00F472FE" w:rsidRDefault="00401C32" w:rsidP="00401C32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EEF3753" w14:textId="77777777" w:rsidR="00401C32" w:rsidRPr="00F472FE" w:rsidRDefault="00401C32" w:rsidP="00401C32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04D72" w:rsidRPr="00F472FE" w14:paraId="10323895" w14:textId="77777777" w:rsidTr="00395152">
        <w:tc>
          <w:tcPr>
            <w:tcW w:w="3150" w:type="dxa"/>
          </w:tcPr>
          <w:p w14:paraId="0551B73F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โพลีน ชีวะอินทรีย์ จำกัด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</w:tcPr>
          <w:p w14:paraId="2AEF9027" w14:textId="6CCB7B66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4379FEB6" w14:textId="38EE799F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A2D5E17" w14:textId="0F4A42BF" w:rsidR="00804D72" w:rsidRPr="00994219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253,096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7F6740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7A90CB8" w14:textId="469CE4CA" w:rsidR="00804D72" w:rsidRPr="00857198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7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B59BC19" w14:textId="77777777" w:rsidR="00804D72" w:rsidRPr="00F472FE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C91C8F9" w14:textId="0C01FC71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65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FD7D3A5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DF3CF3" w14:textId="433E3379" w:rsidR="00804D72" w:rsidRPr="00F472FE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253,096</w:t>
            </w:r>
          </w:p>
        </w:tc>
      </w:tr>
      <w:tr w:rsidR="00804D72" w:rsidRPr="00F472FE" w14:paraId="510F2D9D" w14:textId="77777777" w:rsidTr="00395152">
        <w:tc>
          <w:tcPr>
            <w:tcW w:w="3150" w:type="dxa"/>
          </w:tcPr>
          <w:p w14:paraId="71B15ACE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900" w:type="dxa"/>
          </w:tcPr>
          <w:p w14:paraId="3BF59742" w14:textId="57DF16C7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57B893B8" w14:textId="2FBC98DD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F07E464" w14:textId="6D498BF3" w:rsidR="00804D72" w:rsidRPr="00994219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D1B568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42931E5" w14:textId="44497A2E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7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B6BF33C" w14:textId="77777777" w:rsidR="00804D72" w:rsidRPr="00F472FE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75F24DB" w14:textId="51E10CA7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65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15BA26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346C7" w14:textId="41AF499F" w:rsidR="00804D72" w:rsidRPr="00F472FE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44,153</w:t>
            </w:r>
          </w:p>
        </w:tc>
      </w:tr>
      <w:tr w:rsidR="00804D72" w:rsidRPr="00F472FE" w14:paraId="5D41976E" w14:textId="77777777" w:rsidTr="00395152">
        <w:tc>
          <w:tcPr>
            <w:tcW w:w="3150" w:type="dxa"/>
          </w:tcPr>
          <w:p w14:paraId="48856114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</w:tcPr>
          <w:p w14:paraId="3FEA082B" w14:textId="1D6BD0A1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1048338A" w14:textId="7141106D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CEDE769" w14:textId="72CA62F8" w:rsidR="00804D72" w:rsidRPr="00F472FE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D37C6B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58BD1D" w14:textId="7CA82243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5BA367" w14:textId="77777777" w:rsidR="00804D72" w:rsidRPr="00F472FE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E988428" w14:textId="59376BCF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565E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12AEED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CD7D02" w14:textId="3E2FCDA0" w:rsidR="00804D72" w:rsidRPr="00F472FE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97,993</w:t>
            </w:r>
          </w:p>
        </w:tc>
      </w:tr>
      <w:tr w:rsidR="00804D72" w:rsidRPr="00F472FE" w14:paraId="7B978F5B" w14:textId="77777777" w:rsidTr="00395152">
        <w:tc>
          <w:tcPr>
            <w:tcW w:w="3150" w:type="dxa"/>
          </w:tcPr>
          <w:p w14:paraId="385B51C5" w14:textId="21D9E7F4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900" w:type="dxa"/>
          </w:tcPr>
          <w:p w14:paraId="225CC13E" w14:textId="5162A92B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5B6E36B9" w14:textId="68202400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E3630D3" w14:textId="1D1CF09E" w:rsidR="00804D72" w:rsidRPr="00F472FE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397</w:t>
            </w:r>
            <w:r w:rsidRPr="0026111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FBCB6B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7ADA0" w14:textId="4AF03C68" w:rsidR="00804D72" w:rsidRPr="00F472FE" w:rsidRDefault="00804D72" w:rsidP="00804D72">
            <w:pPr>
              <w:tabs>
                <w:tab w:val="decimal" w:pos="6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38,600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68CA061" w14:textId="77777777" w:rsidR="00804D72" w:rsidRPr="00F472FE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F16721" w14:textId="7D4A2DFB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C7DA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0E382D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DF25C" w14:textId="21D2EBF9" w:rsidR="00804D72" w:rsidRPr="00F472FE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436,458</w:t>
            </w:r>
          </w:p>
        </w:tc>
      </w:tr>
      <w:tr w:rsidR="00804D72" w:rsidRPr="00F472FE" w14:paraId="26FBDF90" w14:textId="77777777" w:rsidTr="00395152">
        <w:tc>
          <w:tcPr>
            <w:tcW w:w="3150" w:type="dxa"/>
          </w:tcPr>
          <w:p w14:paraId="3EB5FDED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left="210" w:right="-108" w:hanging="21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มาสเตอร์ อาชีพ (ประเทศไทย) </w:t>
            </w:r>
          </w:p>
        </w:tc>
        <w:tc>
          <w:tcPr>
            <w:tcW w:w="900" w:type="dxa"/>
          </w:tcPr>
          <w:p w14:paraId="66DB32B4" w14:textId="77777777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23519C8" w14:textId="77777777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A2AC0D5" w14:textId="77777777" w:rsidR="00804D72" w:rsidRPr="00F472FE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34878B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0BA03" w14:textId="77777777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2CC8BF" w14:textId="77777777" w:rsidR="00804D72" w:rsidRPr="00F472FE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1E4869" w14:textId="77777777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6CCDC42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2A89F9" w14:textId="4DF0A256" w:rsidR="00804D72" w:rsidRPr="00F472FE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804D72" w:rsidRPr="00F472FE" w14:paraId="0D198414" w14:textId="77777777" w:rsidTr="00395152">
        <w:tc>
          <w:tcPr>
            <w:tcW w:w="3150" w:type="dxa"/>
          </w:tcPr>
          <w:p w14:paraId="27BC6371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left="210" w:right="-108" w:firstLine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013FAE83" w14:textId="6D836D55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03167D82" w14:textId="3411FE53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0D99443" w14:textId="2A5F0714" w:rsidR="00804D72" w:rsidRPr="00F472FE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20,790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197784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AAB61" w14:textId="33B3779D" w:rsidR="00804D72" w:rsidRPr="00857198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65D6EB6" w14:textId="77777777" w:rsidR="00804D72" w:rsidRPr="00F472FE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696CFC5E" w14:textId="070098CE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12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1A85D8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D699D" w14:textId="3CF2D75A" w:rsidR="00804D72" w:rsidRPr="00F472FE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20,790</w:t>
            </w:r>
          </w:p>
        </w:tc>
      </w:tr>
      <w:tr w:rsidR="00804D72" w:rsidRPr="00F472FE" w14:paraId="1822BA38" w14:textId="77777777" w:rsidTr="00395152">
        <w:tc>
          <w:tcPr>
            <w:tcW w:w="3150" w:type="dxa"/>
          </w:tcPr>
          <w:p w14:paraId="067AD66E" w14:textId="3E0A8B6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left="210" w:right="-108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583F">
              <w:rPr>
                <w:rFonts w:asciiTheme="majorBidi" w:hAnsiTheme="majorBidi"/>
                <w:sz w:val="26"/>
                <w:szCs w:val="26"/>
                <w:cs/>
              </w:rPr>
              <w:t>บริษัท ทีพีไอ รักษ์สุขภาพ จำกัด</w:t>
            </w:r>
          </w:p>
        </w:tc>
        <w:tc>
          <w:tcPr>
            <w:tcW w:w="900" w:type="dxa"/>
          </w:tcPr>
          <w:p w14:paraId="3180FB99" w14:textId="18B47CE6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shd w:val="clear" w:color="auto" w:fill="auto"/>
          </w:tcPr>
          <w:p w14:paraId="3C40FAEB" w14:textId="31568654" w:rsidR="00804D72" w:rsidRPr="00F472FE" w:rsidRDefault="00804D72" w:rsidP="00804D72">
            <w:pPr>
              <w:spacing w:line="240" w:lineRule="auto"/>
              <w:ind w:left="-63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MLR - 1.5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3E6D726" w14:textId="5618B041" w:rsidR="00804D72" w:rsidRPr="00F472FE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D8951C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DD37E0" w14:textId="4B3C5A3B" w:rsidR="00804D72" w:rsidRPr="00857198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5B56B03" w14:textId="77777777" w:rsidR="00804D72" w:rsidRPr="00F472FE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BD71560" w14:textId="655E6EA9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12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55BE20F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C3FA6" w14:textId="72C83271" w:rsidR="00804D72" w:rsidRPr="00F472FE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1,000</w:t>
            </w:r>
          </w:p>
        </w:tc>
      </w:tr>
      <w:tr w:rsidR="00804D72" w:rsidRPr="00F472FE" w14:paraId="51B72D1C" w14:textId="77777777" w:rsidTr="00395152">
        <w:tc>
          <w:tcPr>
            <w:tcW w:w="3150" w:type="dxa"/>
          </w:tcPr>
          <w:p w14:paraId="26ECB727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23B1C5F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0BC541D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3F389B8" w14:textId="6CC254A8" w:rsidR="00804D72" w:rsidRPr="00994219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814</w:t>
            </w:r>
            <w:r w:rsidRPr="00283DA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890</w:t>
            </w:r>
          </w:p>
        </w:tc>
        <w:tc>
          <w:tcPr>
            <w:tcW w:w="270" w:type="dxa"/>
          </w:tcPr>
          <w:p w14:paraId="50F71FA0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85176A" w14:textId="05440C38" w:rsidR="00804D72" w:rsidRPr="00AC09D4" w:rsidRDefault="00804D72" w:rsidP="00804D72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38,600</w:t>
            </w:r>
          </w:p>
        </w:tc>
        <w:tc>
          <w:tcPr>
            <w:tcW w:w="236" w:type="dxa"/>
            <w:shd w:val="clear" w:color="auto" w:fill="auto"/>
          </w:tcPr>
          <w:p w14:paraId="13E012A1" w14:textId="77777777" w:rsidR="00804D72" w:rsidRPr="00F472FE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76B27" w14:textId="1E957ADD" w:rsidR="00804D72" w:rsidRPr="00F472FE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687A4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5E7B90" w14:textId="679744CD" w:rsidR="00804D72" w:rsidRPr="00F472FE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853,490</w:t>
            </w:r>
          </w:p>
        </w:tc>
      </w:tr>
      <w:tr w:rsidR="00804D72" w:rsidRPr="00F472FE" w14:paraId="038AE017" w14:textId="77777777" w:rsidTr="00395152">
        <w:trPr>
          <w:trHeight w:val="80"/>
        </w:trPr>
        <w:tc>
          <w:tcPr>
            <w:tcW w:w="3150" w:type="dxa"/>
          </w:tcPr>
          <w:p w14:paraId="7B4A774A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</w:tcPr>
          <w:p w14:paraId="72CF5634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B00B4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7C6BDF3" w14:textId="3322352D" w:rsidR="00804D72" w:rsidRPr="00994219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4,143</w:t>
            </w:r>
          </w:p>
        </w:tc>
        <w:tc>
          <w:tcPr>
            <w:tcW w:w="270" w:type="dxa"/>
            <w:tcBorders>
              <w:bottom w:val="nil"/>
            </w:tcBorders>
          </w:tcPr>
          <w:p w14:paraId="4E71F4D5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CA7C41" w14:textId="3137687B" w:rsidR="00804D72" w:rsidRPr="00AC09D4" w:rsidRDefault="00804D72" w:rsidP="00804D72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24,199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70D7A2A" w14:textId="77777777" w:rsidR="00804D72" w:rsidRPr="00F472FE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149213" w14:textId="35B001C3" w:rsidR="00804D72" w:rsidRPr="00F472FE" w:rsidRDefault="00804D72" w:rsidP="00804D72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(17,481)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349D33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7F6D25" w14:textId="3C406FD4" w:rsidR="00804D72" w:rsidRPr="00F472FE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10,861</w:t>
            </w:r>
          </w:p>
        </w:tc>
      </w:tr>
      <w:tr w:rsidR="00804D72" w:rsidRPr="00F472FE" w14:paraId="62E37254" w14:textId="77777777" w:rsidTr="00395152">
        <w:tc>
          <w:tcPr>
            <w:tcW w:w="3150" w:type="dxa"/>
          </w:tcPr>
          <w:p w14:paraId="01C375F3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4290A978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2C2314B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2EE9ECC7" w14:textId="776BA935" w:rsidR="00804D72" w:rsidRPr="00AC09D4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819</w:t>
            </w:r>
            <w:r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2D62A9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EDB76" w14:textId="0F0EF7A1" w:rsidR="00804D72" w:rsidRPr="00AC09D4" w:rsidRDefault="00804D72" w:rsidP="00804D72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62,799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A6378C" w14:textId="77777777" w:rsidR="00804D72" w:rsidRPr="00AC09D4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ADF577" w14:textId="4C3E8646" w:rsidR="00804D72" w:rsidRPr="00AC09D4" w:rsidRDefault="00804D72" w:rsidP="00804D72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17,481</w:t>
            </w:r>
            <w:r w:rsidRPr="00AC09D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AE9697" w14:textId="77777777" w:rsidR="00804D72" w:rsidRPr="00F472FE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D4202F" w14:textId="15B1FA68" w:rsidR="00804D72" w:rsidRPr="00AC09D4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864,351</w:t>
            </w:r>
          </w:p>
        </w:tc>
      </w:tr>
      <w:tr w:rsidR="002F5567" w:rsidRPr="00F472FE" w14:paraId="49338BB3" w14:textId="77777777" w:rsidTr="000C668A">
        <w:tc>
          <w:tcPr>
            <w:tcW w:w="3150" w:type="dxa"/>
            <w:tcBorders>
              <w:top w:val="nil"/>
            </w:tcBorders>
          </w:tcPr>
          <w:p w14:paraId="3A5A860A" w14:textId="16BE7931" w:rsidR="002F5567" w:rsidRPr="00F472FE" w:rsidRDefault="000C4989" w:rsidP="000C4989">
            <w:pPr>
              <w:tabs>
                <w:tab w:val="left" w:pos="720"/>
              </w:tabs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155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0C498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CA32BF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ขาดทุนที่รับรู้ตามวิธีส่วนได้เสียที่เกินกว่าเงินลงทุน</w:t>
            </w:r>
          </w:p>
        </w:tc>
        <w:tc>
          <w:tcPr>
            <w:tcW w:w="900" w:type="dxa"/>
            <w:tcBorders>
              <w:top w:val="nil"/>
            </w:tcBorders>
          </w:tcPr>
          <w:p w14:paraId="3DD502AD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FD486E8" w14:textId="77777777" w:rsidR="002F5567" w:rsidRPr="00F472FE" w:rsidRDefault="002F5567" w:rsidP="002F556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74846E1" w14:textId="74814908" w:rsidR="002F5567" w:rsidRPr="00AC09D4" w:rsidRDefault="002F5567" w:rsidP="002F556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D3DBFC" w14:textId="77777777" w:rsidR="002F5567" w:rsidRPr="00F472FE" w:rsidRDefault="002F5567" w:rsidP="002F556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CAB3FDE" w14:textId="6E635A04" w:rsidR="002F5567" w:rsidRPr="000F348C" w:rsidRDefault="002F5567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BE0216" w14:textId="77777777" w:rsidR="002F5567" w:rsidRPr="000F348C" w:rsidRDefault="002F5567" w:rsidP="002F556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462E90C" w14:textId="2AFE071B" w:rsidR="002F5567" w:rsidRPr="000F348C" w:rsidRDefault="002F5567" w:rsidP="002F5567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935024" w14:textId="77777777" w:rsidR="002F5567" w:rsidRPr="000F348C" w:rsidRDefault="002F5567" w:rsidP="002F556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B766CAA" w14:textId="020D3A55" w:rsidR="002F5567" w:rsidRPr="000F348C" w:rsidRDefault="002F5567" w:rsidP="002F556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04D72" w:rsidRPr="00F472FE" w14:paraId="00739B34" w14:textId="77777777" w:rsidTr="00EB67CE">
        <w:tc>
          <w:tcPr>
            <w:tcW w:w="3150" w:type="dxa"/>
            <w:tcBorders>
              <w:top w:val="nil"/>
            </w:tcBorders>
          </w:tcPr>
          <w:p w14:paraId="5EF45FD2" w14:textId="3851F1DA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ทีพีไอ พาณิชย์ จำกัด</w:t>
            </w:r>
          </w:p>
        </w:tc>
        <w:tc>
          <w:tcPr>
            <w:tcW w:w="900" w:type="dxa"/>
            <w:tcBorders>
              <w:top w:val="nil"/>
            </w:tcBorders>
          </w:tcPr>
          <w:p w14:paraId="600CE011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8FCD1C7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4608A4D2" w14:textId="3AB8157B" w:rsidR="00804D72" w:rsidRPr="003E533C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4A7EAD9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48E96983" w14:textId="1BC33A17" w:rsidR="00804D72" w:rsidRPr="000F348C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D81A8E5" w14:textId="77777777" w:rsidR="00804D72" w:rsidRPr="000F348C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2393F05" w14:textId="2B9832BD" w:rsidR="00804D72" w:rsidRDefault="00804D72" w:rsidP="00804D72">
            <w:pPr>
              <w:tabs>
                <w:tab w:val="decimal" w:pos="6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3376E2" w14:textId="77777777" w:rsidR="00804D72" w:rsidRPr="000F348C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2664B4AA" w14:textId="08DF40D9" w:rsidR="00804D72" w:rsidRPr="000F348C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04D72" w:rsidRPr="00F472FE" w14:paraId="256A8CB1" w14:textId="77777777" w:rsidTr="00EB67CE">
        <w:tc>
          <w:tcPr>
            <w:tcW w:w="3150" w:type="dxa"/>
            <w:tcBorders>
              <w:top w:val="nil"/>
              <w:bottom w:val="nil"/>
            </w:tcBorders>
          </w:tcPr>
          <w:p w14:paraId="79EB420E" w14:textId="5565F03F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</w:t>
            </w:r>
            <w:r w:rsidRPr="00F472F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โรงกลั่นน้ำมันทีพีไอ 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1997</w:t>
            </w:r>
            <w:r w:rsidRPr="00F472F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)จำกัด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51FDB5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7EF4E0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E851357" w14:textId="678F3AEF" w:rsidR="00804D72" w:rsidRPr="00AC09D4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  <w:r w:rsidRPr="003E53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439B8B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16B2DA0C" w14:textId="3DB64431" w:rsidR="00804D72" w:rsidRPr="000F348C" w:rsidRDefault="00804D72" w:rsidP="00804D72">
            <w:pPr>
              <w:tabs>
                <w:tab w:val="decimal" w:pos="60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59DE">
              <w:rPr>
                <w:rFonts w:asciiTheme="majorBidi" w:hAnsiTheme="majorBidi" w:cstheme="majorBidi"/>
                <w:sz w:val="26"/>
                <w:szCs w:val="26"/>
              </w:rPr>
              <w:t>31,856</w:t>
            </w:r>
            <w:r w:rsidRPr="000F34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663BAD3" w14:textId="77777777" w:rsidR="00804D72" w:rsidRPr="000F348C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1B0320E6" w14:textId="3C0E6CF9" w:rsidR="00804D72" w:rsidRPr="000F348C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F348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211CEC6" w14:textId="77777777" w:rsidR="00804D72" w:rsidRPr="000F348C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0367D1C" w14:textId="5211861B" w:rsidR="00804D72" w:rsidRPr="000F348C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</w:t>
            </w:r>
            <w:r w:rsidR="009E59D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52,072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804D72" w:rsidRPr="00F472FE" w14:paraId="4FB9C5CB" w14:textId="77777777" w:rsidTr="00EB67CE">
        <w:tc>
          <w:tcPr>
            <w:tcW w:w="3150" w:type="dxa"/>
            <w:tcBorders>
              <w:top w:val="nil"/>
              <w:bottom w:val="nil"/>
            </w:tcBorders>
          </w:tcPr>
          <w:p w14:paraId="5BF815B7" w14:textId="4D56DDEE" w:rsidR="00804D72" w:rsidRPr="00DA64FF" w:rsidRDefault="00804D72" w:rsidP="00804D72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A64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DA64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  <w:sz w:val="26"/>
                <w:szCs w:val="26"/>
              </w:rPr>
              <w:br/>
            </w:r>
            <w:r w:rsidRPr="00BA29AC">
              <w:rPr>
                <w:rFonts w:asciiTheme="majorBidi" w:hAnsi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65F1E2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FD5439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9508D8" w14:textId="45786808" w:rsidR="00804D72" w:rsidRPr="00857198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80FCF0" w14:textId="77777777" w:rsidR="00804D72" w:rsidRPr="00F472FE" w:rsidRDefault="00804D72" w:rsidP="00804D72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48569" w14:textId="2467C765" w:rsidR="00804D72" w:rsidRPr="000F348C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F01A8" w14:textId="77777777" w:rsidR="00804D72" w:rsidRPr="000F348C" w:rsidRDefault="00804D72" w:rsidP="00804D72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F752D" w14:textId="0EC4867B" w:rsidR="00804D72" w:rsidRPr="000F348C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F35D0" w14:textId="77777777" w:rsidR="00804D72" w:rsidRPr="000F348C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6026B5" w14:textId="4EE44B8F" w:rsidR="00804D72" w:rsidRPr="000F348C" w:rsidRDefault="00804D72" w:rsidP="00804D7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04D72" w:rsidRPr="00F472FE" w14:paraId="5595D4B4" w14:textId="77777777" w:rsidTr="00EB67CE">
        <w:tc>
          <w:tcPr>
            <w:tcW w:w="3150" w:type="dxa"/>
            <w:tcBorders>
              <w:bottom w:val="nil"/>
            </w:tcBorders>
          </w:tcPr>
          <w:p w14:paraId="24E5E6FF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22DB8DD8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DD5CB3" w14:textId="77777777" w:rsidR="00804D72" w:rsidRPr="00F472FE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A38EF" w14:textId="431AB153" w:rsidR="00804D72" w:rsidRPr="00F472FE" w:rsidRDefault="00804D72" w:rsidP="00804D72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A716F9" w14:textId="77777777" w:rsidR="00804D72" w:rsidRPr="00F472FE" w:rsidRDefault="00804D72" w:rsidP="00804D72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auto"/>
          </w:tcPr>
          <w:p w14:paraId="2F290262" w14:textId="21FDDB0E" w:rsidR="00804D72" w:rsidRPr="000F348C" w:rsidRDefault="00804D72" w:rsidP="00804D72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4D3EB8" w14:textId="77777777" w:rsidR="00804D72" w:rsidRPr="000F348C" w:rsidRDefault="00804D72" w:rsidP="00804D72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556BFFDF" w14:textId="58ADE382" w:rsidR="00804D72" w:rsidRPr="000F348C" w:rsidRDefault="00804D72" w:rsidP="00804D72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43DE7C" w14:textId="77777777" w:rsidR="00804D72" w:rsidRPr="000F348C" w:rsidRDefault="00804D72" w:rsidP="00804D72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B1808" w14:textId="51FE37F7" w:rsidR="00804D72" w:rsidRPr="000F348C" w:rsidRDefault="00804D72" w:rsidP="00804D72">
            <w:pPr>
              <w:tabs>
                <w:tab w:val="decimal" w:pos="69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</w:t>
            </w:r>
            <w:r w:rsidR="009E59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2,279</w:t>
            </w:r>
          </w:p>
        </w:tc>
      </w:tr>
    </w:tbl>
    <w:p w14:paraId="700DE982" w14:textId="2BF7672A" w:rsidR="00FA0AB9" w:rsidRDefault="00FA0AB9" w:rsidP="00B37E56">
      <w:pPr>
        <w:pStyle w:val="Bo-C1Content"/>
        <w:ind w:right="-25"/>
        <w:jc w:val="both"/>
        <w:rPr>
          <w:spacing w:val="-4"/>
          <w:sz w:val="20"/>
          <w:szCs w:val="20"/>
        </w:rPr>
      </w:pPr>
    </w:p>
    <w:p w14:paraId="4E521ACE" w14:textId="5F320B56" w:rsidR="005C1854" w:rsidRPr="00F047E9" w:rsidRDefault="005C1854" w:rsidP="005C1854">
      <w:pPr>
        <w:pStyle w:val="Bo-C1Content"/>
        <w:ind w:right="-25"/>
        <w:rPr>
          <w:cs/>
          <w:lang w:val="en-US"/>
        </w:rPr>
      </w:pPr>
      <w:r w:rsidRPr="00F047E9">
        <w:rPr>
          <w:rFonts w:hint="cs"/>
          <w:spacing w:val="-10"/>
          <w:cs/>
        </w:rPr>
        <w:t xml:space="preserve">เมื่อวันที่ </w:t>
      </w:r>
      <w:r w:rsidRPr="00F047E9">
        <w:rPr>
          <w:spacing w:val="-10"/>
          <w:lang w:val="en-US"/>
        </w:rPr>
        <w:t xml:space="preserve">30 </w:t>
      </w:r>
      <w:r w:rsidRPr="00F047E9">
        <w:rPr>
          <w:rFonts w:hint="cs"/>
          <w:spacing w:val="-10"/>
          <w:cs/>
          <w:lang w:val="en-US"/>
        </w:rPr>
        <w:t xml:space="preserve">กันยายน </w:t>
      </w:r>
      <w:r w:rsidRPr="00F047E9">
        <w:rPr>
          <w:spacing w:val="-10"/>
          <w:lang w:val="en-US"/>
        </w:rPr>
        <w:t xml:space="preserve">2564 </w:t>
      </w:r>
      <w:r w:rsidRPr="00F047E9">
        <w:rPr>
          <w:spacing w:val="-10"/>
          <w:cs/>
        </w:rPr>
        <w:t>บริษัทได้ทำ</w:t>
      </w:r>
      <w:r w:rsidRPr="00F047E9">
        <w:rPr>
          <w:rFonts w:hint="cs"/>
          <w:spacing w:val="-10"/>
          <w:cs/>
        </w:rPr>
        <w:t>บันทึกข้อตกลงชำระหนี้</w:t>
      </w:r>
      <w:r w:rsidRPr="00F047E9">
        <w:rPr>
          <w:spacing w:val="-10"/>
          <w:cs/>
        </w:rPr>
        <w:t>กับบริษัท</w:t>
      </w:r>
      <w:r w:rsidR="00F047E9" w:rsidRPr="00F047E9">
        <w:rPr>
          <w:rFonts w:hint="cs"/>
          <w:spacing w:val="-10"/>
          <w:cs/>
        </w:rPr>
        <w:t xml:space="preserve">ย่อยแห่งหนึ่ง จำนวนทั้งสิ้น </w:t>
      </w:r>
      <w:r w:rsidR="00F047E9" w:rsidRPr="00F047E9">
        <w:rPr>
          <w:spacing w:val="-10"/>
          <w:lang w:val="en-US"/>
        </w:rPr>
        <w:t xml:space="preserve">444.65 </w:t>
      </w:r>
      <w:r w:rsidR="00F047E9" w:rsidRPr="00F047E9">
        <w:rPr>
          <w:rFonts w:hint="cs"/>
          <w:spacing w:val="-10"/>
          <w:cs/>
          <w:lang w:val="en-US"/>
        </w:rPr>
        <w:t>ล้านบาท</w:t>
      </w:r>
      <w:r w:rsidR="00F047E9">
        <w:rPr>
          <w:rFonts w:hint="cs"/>
          <w:spacing w:val="2"/>
          <w:cs/>
          <w:lang w:val="en-US"/>
        </w:rPr>
        <w:t xml:space="preserve"> </w:t>
      </w:r>
      <w:r w:rsidRPr="00524B9F">
        <w:rPr>
          <w:rFonts w:hint="cs"/>
          <w:spacing w:val="-4"/>
          <w:cs/>
        </w:rPr>
        <w:t xml:space="preserve">ภายใต้ข้อตกลงดังกล่าวบริษัทย่อยจะโอนกรรมสิทธิ์ที่ดินมูลค่า </w:t>
      </w:r>
      <w:r w:rsidRPr="00524B9F">
        <w:rPr>
          <w:spacing w:val="-4"/>
          <w:lang w:val="en-US"/>
        </w:rPr>
        <w:t xml:space="preserve">54.07 </w:t>
      </w:r>
      <w:r w:rsidRPr="00524B9F">
        <w:rPr>
          <w:rFonts w:hint="cs"/>
          <w:spacing w:val="-4"/>
          <w:cs/>
          <w:lang w:val="en-US"/>
        </w:rPr>
        <w:t xml:space="preserve">ล้านบาท และชำระเงินสดจำนวน </w:t>
      </w:r>
      <w:r w:rsidRPr="00524B9F">
        <w:rPr>
          <w:spacing w:val="-4"/>
          <w:lang w:val="en-US"/>
        </w:rPr>
        <w:t xml:space="preserve">1.10 </w:t>
      </w:r>
      <w:r w:rsidRPr="00524B9F">
        <w:rPr>
          <w:rFonts w:hint="cs"/>
          <w:spacing w:val="-4"/>
          <w:cs/>
          <w:lang w:val="en-US"/>
        </w:rPr>
        <w:t xml:space="preserve">ล้านบาท เพื่อเป็นการชำระหนี้ให้แก่บริษัท แล้วบริษัทจะปลดหนี้เงินต้นรวมดอกเบี้ยให้แก่บริษัทย่อย จำนวน </w:t>
      </w:r>
      <w:r w:rsidRPr="00524B9F">
        <w:rPr>
          <w:spacing w:val="-4"/>
          <w:lang w:val="en-US"/>
        </w:rPr>
        <w:t xml:space="preserve">366.75 </w:t>
      </w:r>
      <w:r w:rsidRPr="00524B9F">
        <w:rPr>
          <w:rFonts w:hint="cs"/>
          <w:spacing w:val="-4"/>
          <w:cs/>
          <w:lang w:val="en-US"/>
        </w:rPr>
        <w:t xml:space="preserve">ล้านบาท สำหรับหนี้ส่วนที่เหลือจำนวน </w:t>
      </w:r>
      <w:r w:rsidRPr="00524B9F">
        <w:rPr>
          <w:spacing w:val="-4"/>
          <w:lang w:val="en-US"/>
        </w:rPr>
        <w:t xml:space="preserve">24.09 </w:t>
      </w:r>
      <w:r w:rsidRPr="00524B9F">
        <w:rPr>
          <w:rFonts w:hint="cs"/>
          <w:spacing w:val="-4"/>
          <w:cs/>
          <w:lang w:val="en-US"/>
        </w:rPr>
        <w:t xml:space="preserve">ล้านบาท บริษัทย่อยอยู่ระหว่างการพิจารณาการขอคืนภาษีมูลค่าเพิ่มจากกรมสรรพากร หากได้รับคืนจำนวนเท่าใด บริษัทย่อยสัญญาว่าจะชำระคืนให้แก่บริษัทภายใน </w:t>
      </w:r>
      <w:r w:rsidRPr="00524B9F">
        <w:rPr>
          <w:spacing w:val="-4"/>
          <w:lang w:val="en-US"/>
        </w:rPr>
        <w:t xml:space="preserve">30 </w:t>
      </w:r>
      <w:r w:rsidRPr="00524B9F">
        <w:rPr>
          <w:rFonts w:hint="cs"/>
          <w:spacing w:val="-4"/>
          <w:cs/>
          <w:lang w:val="en-US"/>
        </w:rPr>
        <w:t>วัน นับจากที่บริษัทย่อยได้รับเงินคืนจากกรมสรรพากร</w:t>
      </w:r>
    </w:p>
    <w:p w14:paraId="47357958" w14:textId="77777777" w:rsidR="00FA0AB9" w:rsidRDefault="00FA0AB9">
      <w:pPr>
        <w:spacing w:line="240" w:lineRule="auto"/>
        <w:rPr>
          <w:rFonts w:ascii="Angsana New" w:hAnsi="Angsana New"/>
          <w:spacing w:val="-4"/>
          <w:sz w:val="20"/>
          <w:szCs w:val="20"/>
        </w:rPr>
      </w:pPr>
      <w:r>
        <w:rPr>
          <w:spacing w:val="-4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70"/>
        <w:gridCol w:w="1080"/>
        <w:gridCol w:w="270"/>
        <w:gridCol w:w="1080"/>
      </w:tblGrid>
      <w:tr w:rsidR="001A69B6" w:rsidRPr="001A69B6" w14:paraId="082053C2" w14:textId="77777777" w:rsidTr="00FA0AB9">
        <w:trPr>
          <w:tblHeader/>
        </w:trPr>
        <w:tc>
          <w:tcPr>
            <w:tcW w:w="3870" w:type="dxa"/>
          </w:tcPr>
          <w:p w14:paraId="0B56FB3E" w14:textId="73DD2598" w:rsidR="001A69B6" w:rsidRPr="001A69B6" w:rsidRDefault="001A69B6" w:rsidP="001A69B6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2F14162" w14:textId="7777777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66077F" w14:textId="77777777" w:rsidR="001A69B6" w:rsidRPr="001A69B6" w:rsidRDefault="001A69B6" w:rsidP="001A69B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13A6423" w14:textId="77777777" w:rsidR="001A69B6" w:rsidRPr="001A69B6" w:rsidRDefault="001A69B6" w:rsidP="001A69B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1A69B6" w14:paraId="185D1896" w14:textId="77777777" w:rsidTr="00FA0AB9">
        <w:trPr>
          <w:tblHeader/>
        </w:trPr>
        <w:tc>
          <w:tcPr>
            <w:tcW w:w="3870" w:type="dxa"/>
          </w:tcPr>
          <w:p w14:paraId="5B39E010" w14:textId="05F82774" w:rsidR="00745748" w:rsidRPr="001A69B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55B48E" w14:textId="12AFA59F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D5A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30FC9742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43997D" w14:textId="2170C0FD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D643A6E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228EFD" w14:textId="2DD38BC2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D5A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7DD451A7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D7A63" w14:textId="0B51E6A6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1A69B6" w14:paraId="0E9A91DB" w14:textId="77777777" w:rsidTr="00FA0AB9">
        <w:trPr>
          <w:tblHeader/>
        </w:trPr>
        <w:tc>
          <w:tcPr>
            <w:tcW w:w="3870" w:type="dxa"/>
          </w:tcPr>
          <w:p w14:paraId="26082C16" w14:textId="77777777" w:rsidR="00745748" w:rsidRPr="001A69B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2222" w14:textId="0DDFB7AD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E7A3989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FE05AE" w14:textId="4BD10EC1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092C8D93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D3FFE13" w14:textId="7EA29F76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6B02D5D0" w14:textId="77777777" w:rsidR="00745748" w:rsidRPr="001A69B6" w:rsidRDefault="00745748" w:rsidP="0074574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182FA" w14:textId="2232636D" w:rsidR="00745748" w:rsidRPr="001A69B6" w:rsidRDefault="00984B3F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1A69B6" w14:paraId="08D07245" w14:textId="77777777" w:rsidTr="00FA0AB9">
        <w:trPr>
          <w:tblHeader/>
        </w:trPr>
        <w:tc>
          <w:tcPr>
            <w:tcW w:w="3870" w:type="dxa"/>
          </w:tcPr>
          <w:p w14:paraId="4684E631" w14:textId="77777777" w:rsidR="00745748" w:rsidRPr="001A69B6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737FCC60" w14:textId="77777777" w:rsidR="00745748" w:rsidRPr="001A69B6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1A69B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0F58" w:rsidRPr="001A69B6" w14:paraId="0B2DEBD4" w14:textId="77777777" w:rsidTr="00E9605F">
        <w:tc>
          <w:tcPr>
            <w:tcW w:w="3870" w:type="dxa"/>
          </w:tcPr>
          <w:p w14:paraId="2673253F" w14:textId="6E7691BB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310" w:type="dxa"/>
            <w:gridSpan w:val="7"/>
          </w:tcPr>
          <w:p w14:paraId="2A68A27A" w14:textId="77777777" w:rsidR="00AB0F58" w:rsidRPr="001A69B6" w:rsidRDefault="00AB0F58" w:rsidP="00AB0F5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0F58" w:rsidRPr="001A69B6" w14:paraId="222A495C" w14:textId="77777777" w:rsidTr="00E9605F">
        <w:tc>
          <w:tcPr>
            <w:tcW w:w="3870" w:type="dxa"/>
          </w:tcPr>
          <w:p w14:paraId="55530BBF" w14:textId="6AF1B4A5" w:rsidR="00AB0F58" w:rsidRPr="001A69B6" w:rsidRDefault="00AB0F58" w:rsidP="000105FE">
            <w:pPr>
              <w:tabs>
                <w:tab w:val="left" w:pos="197"/>
              </w:tabs>
              <w:spacing w:line="240" w:lineRule="atLeast"/>
              <w:ind w:right="65" w:firstLine="2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310" w:type="dxa"/>
            <w:gridSpan w:val="7"/>
          </w:tcPr>
          <w:p w14:paraId="6DF66FC2" w14:textId="77777777" w:rsidR="00AB0F58" w:rsidRPr="001A69B6" w:rsidRDefault="00AB0F58" w:rsidP="00AB0F5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0F58" w:rsidRPr="001A69B6" w14:paraId="0C6AAC26" w14:textId="77777777" w:rsidTr="00AB0F58">
        <w:trPr>
          <w:trHeight w:val="60"/>
        </w:trPr>
        <w:tc>
          <w:tcPr>
            <w:tcW w:w="3870" w:type="dxa"/>
          </w:tcPr>
          <w:p w14:paraId="3FBC6A0D" w14:textId="77777777" w:rsidR="00AB0F58" w:rsidRPr="001A69B6" w:rsidRDefault="00AB0F58" w:rsidP="00AB0F5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A3D5C46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9C451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BD3DEE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D9985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756CA" w14:textId="77777777" w:rsidR="00AB0F58" w:rsidRPr="001A69B6" w:rsidRDefault="00AB0F58" w:rsidP="00AB0F5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94433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4A1093" w14:textId="77777777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4D72" w:rsidRPr="001A69B6" w14:paraId="06271860" w14:textId="77777777" w:rsidTr="002C5266">
        <w:tc>
          <w:tcPr>
            <w:tcW w:w="3870" w:type="dxa"/>
          </w:tcPr>
          <w:p w14:paraId="735AF1FD" w14:textId="77777777" w:rsidR="00804D72" w:rsidRPr="001A69B6" w:rsidRDefault="00804D72" w:rsidP="00804D7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03025BFE" w14:textId="17863904" w:rsidR="00804D72" w:rsidRPr="001A69B6" w:rsidRDefault="00524B9F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8FD41A" w14:textId="77777777" w:rsidR="00804D72" w:rsidRPr="001A69B6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89F1A" w14:textId="6AF3DF17" w:rsidR="00804D72" w:rsidRPr="001A69B6" w:rsidRDefault="00804D72" w:rsidP="00804D7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F8C4EA7" w14:textId="77777777" w:rsidR="00804D72" w:rsidRPr="001A69B6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B21950" w14:textId="3C1C6EB2" w:rsidR="00804D72" w:rsidRPr="001A69B6" w:rsidRDefault="00804D72" w:rsidP="00804D7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70" w:type="dxa"/>
          </w:tcPr>
          <w:p w14:paraId="1F81F14C" w14:textId="77777777" w:rsidR="00804D72" w:rsidRPr="001A69B6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2C547" w14:textId="5298D500" w:rsidR="00804D72" w:rsidRPr="001A69B6" w:rsidRDefault="00804D72" w:rsidP="00804D7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524B9F" w:rsidRPr="001A69B6" w14:paraId="41F47F95" w14:textId="77777777" w:rsidTr="002C5266">
        <w:tc>
          <w:tcPr>
            <w:tcW w:w="3870" w:type="dxa"/>
            <w:vAlign w:val="bottom"/>
          </w:tcPr>
          <w:p w14:paraId="24DEDDB7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4EC69DC" w14:textId="48A4C4AB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CA5CF20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7CCEE" w14:textId="423C9949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164D72D2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3AAA25" w14:textId="29CF7B61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72,182</w:t>
            </w:r>
          </w:p>
        </w:tc>
        <w:tc>
          <w:tcPr>
            <w:tcW w:w="270" w:type="dxa"/>
          </w:tcPr>
          <w:p w14:paraId="499E2EB3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25A06" w14:textId="2453D6C2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524B9F" w:rsidRPr="001A69B6" w14:paraId="678E6B09" w14:textId="77777777" w:rsidTr="002C5266">
        <w:tc>
          <w:tcPr>
            <w:tcW w:w="3870" w:type="dxa"/>
            <w:vAlign w:val="bottom"/>
          </w:tcPr>
          <w:p w14:paraId="5BCF4414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3973A203" w14:textId="7419BB25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41B1267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9DAD92" w14:textId="61F62A90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187DB3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9B16B0" w14:textId="17BD147A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6,101</w:t>
            </w:r>
          </w:p>
        </w:tc>
        <w:tc>
          <w:tcPr>
            <w:tcW w:w="270" w:type="dxa"/>
          </w:tcPr>
          <w:p w14:paraId="13C255E7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662B0E" w14:textId="41A0B6FC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</w:tr>
      <w:tr w:rsidR="00524B9F" w:rsidRPr="001A69B6" w14:paraId="2EB3C2A9" w14:textId="77777777" w:rsidTr="002C5266">
        <w:tc>
          <w:tcPr>
            <w:tcW w:w="3870" w:type="dxa"/>
            <w:vAlign w:val="bottom"/>
          </w:tcPr>
          <w:p w14:paraId="5DAD25E3" w14:textId="1F80024A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โรงกลั่นน้ำมันทีพีไอ 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1997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) จำกัด</w:t>
            </w:r>
          </w:p>
        </w:tc>
        <w:tc>
          <w:tcPr>
            <w:tcW w:w="1170" w:type="dxa"/>
            <w:shd w:val="clear" w:color="auto" w:fill="auto"/>
          </w:tcPr>
          <w:p w14:paraId="56936BB3" w14:textId="1A2D7148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097A3FE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7B2BAE" w14:textId="149B4705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4774FA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5F483A" w14:textId="4BC756CC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662B5C2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3A166" w14:textId="672C46B6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</w:tr>
      <w:tr w:rsidR="00524B9F" w:rsidRPr="001A69B6" w14:paraId="5E80315D" w14:textId="77777777" w:rsidTr="002C5266">
        <w:tc>
          <w:tcPr>
            <w:tcW w:w="3870" w:type="dxa"/>
            <w:vAlign w:val="bottom"/>
          </w:tcPr>
          <w:p w14:paraId="2D51D58E" w14:textId="12A018BC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377A6FC5" w14:textId="5C5F8DED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F1EA178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256EAF" w14:textId="42F89F11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813ED3E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8129CD" w14:textId="3959BF14" w:rsidR="00524B9F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54,487</w:t>
            </w:r>
          </w:p>
        </w:tc>
        <w:tc>
          <w:tcPr>
            <w:tcW w:w="270" w:type="dxa"/>
          </w:tcPr>
          <w:p w14:paraId="192DAC37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46E82" w14:textId="7E723853" w:rsidR="00524B9F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947</w:t>
            </w:r>
          </w:p>
        </w:tc>
      </w:tr>
      <w:tr w:rsidR="00524B9F" w:rsidRPr="001A69B6" w14:paraId="4080FEC9" w14:textId="77777777" w:rsidTr="002C5266">
        <w:tc>
          <w:tcPr>
            <w:tcW w:w="3870" w:type="dxa"/>
            <w:vAlign w:val="bottom"/>
          </w:tcPr>
          <w:p w14:paraId="4261405A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27EE878D" w14:textId="58D4B4D5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4D2F14F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294F" w14:textId="14C96358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EBD8BB8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A611BE" w14:textId="43043C7B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98,476</w:t>
            </w:r>
          </w:p>
        </w:tc>
        <w:tc>
          <w:tcPr>
            <w:tcW w:w="270" w:type="dxa"/>
          </w:tcPr>
          <w:p w14:paraId="1603A8A0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8CCAE" w14:textId="279C8F96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</w:tr>
      <w:tr w:rsidR="00524B9F" w:rsidRPr="001A69B6" w14:paraId="2C2E165C" w14:textId="77777777" w:rsidTr="002C5266">
        <w:tc>
          <w:tcPr>
            <w:tcW w:w="3870" w:type="dxa"/>
            <w:vAlign w:val="bottom"/>
          </w:tcPr>
          <w:p w14:paraId="2FBB3B1D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3CD7960F" w14:textId="732A3341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5A4A513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DABC3" w14:textId="2A922063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0C9313DC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6DA55C" w14:textId="149108D6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666D6401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2734D" w14:textId="118F0952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</w:tr>
      <w:tr w:rsidR="00524B9F" w:rsidRPr="001A69B6" w14:paraId="32EBFEA8" w14:textId="77777777" w:rsidTr="002C5266">
        <w:tc>
          <w:tcPr>
            <w:tcW w:w="3870" w:type="dxa"/>
            <w:vAlign w:val="bottom"/>
          </w:tcPr>
          <w:p w14:paraId="7F1C8289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3C8CE0A" w14:textId="34FD49B0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9950A4F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B946C6" w14:textId="3B84668E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FDCFE1B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D4C77" w14:textId="1B0CBE87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653B5854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88C52" w14:textId="730CFAD9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</w:tr>
      <w:tr w:rsidR="00524B9F" w:rsidRPr="001A69B6" w14:paraId="66A35C1B" w14:textId="77777777" w:rsidTr="002C5266">
        <w:tc>
          <w:tcPr>
            <w:tcW w:w="3870" w:type="dxa"/>
          </w:tcPr>
          <w:p w14:paraId="229536D8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5165BEB4" w14:textId="7400AF30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751EF1C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4ED858" w14:textId="1C3DD3AD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4CE7346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290CF6" w14:textId="6D9DB6EF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</w:tcPr>
          <w:p w14:paraId="24E30C9D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7B54F" w14:textId="13D5715A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</w:tr>
      <w:tr w:rsidR="00524B9F" w:rsidRPr="001A69B6" w14:paraId="0A3C04D6" w14:textId="77777777" w:rsidTr="00411B49">
        <w:tc>
          <w:tcPr>
            <w:tcW w:w="3870" w:type="dxa"/>
          </w:tcPr>
          <w:p w14:paraId="241171CB" w14:textId="77777777" w:rsidR="00524B9F" w:rsidRPr="001A69B6" w:rsidRDefault="00524B9F" w:rsidP="00524B9F">
            <w:pPr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ทีพีไอ โพลีน เพาเวอร์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br/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7477F" w14:textId="3781D440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658EA94D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01EAD5" w14:textId="75214B11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D9AAA85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8C928B" w14:textId="3A79BB67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DEE3B8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D2E22F" w14:textId="72939115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</w:tr>
      <w:tr w:rsidR="00524B9F" w:rsidRPr="001A69B6" w14:paraId="6D7A40F8" w14:textId="77777777" w:rsidTr="00524B9F">
        <w:tc>
          <w:tcPr>
            <w:tcW w:w="3870" w:type="dxa"/>
          </w:tcPr>
          <w:p w14:paraId="3B923E77" w14:textId="77777777" w:rsidR="00524B9F" w:rsidRPr="001A69B6" w:rsidRDefault="00524B9F" w:rsidP="00524B9F">
            <w:pPr>
              <w:spacing w:line="240" w:lineRule="auto"/>
              <w:ind w:left="246" w:hanging="24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อ่อนนุช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7321F6" w14:textId="0AB86A14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EAC62F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C207F6" w14:textId="3EC43D4B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B85131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0FA323" w14:textId="727A68CE" w:rsidR="00524B9F" w:rsidRPr="004A307D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F2437E" w14:textId="77777777" w:rsidR="00524B9F" w:rsidRPr="004A307D" w:rsidRDefault="00524B9F" w:rsidP="00524B9F">
            <w:pPr>
              <w:spacing w:line="240" w:lineRule="atLeast"/>
              <w:ind w:right="6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140114" w14:textId="6C97655E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524B9F" w:rsidRPr="001A69B6" w14:paraId="34E24E0A" w14:textId="77777777" w:rsidTr="002C5266">
        <w:tc>
          <w:tcPr>
            <w:tcW w:w="3870" w:type="dxa"/>
          </w:tcPr>
          <w:p w14:paraId="7E996C98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5EE811BB" w14:textId="5FCA3809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FD1F5C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A8B988" w14:textId="503B9FE2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7E25739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38DDC1" w14:textId="53611A62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DA009DB" w14:textId="77777777" w:rsidR="00524B9F" w:rsidRPr="001A69B6" w:rsidRDefault="00524B9F" w:rsidP="00524B9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FA7011C" w14:textId="5A4BD48B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524B9F" w:rsidRPr="001A69B6" w14:paraId="672DE270" w14:textId="77777777" w:rsidTr="002C5266">
        <w:tc>
          <w:tcPr>
            <w:tcW w:w="3870" w:type="dxa"/>
          </w:tcPr>
          <w:p w14:paraId="68D89851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58584E97" w14:textId="6BD4A901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CBD7AA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1D624E" w14:textId="0DE26899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514A76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A28216" w14:textId="186B09A6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6,561</w:t>
            </w:r>
          </w:p>
        </w:tc>
        <w:tc>
          <w:tcPr>
            <w:tcW w:w="270" w:type="dxa"/>
          </w:tcPr>
          <w:p w14:paraId="7D654B26" w14:textId="77777777" w:rsidR="00524B9F" w:rsidRPr="001A69B6" w:rsidRDefault="00524B9F" w:rsidP="00524B9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00E3BF" w14:textId="3AE3A3FD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</w:tr>
      <w:tr w:rsidR="00524B9F" w:rsidRPr="001A69B6" w14:paraId="2B6B9007" w14:textId="77777777" w:rsidTr="009229DC">
        <w:tc>
          <w:tcPr>
            <w:tcW w:w="3870" w:type="dxa"/>
          </w:tcPr>
          <w:p w14:paraId="350CC75E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46493166" w14:textId="58646F3E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F8DE24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6EB483" w14:textId="67160EBF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0FF097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8D9E7B" w14:textId="73F92656" w:rsidR="00524B9F" w:rsidRPr="00925592" w:rsidRDefault="00524B9F" w:rsidP="00524B9F">
            <w:pPr>
              <w:tabs>
                <w:tab w:val="decimal" w:pos="835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</w:tcPr>
          <w:p w14:paraId="5A05B56A" w14:textId="77777777" w:rsidR="00524B9F" w:rsidRPr="001A69B6" w:rsidRDefault="00524B9F" w:rsidP="00524B9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80D9075" w14:textId="4B4F62F3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A69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078</w:t>
            </w:r>
          </w:p>
        </w:tc>
      </w:tr>
      <w:tr w:rsidR="00524B9F" w:rsidRPr="001A69B6" w14:paraId="40F15DB8" w14:textId="77777777" w:rsidTr="009229DC">
        <w:tc>
          <w:tcPr>
            <w:tcW w:w="3870" w:type="dxa"/>
          </w:tcPr>
          <w:p w14:paraId="588126DF" w14:textId="77777777" w:rsidR="00524B9F" w:rsidRPr="001A69B6" w:rsidRDefault="00524B9F" w:rsidP="00524B9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6DBD1A0B" w14:textId="200C7C4F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9CFA75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101B1" w14:textId="50BCDC73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EABD11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63FFE1" w14:textId="20F9015F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265C3840" w14:textId="77777777" w:rsidR="00524B9F" w:rsidRPr="001A69B6" w:rsidRDefault="00524B9F" w:rsidP="00524B9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E6BD1A" w14:textId="6F4D035C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</w:tr>
      <w:tr w:rsidR="00524B9F" w:rsidRPr="001A69B6" w14:paraId="174CF5EF" w14:textId="77777777" w:rsidTr="009229DC">
        <w:tc>
          <w:tcPr>
            <w:tcW w:w="3870" w:type="dxa"/>
          </w:tcPr>
          <w:p w14:paraId="334DFA09" w14:textId="77777777" w:rsidR="00524B9F" w:rsidRPr="001A69B6" w:rsidRDefault="00524B9F" w:rsidP="00524B9F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TPI Polene Power Investment Co., Ltd.</w:t>
            </w:r>
          </w:p>
        </w:tc>
        <w:tc>
          <w:tcPr>
            <w:tcW w:w="1170" w:type="dxa"/>
            <w:shd w:val="clear" w:color="auto" w:fill="auto"/>
          </w:tcPr>
          <w:p w14:paraId="517DFD17" w14:textId="1A09B3ED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6342AE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01F98F" w14:textId="77777777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CFAF74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8ABA13" w14:textId="708B3FD7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2D1148F0" w14:textId="77777777" w:rsidR="00524B9F" w:rsidRPr="001A69B6" w:rsidRDefault="00524B9F" w:rsidP="00524B9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27F775" w14:textId="695B8579" w:rsidR="00524B9F" w:rsidRPr="001A69B6" w:rsidRDefault="00524B9F" w:rsidP="00524B9F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</w:tr>
      <w:tr w:rsidR="00524B9F" w:rsidRPr="001A69B6" w14:paraId="28409586" w14:textId="77777777" w:rsidTr="009229DC">
        <w:tc>
          <w:tcPr>
            <w:tcW w:w="3870" w:type="dxa"/>
          </w:tcPr>
          <w:p w14:paraId="77C9B183" w14:textId="540ED136" w:rsidR="00524B9F" w:rsidRPr="001A69B6" w:rsidRDefault="00524B9F" w:rsidP="00524B9F">
            <w:pPr>
              <w:ind w:left="342" w:right="-250" w:hanging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ทีพีไอ โอเลฟินส์ จำกัด</w:t>
            </w:r>
          </w:p>
        </w:tc>
        <w:tc>
          <w:tcPr>
            <w:tcW w:w="1170" w:type="dxa"/>
            <w:shd w:val="clear" w:color="auto" w:fill="auto"/>
          </w:tcPr>
          <w:p w14:paraId="0FABF264" w14:textId="01483AAE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7EAD49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AA3E2" w14:textId="757218FB" w:rsidR="00524B9F" w:rsidRPr="001A69B6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FDF130" w14:textId="77777777" w:rsidR="00524B9F" w:rsidRPr="001A69B6" w:rsidRDefault="00524B9F" w:rsidP="00524B9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1AA158" w14:textId="5AE46BEF" w:rsidR="00524B9F" w:rsidRPr="001A69B6" w:rsidRDefault="00524B9F" w:rsidP="00524B9F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5AC7DD2" w14:textId="77777777" w:rsidR="00524B9F" w:rsidRPr="001A69B6" w:rsidRDefault="00524B9F" w:rsidP="00524B9F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639465" w14:textId="76DCBCB3" w:rsidR="00524B9F" w:rsidRPr="00E84E3C" w:rsidRDefault="00524B9F" w:rsidP="00524B9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0F58" w:rsidRPr="001A69B6" w14:paraId="2A3BBFBB" w14:textId="77777777" w:rsidTr="00AB0F58">
        <w:tc>
          <w:tcPr>
            <w:tcW w:w="3870" w:type="dxa"/>
          </w:tcPr>
          <w:p w14:paraId="0A8B8567" w14:textId="61FEF3A9" w:rsidR="00AB0F58" w:rsidRPr="001A69B6" w:rsidRDefault="00AB0F58" w:rsidP="00AB0F58">
            <w:pPr>
              <w:ind w:left="342" w:right="-250" w:hanging="3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5897744" w14:textId="77777777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5B1440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C39C2" w14:textId="77777777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908032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92EB43" w14:textId="77777777" w:rsidR="00AB0F58" w:rsidRPr="001A69B6" w:rsidRDefault="00AB0F58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82ECD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08308F" w14:textId="77777777" w:rsidR="00AB0F58" w:rsidRPr="00E84E3C" w:rsidRDefault="00AB0F58" w:rsidP="00AB0F5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04D72" w:rsidRPr="001A69B6" w14:paraId="6D182E2B" w14:textId="77777777" w:rsidTr="009229DC">
        <w:tc>
          <w:tcPr>
            <w:tcW w:w="3870" w:type="dxa"/>
            <w:vAlign w:val="bottom"/>
          </w:tcPr>
          <w:p w14:paraId="28B455EA" w14:textId="1B836478" w:rsidR="00804D72" w:rsidRPr="001A69B6" w:rsidRDefault="00804D72" w:rsidP="00804D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2950B72B" w14:textId="3AD11FC8" w:rsidR="00804D72" w:rsidRPr="001A69B6" w:rsidRDefault="00524B9F" w:rsidP="00804D72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3,986</w:t>
            </w:r>
          </w:p>
        </w:tc>
        <w:tc>
          <w:tcPr>
            <w:tcW w:w="270" w:type="dxa"/>
            <w:shd w:val="clear" w:color="auto" w:fill="auto"/>
          </w:tcPr>
          <w:p w14:paraId="188FB933" w14:textId="77777777" w:rsidR="00804D72" w:rsidRPr="001A69B6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C0A56E" w14:textId="6844B8CD" w:rsidR="00804D72" w:rsidRPr="001A69B6" w:rsidRDefault="00804D72" w:rsidP="00804D72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071</w:t>
            </w:r>
          </w:p>
        </w:tc>
        <w:tc>
          <w:tcPr>
            <w:tcW w:w="270" w:type="dxa"/>
          </w:tcPr>
          <w:p w14:paraId="659746DF" w14:textId="77777777" w:rsidR="00804D72" w:rsidRPr="001A69B6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86D803" w14:textId="67993F8D" w:rsidR="00804D72" w:rsidRPr="001A69B6" w:rsidRDefault="00804D72" w:rsidP="00804D7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3,310</w:t>
            </w:r>
          </w:p>
        </w:tc>
        <w:tc>
          <w:tcPr>
            <w:tcW w:w="270" w:type="dxa"/>
          </w:tcPr>
          <w:p w14:paraId="0B19E6BA" w14:textId="77777777" w:rsidR="00804D72" w:rsidRPr="001A69B6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515F4" w14:textId="58A69435" w:rsidR="00804D72" w:rsidRPr="001A69B6" w:rsidRDefault="00804D72" w:rsidP="00804D72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B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</w:p>
        </w:tc>
      </w:tr>
      <w:tr w:rsidR="00804D72" w:rsidRPr="001A69B6" w14:paraId="0D86405F" w14:textId="77777777" w:rsidTr="009229DC">
        <w:tc>
          <w:tcPr>
            <w:tcW w:w="3870" w:type="dxa"/>
            <w:vAlign w:val="bottom"/>
          </w:tcPr>
          <w:p w14:paraId="53B023A0" w14:textId="485FF1B3" w:rsidR="00804D72" w:rsidRPr="001A69B6" w:rsidRDefault="00804D72" w:rsidP="00804D72">
            <w:pPr>
              <w:spacing w:line="240" w:lineRule="auto"/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753A2A5" w14:textId="03BD0A09" w:rsidR="00804D72" w:rsidRPr="008E06D1" w:rsidRDefault="00524B9F" w:rsidP="00804D72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E934E89" w14:textId="77777777" w:rsidR="00804D72" w:rsidRPr="001A69B6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8B943" w14:textId="6CA3AA9D" w:rsidR="00804D72" w:rsidRPr="001A69B6" w:rsidRDefault="00804D72" w:rsidP="00804D72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F27EA80" w14:textId="77777777" w:rsidR="00804D72" w:rsidRPr="001A69B6" w:rsidRDefault="00804D72" w:rsidP="00804D7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5BFBF5" w14:textId="7D27E1F4" w:rsidR="00804D72" w:rsidRPr="001A69B6" w:rsidRDefault="00804D72" w:rsidP="00804D72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8DD961C" w14:textId="77777777" w:rsidR="00804D72" w:rsidRPr="001A69B6" w:rsidRDefault="00804D72" w:rsidP="00804D72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D47B2D" w14:textId="59DAA151" w:rsidR="00804D72" w:rsidRPr="001A69B6" w:rsidRDefault="00804D72" w:rsidP="00804D72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FA0AB9" w:rsidRPr="001A69B6" w14:paraId="7C7718DE" w14:textId="77777777" w:rsidTr="009229DC">
        <w:tc>
          <w:tcPr>
            <w:tcW w:w="3870" w:type="dxa"/>
            <w:vAlign w:val="bottom"/>
          </w:tcPr>
          <w:p w14:paraId="0C49D19A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6FAA750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F15B89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518ECE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E04E39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25D54D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4905C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D30BC3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464CFAC2" w14:textId="77777777" w:rsidTr="009229DC">
        <w:tc>
          <w:tcPr>
            <w:tcW w:w="3870" w:type="dxa"/>
            <w:vAlign w:val="bottom"/>
          </w:tcPr>
          <w:p w14:paraId="5EC9A155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3F143D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F86A9D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EC5A7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916F7B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6EBD64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47AF9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CCE6D88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27D96C55" w14:textId="77777777" w:rsidTr="009229DC">
        <w:tc>
          <w:tcPr>
            <w:tcW w:w="3870" w:type="dxa"/>
            <w:vAlign w:val="bottom"/>
          </w:tcPr>
          <w:p w14:paraId="0B369E64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671B93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9A78D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D9B33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F7B83C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63C54A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948C82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DF5555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1776D373" w14:textId="77777777" w:rsidTr="009229DC">
        <w:tc>
          <w:tcPr>
            <w:tcW w:w="3870" w:type="dxa"/>
            <w:vAlign w:val="bottom"/>
          </w:tcPr>
          <w:p w14:paraId="084EEA65" w14:textId="77777777" w:rsidR="00FA0AB9" w:rsidRPr="001A69B6" w:rsidRDefault="00FA0AB9" w:rsidP="00AB0F58">
            <w:pPr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682E607" w14:textId="77777777" w:rsidR="00FA0AB9" w:rsidRDefault="00FA0AB9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BF835D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F8B69" w14:textId="77777777" w:rsidR="00FA0AB9" w:rsidRDefault="00FA0AB9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34021A" w14:textId="77777777" w:rsidR="00FA0AB9" w:rsidRPr="001A69B6" w:rsidRDefault="00FA0AB9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4179CF" w14:textId="77777777" w:rsidR="00FA0AB9" w:rsidRDefault="00FA0AB9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AD64A" w14:textId="77777777" w:rsidR="00FA0AB9" w:rsidRPr="001A69B6" w:rsidRDefault="00FA0AB9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2B916C" w14:textId="77777777" w:rsidR="00FA0AB9" w:rsidRDefault="00FA0AB9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21829201" w14:textId="77777777" w:rsidTr="009229DC">
        <w:tc>
          <w:tcPr>
            <w:tcW w:w="3870" w:type="dxa"/>
          </w:tcPr>
          <w:p w14:paraId="26699DB4" w14:textId="1462DD91" w:rsidR="00FA0AB9" w:rsidRPr="001A69B6" w:rsidRDefault="00FA0AB9" w:rsidP="00FA0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lastRenderedPageBreak/>
              <w:br w:type="page"/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3CD3B86A" w14:textId="77777777" w:rsidR="00FA0AB9" w:rsidRPr="008E06D1" w:rsidRDefault="00FA0AB9" w:rsidP="00FA0AB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15692ED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4F4E77" w14:textId="77777777" w:rsidR="00FA0AB9" w:rsidRPr="001A69B6" w:rsidRDefault="00FA0AB9" w:rsidP="00FA0AB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81DFD5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4B57C" w14:textId="77777777" w:rsidR="00FA0AB9" w:rsidRPr="001A69B6" w:rsidRDefault="00FA0AB9" w:rsidP="00FA0AB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633E59" w14:textId="77777777" w:rsidR="00FA0AB9" w:rsidRPr="001A69B6" w:rsidRDefault="00FA0AB9" w:rsidP="00FA0AB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D5BB02D" w14:textId="77777777" w:rsidR="00FA0AB9" w:rsidRPr="001A69B6" w:rsidRDefault="00FA0AB9" w:rsidP="00FA0AB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A0AB9" w:rsidRPr="001A69B6" w14:paraId="485BD79E" w14:textId="77777777" w:rsidTr="009229DC">
        <w:tc>
          <w:tcPr>
            <w:tcW w:w="3870" w:type="dxa"/>
          </w:tcPr>
          <w:p w14:paraId="09F13F54" w14:textId="7B8CB0C0" w:rsidR="00FA0AB9" w:rsidRPr="001A69B6" w:rsidRDefault="00FA0AB9" w:rsidP="00FA0AB9">
            <w:pPr>
              <w:spacing w:line="240" w:lineRule="auto"/>
              <w:ind w:left="524" w:hanging="27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–</w:t>
            </w:r>
            <w:r w:rsidRPr="001A69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</w:tcPr>
          <w:p w14:paraId="07172235" w14:textId="77777777" w:rsidR="00FA0AB9" w:rsidRPr="008E06D1" w:rsidRDefault="00FA0AB9" w:rsidP="00FA0AB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87F092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24D60D" w14:textId="77777777" w:rsidR="00FA0AB9" w:rsidRPr="001A69B6" w:rsidRDefault="00FA0AB9" w:rsidP="00FA0AB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7346F5D" w14:textId="77777777" w:rsidR="00FA0AB9" w:rsidRPr="001A69B6" w:rsidRDefault="00FA0AB9" w:rsidP="00FA0AB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116EE" w14:textId="77777777" w:rsidR="00FA0AB9" w:rsidRPr="001A69B6" w:rsidRDefault="00FA0AB9" w:rsidP="00FA0AB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998A1" w14:textId="77777777" w:rsidR="00FA0AB9" w:rsidRPr="001A69B6" w:rsidRDefault="00FA0AB9" w:rsidP="00FA0AB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612F2E" w14:textId="77777777" w:rsidR="00FA0AB9" w:rsidRPr="001A69B6" w:rsidRDefault="00FA0AB9" w:rsidP="00FA0AB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B0F58" w:rsidRPr="001A69B6" w14:paraId="2571AB11" w14:textId="77777777" w:rsidTr="009229DC">
        <w:tc>
          <w:tcPr>
            <w:tcW w:w="3870" w:type="dxa"/>
          </w:tcPr>
          <w:p w14:paraId="726039E0" w14:textId="2BF42CD4" w:rsidR="00AB0F58" w:rsidRPr="001A69B6" w:rsidRDefault="00AB0F58" w:rsidP="00AB0F5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993D82" w14:textId="0796F6E9" w:rsidR="00AB0F58" w:rsidRPr="008E06D1" w:rsidRDefault="00AB0F58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1D99D3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1EE1F" w14:textId="516882E0" w:rsidR="00AB0F58" w:rsidRPr="001A69B6" w:rsidRDefault="00AB0F58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C9079C" w14:textId="77777777" w:rsidR="00AB0F58" w:rsidRPr="001A69B6" w:rsidRDefault="00AB0F58" w:rsidP="00AB0F5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35B82D" w14:textId="718D36A6" w:rsidR="00AB0F58" w:rsidRPr="001A69B6" w:rsidRDefault="00AB0F58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75B49" w14:textId="77777777" w:rsidR="00AB0F58" w:rsidRPr="001A69B6" w:rsidRDefault="00AB0F58" w:rsidP="00AB0F58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A5B731" w14:textId="3171BE9E" w:rsidR="00AB0F58" w:rsidRPr="001A69B6" w:rsidRDefault="00AB0F58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1B49" w:rsidRPr="001A69B6" w14:paraId="6E281AB7" w14:textId="77777777" w:rsidTr="009229DC">
        <w:tc>
          <w:tcPr>
            <w:tcW w:w="3870" w:type="dxa"/>
            <w:vAlign w:val="bottom"/>
          </w:tcPr>
          <w:p w14:paraId="14BC83F8" w14:textId="6D5018FD" w:rsidR="00411B49" w:rsidRPr="001A69B6" w:rsidRDefault="00411B49" w:rsidP="00411B4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F1F7DF0" w14:textId="4E17DAE1" w:rsidR="00411B49" w:rsidRPr="008E06D1" w:rsidRDefault="00524B9F" w:rsidP="00411B4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132,143</w:t>
            </w:r>
          </w:p>
        </w:tc>
        <w:tc>
          <w:tcPr>
            <w:tcW w:w="270" w:type="dxa"/>
            <w:shd w:val="clear" w:color="auto" w:fill="auto"/>
          </w:tcPr>
          <w:p w14:paraId="162F268C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E691D7" w14:textId="2222DABF" w:rsidR="00411B49" w:rsidRPr="001A69B6" w:rsidRDefault="00411B49" w:rsidP="00411B4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0D75BBCD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B26104" w14:textId="4113BFFE" w:rsidR="00411B49" w:rsidRPr="001A69B6" w:rsidRDefault="00411B49" w:rsidP="0041083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55,996</w:t>
            </w:r>
          </w:p>
        </w:tc>
        <w:tc>
          <w:tcPr>
            <w:tcW w:w="270" w:type="dxa"/>
          </w:tcPr>
          <w:p w14:paraId="6E40C379" w14:textId="77777777" w:rsidR="00411B49" w:rsidRPr="001A69B6" w:rsidRDefault="00411B49" w:rsidP="00411B4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97DDE3" w14:textId="4A94B97B" w:rsidR="00411B49" w:rsidRPr="001A69B6" w:rsidRDefault="00411B49" w:rsidP="00411B4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1B33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411B49" w:rsidRPr="001A69B6" w14:paraId="7697858D" w14:textId="77777777" w:rsidTr="009229DC">
        <w:tc>
          <w:tcPr>
            <w:tcW w:w="3870" w:type="dxa"/>
            <w:vAlign w:val="bottom"/>
          </w:tcPr>
          <w:p w14:paraId="1395C2BD" w14:textId="6A7CB8DE" w:rsidR="00411B49" w:rsidRPr="001A69B6" w:rsidRDefault="00411B49" w:rsidP="00411B4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735C81A2" w14:textId="7F826B27" w:rsidR="00411B49" w:rsidRPr="008E06D1" w:rsidRDefault="00524B9F" w:rsidP="00411B4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2,726</w:t>
            </w:r>
          </w:p>
        </w:tc>
        <w:tc>
          <w:tcPr>
            <w:tcW w:w="270" w:type="dxa"/>
            <w:shd w:val="clear" w:color="auto" w:fill="auto"/>
          </w:tcPr>
          <w:p w14:paraId="3EE60DCD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C4552" w14:textId="3DAD7148" w:rsidR="00411B49" w:rsidRPr="001A69B6" w:rsidRDefault="00411B49" w:rsidP="00411B4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672</w:t>
            </w:r>
          </w:p>
        </w:tc>
        <w:tc>
          <w:tcPr>
            <w:tcW w:w="270" w:type="dxa"/>
          </w:tcPr>
          <w:p w14:paraId="5DEC1814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64A76F" w14:textId="2DB95894" w:rsidR="00411B49" w:rsidRPr="001A69B6" w:rsidRDefault="00411B49" w:rsidP="0041083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417823F1" w14:textId="77777777" w:rsidR="00411B49" w:rsidRPr="001A69B6" w:rsidRDefault="00411B49" w:rsidP="00411B4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07AD7E" w14:textId="79F62CA2" w:rsidR="00411B49" w:rsidRPr="001A69B6" w:rsidRDefault="00411B49" w:rsidP="00411B4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411B49" w:rsidRPr="001A69B6" w14:paraId="075A3EB5" w14:textId="77777777" w:rsidTr="009229DC">
        <w:tc>
          <w:tcPr>
            <w:tcW w:w="3870" w:type="dxa"/>
            <w:vAlign w:val="bottom"/>
          </w:tcPr>
          <w:p w14:paraId="2DEB56B4" w14:textId="0F68CC8A" w:rsidR="00411B49" w:rsidRPr="001A69B6" w:rsidRDefault="00411B49" w:rsidP="00411B4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ระยองป่าไม้</w:t>
            </w:r>
            <w:r w:rsidRPr="001A69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9B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386A0132" w14:textId="4955B439" w:rsidR="00411B49" w:rsidRPr="008E06D1" w:rsidRDefault="00524B9F" w:rsidP="00411B4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5BCB1C8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FD1E99" w14:textId="53BD4F48" w:rsidR="00411B49" w:rsidRPr="001A69B6" w:rsidRDefault="00411B49" w:rsidP="00411B4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038B9E5D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713E7" w14:textId="0B66AC90" w:rsidR="00411B49" w:rsidRPr="001A69B6" w:rsidRDefault="00411B49" w:rsidP="00411B49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D34EA6" w14:textId="77777777" w:rsidR="00411B49" w:rsidRPr="001A69B6" w:rsidRDefault="00411B49" w:rsidP="00411B4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D05F3" w14:textId="6AEB2F8B" w:rsidR="00411B49" w:rsidRPr="001A69B6" w:rsidRDefault="00411B49" w:rsidP="00411B4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  <w:tr w:rsidR="00411B49" w:rsidRPr="001A69B6" w14:paraId="1CAC8BC6" w14:textId="77777777" w:rsidTr="009229DC">
        <w:tc>
          <w:tcPr>
            <w:tcW w:w="3870" w:type="dxa"/>
            <w:vAlign w:val="bottom"/>
          </w:tcPr>
          <w:p w14:paraId="2C2449F2" w14:textId="7BF0F426" w:rsidR="00411B49" w:rsidRPr="001A69B6" w:rsidRDefault="00411B49" w:rsidP="00411B4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0735987E" w14:textId="77EFCEB0" w:rsidR="00411B49" w:rsidRPr="008E06D1" w:rsidRDefault="00524B9F" w:rsidP="00411B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7C981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A2863" w14:textId="53BE6ECC" w:rsidR="00411B49" w:rsidRPr="001A69B6" w:rsidRDefault="00411B49" w:rsidP="00411B4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4E9C4597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693B6" w14:textId="0BF8CAEB" w:rsidR="00411B49" w:rsidRPr="001A69B6" w:rsidRDefault="00411B49" w:rsidP="00411B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D8F7F" w14:textId="77777777" w:rsidR="00411B49" w:rsidRPr="001A69B6" w:rsidRDefault="00411B49" w:rsidP="00411B4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76E7EE" w14:textId="59B2697C" w:rsidR="00411B49" w:rsidRPr="001A69B6" w:rsidRDefault="00411B49" w:rsidP="00411B4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411B49" w:rsidRPr="001A69B6" w14:paraId="4A15CFBA" w14:textId="77777777" w:rsidTr="009229DC">
        <w:tc>
          <w:tcPr>
            <w:tcW w:w="3870" w:type="dxa"/>
            <w:vAlign w:val="bottom"/>
          </w:tcPr>
          <w:p w14:paraId="227AFD94" w14:textId="1B1C80C9" w:rsidR="00411B49" w:rsidRPr="001A69B6" w:rsidRDefault="00411B49" w:rsidP="00411B4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635ED7A7" w14:textId="45D929ED" w:rsidR="00411B49" w:rsidRPr="008E06D1" w:rsidRDefault="00524B9F" w:rsidP="00411B4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884070C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0F27FC" w14:textId="1EC5F7C4" w:rsidR="00411B49" w:rsidRPr="001A69B6" w:rsidRDefault="00411B49" w:rsidP="00411B4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270" w:type="dxa"/>
          </w:tcPr>
          <w:p w14:paraId="3C7DB31B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4CF45E" w14:textId="628D5430" w:rsidR="00411B49" w:rsidRPr="00BC7383" w:rsidRDefault="00411B49" w:rsidP="0041083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4780A8" w14:textId="77777777" w:rsidR="00411B49" w:rsidRPr="001A69B6" w:rsidRDefault="00411B49" w:rsidP="00411B4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1F83F2" w14:textId="519201A2" w:rsidR="00411B49" w:rsidRPr="001A69B6" w:rsidRDefault="00411B49" w:rsidP="00411B4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411B49" w:rsidRPr="001A69B6" w14:paraId="11899FDD" w14:textId="77777777" w:rsidTr="009229DC">
        <w:tc>
          <w:tcPr>
            <w:tcW w:w="3870" w:type="dxa"/>
            <w:vAlign w:val="bottom"/>
          </w:tcPr>
          <w:p w14:paraId="41CEF34E" w14:textId="078BDACA" w:rsidR="00411B49" w:rsidRPr="001A69B6" w:rsidRDefault="00411B49" w:rsidP="00411B49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9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58BDEB" w14:textId="2AC7F019" w:rsidR="00411B49" w:rsidRPr="00A96A33" w:rsidRDefault="00524B9F" w:rsidP="00411B4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138,873</w:t>
            </w:r>
          </w:p>
        </w:tc>
        <w:tc>
          <w:tcPr>
            <w:tcW w:w="270" w:type="dxa"/>
            <w:shd w:val="clear" w:color="auto" w:fill="auto"/>
          </w:tcPr>
          <w:p w14:paraId="567ABE41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E1B44E" w14:textId="105C1A1F" w:rsidR="00411B49" w:rsidRPr="001A69B6" w:rsidRDefault="00411B49" w:rsidP="00411B49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Pr="001A69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</w:tcPr>
          <w:p w14:paraId="16CEF55F" w14:textId="77777777" w:rsidR="00411B49" w:rsidRPr="001A69B6" w:rsidRDefault="00411B49" w:rsidP="00411B4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A7F99B" w14:textId="62E3A5D4" w:rsidR="00411B49" w:rsidRPr="00A96A33" w:rsidRDefault="00411B49" w:rsidP="0041083B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  <w:r w:rsidRPr="00A96A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70" w:type="dxa"/>
          </w:tcPr>
          <w:p w14:paraId="731F7CB5" w14:textId="77777777" w:rsidR="00411B49" w:rsidRPr="001A69B6" w:rsidRDefault="00411B49" w:rsidP="00411B49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001DF2" w14:textId="29BF53EA" w:rsidR="00411B49" w:rsidRPr="001A69B6" w:rsidRDefault="00411B49" w:rsidP="00411B49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  <w:r w:rsidRPr="001B33E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008</w:t>
            </w:r>
          </w:p>
        </w:tc>
      </w:tr>
      <w:tr w:rsidR="00AB0F58" w:rsidRPr="001A69B6" w14:paraId="4A64DD2D" w14:textId="77777777" w:rsidTr="00AB0F58">
        <w:tc>
          <w:tcPr>
            <w:tcW w:w="3870" w:type="dxa"/>
            <w:vAlign w:val="bottom"/>
          </w:tcPr>
          <w:p w14:paraId="67C697AE" w14:textId="0560A9C9" w:rsidR="00AB0F58" w:rsidRPr="001A69B6" w:rsidRDefault="00AB0F58" w:rsidP="008E5A57">
            <w:pPr>
              <w:spacing w:line="240" w:lineRule="auto"/>
              <w:ind w:left="246" w:hanging="2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ขาดทุนที่รับรู้ตามวิธีส่วนได้เสียที่เกินกว่าเงินลงทุน</w:t>
            </w:r>
          </w:p>
        </w:tc>
        <w:tc>
          <w:tcPr>
            <w:tcW w:w="1170" w:type="dxa"/>
            <w:shd w:val="clear" w:color="auto" w:fill="auto"/>
          </w:tcPr>
          <w:p w14:paraId="48B5E978" w14:textId="14FF8622" w:rsidR="00AB0F58" w:rsidRPr="0058102B" w:rsidRDefault="00AB0F58" w:rsidP="00AB0F58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CA72B8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29FB351" w14:textId="685E4175" w:rsidR="00AB0F58" w:rsidRPr="001A69B6" w:rsidRDefault="00AB0F58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AF064B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112E1" w14:textId="2538FD14" w:rsidR="00AB0F58" w:rsidRPr="001A69B6" w:rsidRDefault="00AB0F58" w:rsidP="00AB0F58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E4551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05E667" w14:textId="0302239D" w:rsidR="00AB0F58" w:rsidRPr="001B33E2" w:rsidRDefault="00AB0F58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B0F58" w:rsidRPr="001A69B6" w14:paraId="5554B99C" w14:textId="77777777" w:rsidTr="00EB67CE">
        <w:tc>
          <w:tcPr>
            <w:tcW w:w="3870" w:type="dxa"/>
            <w:vAlign w:val="bottom"/>
          </w:tcPr>
          <w:p w14:paraId="1A85E66F" w14:textId="63B2340D" w:rsidR="00AB0F58" w:rsidRPr="001A69B6" w:rsidRDefault="00AB0F58" w:rsidP="00AB0F58">
            <w:pPr>
              <w:spacing w:line="240" w:lineRule="auto"/>
              <w:ind w:left="336" w:hanging="33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1DE5F70F" w14:textId="611027B7" w:rsidR="00AB0F58" w:rsidRPr="001A69B6" w:rsidRDefault="00A96A33" w:rsidP="00A96A3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6A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43BFE9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4260FBB" w14:textId="4683B174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365AB7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42F9E5" w14:textId="2BCA36A5" w:rsidR="00AB0F58" w:rsidRPr="00EB67CE" w:rsidRDefault="00EB67CE" w:rsidP="00EB67C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7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7990BE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B2BEF6" w14:textId="064927EA" w:rsidR="00AB0F58" w:rsidRPr="001A69B6" w:rsidRDefault="00AB0F58" w:rsidP="008930B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566</w:t>
            </w:r>
            <w:r w:rsidRPr="001A69B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0F58" w:rsidRPr="001A69B6" w14:paraId="45A6D8BC" w14:textId="77777777" w:rsidTr="00EB67CE">
        <w:tc>
          <w:tcPr>
            <w:tcW w:w="3870" w:type="dxa"/>
            <w:vAlign w:val="bottom"/>
          </w:tcPr>
          <w:p w14:paraId="2E617223" w14:textId="0D2FFF1D" w:rsidR="00AB0F58" w:rsidRPr="001A69B6" w:rsidRDefault="00AB0F58" w:rsidP="000105FE">
            <w:pPr>
              <w:spacing w:line="240" w:lineRule="auto"/>
              <w:ind w:left="254" w:hanging="25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E2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E28D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61BC" w14:textId="4B22D3EE" w:rsidR="00AB0F58" w:rsidRPr="001A69B6" w:rsidRDefault="00984B3F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64BE8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AB841" w14:textId="06123412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9B7F91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98B02" w14:textId="12292A67" w:rsidR="00AB0F58" w:rsidRPr="001A69B6" w:rsidRDefault="00984B3F" w:rsidP="00984B3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6A173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C6476" w14:textId="3B6C769F" w:rsidR="00AB0F58" w:rsidRPr="001A69B6" w:rsidRDefault="00AB0F58" w:rsidP="00AB0F5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0F58" w:rsidRPr="001A69B6" w14:paraId="0363F04F" w14:textId="77777777" w:rsidTr="00EB67CE">
        <w:tc>
          <w:tcPr>
            <w:tcW w:w="3870" w:type="dxa"/>
            <w:vAlign w:val="bottom"/>
          </w:tcPr>
          <w:p w14:paraId="627612E6" w14:textId="302050F6" w:rsidR="00AB0F58" w:rsidRPr="00AE28D0" w:rsidRDefault="00AB0F58" w:rsidP="00AB0F58">
            <w:pPr>
              <w:spacing w:line="240" w:lineRule="auto"/>
              <w:ind w:left="336" w:hanging="3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9B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FDACB" w14:textId="3A61A31B" w:rsidR="00AB0F58" w:rsidRPr="00A96A33" w:rsidRDefault="00524B9F" w:rsidP="00A96A33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138,873</w:t>
            </w:r>
          </w:p>
        </w:tc>
        <w:tc>
          <w:tcPr>
            <w:tcW w:w="270" w:type="dxa"/>
            <w:shd w:val="clear" w:color="auto" w:fill="auto"/>
          </w:tcPr>
          <w:p w14:paraId="69398465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9110C" w14:textId="1B7BE8DA" w:rsidR="00AB0F58" w:rsidRPr="001A69B6" w:rsidRDefault="00984B3F" w:rsidP="00AB0F5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</w:t>
            </w:r>
            <w:r w:rsidR="00AB0F58" w:rsidRPr="001A69B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312FEAF4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55435" w14:textId="32BD3802" w:rsidR="00AB0F58" w:rsidRPr="00EB67CE" w:rsidRDefault="00411B49" w:rsidP="00EB67CE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  <w:r w:rsidRPr="00EB67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628C2641" w14:textId="77777777" w:rsidR="00AB0F58" w:rsidRPr="001A69B6" w:rsidRDefault="00AB0F58" w:rsidP="00AB0F58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483E0" w14:textId="5F5B324A" w:rsidR="00AB0F58" w:rsidRPr="001A69B6" w:rsidRDefault="00984B3F" w:rsidP="00AB0F58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254</w:t>
            </w:r>
            <w:r w:rsidR="00AB0F58" w:rsidRPr="001A69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</w:tr>
    </w:tbl>
    <w:p w14:paraId="05665CF4" w14:textId="08B9913C" w:rsidR="00A3057C" w:rsidRDefault="00A3057C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68"/>
      </w:tblGrid>
      <w:tr w:rsidR="001A69B6" w:rsidRPr="00744476" w14:paraId="2F2A0E07" w14:textId="77777777" w:rsidTr="004F7299">
        <w:tc>
          <w:tcPr>
            <w:tcW w:w="3870" w:type="dxa"/>
          </w:tcPr>
          <w:p w14:paraId="6F3EC54F" w14:textId="17C58941" w:rsidR="001A69B6" w:rsidRPr="003445BE" w:rsidRDefault="001A69B6" w:rsidP="004F7299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  <w:r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br w:type="page"/>
            </w:r>
          </w:p>
        </w:tc>
        <w:tc>
          <w:tcPr>
            <w:tcW w:w="2520" w:type="dxa"/>
            <w:gridSpan w:val="3"/>
          </w:tcPr>
          <w:p w14:paraId="562455D8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FE19E8" w14:textId="77777777" w:rsidR="001A69B6" w:rsidRPr="008B4D50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8" w:type="dxa"/>
            <w:gridSpan w:val="3"/>
          </w:tcPr>
          <w:p w14:paraId="1134BC57" w14:textId="77777777" w:rsidR="001A69B6" w:rsidRPr="00744476" w:rsidRDefault="001A69B6" w:rsidP="004F7299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2F3E35FB" w14:textId="77777777" w:rsidTr="004F7299">
        <w:tc>
          <w:tcPr>
            <w:tcW w:w="3870" w:type="dxa"/>
          </w:tcPr>
          <w:p w14:paraId="7B68F3C3" w14:textId="77777777" w:rsidR="00745748" w:rsidRPr="0074447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5C7C26" w14:textId="5D2B81FE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D5A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6B137E77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79211" w14:textId="7BB556B3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DB734F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E39570" w14:textId="41F48B3F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D5A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55E8A75A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9691457" w14:textId="34371426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38128EC8" w14:textId="77777777" w:rsidTr="004F7299">
        <w:tc>
          <w:tcPr>
            <w:tcW w:w="3870" w:type="dxa"/>
          </w:tcPr>
          <w:p w14:paraId="72AAF4B5" w14:textId="77777777" w:rsidR="00745748" w:rsidRPr="00744476" w:rsidRDefault="00745748" w:rsidP="0074574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AB63F" w14:textId="2C78ACE4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5AE575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59973E" w14:textId="47E4DBF4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40C2248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8BE844" w14:textId="1F3934D7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25A56D1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EC148CB" w14:textId="33DA73D1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744476" w14:paraId="2BFFD82B" w14:textId="77777777" w:rsidTr="004F7299">
        <w:tc>
          <w:tcPr>
            <w:tcW w:w="3870" w:type="dxa"/>
          </w:tcPr>
          <w:p w14:paraId="00A9B900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8" w:type="dxa"/>
            <w:gridSpan w:val="7"/>
          </w:tcPr>
          <w:p w14:paraId="0A2AEE2D" w14:textId="77777777" w:rsidR="00745748" w:rsidRPr="008B4D50" w:rsidRDefault="00745748" w:rsidP="0074574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B4D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5748" w:rsidRPr="00744476" w14:paraId="67CA1AF7" w14:textId="77777777" w:rsidTr="004F7299">
        <w:tc>
          <w:tcPr>
            <w:tcW w:w="3870" w:type="dxa"/>
          </w:tcPr>
          <w:p w14:paraId="1114A1DC" w14:textId="1CDAFA6B" w:rsidR="00745748" w:rsidRDefault="00C43BFF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1080" w:type="dxa"/>
          </w:tcPr>
          <w:p w14:paraId="5F92218A" w14:textId="77777777" w:rsidR="00745748" w:rsidRPr="00717049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1D9E90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8B9FF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47AFA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E8EBB" w14:textId="77777777" w:rsidR="00745748" w:rsidRPr="00744476" w:rsidRDefault="00745748" w:rsidP="007457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C66177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A9601A5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3BFF" w:rsidRPr="00744476" w14:paraId="0C71436F" w14:textId="77777777" w:rsidTr="004F7299">
        <w:tc>
          <w:tcPr>
            <w:tcW w:w="3870" w:type="dxa"/>
          </w:tcPr>
          <w:p w14:paraId="5AD1A4B0" w14:textId="27C6499D" w:rsidR="00C43BFF" w:rsidRDefault="00C43BFF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37A7E860" w14:textId="77777777" w:rsidR="00C43BFF" w:rsidRPr="00717049" w:rsidRDefault="00C43BFF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8A8F0E" w14:textId="77777777" w:rsidR="00C43BFF" w:rsidRPr="00744476" w:rsidRDefault="00C43BFF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9EE04E" w14:textId="77777777" w:rsidR="00C43BFF" w:rsidRPr="00744476" w:rsidRDefault="00C43BFF" w:rsidP="00745748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FF079" w14:textId="77777777" w:rsidR="00C43BFF" w:rsidRPr="008B4D50" w:rsidRDefault="00C43BFF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9890729" w14:textId="77777777" w:rsidR="00C43BFF" w:rsidRPr="00744476" w:rsidRDefault="00C43BFF" w:rsidP="00745748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46205" w14:textId="77777777" w:rsidR="00C43BFF" w:rsidRPr="00744476" w:rsidRDefault="00C43BFF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C914784" w14:textId="77777777" w:rsidR="00C43BFF" w:rsidRPr="00744476" w:rsidRDefault="00C43BFF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748" w:rsidRPr="002A2E92" w14:paraId="7D10CE61" w14:textId="77777777" w:rsidTr="004F7299">
        <w:tc>
          <w:tcPr>
            <w:tcW w:w="3870" w:type="dxa"/>
            <w:vAlign w:val="bottom"/>
          </w:tcPr>
          <w:p w14:paraId="4F7951AB" w14:textId="77777777" w:rsidR="00745748" w:rsidRPr="009154B5" w:rsidRDefault="00745748" w:rsidP="007457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3EE216" w14:textId="6BA76780" w:rsidR="00745748" w:rsidRPr="002A2E92" w:rsidRDefault="00214C06" w:rsidP="007457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13746573" w14:textId="77777777" w:rsidR="00745748" w:rsidRPr="004D6741" w:rsidRDefault="00745748" w:rsidP="0074574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3649F34" w14:textId="4ECA4B80" w:rsidR="00745748" w:rsidRPr="002A2E92" w:rsidRDefault="00984B3F" w:rsidP="007457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745748"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763C7118" w14:textId="77777777" w:rsidR="00745748" w:rsidRPr="008B4D50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CB9272" w14:textId="09282D72" w:rsidR="00745748" w:rsidRPr="006C117A" w:rsidRDefault="00411B49" w:rsidP="00745748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Pr="002A2E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7BDC21C" w14:textId="77777777" w:rsidR="00745748" w:rsidRPr="004D6741" w:rsidRDefault="00745748" w:rsidP="00745748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35CC6378" w14:textId="644E4D30" w:rsidR="00745748" w:rsidRPr="00FC705E" w:rsidRDefault="00984B3F" w:rsidP="00745748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745748" w:rsidRPr="006C11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4646AB6" w14:textId="2CF67CE8" w:rsidR="00FF3042" w:rsidRDefault="00FF3042">
      <w:pPr>
        <w:rPr>
          <w:rFonts w:asciiTheme="majorBidi" w:hAnsiTheme="majorBidi" w:cstheme="majorBidi"/>
          <w:sz w:val="20"/>
          <w:szCs w:val="20"/>
          <w:cs/>
        </w:rPr>
      </w:pPr>
    </w:p>
    <w:p w14:paraId="0722A4F4" w14:textId="77777777" w:rsidR="00FF3042" w:rsidRDefault="00FF3042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270"/>
        <w:gridCol w:w="1170"/>
        <w:gridCol w:w="270"/>
        <w:gridCol w:w="1080"/>
        <w:gridCol w:w="270"/>
        <w:gridCol w:w="1080"/>
      </w:tblGrid>
      <w:tr w:rsidR="001A69B6" w:rsidRPr="00744476" w14:paraId="426BA52E" w14:textId="77777777" w:rsidTr="00664668">
        <w:tc>
          <w:tcPr>
            <w:tcW w:w="3960" w:type="dxa"/>
          </w:tcPr>
          <w:p w14:paraId="5701BDE9" w14:textId="0D8DC9FF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8DF8768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5A92F9" w14:textId="77777777" w:rsidR="001A69B6" w:rsidRPr="00744476" w:rsidRDefault="001A69B6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C52D67" w14:textId="77777777" w:rsidR="001A69B6" w:rsidRPr="00744476" w:rsidRDefault="001A69B6" w:rsidP="004F7299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57D5E571" w14:textId="77777777" w:rsidTr="00664668">
        <w:tc>
          <w:tcPr>
            <w:tcW w:w="3960" w:type="dxa"/>
          </w:tcPr>
          <w:p w14:paraId="36ACAA9B" w14:textId="138AF137" w:rsidR="00745748" w:rsidRPr="00FD68FC" w:rsidRDefault="00745748" w:rsidP="00745748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9CE6F" w14:textId="47C3535D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D5A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0E112ECD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3D23F9" w14:textId="0CEB15DF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899D574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9EC6B7" w14:textId="0264394E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D5A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263A32D3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C820D" w14:textId="08523E48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55719937" w14:textId="77777777" w:rsidTr="00664668">
        <w:tc>
          <w:tcPr>
            <w:tcW w:w="3960" w:type="dxa"/>
          </w:tcPr>
          <w:p w14:paraId="2B2C7FA9" w14:textId="100441E5" w:rsidR="00745748" w:rsidRPr="00744476" w:rsidRDefault="00745748" w:rsidP="00745748">
            <w:pPr>
              <w:tabs>
                <w:tab w:val="left" w:pos="252"/>
              </w:tabs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2A3063" w14:textId="6F2F5FA2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E8F366F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80C73" w14:textId="25759879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672869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A267F0" w14:textId="304C5584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2B7A1930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5065C" w14:textId="7F0E9DC0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A69B6" w:rsidRPr="00744476" w14:paraId="396962CA" w14:textId="77777777" w:rsidTr="00664668">
        <w:tc>
          <w:tcPr>
            <w:tcW w:w="3960" w:type="dxa"/>
          </w:tcPr>
          <w:p w14:paraId="43D00D25" w14:textId="77777777" w:rsidR="001A69B6" w:rsidRPr="00744476" w:rsidRDefault="001A69B6" w:rsidP="001A69B6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F953044" w14:textId="77777777" w:rsidR="001A69B6" w:rsidRPr="00744476" w:rsidRDefault="001A69B6" w:rsidP="001A69B6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744476" w14:paraId="2508BF98" w14:textId="77777777" w:rsidTr="00664668">
        <w:tc>
          <w:tcPr>
            <w:tcW w:w="3960" w:type="dxa"/>
          </w:tcPr>
          <w:p w14:paraId="73F430E6" w14:textId="75E0BE89" w:rsidR="00AA6554" w:rsidRPr="00744476" w:rsidRDefault="00AA6554" w:rsidP="00AA655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7A04CBBB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6554" w:rsidRPr="00744476" w14:paraId="23BC5D48" w14:textId="77777777" w:rsidTr="00664668">
        <w:tc>
          <w:tcPr>
            <w:tcW w:w="3960" w:type="dxa"/>
          </w:tcPr>
          <w:p w14:paraId="1C6BB76D" w14:textId="49FA844E" w:rsidR="00AA6554" w:rsidRPr="00744476" w:rsidRDefault="00AA6554" w:rsidP="00AA6554">
            <w:pPr>
              <w:tabs>
                <w:tab w:val="left" w:pos="720"/>
              </w:tabs>
              <w:spacing w:line="240" w:lineRule="auto"/>
              <w:ind w:right="-108" w:firstLine="2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FD68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6B6884D2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6554" w:rsidRPr="00744476" w14:paraId="0F6E8E3B" w14:textId="77777777" w:rsidTr="00664668">
        <w:tc>
          <w:tcPr>
            <w:tcW w:w="3960" w:type="dxa"/>
          </w:tcPr>
          <w:p w14:paraId="1AFFC12B" w14:textId="77777777" w:rsidR="00AA6554" w:rsidRPr="00744476" w:rsidRDefault="00AA6554" w:rsidP="00AA655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0A243AB" w14:textId="77777777" w:rsidR="00AA6554" w:rsidRPr="00744476" w:rsidRDefault="00AA6554" w:rsidP="00AA6554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AE80A" w14:textId="77777777" w:rsidR="00AA6554" w:rsidRPr="00744476" w:rsidRDefault="00AA6554" w:rsidP="00AA65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749735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9A258" w14:textId="77777777" w:rsidR="00AA6554" w:rsidRPr="00744476" w:rsidRDefault="00AA6554" w:rsidP="00AA65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5FEDC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EFF30" w14:textId="77777777" w:rsidR="00AA6554" w:rsidRPr="00744476" w:rsidRDefault="00AA6554" w:rsidP="00AA655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108FEE" w14:textId="77777777" w:rsidR="00AA6554" w:rsidRPr="00744476" w:rsidRDefault="00AA6554" w:rsidP="00AA655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1B49" w:rsidRPr="00744476" w14:paraId="57F420A3" w14:textId="77777777" w:rsidTr="00664668">
        <w:tc>
          <w:tcPr>
            <w:tcW w:w="3960" w:type="dxa"/>
            <w:vAlign w:val="bottom"/>
          </w:tcPr>
          <w:p w14:paraId="1F532F13" w14:textId="77777777" w:rsidR="00411B49" w:rsidRPr="00744476" w:rsidRDefault="00411B49" w:rsidP="00411B4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5541A3DF" w14:textId="4566CED5" w:rsidR="00411B49" w:rsidRPr="00744476" w:rsidRDefault="00214C06" w:rsidP="00411B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389626" w14:textId="77777777" w:rsidR="00411B49" w:rsidRPr="00744476" w:rsidRDefault="00411B49" w:rsidP="00411B4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51E79" w14:textId="77777777" w:rsidR="00411B49" w:rsidRPr="00744476" w:rsidRDefault="00411B49" w:rsidP="00411B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3CEECA8" w14:textId="77777777" w:rsidR="00411B49" w:rsidRPr="00744476" w:rsidRDefault="00411B49" w:rsidP="00411B4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59EE07" w14:textId="5AC549A1" w:rsidR="00411B49" w:rsidRPr="00E072EC" w:rsidRDefault="00411B49" w:rsidP="00411B4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690D6C44" w14:textId="77777777" w:rsidR="00411B49" w:rsidRPr="00BC5D5C" w:rsidRDefault="00411B49" w:rsidP="00411B4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FF51DB" w14:textId="7E2EDC56" w:rsidR="00411B49" w:rsidRPr="00BC5D5C" w:rsidRDefault="00411B49" w:rsidP="00411B49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  <w:r w:rsidRPr="00E07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</w:tr>
      <w:tr w:rsidR="00411B49" w:rsidRPr="00744476" w14:paraId="06246A85" w14:textId="77777777" w:rsidTr="009E59DE">
        <w:tc>
          <w:tcPr>
            <w:tcW w:w="3960" w:type="dxa"/>
            <w:vAlign w:val="bottom"/>
          </w:tcPr>
          <w:p w14:paraId="4B950480" w14:textId="2114BEFB" w:rsidR="00411B49" w:rsidRPr="00744476" w:rsidRDefault="00411B49" w:rsidP="00411B49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837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98376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A82EF" w14:textId="141996BA" w:rsidR="00411B49" w:rsidRDefault="00214C06" w:rsidP="00411B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FDDDBE6" w14:textId="77777777" w:rsidR="00411B49" w:rsidRPr="00744476" w:rsidRDefault="00411B49" w:rsidP="00411B4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49CE8F" w14:textId="77777777" w:rsidR="00411B49" w:rsidRPr="00744476" w:rsidRDefault="00411B49" w:rsidP="00411B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863325" w14:textId="77777777" w:rsidR="00411B49" w:rsidRPr="00744476" w:rsidRDefault="00411B49" w:rsidP="00411B4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4DB32" w14:textId="333E41A1" w:rsidR="00411B49" w:rsidRDefault="00411B49" w:rsidP="00411B49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435C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39F551" w14:textId="77777777" w:rsidR="00411B49" w:rsidRPr="00BC5D5C" w:rsidRDefault="00411B49" w:rsidP="00411B4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84EA7D" w14:textId="1B906D07" w:rsidR="00411B49" w:rsidRPr="00BC5D5C" w:rsidRDefault="00411B49" w:rsidP="00411B49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(908)</w:t>
            </w:r>
          </w:p>
        </w:tc>
      </w:tr>
      <w:tr w:rsidR="00411B49" w:rsidRPr="00744476" w14:paraId="43A2080B" w14:textId="77777777" w:rsidTr="009E59DE">
        <w:tc>
          <w:tcPr>
            <w:tcW w:w="3960" w:type="dxa"/>
            <w:vAlign w:val="bottom"/>
          </w:tcPr>
          <w:p w14:paraId="3E173122" w14:textId="77777777" w:rsidR="00411B49" w:rsidRPr="00413A72" w:rsidRDefault="00411B49" w:rsidP="00411B4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C4A8E6" w14:textId="34B80CC7" w:rsidR="00411B49" w:rsidRPr="00413A72" w:rsidRDefault="00214C06" w:rsidP="00411B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59034FC" w14:textId="77777777" w:rsidR="00411B49" w:rsidRPr="00413A72" w:rsidRDefault="00411B49" w:rsidP="00411B4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4D4838" w14:textId="77777777" w:rsidR="00411B49" w:rsidRPr="00413A72" w:rsidRDefault="00411B49" w:rsidP="00411B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7D84751" w14:textId="77777777" w:rsidR="00411B49" w:rsidRPr="00413A72" w:rsidRDefault="00411B49" w:rsidP="00411B4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4A007" w14:textId="4A6DE862" w:rsidR="00411B49" w:rsidRPr="00413A72" w:rsidRDefault="00411B49" w:rsidP="00411B4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</w:t>
            </w:r>
            <w:r w:rsidR="004435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173</w:t>
            </w:r>
          </w:p>
        </w:tc>
        <w:tc>
          <w:tcPr>
            <w:tcW w:w="270" w:type="dxa"/>
          </w:tcPr>
          <w:p w14:paraId="00EC0FD4" w14:textId="77777777" w:rsidR="00411B49" w:rsidRPr="00413A72" w:rsidRDefault="00411B49" w:rsidP="00411B49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27DEFA" w14:textId="21BD4A58" w:rsidR="00411B49" w:rsidRPr="00413A72" w:rsidRDefault="00411B49" w:rsidP="00411B49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  <w:r w:rsidRPr="00413A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076</w:t>
            </w:r>
          </w:p>
        </w:tc>
      </w:tr>
    </w:tbl>
    <w:p w14:paraId="1DDE3548" w14:textId="262CD62F" w:rsidR="00CE198C" w:rsidRDefault="00CE198C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900E345" w14:textId="321D9B08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ใน</w:t>
      </w:r>
      <w:r w:rsidRPr="00E4496F">
        <w:rPr>
          <w:spacing w:val="2"/>
          <w:cs/>
        </w:rPr>
        <w:t xml:space="preserve">ปี </w:t>
      </w:r>
      <w:r w:rsidR="00984B3F">
        <w:rPr>
          <w:spacing w:val="2"/>
          <w:lang w:val="en-US"/>
        </w:rPr>
        <w:t>2540</w:t>
      </w:r>
      <w:r w:rsidRPr="00E4496F">
        <w:rPr>
          <w:spacing w:val="2"/>
        </w:rPr>
        <w:t xml:space="preserve"> </w:t>
      </w:r>
      <w:r w:rsidRPr="00E4496F">
        <w:rPr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E4496F">
        <w:rPr>
          <w:spacing w:val="2"/>
        </w:rPr>
        <w:t>(</w:t>
      </w:r>
      <w:r w:rsidRPr="00E4496F">
        <w:rPr>
          <w:spacing w:val="2"/>
          <w:cs/>
        </w:rPr>
        <w:t>บริษัทย่อย</w:t>
      </w:r>
      <w:r w:rsidRPr="00E4496F">
        <w:rPr>
          <w:spacing w:val="2"/>
        </w:rPr>
        <w:t xml:space="preserve">) </w:t>
      </w:r>
      <w:r w:rsidRPr="00E4496F">
        <w:rPr>
          <w:spacing w:val="2"/>
          <w:cs/>
        </w:rPr>
        <w:t xml:space="preserve">ในราคา </w:t>
      </w:r>
      <w:r w:rsidR="005C345C">
        <w:rPr>
          <w:spacing w:val="2"/>
        </w:rPr>
        <w:br/>
      </w:r>
      <w:r w:rsidR="00984B3F">
        <w:rPr>
          <w:spacing w:val="2"/>
          <w:lang w:val="en-US"/>
        </w:rPr>
        <w:t>47</w:t>
      </w:r>
      <w:r w:rsidR="00984B3F">
        <w:rPr>
          <w:lang w:val="en-US"/>
        </w:rPr>
        <w:t>7</w:t>
      </w:r>
      <w:r w:rsidRPr="00E4496F">
        <w:rPr>
          <w:lang w:val="en-US"/>
        </w:rPr>
        <w:t xml:space="preserve"> </w:t>
      </w:r>
      <w:r w:rsidRPr="00E4496F">
        <w:rPr>
          <w:spacing w:val="-4"/>
          <w:cs/>
          <w:lang w:val="en-US"/>
        </w:rPr>
        <w:t>ล้านบาท</w:t>
      </w:r>
      <w:r w:rsidRPr="00E4496F">
        <w:rPr>
          <w:spacing w:val="-4"/>
          <w:lang w:val="en-US"/>
        </w:rPr>
        <w:t xml:space="preserve"> </w:t>
      </w:r>
      <w:r w:rsidRPr="00E4496F">
        <w:rPr>
          <w:rFonts w:hint="cs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984B3F">
        <w:rPr>
          <w:spacing w:val="-4"/>
          <w:lang w:val="en-US"/>
        </w:rPr>
        <w:t>2543</w:t>
      </w:r>
      <w:r w:rsidRPr="00E4496F">
        <w:rPr>
          <w:rFonts w:hint="cs"/>
          <w:spacing w:val="-4"/>
          <w:cs/>
        </w:rPr>
        <w:t xml:space="preserve"> ด้วยอัตราดอกเบี้ยร้อยละ </w:t>
      </w:r>
      <w:r w:rsidR="00984B3F">
        <w:rPr>
          <w:spacing w:val="-4"/>
          <w:lang w:val="en-US"/>
        </w:rPr>
        <w:t>16</w:t>
      </w:r>
      <w:r w:rsidRPr="00E4496F">
        <w:rPr>
          <w:rFonts w:hint="cs"/>
          <w:spacing w:val="-4"/>
          <w:cs/>
        </w:rPr>
        <w:t xml:space="preserve"> </w:t>
      </w:r>
      <w:r w:rsidR="005C345C">
        <w:rPr>
          <w:spacing w:val="-4"/>
        </w:rPr>
        <w:br/>
      </w:r>
      <w:r w:rsidRPr="00E4496F">
        <w:rPr>
          <w:rFonts w:hint="cs"/>
          <w:spacing w:val="-4"/>
          <w:cs/>
        </w:rPr>
        <w:t>อย่างไรก็ตาม</w:t>
      </w:r>
      <w:r w:rsidR="00597A6E" w:rsidRPr="00E4496F">
        <w:rPr>
          <w:spacing w:val="-4"/>
        </w:rPr>
        <w:t xml:space="preserve"> </w:t>
      </w:r>
      <w:r w:rsidRPr="00E4496F">
        <w:rPr>
          <w:rFonts w:hint="cs"/>
          <w:cs/>
        </w:rPr>
        <w:t>บริษัทยังไม่ได้รับชำระเงินและดอกเบี้ยจากบริษัทย่อย โดยได้บันทึก</w:t>
      </w:r>
      <w:r w:rsidRPr="00E4496F">
        <w:rPr>
          <w:cs/>
        </w:rPr>
        <w:t>กำไร</w:t>
      </w:r>
      <w:r w:rsidRPr="00E4496F">
        <w:rPr>
          <w:rFonts w:hint="cs"/>
          <w:cs/>
        </w:rPr>
        <w:t xml:space="preserve">รอการรับรู้จากการขายที่ดินจำนวน </w:t>
      </w:r>
      <w:r w:rsidR="00984B3F">
        <w:rPr>
          <w:lang w:val="en-US"/>
        </w:rPr>
        <w:t>40</w:t>
      </w:r>
      <w:r w:rsidRPr="00E4496F">
        <w:rPr>
          <w:rFonts w:hint="cs"/>
          <w:cs/>
        </w:rPr>
        <w:t xml:space="preserve"> ล้านบาท</w:t>
      </w:r>
      <w:r w:rsidRPr="00E4496F">
        <w:rPr>
          <w:cs/>
        </w:rPr>
        <w:t>และดอกเบี้ยรับ</w:t>
      </w:r>
      <w:r w:rsidRPr="00E4496F">
        <w:rPr>
          <w:rFonts w:hint="cs"/>
          <w:cs/>
        </w:rPr>
        <w:t xml:space="preserve">รอการรับรู้จำนวน </w:t>
      </w:r>
      <w:r w:rsidR="00984B3F">
        <w:rPr>
          <w:lang w:val="en-US"/>
        </w:rPr>
        <w:t>155</w:t>
      </w:r>
      <w:r w:rsidRPr="00E4496F">
        <w:rPr>
          <w:rFonts w:hint="cs"/>
          <w:cs/>
        </w:rPr>
        <w:t xml:space="preserve"> ล้านบาท</w:t>
      </w:r>
      <w:r w:rsidRPr="00E4496F">
        <w:t xml:space="preserve"> </w:t>
      </w:r>
      <w:r w:rsidRPr="00E4496F">
        <w:rPr>
          <w:rFonts w:hint="cs"/>
          <w:cs/>
        </w:rPr>
        <w:t>และได้หยุดการรับรู้ดอกเบี้ยโดยรายการดังกล่าว</w:t>
      </w:r>
      <w:r w:rsidRPr="00E4496F">
        <w:rPr>
          <w:cs/>
        </w:rPr>
        <w:t>แสดงเป็นหนี้สินไม่หมุนเวียนอื่นในงบ</w:t>
      </w:r>
      <w:r w:rsidRPr="00E4496F">
        <w:rPr>
          <w:rFonts w:hint="cs"/>
          <w:cs/>
        </w:rPr>
        <w:t>แสดงฐานะการเงินในงบ</w:t>
      </w:r>
      <w:r w:rsidRPr="00E4496F">
        <w:rPr>
          <w:cs/>
        </w:rPr>
        <w:t>การเงินเฉพาะกิจการ</w:t>
      </w:r>
    </w:p>
    <w:p w14:paraId="421BA2CF" w14:textId="77777777" w:rsidR="00F91B1B" w:rsidRPr="00E4496F" w:rsidRDefault="00F91B1B" w:rsidP="00F91B1B">
      <w:pPr>
        <w:pStyle w:val="Bo-Blankline"/>
      </w:pPr>
    </w:p>
    <w:p w14:paraId="3941C9BF" w14:textId="2405AF43" w:rsidR="00F91B1B" w:rsidRPr="00E4496F" w:rsidRDefault="00F91B1B" w:rsidP="00884799">
      <w:pPr>
        <w:pStyle w:val="Bo-C1Content"/>
        <w:ind w:right="-25"/>
      </w:pPr>
      <w:r w:rsidRPr="00E4496F">
        <w:rPr>
          <w:cs/>
        </w:rPr>
        <w:t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</w:t>
      </w:r>
      <w:r w:rsidRPr="00E4496F">
        <w:rPr>
          <w:rFonts w:hint="cs"/>
          <w:cs/>
        </w:rPr>
        <w:t xml:space="preserve"> </w:t>
      </w:r>
      <w:r w:rsidRPr="00E4496F">
        <w:rPr>
          <w:cs/>
        </w:rPr>
        <w:t xml:space="preserve">ในปี </w:t>
      </w:r>
      <w:r w:rsidR="00984B3F">
        <w:rPr>
          <w:lang w:val="en-US"/>
        </w:rPr>
        <w:t>2543</w:t>
      </w:r>
      <w:r w:rsidRPr="00E4496F">
        <w:rPr>
          <w:lang w:val="en-US"/>
        </w:rPr>
        <w:t xml:space="preserve"> </w:t>
      </w:r>
      <w:r w:rsidRPr="00E4496F">
        <w:rPr>
          <w:cs/>
          <w:lang w:val="en-US"/>
        </w:rPr>
        <w:t>บริษัทย่อยดังกล่าวได้โอนภาระหนี้ที่มีต่อธนาคารดังกล่าวให้แก่บริษัท</w:t>
      </w:r>
      <w:r w:rsidRPr="00E4496F">
        <w:rPr>
          <w:rFonts w:hint="cs"/>
          <w:cs/>
          <w:lang w:val="en-US"/>
        </w:rPr>
        <w:t xml:space="preserve"> ต่อมาในปี </w:t>
      </w:r>
      <w:r w:rsidR="00984B3F">
        <w:rPr>
          <w:lang w:val="en-US"/>
        </w:rPr>
        <w:t>2554</w:t>
      </w:r>
      <w:r w:rsidRPr="00E4496F">
        <w:rPr>
          <w:rFonts w:hint="cs"/>
          <w:cs/>
          <w:lang w:val="en-US"/>
        </w:rPr>
        <w:t xml:space="preserve"> </w:t>
      </w:r>
      <w:r w:rsidRPr="00E4496F">
        <w:rPr>
          <w:cs/>
        </w:rPr>
        <w:t>ที่ดิน</w:t>
      </w:r>
      <w:r w:rsidRPr="00E4496F">
        <w:rPr>
          <w:rFonts w:hint="cs"/>
          <w:cs/>
        </w:rPr>
        <w:t>ดังกล่าว</w:t>
      </w:r>
      <w:r w:rsidRPr="00E4496F">
        <w:rPr>
          <w:cs/>
        </w:rPr>
        <w:t>ได้รับการปลดจำนองจากธนาคาร</w:t>
      </w:r>
      <w:r w:rsidRPr="00E4496F">
        <w:rPr>
          <w:rFonts w:hint="cs"/>
          <w:cs/>
        </w:rPr>
        <w:t xml:space="preserve">แล้ว </w:t>
      </w:r>
      <w:r w:rsidRPr="00E4496F">
        <w:rPr>
          <w:rFonts w:hint="cs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984B3F">
        <w:rPr>
          <w:lang w:val="en-US"/>
        </w:rPr>
        <w:t>68</w:t>
      </w:r>
      <w:r w:rsidRPr="00E4496F">
        <w:rPr>
          <w:rFonts w:hint="cs"/>
          <w:cs/>
          <w:lang w:val="en-US"/>
        </w:rPr>
        <w:t xml:space="preserve"> ล้านบาท</w:t>
      </w:r>
    </w:p>
    <w:p w14:paraId="2BE58977" w14:textId="77777777" w:rsidR="00F91B1B" w:rsidRPr="00E4496F" w:rsidRDefault="00F91B1B" w:rsidP="00636896">
      <w:pPr>
        <w:pStyle w:val="Bo-Blankline"/>
        <w:ind w:right="-115"/>
      </w:pPr>
    </w:p>
    <w:p w14:paraId="1FD77558" w14:textId="461182D3" w:rsidR="005C345C" w:rsidRDefault="00D273AE" w:rsidP="00884799">
      <w:pPr>
        <w:pStyle w:val="Bo-C1Content"/>
        <w:ind w:right="-25"/>
        <w:rPr>
          <w:lang w:val="en-US"/>
        </w:rPr>
      </w:pPr>
      <w:r w:rsidRPr="00E4496F">
        <w:rPr>
          <w:rFonts w:hint="cs"/>
          <w:spacing w:val="6"/>
          <w:cs/>
          <w:lang w:val="en-US"/>
        </w:rPr>
        <w:t xml:space="preserve">ณ วันที่ </w:t>
      </w:r>
      <w:r w:rsidR="00984B3F">
        <w:rPr>
          <w:spacing w:val="6"/>
          <w:lang w:val="en-US"/>
        </w:rPr>
        <w:t>30</w:t>
      </w:r>
      <w:r w:rsidR="009E462A">
        <w:rPr>
          <w:spacing w:val="-2"/>
        </w:rPr>
        <w:t xml:space="preserve"> </w:t>
      </w:r>
      <w:r w:rsidR="005D6E7B">
        <w:rPr>
          <w:rFonts w:hint="cs"/>
          <w:spacing w:val="-2"/>
          <w:cs/>
        </w:rPr>
        <w:t>กันยายน</w:t>
      </w:r>
      <w:r w:rsidR="004727AC" w:rsidRPr="00E4496F">
        <w:rPr>
          <w:rFonts w:hint="cs"/>
          <w:spacing w:val="-2"/>
          <w:cs/>
          <w:lang w:val="en-US"/>
        </w:rPr>
        <w:t xml:space="preserve"> </w:t>
      </w:r>
      <w:r w:rsidR="00984B3F">
        <w:rPr>
          <w:spacing w:val="6"/>
          <w:lang w:val="en-US"/>
        </w:rPr>
        <w:t>2564</w:t>
      </w:r>
      <w:r w:rsidR="009E462A">
        <w:rPr>
          <w:spacing w:val="6"/>
          <w:lang w:val="en-US"/>
        </w:rPr>
        <w:t xml:space="preserve"> </w:t>
      </w:r>
      <w:r w:rsidRPr="00E4496F">
        <w:rPr>
          <w:rFonts w:hint="cs"/>
          <w:spacing w:val="6"/>
          <w:cs/>
          <w:lang w:val="en-US"/>
        </w:rPr>
        <w:t xml:space="preserve">บริษัทมีลูกหนี้บริษัทย่อยที่เกิดจากการซื้อขายที่ดินดังกล่าวมียอดคงเหลือจำนวน </w:t>
      </w:r>
      <w:r w:rsidR="00597A6E" w:rsidRPr="00E4496F">
        <w:rPr>
          <w:spacing w:val="6"/>
          <w:lang w:val="en-US"/>
        </w:rPr>
        <w:br/>
      </w:r>
      <w:r w:rsidR="004435C0">
        <w:rPr>
          <w:spacing w:val="6"/>
          <w:lang w:val="en-US"/>
        </w:rPr>
        <w:t>422</w:t>
      </w:r>
      <w:r w:rsidRPr="00E4496F">
        <w:rPr>
          <w:rFonts w:hint="cs"/>
          <w:spacing w:val="6"/>
          <w:cs/>
          <w:lang w:val="en-US"/>
        </w:rPr>
        <w:t xml:space="preserve"> ล้านบาท</w:t>
      </w:r>
      <w:r w:rsidRPr="00E4496F">
        <w:rPr>
          <w:rFonts w:hint="cs"/>
          <w:cs/>
          <w:lang w:val="en-US"/>
        </w:rPr>
        <w:t xml:space="preserve"> และกำไรจากการขายรอรับรู้มียอด</w:t>
      </w:r>
      <w:r w:rsidRPr="00ED1128">
        <w:rPr>
          <w:rFonts w:hint="cs"/>
          <w:cs/>
          <w:lang w:val="en-US"/>
        </w:rPr>
        <w:t>คงเหลือจำนวน</w:t>
      </w:r>
      <w:r w:rsidR="004435C0">
        <w:rPr>
          <w:lang w:val="en-US"/>
        </w:rPr>
        <w:t xml:space="preserve"> 35</w:t>
      </w:r>
      <w:r w:rsidRPr="00E4496F">
        <w:rPr>
          <w:rFonts w:hint="cs"/>
          <w:cs/>
          <w:lang w:val="en-US"/>
        </w:rPr>
        <w:t xml:space="preserve"> ล้านบาท และดอกเบี้ยรับรอรับรู้ </w:t>
      </w:r>
      <w:r w:rsidR="004435C0">
        <w:rPr>
          <w:lang w:val="en-US"/>
        </w:rPr>
        <w:t>134</w:t>
      </w:r>
      <w:r w:rsidRPr="00E4496F">
        <w:rPr>
          <w:rFonts w:hint="cs"/>
          <w:cs/>
          <w:lang w:val="en-US"/>
        </w:rPr>
        <w:t xml:space="preserve"> ล้านบาท </w:t>
      </w:r>
      <w:r w:rsidR="00597A6E" w:rsidRPr="00E4496F">
        <w:rPr>
          <w:lang w:val="en-US"/>
        </w:rPr>
        <w:br/>
      </w:r>
      <w:r w:rsidRPr="00E4496F">
        <w:rPr>
          <w:rFonts w:hint="cs"/>
          <w:cs/>
          <w:lang w:val="en-US"/>
        </w:rPr>
        <w:t>ได้แสดงในงบแสดงฐานะการเงินในงบการเงินเฉพาะกิจการ</w:t>
      </w:r>
    </w:p>
    <w:p w14:paraId="27BD8604" w14:textId="3F365F04" w:rsidR="00482849" w:rsidRDefault="00482849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201" w:type="dxa"/>
        <w:tblInd w:w="450" w:type="dxa"/>
        <w:tblLook w:val="04A0" w:firstRow="1" w:lastRow="0" w:firstColumn="1" w:lastColumn="0" w:noHBand="0" w:noVBand="1"/>
      </w:tblPr>
      <w:tblGrid>
        <w:gridCol w:w="3817"/>
        <w:gridCol w:w="1186"/>
        <w:gridCol w:w="236"/>
        <w:gridCol w:w="1136"/>
        <w:gridCol w:w="236"/>
        <w:gridCol w:w="1219"/>
        <w:gridCol w:w="236"/>
        <w:gridCol w:w="1135"/>
      </w:tblGrid>
      <w:tr w:rsidR="004F7299" w:rsidRPr="00744476" w14:paraId="0EEE65EB" w14:textId="77777777" w:rsidTr="00745748">
        <w:trPr>
          <w:tblHeader/>
        </w:trPr>
        <w:tc>
          <w:tcPr>
            <w:tcW w:w="3817" w:type="dxa"/>
          </w:tcPr>
          <w:p w14:paraId="4A924520" w14:textId="34D3854E" w:rsidR="004F7299" w:rsidRPr="00744476" w:rsidRDefault="004F7299" w:rsidP="004F729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  <w:lang w:val="en-US"/>
              </w:rPr>
              <w:lastRenderedPageBreak/>
              <w:br w:type="page"/>
            </w:r>
          </w:p>
        </w:tc>
        <w:tc>
          <w:tcPr>
            <w:tcW w:w="2558" w:type="dxa"/>
            <w:gridSpan w:val="3"/>
          </w:tcPr>
          <w:p w14:paraId="6872AB5F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25580C" w14:textId="77777777" w:rsidR="004F7299" w:rsidRPr="00744476" w:rsidRDefault="004F7299" w:rsidP="004F729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0" w:type="dxa"/>
            <w:gridSpan w:val="3"/>
          </w:tcPr>
          <w:p w14:paraId="3DAF737D" w14:textId="77777777" w:rsidR="004F7299" w:rsidRPr="00744476" w:rsidRDefault="004F7299" w:rsidP="004F729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6DF2E98F" w14:textId="77777777" w:rsidTr="00745748">
        <w:trPr>
          <w:tblHeader/>
        </w:trPr>
        <w:tc>
          <w:tcPr>
            <w:tcW w:w="3817" w:type="dxa"/>
          </w:tcPr>
          <w:p w14:paraId="6AC8A43D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E519705" w14:textId="585BDBC1" w:rsidR="00745748" w:rsidRP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A1F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0B1B7329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1DA54A" w14:textId="47EB73F8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075AE6F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55B7ED3" w14:textId="43D6E7A7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A1FD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621D5079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9A51A69" w14:textId="31C86229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0216EE02" w14:textId="77777777" w:rsidTr="00745748">
        <w:trPr>
          <w:tblHeader/>
        </w:trPr>
        <w:tc>
          <w:tcPr>
            <w:tcW w:w="3817" w:type="dxa"/>
          </w:tcPr>
          <w:p w14:paraId="29CB869A" w14:textId="63A85775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F78035" w14:textId="5F3981B5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4FE6F48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0000B14" w14:textId="62F6295E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CB5C3A6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441F98C9" w14:textId="7B0373F0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0B353CED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46F04C6" w14:textId="31033EDE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744476" w14:paraId="03D61134" w14:textId="77777777" w:rsidTr="00745748">
        <w:trPr>
          <w:tblHeader/>
        </w:trPr>
        <w:tc>
          <w:tcPr>
            <w:tcW w:w="3817" w:type="dxa"/>
          </w:tcPr>
          <w:p w14:paraId="1AF714BA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4" w:type="dxa"/>
            <w:gridSpan w:val="7"/>
          </w:tcPr>
          <w:p w14:paraId="13E2EE21" w14:textId="77777777" w:rsidR="00745748" w:rsidRPr="00744476" w:rsidRDefault="0074574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744476" w14:paraId="0E340D8A" w14:textId="77777777" w:rsidTr="00745748">
        <w:trPr>
          <w:tblHeader/>
        </w:trPr>
        <w:tc>
          <w:tcPr>
            <w:tcW w:w="3817" w:type="dxa"/>
          </w:tcPr>
          <w:p w14:paraId="02223C87" w14:textId="06C3D4FD" w:rsidR="00AA6554" w:rsidRPr="00744476" w:rsidRDefault="00AA6554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384" w:type="dxa"/>
            <w:gridSpan w:val="7"/>
          </w:tcPr>
          <w:p w14:paraId="7678AA8E" w14:textId="77777777" w:rsidR="00AA6554" w:rsidRPr="00744476" w:rsidRDefault="00AA6554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45748" w:rsidRPr="00744476" w14:paraId="43B4F8A6" w14:textId="77777777" w:rsidTr="00745748">
        <w:tc>
          <w:tcPr>
            <w:tcW w:w="3817" w:type="dxa"/>
          </w:tcPr>
          <w:p w14:paraId="465EA79F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6" w:type="dxa"/>
          </w:tcPr>
          <w:p w14:paraId="38514D4A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0ED126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D7A5A4D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E6F7FD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CC491B5" w14:textId="77777777" w:rsidR="00745748" w:rsidRPr="00744476" w:rsidRDefault="00745748" w:rsidP="00745748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169CB3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A8677F6" w14:textId="77777777" w:rsidR="00745748" w:rsidRPr="00744476" w:rsidRDefault="00745748" w:rsidP="00745748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14B44" w:rsidRPr="00744476" w14:paraId="67EF431A" w14:textId="77777777" w:rsidTr="000F2AEE">
        <w:tc>
          <w:tcPr>
            <w:tcW w:w="3817" w:type="dxa"/>
            <w:vAlign w:val="bottom"/>
          </w:tcPr>
          <w:p w14:paraId="073DDEC8" w14:textId="77A126AB" w:rsidR="00B14B44" w:rsidRPr="00744476" w:rsidRDefault="00B14B44" w:rsidP="00B14B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คอนกรีต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86" w:type="dxa"/>
            <w:shd w:val="clear" w:color="auto" w:fill="auto"/>
          </w:tcPr>
          <w:p w14:paraId="6B985CD8" w14:textId="52ABFBEC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F2EC187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FC34A02" w14:textId="7B2B0201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11FB1322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819C21C" w14:textId="3838EEDC" w:rsidR="00B14B44" w:rsidRPr="00744476" w:rsidRDefault="00B14B44" w:rsidP="00B14B4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</w:tcPr>
          <w:p w14:paraId="3F38A64E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B50DB05" w14:textId="4F7B3F97" w:rsidR="00B14B44" w:rsidRDefault="00B14B44" w:rsidP="00B14B4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B14B44" w:rsidRPr="00744476" w14:paraId="5718DE37" w14:textId="77777777" w:rsidTr="000F2AEE">
        <w:tc>
          <w:tcPr>
            <w:tcW w:w="3817" w:type="dxa"/>
            <w:vAlign w:val="bottom"/>
          </w:tcPr>
          <w:p w14:paraId="417AD81A" w14:textId="77777777" w:rsidR="00B14B44" w:rsidRPr="00744476" w:rsidRDefault="00B14B44" w:rsidP="00B14B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86" w:type="dxa"/>
            <w:shd w:val="clear" w:color="auto" w:fill="auto"/>
          </w:tcPr>
          <w:p w14:paraId="20C1454C" w14:textId="2AEC6BF8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18C4502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D4033BE" w14:textId="234B3C0C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0DEDF1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86E225F" w14:textId="7B304B0E" w:rsidR="00B14B44" w:rsidRPr="00744476" w:rsidRDefault="00B14B44" w:rsidP="00B14B4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18,686</w:t>
            </w:r>
          </w:p>
        </w:tc>
        <w:tc>
          <w:tcPr>
            <w:tcW w:w="236" w:type="dxa"/>
          </w:tcPr>
          <w:p w14:paraId="14297EF7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16F88527" w14:textId="1236FD4F" w:rsidR="00B14B44" w:rsidRPr="00744476" w:rsidRDefault="00B14B44" w:rsidP="00B14B4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3,190</w:t>
            </w:r>
          </w:p>
        </w:tc>
      </w:tr>
      <w:tr w:rsidR="00B14B44" w:rsidRPr="00744476" w14:paraId="49F8FC55" w14:textId="77777777" w:rsidTr="000F2AEE">
        <w:tc>
          <w:tcPr>
            <w:tcW w:w="3817" w:type="dxa"/>
            <w:vAlign w:val="bottom"/>
          </w:tcPr>
          <w:p w14:paraId="7011D4E5" w14:textId="77777777" w:rsidR="00B14B44" w:rsidRPr="00744476" w:rsidRDefault="00B14B44" w:rsidP="00B14B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86" w:type="dxa"/>
            <w:shd w:val="clear" w:color="auto" w:fill="auto"/>
          </w:tcPr>
          <w:p w14:paraId="77214B20" w14:textId="4AF6DDC3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34C073B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6BE3EF9" w14:textId="1EB9DF1C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B829672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0BD271E7" w14:textId="06BC4FD3" w:rsidR="00B14B44" w:rsidRPr="00744476" w:rsidRDefault="00B14B44" w:rsidP="00B14B4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14,358</w:t>
            </w:r>
          </w:p>
        </w:tc>
        <w:tc>
          <w:tcPr>
            <w:tcW w:w="236" w:type="dxa"/>
          </w:tcPr>
          <w:p w14:paraId="23686058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644D6FF" w14:textId="2442A6BF" w:rsidR="00B14B44" w:rsidRPr="00744476" w:rsidRDefault="00B14B44" w:rsidP="00B14B4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14,302</w:t>
            </w:r>
          </w:p>
        </w:tc>
      </w:tr>
      <w:tr w:rsidR="00B14B44" w:rsidRPr="00744476" w14:paraId="37391F95" w14:textId="77777777" w:rsidTr="000F2AEE">
        <w:tc>
          <w:tcPr>
            <w:tcW w:w="3817" w:type="dxa"/>
            <w:vAlign w:val="bottom"/>
          </w:tcPr>
          <w:p w14:paraId="6FF520EB" w14:textId="77777777" w:rsidR="00B14B44" w:rsidRPr="00744476" w:rsidRDefault="00B14B44" w:rsidP="00B14B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86" w:type="dxa"/>
            <w:shd w:val="clear" w:color="auto" w:fill="auto"/>
          </w:tcPr>
          <w:p w14:paraId="29FCC19F" w14:textId="7BA6656B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CBA1D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79CE411" w14:textId="30A86E23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8E651D7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6DE9414" w14:textId="014F0F53" w:rsidR="00B14B44" w:rsidRPr="00744476" w:rsidRDefault="00B14B44" w:rsidP="00B14B4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5,324</w:t>
            </w:r>
          </w:p>
        </w:tc>
        <w:tc>
          <w:tcPr>
            <w:tcW w:w="236" w:type="dxa"/>
          </w:tcPr>
          <w:p w14:paraId="73E3771D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85D880C" w14:textId="5F17A8BC" w:rsidR="00B14B44" w:rsidRPr="00744476" w:rsidRDefault="00B14B44" w:rsidP="00B14B4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8,422</w:t>
            </w:r>
          </w:p>
        </w:tc>
      </w:tr>
      <w:tr w:rsidR="00B14B44" w:rsidRPr="00744476" w14:paraId="3303AEB2" w14:textId="77777777" w:rsidTr="000F2AEE">
        <w:tc>
          <w:tcPr>
            <w:tcW w:w="3817" w:type="dxa"/>
            <w:vAlign w:val="bottom"/>
          </w:tcPr>
          <w:p w14:paraId="257D6E46" w14:textId="77777777" w:rsidR="00B14B44" w:rsidRPr="00744476" w:rsidRDefault="00B14B44" w:rsidP="00B14B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86" w:type="dxa"/>
            <w:shd w:val="clear" w:color="auto" w:fill="auto"/>
          </w:tcPr>
          <w:p w14:paraId="57FC306C" w14:textId="398DA312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0DA7388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78EE925" w14:textId="3D43AB95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09307E3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3A24D6E" w14:textId="510B8312" w:rsidR="00B14B44" w:rsidRPr="00744476" w:rsidRDefault="00B14B44" w:rsidP="00B14B4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481571E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0F7F1CA" w14:textId="52269430" w:rsidR="00B14B44" w:rsidRPr="00744476" w:rsidRDefault="00B14B44" w:rsidP="00B14B4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B14B44" w:rsidRPr="00744476" w14:paraId="6F19E31A" w14:textId="77777777" w:rsidTr="000F2AEE">
        <w:tc>
          <w:tcPr>
            <w:tcW w:w="3817" w:type="dxa"/>
          </w:tcPr>
          <w:p w14:paraId="2F51B41D" w14:textId="77777777" w:rsidR="00B14B44" w:rsidRPr="00744476" w:rsidRDefault="00B14B44" w:rsidP="00B14B4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86" w:type="dxa"/>
            <w:shd w:val="clear" w:color="auto" w:fill="auto"/>
          </w:tcPr>
          <w:p w14:paraId="6C778104" w14:textId="09B5C448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F9D7768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6FA9B7D" w14:textId="513BD7F8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2BC18F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AD58CC" w14:textId="41B031EA" w:rsidR="00B14B44" w:rsidRPr="00744476" w:rsidRDefault="00B14B44" w:rsidP="00B14B4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8,988</w:t>
            </w:r>
          </w:p>
        </w:tc>
        <w:tc>
          <w:tcPr>
            <w:tcW w:w="236" w:type="dxa"/>
          </w:tcPr>
          <w:p w14:paraId="19347FC0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E15A2F9" w14:textId="42831F18" w:rsidR="00B14B44" w:rsidRPr="00744476" w:rsidRDefault="00B14B44" w:rsidP="00B14B4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8,089</w:t>
            </w:r>
          </w:p>
        </w:tc>
      </w:tr>
      <w:tr w:rsidR="00B14B44" w:rsidRPr="00744476" w14:paraId="725E23D7" w14:textId="77777777" w:rsidTr="000F2AEE">
        <w:tc>
          <w:tcPr>
            <w:tcW w:w="3817" w:type="dxa"/>
          </w:tcPr>
          <w:p w14:paraId="4F2A4292" w14:textId="77777777" w:rsidR="00B14B44" w:rsidRPr="00744476" w:rsidRDefault="00B14B44" w:rsidP="00B14B4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86" w:type="dxa"/>
            <w:shd w:val="clear" w:color="auto" w:fill="auto"/>
          </w:tcPr>
          <w:p w14:paraId="2348CB0F" w14:textId="1D37B05C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3AA2C721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1BE1E2C" w14:textId="460079F4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5984803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E0F869C" w14:textId="1F77C44A" w:rsidR="00B14B44" w:rsidRPr="00744476" w:rsidRDefault="00B14B44" w:rsidP="00B14B4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24,365</w:t>
            </w:r>
          </w:p>
        </w:tc>
        <w:tc>
          <w:tcPr>
            <w:tcW w:w="236" w:type="dxa"/>
          </w:tcPr>
          <w:p w14:paraId="34AC019D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45C6B016" w14:textId="098798FF" w:rsidR="00B14B44" w:rsidRPr="00744476" w:rsidRDefault="00B14B44" w:rsidP="00B14B4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8,792</w:t>
            </w:r>
          </w:p>
        </w:tc>
      </w:tr>
      <w:tr w:rsidR="00B14B44" w:rsidRPr="00744476" w14:paraId="232B56E0" w14:textId="77777777" w:rsidTr="000F2AEE">
        <w:tc>
          <w:tcPr>
            <w:tcW w:w="3817" w:type="dxa"/>
          </w:tcPr>
          <w:p w14:paraId="2091E5DE" w14:textId="77777777" w:rsidR="00B14B44" w:rsidRPr="00744476" w:rsidRDefault="00B14B44" w:rsidP="00B14B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86962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86" w:type="dxa"/>
            <w:shd w:val="clear" w:color="auto" w:fill="auto"/>
          </w:tcPr>
          <w:p w14:paraId="182C4BBE" w14:textId="7C7587B8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662868C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CD0907C" w14:textId="6B5722C3" w:rsidR="00B14B44" w:rsidRPr="00744476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43C6FB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B354E2B" w14:textId="50B1FC09" w:rsidR="00B14B44" w:rsidRDefault="00B14B44" w:rsidP="00B14B4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704B04B" w14:textId="77777777" w:rsidR="00B14B44" w:rsidRPr="00744476" w:rsidRDefault="00B14B44" w:rsidP="00B14B4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9EC23EE" w14:textId="3AB1A90F" w:rsidR="00B14B44" w:rsidRPr="00744476" w:rsidRDefault="00B14B44" w:rsidP="00B14B44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25D77" w:rsidRPr="00744476" w14:paraId="3C74F04D" w14:textId="77777777" w:rsidTr="000F2AEE">
        <w:tc>
          <w:tcPr>
            <w:tcW w:w="3817" w:type="dxa"/>
          </w:tcPr>
          <w:p w14:paraId="50B09B0D" w14:textId="77777777" w:rsidR="00925D77" w:rsidRPr="00744476" w:rsidRDefault="00925D77" w:rsidP="00925D7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6" w:type="dxa"/>
            <w:shd w:val="clear" w:color="auto" w:fill="auto"/>
          </w:tcPr>
          <w:p w14:paraId="22392D19" w14:textId="77777777" w:rsidR="00925D77" w:rsidRPr="00744476" w:rsidRDefault="00925D77" w:rsidP="00925D7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83D6BA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0AD14B5B" w14:textId="77777777" w:rsidR="00925D77" w:rsidRPr="00744476" w:rsidRDefault="00925D77" w:rsidP="00925D7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4494DD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540F9B9B" w14:textId="77777777" w:rsidR="00925D77" w:rsidRPr="00744476" w:rsidRDefault="00925D77" w:rsidP="00925D77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5D1616C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C935D73" w14:textId="77777777" w:rsidR="00925D77" w:rsidRPr="00744476" w:rsidRDefault="00925D77" w:rsidP="00925D7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25D77" w:rsidRPr="00744476" w14:paraId="32340109" w14:textId="77777777" w:rsidTr="000F2AEE">
        <w:tc>
          <w:tcPr>
            <w:tcW w:w="3817" w:type="dxa"/>
          </w:tcPr>
          <w:p w14:paraId="6D33869F" w14:textId="77777777" w:rsidR="00925D77" w:rsidRPr="00744476" w:rsidRDefault="00925D77" w:rsidP="00925D7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86" w:type="dxa"/>
            <w:shd w:val="clear" w:color="auto" w:fill="auto"/>
          </w:tcPr>
          <w:p w14:paraId="6CC07AFE" w14:textId="50256D11" w:rsidR="00925D77" w:rsidRPr="00744476" w:rsidRDefault="00B14B44" w:rsidP="00925D7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3,104</w:t>
            </w:r>
          </w:p>
        </w:tc>
        <w:tc>
          <w:tcPr>
            <w:tcW w:w="236" w:type="dxa"/>
          </w:tcPr>
          <w:p w14:paraId="2F3B5E95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3A83ACC" w14:textId="01405B9D" w:rsidR="00925D77" w:rsidRPr="00744476" w:rsidRDefault="00925D77" w:rsidP="00925D7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3,636</w:t>
            </w:r>
          </w:p>
        </w:tc>
        <w:tc>
          <w:tcPr>
            <w:tcW w:w="236" w:type="dxa"/>
          </w:tcPr>
          <w:p w14:paraId="37E44E38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C999754" w14:textId="571EC51A" w:rsidR="00925D77" w:rsidRPr="00744476" w:rsidRDefault="00925D77" w:rsidP="00925D77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36" w:type="dxa"/>
          </w:tcPr>
          <w:p w14:paraId="3B4F5B51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E6EF82E" w14:textId="07F7FB5C" w:rsidR="00925D77" w:rsidRPr="00744476" w:rsidRDefault="00925D77" w:rsidP="00925D7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925D77" w:rsidRPr="00744476" w14:paraId="0DBF36C6" w14:textId="77777777" w:rsidTr="000F2AEE">
        <w:tc>
          <w:tcPr>
            <w:tcW w:w="3817" w:type="dxa"/>
          </w:tcPr>
          <w:p w14:paraId="101887B8" w14:textId="77777777" w:rsidR="00925D77" w:rsidRPr="00744476" w:rsidRDefault="00925D77" w:rsidP="00925D7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86" w:type="dxa"/>
            <w:shd w:val="clear" w:color="auto" w:fill="auto"/>
          </w:tcPr>
          <w:p w14:paraId="181B6255" w14:textId="52307BA9" w:rsidR="00925D77" w:rsidRPr="00744476" w:rsidRDefault="00B14B44" w:rsidP="00925D7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140,748</w:t>
            </w:r>
          </w:p>
        </w:tc>
        <w:tc>
          <w:tcPr>
            <w:tcW w:w="236" w:type="dxa"/>
          </w:tcPr>
          <w:p w14:paraId="6D980B1A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7CEED56F" w14:textId="797D4679" w:rsidR="00925D77" w:rsidRPr="00744476" w:rsidRDefault="00925D77" w:rsidP="00925D7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137,076</w:t>
            </w:r>
          </w:p>
        </w:tc>
        <w:tc>
          <w:tcPr>
            <w:tcW w:w="236" w:type="dxa"/>
          </w:tcPr>
          <w:p w14:paraId="717F003A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3038A97B" w14:textId="527C5C7F" w:rsidR="00925D77" w:rsidRPr="00744476" w:rsidRDefault="00925D77" w:rsidP="00925D77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139,852</w:t>
            </w:r>
          </w:p>
        </w:tc>
        <w:tc>
          <w:tcPr>
            <w:tcW w:w="236" w:type="dxa"/>
          </w:tcPr>
          <w:p w14:paraId="08CAA9A1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1DA4613" w14:textId="0DAECB62" w:rsidR="00925D77" w:rsidRPr="00744476" w:rsidRDefault="00925D77" w:rsidP="00925D7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136,445</w:t>
            </w:r>
          </w:p>
        </w:tc>
      </w:tr>
      <w:tr w:rsidR="00925D77" w:rsidRPr="00744476" w14:paraId="4E0DB586" w14:textId="77777777" w:rsidTr="000F2AEE">
        <w:tc>
          <w:tcPr>
            <w:tcW w:w="3817" w:type="dxa"/>
          </w:tcPr>
          <w:p w14:paraId="7BA504AC" w14:textId="77777777" w:rsidR="00925D77" w:rsidRPr="00744476" w:rsidRDefault="00925D77" w:rsidP="00925D7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86" w:type="dxa"/>
            <w:shd w:val="clear" w:color="auto" w:fill="auto"/>
          </w:tcPr>
          <w:p w14:paraId="04B123EA" w14:textId="0D916CB5" w:rsidR="00925D77" w:rsidRPr="00744476" w:rsidRDefault="00B14B44" w:rsidP="00925D7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194,114</w:t>
            </w:r>
          </w:p>
        </w:tc>
        <w:tc>
          <w:tcPr>
            <w:tcW w:w="236" w:type="dxa"/>
          </w:tcPr>
          <w:p w14:paraId="1ABB6B00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304B22C" w14:textId="4E38FAA9" w:rsidR="00925D77" w:rsidRPr="00744476" w:rsidRDefault="00925D77" w:rsidP="00925D7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210,678</w:t>
            </w:r>
          </w:p>
        </w:tc>
        <w:tc>
          <w:tcPr>
            <w:tcW w:w="236" w:type="dxa"/>
          </w:tcPr>
          <w:p w14:paraId="06340D4B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5EE986B" w14:textId="07F55D1D" w:rsidR="00925D77" w:rsidRPr="00744476" w:rsidRDefault="00925D77" w:rsidP="00925D77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187,526</w:t>
            </w:r>
          </w:p>
        </w:tc>
        <w:tc>
          <w:tcPr>
            <w:tcW w:w="236" w:type="dxa"/>
          </w:tcPr>
          <w:p w14:paraId="7D59EDC0" w14:textId="77777777" w:rsidR="00925D77" w:rsidRPr="00744476" w:rsidRDefault="00925D77" w:rsidP="00925D7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7E02D762" w14:textId="537DF5B3" w:rsidR="00925D77" w:rsidRPr="00744476" w:rsidRDefault="00925D77" w:rsidP="00925D7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205,773</w:t>
            </w:r>
          </w:p>
        </w:tc>
      </w:tr>
      <w:tr w:rsidR="00925D77" w:rsidRPr="00744476" w14:paraId="714E3A59" w14:textId="77777777" w:rsidTr="000F2AEE">
        <w:tc>
          <w:tcPr>
            <w:tcW w:w="3817" w:type="dxa"/>
            <w:vAlign w:val="bottom"/>
          </w:tcPr>
          <w:p w14:paraId="7EF9B74F" w14:textId="77777777" w:rsidR="00925D77" w:rsidRPr="00744476" w:rsidRDefault="00925D77" w:rsidP="00925D7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458A" w14:textId="6725432A" w:rsidR="00925D77" w:rsidRPr="00744476" w:rsidRDefault="00B14B44" w:rsidP="00925D77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337,966</w:t>
            </w:r>
          </w:p>
        </w:tc>
        <w:tc>
          <w:tcPr>
            <w:tcW w:w="236" w:type="dxa"/>
          </w:tcPr>
          <w:p w14:paraId="384A9214" w14:textId="77777777" w:rsidR="00925D77" w:rsidRPr="00744476" w:rsidRDefault="00925D77" w:rsidP="00925D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1FD2E607" w14:textId="7E7879DE" w:rsidR="00925D77" w:rsidRPr="00744476" w:rsidRDefault="00925D77" w:rsidP="00925D77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351,390</w:t>
            </w:r>
          </w:p>
        </w:tc>
        <w:tc>
          <w:tcPr>
            <w:tcW w:w="236" w:type="dxa"/>
          </w:tcPr>
          <w:p w14:paraId="78CF6F6F" w14:textId="77777777" w:rsidR="00925D77" w:rsidRPr="00744476" w:rsidRDefault="00925D77" w:rsidP="00925D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EDCF" w14:textId="6B01E75E" w:rsidR="00925D77" w:rsidRPr="00744476" w:rsidRDefault="00925D77" w:rsidP="00925D77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399,138</w:t>
            </w:r>
          </w:p>
        </w:tc>
        <w:tc>
          <w:tcPr>
            <w:tcW w:w="236" w:type="dxa"/>
          </w:tcPr>
          <w:p w14:paraId="2A99FB09" w14:textId="77777777" w:rsidR="00925D77" w:rsidRPr="00744476" w:rsidRDefault="00925D77" w:rsidP="00925D7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70406421" w14:textId="2543A336" w:rsidR="00925D77" w:rsidRPr="00744476" w:rsidRDefault="00925D77" w:rsidP="00925D77">
            <w:pPr>
              <w:tabs>
                <w:tab w:val="decimal" w:pos="91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385,053</w:t>
            </w:r>
          </w:p>
        </w:tc>
      </w:tr>
    </w:tbl>
    <w:p w14:paraId="0C14EFF0" w14:textId="74CEB5AB" w:rsidR="00A3057C" w:rsidRDefault="00A3057C" w:rsidP="004F7299">
      <w:pPr>
        <w:pStyle w:val="Bo-Blankline"/>
        <w:spacing w:line="380" w:lineRule="exact"/>
        <w:rPr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B61835" w:rsidRPr="000E72B7" w14:paraId="43536FF1" w14:textId="77777777" w:rsidTr="00AB44E6">
        <w:trPr>
          <w:tblHeader/>
        </w:trPr>
        <w:tc>
          <w:tcPr>
            <w:tcW w:w="2430" w:type="dxa"/>
            <w:vAlign w:val="bottom"/>
          </w:tcPr>
          <w:p w14:paraId="6E25CDA4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2070" w:type="dxa"/>
            <w:gridSpan w:val="3"/>
            <w:vAlign w:val="bottom"/>
          </w:tcPr>
          <w:p w14:paraId="3B4F10AD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33F9FAD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ADDA018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835" w:rsidRPr="000E72B7" w14:paraId="5A9E0F43" w14:textId="77777777" w:rsidTr="00E2005C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2FA455E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900" w:type="dxa"/>
            <w:vAlign w:val="bottom"/>
          </w:tcPr>
          <w:p w14:paraId="064418AB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D7312C9" w14:textId="09BE521F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2A4B1D7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4752A8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223AD0CC" w14:textId="115B0526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A1FD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4568ECD0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51C51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D0237C2" w14:textId="2B64F0E3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2921B664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5ED48D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A0CDDDF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A873C7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6E62E0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D3ED16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13B4A4D" w14:textId="4A955F3D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B61835" w:rsidRPr="004353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A1FD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B61835" w:rsidRPr="000E72B7" w14:paraId="0C21F326" w14:textId="77777777" w:rsidTr="00E2005C">
        <w:trPr>
          <w:tblHeader/>
        </w:trPr>
        <w:tc>
          <w:tcPr>
            <w:tcW w:w="2430" w:type="dxa"/>
            <w:vAlign w:val="bottom"/>
          </w:tcPr>
          <w:p w14:paraId="7CBC6C6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396D83F" w14:textId="37E2C538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2CF2D16A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5891E4" w14:textId="5D97711C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32E1D57C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CC7C10D" w14:textId="15662B35" w:rsidR="00B61835" w:rsidRPr="00435338" w:rsidRDefault="00984B3F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3645E2BE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1876C1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F909AE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92C8F7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F345EC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2406B5" w14:textId="53C8D9A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B61835" w:rsidRPr="000E72B7" w14:paraId="37BF4A4A" w14:textId="77777777" w:rsidTr="00AB44E6">
        <w:trPr>
          <w:tblHeader/>
        </w:trPr>
        <w:tc>
          <w:tcPr>
            <w:tcW w:w="2430" w:type="dxa"/>
          </w:tcPr>
          <w:p w14:paraId="0D799E6C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DBF4FC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F6373A1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</w:tcPr>
          <w:p w14:paraId="2557E37F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1835" w:rsidRPr="000E72B7" w14:paraId="73A7B660" w14:textId="77777777" w:rsidTr="00C6536F">
        <w:tc>
          <w:tcPr>
            <w:tcW w:w="2430" w:type="dxa"/>
          </w:tcPr>
          <w:p w14:paraId="4091D9D7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900" w:type="dxa"/>
          </w:tcPr>
          <w:p w14:paraId="365EE898" w14:textId="77777777" w:rsidR="00B61835" w:rsidRPr="00E47AF3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0DE0BD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973A47B" w14:textId="77777777" w:rsidR="00B61835" w:rsidRPr="00435338" w:rsidRDefault="00B61835" w:rsidP="003322E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79B2DE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CF9A42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5DA4E0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8B097C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F780EF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1A3515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326EB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A8D95F" w14:textId="77777777" w:rsidR="00B61835" w:rsidRPr="00435338" w:rsidRDefault="00B61835" w:rsidP="0033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5D77" w:rsidRPr="000E72B7" w14:paraId="2A6D3FCA" w14:textId="77777777" w:rsidTr="00C6536F">
        <w:tc>
          <w:tcPr>
            <w:tcW w:w="2430" w:type="dxa"/>
          </w:tcPr>
          <w:p w14:paraId="040C68CE" w14:textId="77777777" w:rsidR="00925D77" w:rsidRPr="00435338" w:rsidRDefault="00925D77" w:rsidP="00925D77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6B1D57E9" w14:textId="373D1080" w:rsidR="00925D77" w:rsidRPr="00435338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C284DF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704956" w14:textId="4933948C" w:rsidR="00925D77" w:rsidRPr="00765C45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1.65</w:t>
            </w:r>
          </w:p>
        </w:tc>
        <w:tc>
          <w:tcPr>
            <w:tcW w:w="270" w:type="dxa"/>
          </w:tcPr>
          <w:p w14:paraId="22BA386B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1321FB" w14:textId="753FA19C" w:rsidR="00925D77" w:rsidRPr="00435338" w:rsidRDefault="00925D77" w:rsidP="00925D7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0B9477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4B83DA" w14:textId="2527E093" w:rsidR="00925D77" w:rsidRPr="003833DF" w:rsidRDefault="00925D77" w:rsidP="009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590E2E3E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10D785" w14:textId="05DF2778" w:rsidR="00925D77" w:rsidRPr="00435338" w:rsidRDefault="00925D77" w:rsidP="00925D77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7128B85E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35F10C" w14:textId="5CF9E5AF" w:rsidR="00925D77" w:rsidRPr="007A7237" w:rsidRDefault="00925D77" w:rsidP="00925D77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25D77" w:rsidRPr="000E72B7" w14:paraId="3B5A872F" w14:textId="77777777" w:rsidTr="00C6536F">
        <w:tc>
          <w:tcPr>
            <w:tcW w:w="2430" w:type="dxa"/>
          </w:tcPr>
          <w:p w14:paraId="765A60A0" w14:textId="0BFE2CD5" w:rsidR="00925D77" w:rsidRPr="00744476" w:rsidRDefault="00925D77" w:rsidP="00925D7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69B6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900" w:type="dxa"/>
            <w:vAlign w:val="bottom"/>
          </w:tcPr>
          <w:p w14:paraId="0439E20D" w14:textId="73A3FC9E" w:rsidR="00925D77" w:rsidRPr="00435338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A1AD04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477574F" w14:textId="79ED422A" w:rsidR="00925D77" w:rsidRPr="00435338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1.65</w:t>
            </w:r>
          </w:p>
        </w:tc>
        <w:tc>
          <w:tcPr>
            <w:tcW w:w="270" w:type="dxa"/>
          </w:tcPr>
          <w:p w14:paraId="315D37E9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36A0B0" w14:textId="6D771D61" w:rsidR="00925D77" w:rsidRPr="00435338" w:rsidRDefault="00925D77" w:rsidP="00925D7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BF5EE0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AA7702D" w14:textId="0DAEFB97" w:rsidR="00925D77" w:rsidRPr="003833DF" w:rsidRDefault="00925D77" w:rsidP="00925D77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178,000</w:t>
            </w:r>
          </w:p>
        </w:tc>
        <w:tc>
          <w:tcPr>
            <w:tcW w:w="270" w:type="dxa"/>
          </w:tcPr>
          <w:p w14:paraId="548715AF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D57C246" w14:textId="0CF69252" w:rsidR="00925D77" w:rsidRPr="00435338" w:rsidRDefault="00925D77" w:rsidP="00925D77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(178,000)</w:t>
            </w:r>
          </w:p>
        </w:tc>
        <w:tc>
          <w:tcPr>
            <w:tcW w:w="270" w:type="dxa"/>
          </w:tcPr>
          <w:p w14:paraId="0AC4E042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DBFBE0" w14:textId="6A580BAF" w:rsidR="00925D77" w:rsidRPr="007A7237" w:rsidRDefault="00925D77" w:rsidP="00925D77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25D77" w:rsidRPr="000E72B7" w14:paraId="7D51992D" w14:textId="77777777" w:rsidTr="00E2005C">
        <w:tc>
          <w:tcPr>
            <w:tcW w:w="2430" w:type="dxa"/>
          </w:tcPr>
          <w:p w14:paraId="3C34E779" w14:textId="77777777" w:rsidR="00925D77" w:rsidRPr="00744476" w:rsidRDefault="00925D77" w:rsidP="00925D7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A0E48C" w14:textId="77777777" w:rsidR="00925D77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B6CB5A9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81F653" w14:textId="77777777" w:rsidR="00925D77" w:rsidRPr="006F5372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8D3B781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D33922E" w14:textId="7C45DCCF" w:rsidR="00925D77" w:rsidRDefault="00925D77" w:rsidP="00925D7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7B98AD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9CCD89" w14:textId="1F34FBE5" w:rsidR="00925D77" w:rsidRPr="006F5372" w:rsidRDefault="00925D77" w:rsidP="009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878,000</w:t>
            </w:r>
          </w:p>
        </w:tc>
        <w:tc>
          <w:tcPr>
            <w:tcW w:w="270" w:type="dxa"/>
          </w:tcPr>
          <w:p w14:paraId="3885CC73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011CCA" w14:textId="4EB03C0F" w:rsidR="00925D77" w:rsidRDefault="00925D77" w:rsidP="00925D77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(878,000)</w:t>
            </w:r>
          </w:p>
        </w:tc>
        <w:tc>
          <w:tcPr>
            <w:tcW w:w="270" w:type="dxa"/>
          </w:tcPr>
          <w:p w14:paraId="45BA3006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2D12A54" w14:textId="59FCEA4F" w:rsidR="00925D77" w:rsidRPr="007A7237" w:rsidRDefault="00925D77" w:rsidP="00925D77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25D77" w:rsidRPr="000E72B7" w14:paraId="4021D0F2" w14:textId="77777777" w:rsidTr="00E2005C">
        <w:tc>
          <w:tcPr>
            <w:tcW w:w="2430" w:type="dxa"/>
          </w:tcPr>
          <w:p w14:paraId="3E6E4A2F" w14:textId="77777777" w:rsidR="00925D77" w:rsidRPr="00744476" w:rsidRDefault="00925D77" w:rsidP="00925D7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900" w:type="dxa"/>
            <w:vAlign w:val="bottom"/>
          </w:tcPr>
          <w:p w14:paraId="2820CA36" w14:textId="77777777" w:rsidR="00925D77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FA4AFE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1BAFC9" w14:textId="77777777" w:rsidR="00925D77" w:rsidRPr="006F5372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33B718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03DDF8" w14:textId="134FECA7" w:rsidR="00925D77" w:rsidRDefault="00925D77" w:rsidP="00925D7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677386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C79C0B" w14:textId="7C3683A1" w:rsidR="00925D77" w:rsidRDefault="00925D77" w:rsidP="009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270" w:type="dxa"/>
          </w:tcPr>
          <w:p w14:paraId="17BA2CF6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5BA079" w14:textId="5264A3D5" w:rsidR="00925D77" w:rsidRDefault="00925D77" w:rsidP="00925D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-4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(318)</w:t>
            </w:r>
          </w:p>
        </w:tc>
        <w:tc>
          <w:tcPr>
            <w:tcW w:w="270" w:type="dxa"/>
          </w:tcPr>
          <w:p w14:paraId="42282A42" w14:textId="77777777" w:rsidR="00925D77" w:rsidRPr="00435338" w:rsidRDefault="00925D77" w:rsidP="00925D7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9E9F9D3" w14:textId="79EE1564" w:rsidR="00925D77" w:rsidRDefault="00925D77" w:rsidP="00925D77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25D77" w:rsidRPr="000E72B7" w14:paraId="7E43CA33" w14:textId="77777777" w:rsidTr="00E2005C">
        <w:tc>
          <w:tcPr>
            <w:tcW w:w="2430" w:type="dxa"/>
          </w:tcPr>
          <w:p w14:paraId="6C599DB7" w14:textId="77777777" w:rsidR="00925D77" w:rsidRPr="007620FD" w:rsidRDefault="00925D77" w:rsidP="00925D77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620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0" w:type="dxa"/>
            <w:vAlign w:val="bottom"/>
          </w:tcPr>
          <w:p w14:paraId="45047276" w14:textId="77777777" w:rsidR="00925D77" w:rsidRPr="007620FD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A7F1CE" w14:textId="77777777" w:rsidR="00925D77" w:rsidRPr="007620FD" w:rsidRDefault="00925D77" w:rsidP="00925D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45CFB" w14:textId="77777777" w:rsidR="00925D77" w:rsidRPr="007620FD" w:rsidRDefault="00925D77" w:rsidP="00925D77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09FC74C" w14:textId="77777777" w:rsidR="00925D77" w:rsidRPr="007620FD" w:rsidRDefault="00925D77" w:rsidP="00925D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D9EB4" w14:textId="4717E841" w:rsidR="00925D77" w:rsidRPr="007620FD" w:rsidRDefault="00925D77" w:rsidP="00925D7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BAE2F0A" w14:textId="77777777" w:rsidR="00925D77" w:rsidRPr="007620FD" w:rsidRDefault="00925D77" w:rsidP="00925D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F6FB1" w14:textId="7B35EC90" w:rsidR="00925D77" w:rsidRPr="003833DF" w:rsidRDefault="00925D77" w:rsidP="00925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878,318</w:t>
            </w:r>
          </w:p>
        </w:tc>
        <w:tc>
          <w:tcPr>
            <w:tcW w:w="270" w:type="dxa"/>
          </w:tcPr>
          <w:p w14:paraId="267CCA12" w14:textId="77777777" w:rsidR="00925D77" w:rsidRPr="007620FD" w:rsidRDefault="00925D77" w:rsidP="00925D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0D641" w14:textId="5EC1402E" w:rsidR="00925D77" w:rsidRPr="007620FD" w:rsidRDefault="00925D77" w:rsidP="00925D77">
            <w:pPr>
              <w:tabs>
                <w:tab w:val="decimal" w:pos="574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(878,318)</w:t>
            </w:r>
          </w:p>
        </w:tc>
        <w:tc>
          <w:tcPr>
            <w:tcW w:w="270" w:type="dxa"/>
          </w:tcPr>
          <w:p w14:paraId="4A083A8E" w14:textId="77777777" w:rsidR="00925D77" w:rsidRPr="007620FD" w:rsidRDefault="00925D77" w:rsidP="00925D7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B233E" w14:textId="75D3CB86" w:rsidR="00925D77" w:rsidRPr="00C6536F" w:rsidRDefault="00925D77" w:rsidP="00925D77">
            <w:pPr>
              <w:tabs>
                <w:tab w:val="decimal" w:pos="606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653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5E4DAB8E" w14:textId="327BCA40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</w:p>
    <w:p w14:paraId="520ACD05" w14:textId="77777777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tbl>
      <w:tblPr>
        <w:tblW w:w="9178" w:type="dxa"/>
        <w:tblInd w:w="450" w:type="dxa"/>
        <w:tblLook w:val="04A0" w:firstRow="1" w:lastRow="0" w:firstColumn="1" w:lastColumn="0" w:noHBand="0" w:noVBand="1"/>
      </w:tblPr>
      <w:tblGrid>
        <w:gridCol w:w="3848"/>
        <w:gridCol w:w="1166"/>
        <w:gridCol w:w="236"/>
        <w:gridCol w:w="1140"/>
        <w:gridCol w:w="236"/>
        <w:gridCol w:w="1176"/>
        <w:gridCol w:w="236"/>
        <w:gridCol w:w="1140"/>
      </w:tblGrid>
      <w:tr w:rsidR="00BC0009" w:rsidRPr="00744476" w14:paraId="53A1A4A5" w14:textId="77777777" w:rsidTr="00745748">
        <w:trPr>
          <w:tblHeader/>
        </w:trPr>
        <w:tc>
          <w:tcPr>
            <w:tcW w:w="3848" w:type="dxa"/>
          </w:tcPr>
          <w:p w14:paraId="3A323680" w14:textId="618A8AE2" w:rsidR="00BC0009" w:rsidRPr="00744476" w:rsidRDefault="00BC0009" w:rsidP="00504C9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33618F30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BEF13D" w14:textId="77777777" w:rsidR="00BC0009" w:rsidRPr="00744476" w:rsidRDefault="00BC0009" w:rsidP="00504C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2" w:type="dxa"/>
            <w:gridSpan w:val="3"/>
          </w:tcPr>
          <w:p w14:paraId="783991F7" w14:textId="77777777" w:rsidR="00BC0009" w:rsidRPr="00744476" w:rsidRDefault="00BC0009" w:rsidP="00504C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1F5C0984" w14:textId="77777777" w:rsidTr="00745748">
        <w:trPr>
          <w:tblHeader/>
        </w:trPr>
        <w:tc>
          <w:tcPr>
            <w:tcW w:w="3848" w:type="dxa"/>
          </w:tcPr>
          <w:p w14:paraId="7B3627C7" w14:textId="1AFEEF13" w:rsidR="00745748" w:rsidRPr="00F76B5D" w:rsidRDefault="00745748" w:rsidP="0074574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7A0F553" w14:textId="03C0A367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5C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24F0710F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72E0240" w14:textId="5F5A8C12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B1914C2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C3E4992" w14:textId="6E947520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5C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4C991984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874AEA0" w14:textId="553E98FF" w:rsidR="00745748" w:rsidRPr="00744476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22C3905E" w14:textId="77777777" w:rsidTr="00745748">
        <w:trPr>
          <w:tblHeader/>
        </w:trPr>
        <w:tc>
          <w:tcPr>
            <w:tcW w:w="3848" w:type="dxa"/>
          </w:tcPr>
          <w:p w14:paraId="4FFCC701" w14:textId="1232A8B4" w:rsidR="00745748" w:rsidRPr="00744476" w:rsidRDefault="00745748" w:rsidP="00745748">
            <w:pPr>
              <w:spacing w:line="240" w:lineRule="atLeast"/>
              <w:ind w:left="270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F6B5252" w14:textId="1268671B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4341EF47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3854850" w14:textId="4C2C53F8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3B3416E1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585E8C34" w14:textId="5E6BDE49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3E359842" w14:textId="77777777" w:rsidR="00745748" w:rsidRPr="00744476" w:rsidRDefault="00745748" w:rsidP="0074574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291EEF00" w14:textId="671AD400" w:rsidR="00745748" w:rsidRDefault="00984B3F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744476" w14:paraId="118D8436" w14:textId="77777777" w:rsidTr="00745748">
        <w:trPr>
          <w:tblHeader/>
        </w:trPr>
        <w:tc>
          <w:tcPr>
            <w:tcW w:w="3848" w:type="dxa"/>
          </w:tcPr>
          <w:p w14:paraId="28E5DB2E" w14:textId="77777777" w:rsidR="00745748" w:rsidRPr="00744476" w:rsidRDefault="00745748" w:rsidP="00745748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0" w:type="dxa"/>
            <w:gridSpan w:val="7"/>
          </w:tcPr>
          <w:p w14:paraId="15163F77" w14:textId="77777777" w:rsidR="00745748" w:rsidRPr="00744476" w:rsidRDefault="00745748" w:rsidP="007457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4447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744476" w14:paraId="54B58AC5" w14:textId="77777777" w:rsidTr="00745748">
        <w:trPr>
          <w:tblHeader/>
        </w:trPr>
        <w:tc>
          <w:tcPr>
            <w:tcW w:w="3848" w:type="dxa"/>
          </w:tcPr>
          <w:p w14:paraId="128BC8E0" w14:textId="24E01D72" w:rsidR="00AA6554" w:rsidRPr="00744476" w:rsidRDefault="00AA6554" w:rsidP="00AA655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7444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0" w:type="dxa"/>
            <w:gridSpan w:val="7"/>
          </w:tcPr>
          <w:p w14:paraId="17A5F505" w14:textId="77777777" w:rsidR="00AA6554" w:rsidRPr="00744476" w:rsidRDefault="00AA6554" w:rsidP="00AA65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A6554" w:rsidRPr="00744476" w14:paraId="67458D73" w14:textId="77777777" w:rsidTr="00745748">
        <w:trPr>
          <w:tblHeader/>
        </w:trPr>
        <w:tc>
          <w:tcPr>
            <w:tcW w:w="3848" w:type="dxa"/>
          </w:tcPr>
          <w:p w14:paraId="48168174" w14:textId="44D65A35" w:rsidR="00AA6554" w:rsidRPr="00744476" w:rsidRDefault="00AA6554" w:rsidP="00AA6554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</w:rPr>
              <w:br w:type="page"/>
            </w:r>
            <w:r w:rsidRPr="00F76B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0" w:type="dxa"/>
            <w:gridSpan w:val="7"/>
          </w:tcPr>
          <w:p w14:paraId="22711529" w14:textId="77777777" w:rsidR="00AA6554" w:rsidRPr="00744476" w:rsidRDefault="00AA6554" w:rsidP="00AA65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45748" w:rsidRPr="00744476" w14:paraId="3B689384" w14:textId="77777777" w:rsidTr="00745748">
        <w:tc>
          <w:tcPr>
            <w:tcW w:w="3848" w:type="dxa"/>
          </w:tcPr>
          <w:p w14:paraId="7D15C622" w14:textId="77777777" w:rsidR="00745748" w:rsidRPr="00744476" w:rsidRDefault="00745748" w:rsidP="00745748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475F013C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BF3071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BB22A22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070DFB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32B00F6E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CC01C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72C125" w14:textId="77777777" w:rsidR="00745748" w:rsidRPr="00744476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E37" w:rsidRPr="00744476" w14:paraId="3A58D111" w14:textId="77777777" w:rsidTr="00745748">
        <w:tc>
          <w:tcPr>
            <w:tcW w:w="3848" w:type="dxa"/>
          </w:tcPr>
          <w:p w14:paraId="35EFF816" w14:textId="77777777" w:rsidR="00CD5E37" w:rsidRPr="00744476" w:rsidRDefault="00CD5E37" w:rsidP="00CD5E3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520D2242" w14:textId="7197E08A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CE815A4" w14:textId="77777777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932259" w14:textId="0592AC4D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998E24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6EEE4CE" w14:textId="6312F246" w:rsidR="00CD5E37" w:rsidRPr="005C21C7" w:rsidRDefault="00CD5E37" w:rsidP="00CD5E3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1,459</w:t>
            </w:r>
          </w:p>
        </w:tc>
        <w:tc>
          <w:tcPr>
            <w:tcW w:w="236" w:type="dxa"/>
          </w:tcPr>
          <w:p w14:paraId="15CC71B4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F32C913" w14:textId="324216B1" w:rsidR="00CD5E37" w:rsidRPr="00744476" w:rsidRDefault="00CD5E37" w:rsidP="00CD5E3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</w:tr>
      <w:tr w:rsidR="00CD5E37" w:rsidRPr="00744476" w14:paraId="3ABD4408" w14:textId="77777777" w:rsidTr="00745748">
        <w:tc>
          <w:tcPr>
            <w:tcW w:w="3848" w:type="dxa"/>
            <w:vAlign w:val="bottom"/>
          </w:tcPr>
          <w:p w14:paraId="7C5959FB" w14:textId="77777777" w:rsidR="00CD5E37" w:rsidRPr="00744476" w:rsidRDefault="00CD5E37" w:rsidP="00CD5E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0ADDE61A" w14:textId="6A8E04F8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DD126EB" w14:textId="77777777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BCEFD68" w14:textId="0673213C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EDC5852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6351DF3" w14:textId="68E542EA" w:rsidR="00CD5E37" w:rsidRPr="005C21C7" w:rsidRDefault="00CD5E37" w:rsidP="00CD5E3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1,245,214</w:t>
            </w:r>
          </w:p>
        </w:tc>
        <w:tc>
          <w:tcPr>
            <w:tcW w:w="236" w:type="dxa"/>
          </w:tcPr>
          <w:p w14:paraId="4ECADD27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2EDE5" w14:textId="5E5F0D99" w:rsidR="00CD5E37" w:rsidRPr="00744476" w:rsidRDefault="00CD5E37" w:rsidP="00CD5E3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237</w:t>
            </w:r>
          </w:p>
        </w:tc>
      </w:tr>
      <w:tr w:rsidR="00CD5E37" w:rsidRPr="00744476" w14:paraId="1AD85E1B" w14:textId="77777777" w:rsidTr="00745748">
        <w:tc>
          <w:tcPr>
            <w:tcW w:w="3848" w:type="dxa"/>
            <w:vAlign w:val="bottom"/>
          </w:tcPr>
          <w:p w14:paraId="09E7B895" w14:textId="77777777" w:rsidR="00CD5E37" w:rsidRPr="00744476" w:rsidRDefault="00CD5E37" w:rsidP="00CD5E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19A0DF28" w14:textId="65617B3A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B9DCFC2" w14:textId="77777777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038113C" w14:textId="56712296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F9D06A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7BD2D07" w14:textId="3E4502E5" w:rsidR="00CD5E37" w:rsidRPr="005C21C7" w:rsidRDefault="00CD5E37" w:rsidP="00CD5E3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2,599</w:t>
            </w:r>
          </w:p>
        </w:tc>
        <w:tc>
          <w:tcPr>
            <w:tcW w:w="236" w:type="dxa"/>
          </w:tcPr>
          <w:p w14:paraId="5F75486F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3168C19C" w14:textId="77349782" w:rsidR="00CD5E37" w:rsidRPr="00744476" w:rsidRDefault="00CD5E37" w:rsidP="00CD5E3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CD5E37" w:rsidRPr="00744476" w14:paraId="1C3AE1A2" w14:textId="77777777" w:rsidTr="00745748">
        <w:tc>
          <w:tcPr>
            <w:tcW w:w="3848" w:type="dxa"/>
            <w:vAlign w:val="bottom"/>
          </w:tcPr>
          <w:p w14:paraId="799F02E1" w14:textId="77777777" w:rsidR="00CD5E37" w:rsidRPr="00744476" w:rsidRDefault="00CD5E37" w:rsidP="00CD5E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พลาสติก โพลีน จำกัด</w:t>
            </w:r>
          </w:p>
        </w:tc>
        <w:tc>
          <w:tcPr>
            <w:tcW w:w="1166" w:type="dxa"/>
            <w:shd w:val="clear" w:color="auto" w:fill="auto"/>
          </w:tcPr>
          <w:p w14:paraId="643E601B" w14:textId="67C157CE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7F9DB14" w14:textId="77777777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565DFD" w14:textId="7B17E4BC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76096F1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F8B61D5" w14:textId="788CD6A4" w:rsidR="00CD5E37" w:rsidRPr="005C21C7" w:rsidRDefault="00CD5E37" w:rsidP="00CD5E3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13510C1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BD096ED" w14:textId="42F6DEDD" w:rsidR="00CD5E37" w:rsidRPr="00744476" w:rsidRDefault="00CD5E37" w:rsidP="00CD5E3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CD5E37" w:rsidRPr="00744476" w14:paraId="6602ECFE" w14:textId="77777777" w:rsidTr="00745748">
        <w:tc>
          <w:tcPr>
            <w:tcW w:w="3848" w:type="dxa"/>
            <w:vAlign w:val="bottom"/>
          </w:tcPr>
          <w:p w14:paraId="19EECE09" w14:textId="77777777" w:rsidR="00CD5E37" w:rsidRPr="00744476" w:rsidRDefault="00CD5E37" w:rsidP="00CD5E3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7962DC00" w14:textId="7F525DB6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609ED6B2" w14:textId="77777777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89F5DAE" w14:textId="782F1D36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4D9AF15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E1E8E6C" w14:textId="2A3C3D47" w:rsidR="00CD5E37" w:rsidRPr="005C21C7" w:rsidRDefault="00CD5E37" w:rsidP="00CD5E3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E7A3B">
              <w:rPr>
                <w:rFonts w:ascii="Angsana New" w:hAnsi="Angsana New"/>
                <w:sz w:val="30"/>
                <w:szCs w:val="30"/>
                <w:lang w:val="en-US"/>
              </w:rPr>
              <w:t>,476</w:t>
            </w:r>
          </w:p>
        </w:tc>
        <w:tc>
          <w:tcPr>
            <w:tcW w:w="236" w:type="dxa"/>
          </w:tcPr>
          <w:p w14:paraId="054A9E41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1AA5CF00" w14:textId="416FE36C" w:rsidR="00CD5E37" w:rsidRPr="00744476" w:rsidRDefault="00CD5E37" w:rsidP="00CD5E3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</w:tr>
      <w:tr w:rsidR="00CD5E37" w:rsidRPr="00744476" w14:paraId="03EE2BF6" w14:textId="77777777" w:rsidTr="00745748">
        <w:tc>
          <w:tcPr>
            <w:tcW w:w="3848" w:type="dxa"/>
            <w:vAlign w:val="bottom"/>
          </w:tcPr>
          <w:p w14:paraId="11AC73E7" w14:textId="4C86BC19" w:rsidR="00CD5E37" w:rsidRPr="00744476" w:rsidRDefault="00CD5E37" w:rsidP="00CD5E3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รักษ์สุขภาพ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1FE72AAE" w14:textId="15E21431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25D0CD0" w14:textId="77777777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6C1327F" w14:textId="67EAD915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BB0F0C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F3D3932" w14:textId="55B3DD4C" w:rsidR="00CD5E37" w:rsidRPr="005C21C7" w:rsidRDefault="00CD5E37" w:rsidP="00CD5E3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3,811</w:t>
            </w:r>
          </w:p>
        </w:tc>
        <w:tc>
          <w:tcPr>
            <w:tcW w:w="236" w:type="dxa"/>
          </w:tcPr>
          <w:p w14:paraId="5AC7F420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43ED5BF9" w14:textId="57FE0FB3" w:rsidR="00CD5E37" w:rsidRPr="00C76147" w:rsidRDefault="00CD5E37" w:rsidP="00CD5E3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CD5E37" w:rsidRPr="00744476" w14:paraId="5E248189" w14:textId="77777777" w:rsidTr="00745748">
        <w:tc>
          <w:tcPr>
            <w:tcW w:w="3848" w:type="dxa"/>
            <w:vAlign w:val="bottom"/>
          </w:tcPr>
          <w:p w14:paraId="557CE069" w14:textId="77777777" w:rsidR="00CD5E37" w:rsidRPr="00744476" w:rsidRDefault="00CD5E37" w:rsidP="00CD5E3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447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ทีพีไอ ไบโอ ฟาร์มาซูติคอลส์ </w:t>
            </w:r>
            <w:r w:rsidRPr="0074447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32B9F396" w14:textId="1D2D660F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22C29A5C" w14:textId="77777777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EA87F3C" w14:textId="6A708B9C" w:rsidR="00CD5E37" w:rsidRPr="00744476" w:rsidRDefault="00CD5E37" w:rsidP="00CD5E3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4125E309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583999F" w14:textId="703D8D90" w:rsidR="00CD5E37" w:rsidRPr="005C21C7" w:rsidRDefault="00CD5E37" w:rsidP="00CD5E37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36" w:type="dxa"/>
          </w:tcPr>
          <w:p w14:paraId="04A9624D" w14:textId="77777777" w:rsidR="00CD5E37" w:rsidRPr="00744476" w:rsidRDefault="00CD5E37" w:rsidP="00CD5E3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712CC8E9" w14:textId="7E99E051" w:rsidR="00CD5E37" w:rsidRDefault="00CD5E37" w:rsidP="00CD5E37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556</w:t>
            </w:r>
          </w:p>
        </w:tc>
      </w:tr>
      <w:tr w:rsidR="00745748" w:rsidRPr="00744476" w14:paraId="21753299" w14:textId="77777777" w:rsidTr="00745748">
        <w:tc>
          <w:tcPr>
            <w:tcW w:w="3848" w:type="dxa"/>
          </w:tcPr>
          <w:p w14:paraId="398A5E61" w14:textId="77777777" w:rsidR="00745748" w:rsidRPr="00744476" w:rsidRDefault="00745748" w:rsidP="0074574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0C538183" w14:textId="77777777" w:rsidR="00745748" w:rsidRPr="00744476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9C42FF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7C32A9E" w14:textId="77777777" w:rsidR="00745748" w:rsidRPr="00744476" w:rsidRDefault="00745748" w:rsidP="00745748">
            <w:pPr>
              <w:tabs>
                <w:tab w:val="decimal" w:pos="8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546E482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BB94BC2" w14:textId="77777777" w:rsidR="00745748" w:rsidRPr="005C21C7" w:rsidRDefault="00745748" w:rsidP="0074574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9C271E" w14:textId="77777777" w:rsidR="00745748" w:rsidRPr="00744476" w:rsidRDefault="00745748" w:rsidP="0074574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7959B57" w14:textId="77777777" w:rsidR="00745748" w:rsidRPr="00744476" w:rsidRDefault="00745748" w:rsidP="0074574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1EB8" w:rsidRPr="00744476" w14:paraId="4B0A16A9" w14:textId="77777777" w:rsidTr="00C6536F">
        <w:tc>
          <w:tcPr>
            <w:tcW w:w="3848" w:type="dxa"/>
            <w:vAlign w:val="bottom"/>
          </w:tcPr>
          <w:p w14:paraId="2822D0D4" w14:textId="77777777" w:rsidR="00721EB8" w:rsidRPr="00744476" w:rsidRDefault="00721EB8" w:rsidP="00721EB8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5AB22629" w14:textId="557085C4" w:rsidR="00721EB8" w:rsidRPr="005C21C7" w:rsidRDefault="00CD5E37" w:rsidP="00721EB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236" w:type="dxa"/>
            <w:shd w:val="clear" w:color="auto" w:fill="auto"/>
          </w:tcPr>
          <w:p w14:paraId="7F6EE83B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5CD00A81" w14:textId="6B8B25A6" w:rsidR="00721EB8" w:rsidRPr="00744476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236" w:type="dxa"/>
            <w:shd w:val="clear" w:color="auto" w:fill="auto"/>
          </w:tcPr>
          <w:p w14:paraId="342FE66F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CA7F58F" w14:textId="6FAA6628" w:rsidR="00721EB8" w:rsidRPr="005C21C7" w:rsidRDefault="00721EB8" w:rsidP="00721EB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236" w:type="dxa"/>
            <w:shd w:val="clear" w:color="auto" w:fill="auto"/>
          </w:tcPr>
          <w:p w14:paraId="4284427F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6F7C9EA" w14:textId="6FE11FCD" w:rsidR="00721EB8" w:rsidRPr="00744476" w:rsidRDefault="00721EB8" w:rsidP="00721EB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</w:p>
        </w:tc>
      </w:tr>
      <w:tr w:rsidR="00721EB8" w:rsidRPr="00744476" w14:paraId="493407E5" w14:textId="77777777" w:rsidTr="00C6536F">
        <w:tc>
          <w:tcPr>
            <w:tcW w:w="3848" w:type="dxa"/>
          </w:tcPr>
          <w:p w14:paraId="5D142683" w14:textId="77777777" w:rsidR="00721EB8" w:rsidRPr="00744476" w:rsidRDefault="00721EB8" w:rsidP="00721EB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916569D" w14:textId="2D785DFC" w:rsidR="00721EB8" w:rsidRPr="005C21C7" w:rsidRDefault="00CD5E37" w:rsidP="00721EB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1,698</w:t>
            </w:r>
          </w:p>
        </w:tc>
        <w:tc>
          <w:tcPr>
            <w:tcW w:w="236" w:type="dxa"/>
            <w:shd w:val="clear" w:color="auto" w:fill="auto"/>
          </w:tcPr>
          <w:p w14:paraId="1905BBE0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C053700" w14:textId="33872683" w:rsidR="00721EB8" w:rsidRPr="00744476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36" w:type="dxa"/>
            <w:shd w:val="clear" w:color="auto" w:fill="auto"/>
          </w:tcPr>
          <w:p w14:paraId="3F1BBE70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6659473" w14:textId="771E0A8F" w:rsidR="00721EB8" w:rsidRPr="00744476" w:rsidRDefault="00721EB8" w:rsidP="00721E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CB760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713AF2B" w14:textId="561393EB" w:rsidR="00721EB8" w:rsidRPr="00744476" w:rsidRDefault="00721EB8" w:rsidP="00721EB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21EB8" w:rsidRPr="00744476" w14:paraId="52131760" w14:textId="77777777" w:rsidTr="00C6536F">
        <w:tc>
          <w:tcPr>
            <w:tcW w:w="3848" w:type="dxa"/>
          </w:tcPr>
          <w:p w14:paraId="6C1FBF05" w14:textId="77777777" w:rsidR="00721EB8" w:rsidRPr="00744476" w:rsidRDefault="00721EB8" w:rsidP="00721EB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F01310" w14:textId="2B919100" w:rsidR="00721EB8" w:rsidRPr="005C21C7" w:rsidRDefault="00CD5E37" w:rsidP="00721EB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762</w:t>
            </w:r>
          </w:p>
        </w:tc>
        <w:tc>
          <w:tcPr>
            <w:tcW w:w="236" w:type="dxa"/>
            <w:shd w:val="clear" w:color="auto" w:fill="auto"/>
          </w:tcPr>
          <w:p w14:paraId="4D18042F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D6561D5" w14:textId="5E065641" w:rsidR="00721EB8" w:rsidRPr="00744476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683</w:t>
            </w:r>
          </w:p>
        </w:tc>
        <w:tc>
          <w:tcPr>
            <w:tcW w:w="236" w:type="dxa"/>
            <w:shd w:val="clear" w:color="auto" w:fill="auto"/>
          </w:tcPr>
          <w:p w14:paraId="2566EB4B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85D5796" w14:textId="5687FDDE" w:rsidR="00721EB8" w:rsidRPr="00744476" w:rsidRDefault="00721EB8" w:rsidP="00721EB8">
            <w:pPr>
              <w:tabs>
                <w:tab w:val="decimal" w:pos="96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236" w:type="dxa"/>
            <w:shd w:val="clear" w:color="auto" w:fill="auto"/>
          </w:tcPr>
          <w:p w14:paraId="2FF6104D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DDC28BA" w14:textId="03DA5DE3" w:rsidR="00721EB8" w:rsidRPr="00744476" w:rsidRDefault="00721EB8" w:rsidP="00721EB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</w:tr>
      <w:tr w:rsidR="00721EB8" w:rsidRPr="00744476" w14:paraId="5AF3863D" w14:textId="77777777" w:rsidTr="00745748">
        <w:tc>
          <w:tcPr>
            <w:tcW w:w="3848" w:type="dxa"/>
          </w:tcPr>
          <w:p w14:paraId="4174935E" w14:textId="77777777" w:rsidR="00721EB8" w:rsidRPr="00744476" w:rsidRDefault="00721EB8" w:rsidP="00721EB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304660A8" w14:textId="77777777" w:rsidR="00721EB8" w:rsidRPr="005C21C7" w:rsidRDefault="00721EB8" w:rsidP="00721EB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F6C8E7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485FE6B" w14:textId="77777777" w:rsidR="00721EB8" w:rsidRPr="00744476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7E00B2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43EDA4D9" w14:textId="77777777" w:rsidR="00721EB8" w:rsidRPr="00744476" w:rsidRDefault="00721EB8" w:rsidP="00721EB8">
            <w:pPr>
              <w:tabs>
                <w:tab w:val="decimal" w:pos="7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DA0029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44EAE0" w14:textId="77777777" w:rsidR="00721EB8" w:rsidRPr="00744476" w:rsidRDefault="00721EB8" w:rsidP="00721EB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1EB8" w:rsidRPr="00744476" w14:paraId="307E6115" w14:textId="77777777" w:rsidTr="00C6536F">
        <w:tc>
          <w:tcPr>
            <w:tcW w:w="3848" w:type="dxa"/>
          </w:tcPr>
          <w:p w14:paraId="4B71BD75" w14:textId="77777777" w:rsidR="00721EB8" w:rsidRPr="00744476" w:rsidRDefault="00721EB8" w:rsidP="00721EB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657E0F89" w14:textId="7C02F431" w:rsidR="00721EB8" w:rsidRPr="005C21C7" w:rsidRDefault="00CD5E37" w:rsidP="00721EB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1,146</w:t>
            </w:r>
          </w:p>
        </w:tc>
        <w:tc>
          <w:tcPr>
            <w:tcW w:w="236" w:type="dxa"/>
            <w:shd w:val="clear" w:color="auto" w:fill="auto"/>
          </w:tcPr>
          <w:p w14:paraId="3026F966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23A96D8" w14:textId="772ED511" w:rsidR="00721EB8" w:rsidRPr="00744476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803</w:t>
            </w:r>
          </w:p>
        </w:tc>
        <w:tc>
          <w:tcPr>
            <w:tcW w:w="236" w:type="dxa"/>
            <w:shd w:val="clear" w:color="auto" w:fill="auto"/>
          </w:tcPr>
          <w:p w14:paraId="7CB9BFAC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CFB1634" w14:textId="3A231979" w:rsidR="00721EB8" w:rsidRPr="005C21C7" w:rsidRDefault="00721EB8" w:rsidP="00721EB8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449</w:t>
            </w:r>
          </w:p>
        </w:tc>
        <w:tc>
          <w:tcPr>
            <w:tcW w:w="236" w:type="dxa"/>
            <w:shd w:val="clear" w:color="auto" w:fill="auto"/>
          </w:tcPr>
          <w:p w14:paraId="478FB84F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6F9E8C6F" w14:textId="1D5FAA5F" w:rsidR="00721EB8" w:rsidRPr="00744476" w:rsidRDefault="00721EB8" w:rsidP="00721EB8">
            <w:pPr>
              <w:tabs>
                <w:tab w:val="decimal" w:pos="91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443</w:t>
            </w:r>
          </w:p>
        </w:tc>
      </w:tr>
      <w:tr w:rsidR="00721EB8" w:rsidRPr="00744476" w14:paraId="7D5B7D42" w14:textId="77777777" w:rsidTr="00C6536F">
        <w:tc>
          <w:tcPr>
            <w:tcW w:w="3848" w:type="dxa"/>
          </w:tcPr>
          <w:p w14:paraId="4AC7EDC0" w14:textId="04264733" w:rsidR="00721EB8" w:rsidRPr="00744476" w:rsidRDefault="00721EB8" w:rsidP="00721EB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2F8CB9E" w14:textId="568C52BE" w:rsidR="00721EB8" w:rsidRPr="005C21C7" w:rsidRDefault="00CD5E37" w:rsidP="00721EB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47,882</w:t>
            </w:r>
          </w:p>
        </w:tc>
        <w:tc>
          <w:tcPr>
            <w:tcW w:w="236" w:type="dxa"/>
          </w:tcPr>
          <w:p w14:paraId="4DA869AE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50EB06A9" w14:textId="4B8621BB" w:rsidR="00721EB8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236" w:type="dxa"/>
          </w:tcPr>
          <w:p w14:paraId="636B620D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99D72B4" w14:textId="6F94F90B" w:rsidR="00721EB8" w:rsidRPr="005C21C7" w:rsidRDefault="00721EB8" w:rsidP="00A8507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  <w:tc>
          <w:tcPr>
            <w:tcW w:w="236" w:type="dxa"/>
          </w:tcPr>
          <w:p w14:paraId="18461F09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5216639" w14:textId="73C8D13B" w:rsidR="00721EB8" w:rsidRDefault="00721EB8" w:rsidP="00721EB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5C21C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043</w:t>
            </w:r>
          </w:p>
        </w:tc>
      </w:tr>
      <w:tr w:rsidR="00721EB8" w:rsidRPr="00744476" w14:paraId="479748A0" w14:textId="77777777" w:rsidTr="00C6536F">
        <w:tc>
          <w:tcPr>
            <w:tcW w:w="3848" w:type="dxa"/>
          </w:tcPr>
          <w:p w14:paraId="23CAA498" w14:textId="77777777" w:rsidR="00721EB8" w:rsidRPr="00744476" w:rsidRDefault="00721EB8" w:rsidP="00721EB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301919C9" w14:textId="58382341" w:rsidR="00721EB8" w:rsidRPr="005C21C7" w:rsidRDefault="00CD5E37" w:rsidP="00721EB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4DFF0132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ADDB873" w14:textId="5C0181FD" w:rsidR="00721EB8" w:rsidRPr="008546E6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36" w:type="dxa"/>
          </w:tcPr>
          <w:p w14:paraId="36F9F316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DEF6EA2" w14:textId="4122FCC7" w:rsidR="00721EB8" w:rsidRPr="005C21C7" w:rsidRDefault="00721EB8" w:rsidP="00A8507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5573F5F2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5CAF2E7D" w14:textId="22BD6076" w:rsidR="00721EB8" w:rsidRPr="008546E6" w:rsidRDefault="00721EB8" w:rsidP="00721EB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</w:tr>
      <w:tr w:rsidR="00721EB8" w:rsidRPr="00744476" w14:paraId="7F7E0076" w14:textId="77777777" w:rsidTr="00C6536F">
        <w:tc>
          <w:tcPr>
            <w:tcW w:w="3848" w:type="dxa"/>
          </w:tcPr>
          <w:p w14:paraId="11CA0C74" w14:textId="77777777" w:rsidR="00721EB8" w:rsidRPr="00744476" w:rsidRDefault="00721EB8" w:rsidP="00721EB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0F4C67F4" w14:textId="7CAD6082" w:rsidR="00721EB8" w:rsidRPr="005C21C7" w:rsidRDefault="00CD5E37" w:rsidP="00CD5E37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13CBCC2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220C09" w14:textId="2D42444A" w:rsidR="00721EB8" w:rsidRPr="00BC0009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36" w:type="dxa"/>
          </w:tcPr>
          <w:p w14:paraId="3F347988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B272797" w14:textId="764839C7" w:rsidR="00721EB8" w:rsidRPr="005C21C7" w:rsidRDefault="00721EB8" w:rsidP="00A8507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0826B176" w14:textId="77777777" w:rsidR="00721EB8" w:rsidRPr="00744476" w:rsidRDefault="00721EB8" w:rsidP="00721EB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F72BB08" w14:textId="302B8587" w:rsidR="00721EB8" w:rsidRPr="00BC0009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721EB8" w:rsidRPr="008546E6" w14:paraId="763BD635" w14:textId="77777777" w:rsidTr="00C6536F">
        <w:tc>
          <w:tcPr>
            <w:tcW w:w="3848" w:type="dxa"/>
            <w:vAlign w:val="bottom"/>
          </w:tcPr>
          <w:p w14:paraId="1FE4B7EA" w14:textId="77777777" w:rsidR="00721EB8" w:rsidRPr="00744476" w:rsidRDefault="00721EB8" w:rsidP="00721EB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704807" w14:textId="4E1827D0" w:rsidR="00721EB8" w:rsidRPr="005C21C7" w:rsidRDefault="00CD5E37" w:rsidP="00721EB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51,748</w:t>
            </w:r>
          </w:p>
        </w:tc>
        <w:tc>
          <w:tcPr>
            <w:tcW w:w="236" w:type="dxa"/>
          </w:tcPr>
          <w:p w14:paraId="0287FAFB" w14:textId="77777777" w:rsidR="00721EB8" w:rsidRPr="00744476" w:rsidRDefault="00721EB8" w:rsidP="00721EB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35B418C5" w14:textId="23843307" w:rsidR="00721EB8" w:rsidRPr="008546E6" w:rsidRDefault="00721EB8" w:rsidP="00721EB8">
            <w:pPr>
              <w:tabs>
                <w:tab w:val="decimal" w:pos="924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39,271</w:t>
            </w:r>
          </w:p>
        </w:tc>
        <w:tc>
          <w:tcPr>
            <w:tcW w:w="236" w:type="dxa"/>
          </w:tcPr>
          <w:p w14:paraId="59271023" w14:textId="77777777" w:rsidR="00721EB8" w:rsidRPr="008546E6" w:rsidRDefault="00721EB8" w:rsidP="00721EB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30600" w14:textId="2A0A7895" w:rsidR="00721EB8" w:rsidRPr="008546E6" w:rsidRDefault="00721EB8" w:rsidP="00A8507C">
            <w:pPr>
              <w:tabs>
                <w:tab w:val="decimal" w:pos="9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1,260</w:t>
            </w:r>
            <w:r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71C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36" w:type="dxa"/>
          </w:tcPr>
          <w:p w14:paraId="6B2A0E6E" w14:textId="77777777" w:rsidR="00721EB8" w:rsidRPr="00744476" w:rsidRDefault="00721EB8" w:rsidP="00721EB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7788966" w14:textId="06EA8F5B" w:rsidR="00721EB8" w:rsidRPr="008546E6" w:rsidRDefault="00721EB8" w:rsidP="00721EB8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46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936,231</w:t>
            </w:r>
          </w:p>
        </w:tc>
      </w:tr>
    </w:tbl>
    <w:p w14:paraId="7394C095" w14:textId="77777777" w:rsidR="00470BEA" w:rsidRDefault="00470BEA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099"/>
        <w:gridCol w:w="6"/>
      </w:tblGrid>
      <w:tr w:rsidR="003848B5" w:rsidRPr="00A82EE4" w14:paraId="1B312BA9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569485C2" w14:textId="10F23795" w:rsidR="003848B5" w:rsidRPr="001E6E65" w:rsidRDefault="003848B5" w:rsidP="003848B5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ADC3F57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E76BA9C" w14:textId="77777777" w:rsidR="003848B5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</w:tcPr>
          <w:p w14:paraId="7BE1A984" w14:textId="77777777" w:rsidR="003848B5" w:rsidRPr="00A82EE4" w:rsidRDefault="003848B5" w:rsidP="003848B5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14:paraId="29DA0D80" w14:textId="77777777" w:rsidTr="004F7299">
        <w:trPr>
          <w:tblHeader/>
        </w:trPr>
        <w:tc>
          <w:tcPr>
            <w:tcW w:w="3870" w:type="dxa"/>
          </w:tcPr>
          <w:p w14:paraId="4864ABDD" w14:textId="09FF3102" w:rsidR="00745748" w:rsidRPr="003848B5" w:rsidRDefault="00745748" w:rsidP="00745748">
            <w:pPr>
              <w:spacing w:line="380" w:lineRule="exact"/>
              <w:ind w:right="65" w:firstLine="15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222356" w14:textId="11134F5D" w:rsidR="00745748" w:rsidRPr="00F32380" w:rsidRDefault="00984B3F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5C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0DB28338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460C12E" w14:textId="5AA70B74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EDFC046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8E030F8" w14:textId="290EA5B4" w:rsidR="00745748" w:rsidRPr="00F32380" w:rsidRDefault="00984B3F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65C4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5BC37761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4C7A38B" w14:textId="2A9FA8AE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14:paraId="6C64BD08" w14:textId="77777777" w:rsidTr="004F7299">
        <w:trPr>
          <w:tblHeader/>
        </w:trPr>
        <w:tc>
          <w:tcPr>
            <w:tcW w:w="3870" w:type="dxa"/>
          </w:tcPr>
          <w:p w14:paraId="454298B5" w14:textId="7C669BCD" w:rsidR="00745748" w:rsidRPr="001E6E65" w:rsidRDefault="00745748" w:rsidP="00745748">
            <w:pPr>
              <w:spacing w:line="380" w:lineRule="exact"/>
              <w:ind w:right="65" w:firstLine="15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93F15" w14:textId="1D995BB4" w:rsidR="00745748" w:rsidRDefault="00984B3F" w:rsidP="0074574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5D25CE9C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E74298A" w14:textId="3740FF1D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0" w:type="dxa"/>
          </w:tcPr>
          <w:p w14:paraId="196A5812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FC16237" w14:textId="1C1A60AC" w:rsidR="00745748" w:rsidRDefault="00984B3F" w:rsidP="0074574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45" w:type="dxa"/>
          </w:tcPr>
          <w:p w14:paraId="58E189E2" w14:textId="77777777" w:rsidR="00745748" w:rsidRDefault="00745748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5F737BE4" w14:textId="59047509" w:rsidR="00745748" w:rsidRDefault="00984B3F" w:rsidP="00745748">
            <w:pPr>
              <w:spacing w:line="380" w:lineRule="exac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D87537" w14:paraId="468A3CDA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2D44A0AC" w14:textId="77777777" w:rsidR="00745748" w:rsidRPr="00970BCB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5" w:type="dxa"/>
            <w:gridSpan w:val="7"/>
          </w:tcPr>
          <w:p w14:paraId="3CD4B0AA" w14:textId="77777777" w:rsidR="00745748" w:rsidRPr="00D87537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D87537" w14:paraId="078C8B78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39A9FDCF" w14:textId="0F2CC2CE" w:rsidR="00AA6554" w:rsidRPr="00AA6554" w:rsidRDefault="00AA6554" w:rsidP="00AA6554">
            <w:pPr>
              <w:spacing w:line="380" w:lineRule="exact"/>
              <w:ind w:right="-21"/>
              <w:jc w:val="both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A655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05" w:type="dxa"/>
            <w:gridSpan w:val="7"/>
          </w:tcPr>
          <w:p w14:paraId="497AD00E" w14:textId="77777777" w:rsidR="00AA6554" w:rsidRPr="00970BCB" w:rsidRDefault="00AA6554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A6554" w:rsidRPr="00D87537" w14:paraId="2874FD55" w14:textId="77777777" w:rsidTr="004F7299">
        <w:trPr>
          <w:gridAfter w:val="1"/>
          <w:wAfter w:w="6" w:type="dxa"/>
          <w:tblHeader/>
        </w:trPr>
        <w:tc>
          <w:tcPr>
            <w:tcW w:w="3870" w:type="dxa"/>
          </w:tcPr>
          <w:p w14:paraId="553808CB" w14:textId="404A13E9" w:rsidR="00AA6554" w:rsidRPr="00970BCB" w:rsidRDefault="00AA6554" w:rsidP="00AA6554">
            <w:pPr>
              <w:spacing w:line="380" w:lineRule="exact"/>
              <w:ind w:right="65" w:firstLine="25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8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05" w:type="dxa"/>
            <w:gridSpan w:val="7"/>
          </w:tcPr>
          <w:p w14:paraId="61B644A9" w14:textId="77777777" w:rsidR="00AA6554" w:rsidRPr="00970BCB" w:rsidRDefault="00AA6554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45748" w:rsidRPr="0033434F" w14:paraId="5F3EA8C7" w14:textId="77777777" w:rsidTr="004F7299">
        <w:tc>
          <w:tcPr>
            <w:tcW w:w="3870" w:type="dxa"/>
          </w:tcPr>
          <w:p w14:paraId="404D61E5" w14:textId="77777777" w:rsidR="00745748" w:rsidRPr="00C12557" w:rsidRDefault="00745748" w:rsidP="0074574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3B15AD7" w14:textId="77777777" w:rsidR="00745748" w:rsidRPr="0033434F" w:rsidRDefault="00745748" w:rsidP="0074574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F6E356" w14:textId="77777777" w:rsidR="00745748" w:rsidRDefault="00745748" w:rsidP="00745748">
            <w:pPr>
              <w:tabs>
                <w:tab w:val="decimal" w:pos="115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B7C568D" w14:textId="77777777" w:rsidR="00745748" w:rsidRPr="0033434F" w:rsidRDefault="00745748" w:rsidP="00745748">
            <w:pPr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C111FE4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80117F1" w14:textId="77777777" w:rsidR="00745748" w:rsidRPr="0033434F" w:rsidRDefault="00745748" w:rsidP="00745748">
            <w:pPr>
              <w:tabs>
                <w:tab w:val="decimal" w:pos="87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D002F2D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7B1E94C8" w14:textId="77777777" w:rsidR="00745748" w:rsidRPr="0033434F" w:rsidRDefault="00745748" w:rsidP="00745748">
            <w:pPr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EB8" w:rsidRPr="0033434F" w14:paraId="0F3C3EC4" w14:textId="77777777" w:rsidTr="00ED0630">
        <w:tc>
          <w:tcPr>
            <w:tcW w:w="3870" w:type="dxa"/>
          </w:tcPr>
          <w:p w14:paraId="01DDB855" w14:textId="77777777" w:rsidR="00721EB8" w:rsidRPr="00C12557" w:rsidRDefault="00721EB8" w:rsidP="00721EB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31F546C8" w14:textId="40CF8955" w:rsidR="00721EB8" w:rsidRPr="0033434F" w:rsidRDefault="000615FF" w:rsidP="00721EB8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93F73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5CF3F29F" w14:textId="439DEC24" w:rsidR="00721EB8" w:rsidRDefault="00721EB8" w:rsidP="00721EB8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5AFA16B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DD04FAE" w14:textId="44F83712" w:rsidR="00721EB8" w:rsidRPr="0033434F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1,341</w:t>
            </w:r>
          </w:p>
        </w:tc>
        <w:tc>
          <w:tcPr>
            <w:tcW w:w="245" w:type="dxa"/>
          </w:tcPr>
          <w:p w14:paraId="0B8D7678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4D068C2B" w14:textId="4D4FA579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5,288</w:t>
            </w:r>
          </w:p>
        </w:tc>
      </w:tr>
      <w:tr w:rsidR="00721EB8" w:rsidRPr="0033434F" w14:paraId="3EE95421" w14:textId="77777777" w:rsidTr="003848B5">
        <w:tc>
          <w:tcPr>
            <w:tcW w:w="3870" w:type="dxa"/>
          </w:tcPr>
          <w:p w14:paraId="1540A352" w14:textId="77777777" w:rsidR="00721EB8" w:rsidRPr="00C12557" w:rsidRDefault="00721EB8" w:rsidP="00721EB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BC64A84" w14:textId="7DF40370" w:rsidR="00721EB8" w:rsidRPr="0033434F" w:rsidRDefault="000615FF" w:rsidP="00721EB8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259FF7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B76A3DF" w14:textId="65CC373C" w:rsidR="00721EB8" w:rsidRDefault="00721EB8" w:rsidP="00721EB8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1794D05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58C9CB3" w14:textId="01659432" w:rsidR="00721EB8" w:rsidRPr="0033434F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245" w:type="dxa"/>
          </w:tcPr>
          <w:p w14:paraId="7E64375F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5AD2821" w14:textId="2A10DD77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3,290</w:t>
            </w:r>
          </w:p>
        </w:tc>
      </w:tr>
      <w:tr w:rsidR="00721EB8" w:rsidRPr="0033434F" w14:paraId="32FE2C77" w14:textId="77777777" w:rsidTr="003848B5">
        <w:tc>
          <w:tcPr>
            <w:tcW w:w="3870" w:type="dxa"/>
          </w:tcPr>
          <w:p w14:paraId="184D3D2C" w14:textId="77777777" w:rsidR="00721EB8" w:rsidRPr="00744476" w:rsidRDefault="00721EB8" w:rsidP="00721EB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63089E3" w14:textId="1534E211" w:rsidR="00721EB8" w:rsidRPr="0033434F" w:rsidRDefault="000615FF" w:rsidP="00721EB8">
            <w:pPr>
              <w:spacing w:line="380" w:lineRule="exact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26BF8D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C8F6841" w14:textId="6D466DFC" w:rsidR="00721EB8" w:rsidRDefault="00721EB8" w:rsidP="00721EB8">
            <w:pPr>
              <w:spacing w:line="380" w:lineRule="exact"/>
              <w:ind w:left="-7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49F4BF8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E325870" w14:textId="30F2EFCC" w:rsidR="00721EB8" w:rsidRPr="0033434F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45" w:type="dxa"/>
          </w:tcPr>
          <w:p w14:paraId="7C779760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2F74426" w14:textId="356AB6B5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721EB8" w:rsidRPr="0033434F" w14:paraId="55FA2CF8" w14:textId="77777777" w:rsidTr="003848B5">
        <w:tc>
          <w:tcPr>
            <w:tcW w:w="3870" w:type="dxa"/>
          </w:tcPr>
          <w:p w14:paraId="5BFC8FB8" w14:textId="77777777" w:rsidR="00721EB8" w:rsidRPr="00B37E56" w:rsidRDefault="00721EB8" w:rsidP="00721EB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0322726B" w14:textId="77777777" w:rsidR="00721EB8" w:rsidRPr="0033434F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8C2DEA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BCA48F2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5D3BB7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5C8A01E" w14:textId="77777777" w:rsidR="00721EB8" w:rsidRPr="0033434F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6CB3610F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89F6533" w14:textId="77777777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EB8" w:rsidRPr="0033434F" w14:paraId="6F76E7AB" w14:textId="77777777" w:rsidTr="003129D3">
        <w:tc>
          <w:tcPr>
            <w:tcW w:w="3870" w:type="dxa"/>
          </w:tcPr>
          <w:p w14:paraId="799BFEF5" w14:textId="77777777" w:rsidR="00721EB8" w:rsidRPr="00B37E56" w:rsidRDefault="00721EB8" w:rsidP="00721EB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7090E72D" w14:textId="18485660" w:rsidR="00721EB8" w:rsidRPr="0033434F" w:rsidRDefault="000615FF" w:rsidP="00721EB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7,536</w:t>
            </w:r>
          </w:p>
        </w:tc>
        <w:tc>
          <w:tcPr>
            <w:tcW w:w="236" w:type="dxa"/>
            <w:shd w:val="clear" w:color="auto" w:fill="auto"/>
          </w:tcPr>
          <w:p w14:paraId="02019207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14BC095" w14:textId="4A6D0F30" w:rsidR="00721EB8" w:rsidRDefault="00721EB8" w:rsidP="00721EB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8,878</w:t>
            </w:r>
          </w:p>
        </w:tc>
        <w:tc>
          <w:tcPr>
            <w:tcW w:w="260" w:type="dxa"/>
            <w:shd w:val="clear" w:color="auto" w:fill="auto"/>
          </w:tcPr>
          <w:p w14:paraId="2227C3CA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A8ED494" w14:textId="72E63056" w:rsidR="00721EB8" w:rsidRPr="00721EB8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1,435</w:t>
            </w:r>
          </w:p>
        </w:tc>
        <w:tc>
          <w:tcPr>
            <w:tcW w:w="245" w:type="dxa"/>
          </w:tcPr>
          <w:p w14:paraId="047E1473" w14:textId="77777777" w:rsidR="00721EB8" w:rsidRPr="00721EB8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gridSpan w:val="2"/>
          </w:tcPr>
          <w:p w14:paraId="73E33BB8" w14:textId="7FBE8EF0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</w:tr>
      <w:tr w:rsidR="00721EB8" w14:paraId="252E9FA8" w14:textId="77777777" w:rsidTr="003848B5">
        <w:tc>
          <w:tcPr>
            <w:tcW w:w="3870" w:type="dxa"/>
          </w:tcPr>
          <w:p w14:paraId="3FA285A1" w14:textId="77777777" w:rsidR="00721EB8" w:rsidRPr="00522E6A" w:rsidRDefault="00721EB8" w:rsidP="00721EB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8ED4ABA" w14:textId="302415C6" w:rsidR="00721EB8" w:rsidRDefault="00721EB8" w:rsidP="00721EB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58A839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E3A66B4" w14:textId="77777777" w:rsidR="00721EB8" w:rsidRDefault="00721EB8" w:rsidP="00721EB8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182D29E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2D6DF52" w14:textId="77777777" w:rsidR="00721EB8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424A85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6231A25C" w14:textId="77777777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EB8" w14:paraId="7A69E49A" w14:textId="77777777" w:rsidTr="00ED0630">
        <w:tc>
          <w:tcPr>
            <w:tcW w:w="3870" w:type="dxa"/>
          </w:tcPr>
          <w:p w14:paraId="08AFA9A8" w14:textId="77777777" w:rsidR="00721EB8" w:rsidRPr="00C12557" w:rsidRDefault="00721EB8" w:rsidP="00721EB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60C394B" w14:textId="0591A773" w:rsidR="00721EB8" w:rsidRDefault="000615FF" w:rsidP="00721EB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37,228</w:t>
            </w:r>
          </w:p>
        </w:tc>
        <w:tc>
          <w:tcPr>
            <w:tcW w:w="236" w:type="dxa"/>
            <w:shd w:val="clear" w:color="auto" w:fill="auto"/>
          </w:tcPr>
          <w:p w14:paraId="2DFED2FB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3F0ADC5" w14:textId="77A936E4" w:rsidR="00721EB8" w:rsidRDefault="00721EB8" w:rsidP="00721EB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23,664</w:t>
            </w:r>
          </w:p>
        </w:tc>
        <w:tc>
          <w:tcPr>
            <w:tcW w:w="260" w:type="dxa"/>
            <w:shd w:val="clear" w:color="auto" w:fill="auto"/>
          </w:tcPr>
          <w:p w14:paraId="63471616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3AAF" w14:textId="03D946AC" w:rsidR="00721EB8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33,311</w:t>
            </w:r>
          </w:p>
        </w:tc>
        <w:tc>
          <w:tcPr>
            <w:tcW w:w="245" w:type="dxa"/>
          </w:tcPr>
          <w:p w14:paraId="31032C9C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1D318C3" w14:textId="5E4576DA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22,196</w:t>
            </w:r>
          </w:p>
        </w:tc>
      </w:tr>
      <w:tr w:rsidR="00721EB8" w14:paraId="3129F821" w14:textId="77777777" w:rsidTr="003848B5">
        <w:tc>
          <w:tcPr>
            <w:tcW w:w="3870" w:type="dxa"/>
          </w:tcPr>
          <w:p w14:paraId="4B73DA23" w14:textId="77777777" w:rsidR="00721EB8" w:rsidRPr="00C12557" w:rsidRDefault="00721EB8" w:rsidP="00721EB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8443A9" w14:textId="2AA6C23E" w:rsidR="00721EB8" w:rsidRDefault="000615FF" w:rsidP="00721EB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3,050</w:t>
            </w:r>
          </w:p>
        </w:tc>
        <w:tc>
          <w:tcPr>
            <w:tcW w:w="236" w:type="dxa"/>
            <w:shd w:val="clear" w:color="auto" w:fill="auto"/>
          </w:tcPr>
          <w:p w14:paraId="0B248729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361DE6E" w14:textId="023462D6" w:rsidR="00721EB8" w:rsidRDefault="00721EB8" w:rsidP="00721EB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1,556</w:t>
            </w:r>
          </w:p>
        </w:tc>
        <w:tc>
          <w:tcPr>
            <w:tcW w:w="260" w:type="dxa"/>
            <w:shd w:val="clear" w:color="auto" w:fill="auto"/>
          </w:tcPr>
          <w:p w14:paraId="2C9ECDB8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6E8AE" w14:textId="4178F440" w:rsidR="00721EB8" w:rsidRPr="00C44085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44085">
              <w:rPr>
                <w:rFonts w:ascii="Angsana New" w:hAnsi="Angsana New"/>
                <w:sz w:val="30"/>
                <w:szCs w:val="30"/>
                <w:lang w:val="en-US"/>
              </w:rPr>
              <w:t>1,9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45" w:type="dxa"/>
          </w:tcPr>
          <w:p w14:paraId="32593713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23A2A1E8" w14:textId="2B8D8353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537</w:t>
            </w:r>
          </w:p>
        </w:tc>
      </w:tr>
      <w:tr w:rsidR="00721EB8" w14:paraId="31B908D1" w14:textId="77777777" w:rsidTr="00ED0630">
        <w:tc>
          <w:tcPr>
            <w:tcW w:w="3870" w:type="dxa"/>
          </w:tcPr>
          <w:p w14:paraId="3220E254" w14:textId="77777777" w:rsidR="00721EB8" w:rsidRPr="00F63BCB" w:rsidRDefault="00721EB8" w:rsidP="00721EB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979046" w14:textId="10B7E937" w:rsidR="00721EB8" w:rsidRDefault="000615FF" w:rsidP="00721EB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14:paraId="7B86AC83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8950AAF" w14:textId="147439CD" w:rsidR="00721EB8" w:rsidRDefault="00721EB8" w:rsidP="00721EB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60" w:type="dxa"/>
            <w:shd w:val="clear" w:color="auto" w:fill="auto"/>
          </w:tcPr>
          <w:p w14:paraId="08C7C766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5637" w14:textId="583F04D4" w:rsidR="00721EB8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45" w:type="dxa"/>
          </w:tcPr>
          <w:p w14:paraId="79AD64BA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0BFE3161" w14:textId="78D45BFE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721EB8" w14:paraId="06556F17" w14:textId="77777777" w:rsidTr="003848B5">
        <w:tc>
          <w:tcPr>
            <w:tcW w:w="3870" w:type="dxa"/>
          </w:tcPr>
          <w:p w14:paraId="229404B5" w14:textId="77777777" w:rsidR="00721EB8" w:rsidRPr="004D39E2" w:rsidRDefault="00721EB8" w:rsidP="00721EB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551DF" w14:textId="368390E8" w:rsidR="00721EB8" w:rsidRDefault="000615FF" w:rsidP="00721EB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2,124</w:t>
            </w:r>
          </w:p>
        </w:tc>
        <w:tc>
          <w:tcPr>
            <w:tcW w:w="236" w:type="dxa"/>
            <w:shd w:val="clear" w:color="auto" w:fill="auto"/>
          </w:tcPr>
          <w:p w14:paraId="4CA2A1BE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623C5AD" w14:textId="23EF6615" w:rsidR="00721EB8" w:rsidRDefault="00721EB8" w:rsidP="00721EB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2,063</w:t>
            </w:r>
          </w:p>
        </w:tc>
        <w:tc>
          <w:tcPr>
            <w:tcW w:w="260" w:type="dxa"/>
            <w:shd w:val="clear" w:color="auto" w:fill="auto"/>
          </w:tcPr>
          <w:p w14:paraId="7563348B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A943" w14:textId="04A92118" w:rsidR="00721EB8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245" w:type="dxa"/>
          </w:tcPr>
          <w:p w14:paraId="2DE1576B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38E362E3" w14:textId="13A99A2F" w:rsidR="00721EB8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</w:tr>
      <w:tr w:rsidR="00721EB8" w14:paraId="769C6D8E" w14:textId="77777777" w:rsidTr="003848B5">
        <w:tc>
          <w:tcPr>
            <w:tcW w:w="3870" w:type="dxa"/>
          </w:tcPr>
          <w:p w14:paraId="169389EB" w14:textId="77777777" w:rsidR="00721EB8" w:rsidRPr="00B37E56" w:rsidRDefault="00721EB8" w:rsidP="00721EB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1EB791" w14:textId="2C95BCCD" w:rsidR="00721EB8" w:rsidRDefault="000615FF" w:rsidP="00721EB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4,186</w:t>
            </w:r>
          </w:p>
        </w:tc>
        <w:tc>
          <w:tcPr>
            <w:tcW w:w="236" w:type="dxa"/>
            <w:shd w:val="clear" w:color="auto" w:fill="auto"/>
          </w:tcPr>
          <w:p w14:paraId="7674FC2E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0FB6DFF" w14:textId="5BD1AB83" w:rsidR="00721EB8" w:rsidRDefault="00721EB8" w:rsidP="00721EB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4,062</w:t>
            </w:r>
          </w:p>
        </w:tc>
        <w:tc>
          <w:tcPr>
            <w:tcW w:w="260" w:type="dxa"/>
            <w:shd w:val="clear" w:color="auto" w:fill="auto"/>
          </w:tcPr>
          <w:p w14:paraId="48B777B9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8D4DE" w14:textId="676754A8" w:rsidR="00721EB8" w:rsidRDefault="00721EB8" w:rsidP="00721EB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538B13BA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1980A090" w14:textId="1F80483C" w:rsidR="00721EB8" w:rsidRDefault="00721EB8" w:rsidP="00721EB8">
            <w:pPr>
              <w:spacing w:line="380" w:lineRule="exac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1EB8" w14:paraId="6243A5B9" w14:textId="77777777" w:rsidTr="003848B5">
        <w:tc>
          <w:tcPr>
            <w:tcW w:w="3870" w:type="dxa"/>
          </w:tcPr>
          <w:p w14:paraId="6A23D818" w14:textId="77777777" w:rsidR="00721EB8" w:rsidRPr="00F63BCB" w:rsidRDefault="00721EB8" w:rsidP="00721EB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60621" w14:textId="18BA1971" w:rsidR="00721EB8" w:rsidRDefault="000615FF" w:rsidP="00721EB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1,161</w:t>
            </w:r>
          </w:p>
        </w:tc>
        <w:tc>
          <w:tcPr>
            <w:tcW w:w="236" w:type="dxa"/>
            <w:shd w:val="clear" w:color="auto" w:fill="auto"/>
          </w:tcPr>
          <w:p w14:paraId="59C61207" w14:textId="77777777" w:rsidR="00721EB8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EAE8211" w14:textId="0D8D544C" w:rsidR="00721EB8" w:rsidRDefault="00721EB8" w:rsidP="00721EB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1,128</w:t>
            </w:r>
          </w:p>
        </w:tc>
        <w:tc>
          <w:tcPr>
            <w:tcW w:w="260" w:type="dxa"/>
            <w:shd w:val="clear" w:color="auto" w:fill="auto"/>
          </w:tcPr>
          <w:p w14:paraId="27C092C1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AC205" w14:textId="0227A10E" w:rsidR="00721EB8" w:rsidRDefault="00721EB8" w:rsidP="00721EB8">
            <w:pPr>
              <w:pStyle w:val="Bo-Blankline"/>
              <w:spacing w:line="380" w:lineRule="exact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7A81ED5D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vAlign w:val="bottom"/>
          </w:tcPr>
          <w:p w14:paraId="657C07C9" w14:textId="5607A29B" w:rsidR="00721EB8" w:rsidRDefault="00721EB8" w:rsidP="00721EB8">
            <w:pPr>
              <w:spacing w:line="380" w:lineRule="exact"/>
              <w:ind w:left="-80" w:right="-115" w:hanging="8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21EB8" w:rsidRPr="00911ADB" w14:paraId="1AE95E10" w14:textId="77777777" w:rsidTr="00ED0630">
        <w:tc>
          <w:tcPr>
            <w:tcW w:w="3870" w:type="dxa"/>
            <w:vAlign w:val="bottom"/>
          </w:tcPr>
          <w:p w14:paraId="5839A623" w14:textId="77777777" w:rsidR="00721EB8" w:rsidRPr="00AD37E5" w:rsidRDefault="00721EB8" w:rsidP="00721EB8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77730" w14:textId="2EC95D22" w:rsidR="00721EB8" w:rsidRPr="00457348" w:rsidRDefault="000615FF" w:rsidP="00721EB8">
            <w:pPr>
              <w:tabs>
                <w:tab w:val="decimal" w:pos="95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55,308</w:t>
            </w:r>
          </w:p>
        </w:tc>
        <w:tc>
          <w:tcPr>
            <w:tcW w:w="236" w:type="dxa"/>
            <w:shd w:val="clear" w:color="auto" w:fill="auto"/>
          </w:tcPr>
          <w:p w14:paraId="51944A8C" w14:textId="77777777" w:rsidR="00721EB8" w:rsidRPr="00911ADB" w:rsidRDefault="00721EB8" w:rsidP="00721EB8">
            <w:pPr>
              <w:tabs>
                <w:tab w:val="decimal" w:pos="88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FCBC18" w14:textId="3F9D048C" w:rsidR="00721EB8" w:rsidRPr="00C44085" w:rsidRDefault="00721EB8" w:rsidP="00721EB8">
            <w:pPr>
              <w:tabs>
                <w:tab w:val="decimal" w:pos="734"/>
              </w:tabs>
              <w:spacing w:line="380" w:lineRule="exact"/>
              <w:ind w:left="-9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41,362</w:t>
            </w:r>
          </w:p>
        </w:tc>
        <w:tc>
          <w:tcPr>
            <w:tcW w:w="260" w:type="dxa"/>
            <w:shd w:val="clear" w:color="auto" w:fill="auto"/>
          </w:tcPr>
          <w:p w14:paraId="3AC8B963" w14:textId="77777777" w:rsidR="00721EB8" w:rsidRPr="00911AD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CEE8B" w14:textId="455A3867" w:rsidR="00721EB8" w:rsidRPr="00D030E9" w:rsidRDefault="00721EB8" w:rsidP="00721EB8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40,051</w:t>
            </w:r>
          </w:p>
        </w:tc>
        <w:tc>
          <w:tcPr>
            <w:tcW w:w="245" w:type="dxa"/>
          </w:tcPr>
          <w:p w14:paraId="70D833B1" w14:textId="77777777" w:rsidR="00721EB8" w:rsidRPr="00BE704B" w:rsidRDefault="00721EB8" w:rsidP="00721EB8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440E67" w14:textId="1A3F8226" w:rsidR="00721EB8" w:rsidRPr="00C44085" w:rsidRDefault="00721EB8" w:rsidP="00721EB8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44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33,175</w:t>
            </w:r>
          </w:p>
        </w:tc>
      </w:tr>
    </w:tbl>
    <w:p w14:paraId="5F62A20F" w14:textId="63CC4440" w:rsidR="00B61835" w:rsidRDefault="00B61835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2E633187" w14:textId="77777777" w:rsidR="00B61835" w:rsidRDefault="00B61835">
      <w:pPr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115"/>
        <w:gridCol w:w="260"/>
        <w:gridCol w:w="1180"/>
        <w:gridCol w:w="245"/>
        <w:gridCol w:w="1105"/>
      </w:tblGrid>
      <w:tr w:rsidR="004F7299" w:rsidRPr="00A82EE4" w14:paraId="4E00F338" w14:textId="77777777" w:rsidTr="004F7299">
        <w:trPr>
          <w:tblHeader/>
        </w:trPr>
        <w:tc>
          <w:tcPr>
            <w:tcW w:w="3870" w:type="dxa"/>
          </w:tcPr>
          <w:p w14:paraId="3A3B7372" w14:textId="40A9BE01" w:rsidR="004F7299" w:rsidRPr="00A7698F" w:rsidRDefault="004F7299" w:rsidP="004F7299">
            <w:pPr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5C8A4A6" w14:textId="77777777" w:rsidR="004F729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D612BAD" w14:textId="77777777" w:rsidR="004F729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23D56E9B" w14:textId="77777777" w:rsidR="004F7299" w:rsidRPr="00A82EE4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14:paraId="080E6FC3" w14:textId="77777777" w:rsidTr="004F7299">
        <w:trPr>
          <w:tblHeader/>
        </w:trPr>
        <w:tc>
          <w:tcPr>
            <w:tcW w:w="3870" w:type="dxa"/>
          </w:tcPr>
          <w:p w14:paraId="157F8D0E" w14:textId="77777777" w:rsidR="00745748" w:rsidRPr="00FC5BF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953002A" w14:textId="719DAADD" w:rsidR="00745748" w:rsidRPr="00F32380" w:rsidRDefault="00984B3F" w:rsidP="0074574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434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6" w:type="dxa"/>
          </w:tcPr>
          <w:p w14:paraId="603A404B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5C172CF" w14:textId="78FB32A6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95E48D0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11C36B2" w14:textId="066CAD46" w:rsidR="00745748" w:rsidRPr="00F32380" w:rsidRDefault="00984B3F" w:rsidP="00745748">
            <w:pPr>
              <w:pStyle w:val="Bo-Blankline"/>
              <w:ind w:left="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434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5" w:type="dxa"/>
          </w:tcPr>
          <w:p w14:paraId="026B0A0F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F6D8830" w14:textId="6190C661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14:paraId="1B44024B" w14:textId="77777777" w:rsidTr="004F7299">
        <w:trPr>
          <w:tblHeader/>
        </w:trPr>
        <w:tc>
          <w:tcPr>
            <w:tcW w:w="3870" w:type="dxa"/>
          </w:tcPr>
          <w:p w14:paraId="6D8FA947" w14:textId="36DFE163" w:rsidR="00745748" w:rsidRPr="00FC5BF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B5DFB95" w14:textId="568D480B" w:rsidR="00745748" w:rsidRDefault="00984B3F" w:rsidP="00745748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</w:tcPr>
          <w:p w14:paraId="1F896776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552D5A8" w14:textId="1212C666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0" w:type="dxa"/>
          </w:tcPr>
          <w:p w14:paraId="05DB8C4A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2A1A8E8" w14:textId="64821F59" w:rsidR="00745748" w:rsidRDefault="00984B3F" w:rsidP="00745748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45" w:type="dxa"/>
          </w:tcPr>
          <w:p w14:paraId="1ED9A4B3" w14:textId="77777777" w:rsidR="00745748" w:rsidRDefault="00745748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E902765" w14:textId="7833720F" w:rsidR="00745748" w:rsidRDefault="00984B3F" w:rsidP="00745748">
            <w:pPr>
              <w:spacing w:line="240" w:lineRule="atLeast"/>
              <w:ind w:left="-119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745748" w:rsidRPr="00D87537" w14:paraId="437836E4" w14:textId="77777777" w:rsidTr="004F7299">
        <w:trPr>
          <w:tblHeader/>
        </w:trPr>
        <w:tc>
          <w:tcPr>
            <w:tcW w:w="3870" w:type="dxa"/>
          </w:tcPr>
          <w:p w14:paraId="2CE2398C" w14:textId="77777777" w:rsidR="00745748" w:rsidRPr="00970BCB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7DC6820D" w14:textId="77777777" w:rsidR="00745748" w:rsidRPr="00D87537" w:rsidRDefault="00745748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A6554" w:rsidRPr="00D87537" w14:paraId="15865C03" w14:textId="77777777" w:rsidTr="004F7299">
        <w:trPr>
          <w:tblHeader/>
        </w:trPr>
        <w:tc>
          <w:tcPr>
            <w:tcW w:w="3870" w:type="dxa"/>
          </w:tcPr>
          <w:p w14:paraId="668E21E6" w14:textId="4AEB0753" w:rsidR="00AA6554" w:rsidRPr="00970BCB" w:rsidRDefault="00AA6554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75B756B5" w14:textId="77777777" w:rsidR="00AA6554" w:rsidRPr="00970BCB" w:rsidRDefault="00AA6554" w:rsidP="007457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45748" w:rsidRPr="0033434F" w14:paraId="3F290675" w14:textId="77777777" w:rsidTr="004F7299">
        <w:tc>
          <w:tcPr>
            <w:tcW w:w="3870" w:type="dxa"/>
          </w:tcPr>
          <w:p w14:paraId="75DEA091" w14:textId="77777777" w:rsidR="00745748" w:rsidRPr="00C12557" w:rsidRDefault="00745748" w:rsidP="0074574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8C2CF69" w14:textId="77777777" w:rsidR="00745748" w:rsidRPr="0033434F" w:rsidRDefault="00745748" w:rsidP="00745748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49BEF58" w14:textId="77777777" w:rsidR="00745748" w:rsidRDefault="00745748" w:rsidP="00745748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D39FB14" w14:textId="77777777" w:rsidR="00745748" w:rsidRPr="0033434F" w:rsidRDefault="00745748" w:rsidP="00745748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4620EA0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0D7DA3C" w14:textId="77777777" w:rsidR="00745748" w:rsidRPr="0033434F" w:rsidRDefault="00745748" w:rsidP="00745748">
            <w:pPr>
              <w:tabs>
                <w:tab w:val="decimal" w:pos="87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73DBD58F" w14:textId="77777777" w:rsidR="00745748" w:rsidRPr="00BE704B" w:rsidRDefault="00745748" w:rsidP="00745748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39CBDC5" w14:textId="77777777" w:rsidR="00745748" w:rsidRPr="0033434F" w:rsidRDefault="00745748" w:rsidP="00745748">
            <w:pPr>
              <w:spacing w:line="240" w:lineRule="atLeas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2C1" w:rsidRPr="0033434F" w14:paraId="10502AEA" w14:textId="77777777" w:rsidTr="00A82A45">
        <w:tc>
          <w:tcPr>
            <w:tcW w:w="3870" w:type="dxa"/>
          </w:tcPr>
          <w:p w14:paraId="23E992D1" w14:textId="77777777" w:rsidR="006902C1" w:rsidRPr="00744476" w:rsidRDefault="006902C1" w:rsidP="00690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52B22D5F" w14:textId="3BCF1B21" w:rsidR="006902C1" w:rsidRPr="00F063F6" w:rsidRDefault="00FF325C" w:rsidP="006902C1">
            <w:pPr>
              <w:pStyle w:val="Bo-Blankline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83805D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7E02404" w14:textId="71759A15" w:rsidR="006902C1" w:rsidRDefault="006902C1" w:rsidP="006902C1">
            <w:pPr>
              <w:spacing w:line="240" w:lineRule="atLeast"/>
              <w:ind w:left="-9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3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CD251B8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B95D662" w14:textId="16D2493B" w:rsidR="006902C1" w:rsidRPr="0033434F" w:rsidRDefault="006902C1" w:rsidP="006902C1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14,735</w:t>
            </w:r>
          </w:p>
        </w:tc>
        <w:tc>
          <w:tcPr>
            <w:tcW w:w="245" w:type="dxa"/>
          </w:tcPr>
          <w:p w14:paraId="6E4E65EF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50A9773C" w14:textId="0A281CE0" w:rsidR="006902C1" w:rsidRDefault="006902C1" w:rsidP="006902C1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15,031</w:t>
            </w:r>
          </w:p>
        </w:tc>
      </w:tr>
      <w:tr w:rsidR="006902C1" w:rsidRPr="0033434F" w14:paraId="231910A8" w14:textId="77777777" w:rsidTr="00A82A45">
        <w:tc>
          <w:tcPr>
            <w:tcW w:w="3870" w:type="dxa"/>
          </w:tcPr>
          <w:p w14:paraId="6E8B1EFC" w14:textId="77777777" w:rsidR="006902C1" w:rsidRPr="00B37E56" w:rsidRDefault="006902C1" w:rsidP="00690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6A308A6D" w14:textId="77777777" w:rsidR="006902C1" w:rsidRPr="0033434F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3B728E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A68E32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2AA017C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F07CC7D" w14:textId="77777777" w:rsidR="006902C1" w:rsidRPr="0033434F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93C941A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040A883C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2C1" w:rsidRPr="0033434F" w14:paraId="3D26612F" w14:textId="77777777" w:rsidTr="00ED0630">
        <w:tc>
          <w:tcPr>
            <w:tcW w:w="3870" w:type="dxa"/>
          </w:tcPr>
          <w:p w14:paraId="13A0D2FA" w14:textId="77777777" w:rsidR="006902C1" w:rsidRPr="00B37E56" w:rsidRDefault="006902C1" w:rsidP="00690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อุตสาหกรรมสหธัญ</w:t>
            </w:r>
            <w:r w:rsidRPr="00F63BCB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F63BCB">
              <w:rPr>
                <w:rFonts w:ascii="Angsana New" w:hAnsi="Angsana New"/>
                <w:sz w:val="30"/>
                <w:szCs w:val="30"/>
                <w:cs/>
              </w:rPr>
              <w:t>พืช จำกัด</w:t>
            </w:r>
          </w:p>
        </w:tc>
        <w:tc>
          <w:tcPr>
            <w:tcW w:w="1170" w:type="dxa"/>
            <w:shd w:val="clear" w:color="auto" w:fill="auto"/>
          </w:tcPr>
          <w:p w14:paraId="1BCA8169" w14:textId="3C170097" w:rsidR="006902C1" w:rsidRPr="0033434F" w:rsidRDefault="00FF325C" w:rsidP="006902C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153,054</w:t>
            </w:r>
          </w:p>
        </w:tc>
        <w:tc>
          <w:tcPr>
            <w:tcW w:w="236" w:type="dxa"/>
            <w:shd w:val="clear" w:color="auto" w:fill="auto"/>
          </w:tcPr>
          <w:p w14:paraId="42D362A6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7C5B69" w14:textId="76F46142" w:rsidR="006902C1" w:rsidRDefault="006902C1" w:rsidP="006902C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156,666</w:t>
            </w:r>
          </w:p>
        </w:tc>
        <w:tc>
          <w:tcPr>
            <w:tcW w:w="260" w:type="dxa"/>
            <w:shd w:val="clear" w:color="auto" w:fill="auto"/>
          </w:tcPr>
          <w:p w14:paraId="37CBB492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CDB0E52" w14:textId="1C501B9A" w:rsidR="006902C1" w:rsidRPr="00BE7F4B" w:rsidRDefault="006902C1" w:rsidP="006902C1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7F4B">
              <w:rPr>
                <w:rFonts w:ascii="Angsana New" w:hAnsi="Angsana New"/>
                <w:sz w:val="28"/>
                <w:szCs w:val="28"/>
                <w:lang w:val="en-US"/>
              </w:rPr>
              <w:t>2,649</w:t>
            </w:r>
          </w:p>
        </w:tc>
        <w:tc>
          <w:tcPr>
            <w:tcW w:w="245" w:type="dxa"/>
          </w:tcPr>
          <w:p w14:paraId="1AC12BFE" w14:textId="77777777" w:rsidR="006902C1" w:rsidRPr="00BE7F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7FC17EB2" w14:textId="5DC15C35" w:rsidR="006902C1" w:rsidRDefault="006902C1" w:rsidP="006902C1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02C1" w14:paraId="486B7475" w14:textId="77777777" w:rsidTr="00A82A45">
        <w:tc>
          <w:tcPr>
            <w:tcW w:w="3870" w:type="dxa"/>
          </w:tcPr>
          <w:p w14:paraId="046B1EEC" w14:textId="77777777" w:rsidR="006902C1" w:rsidRPr="00522E6A" w:rsidRDefault="006902C1" w:rsidP="006902C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C8DE4DB" w14:textId="77777777" w:rsidR="006902C1" w:rsidRDefault="006902C1" w:rsidP="006902C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A9163FA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6B52D10" w14:textId="77777777" w:rsidR="006902C1" w:rsidRDefault="006902C1" w:rsidP="006902C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F8E7DF9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883BE61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12B7213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</w:tcPr>
          <w:p w14:paraId="7AC3E66A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left="-16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02C1" w14:paraId="7CFF8B7A" w14:textId="77777777" w:rsidTr="003129D3">
        <w:tc>
          <w:tcPr>
            <w:tcW w:w="3870" w:type="dxa"/>
          </w:tcPr>
          <w:p w14:paraId="5D5F8CEF" w14:textId="77777777" w:rsidR="006902C1" w:rsidRPr="00C12557" w:rsidRDefault="006902C1" w:rsidP="006902C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EA443" w14:textId="2D6E5B83" w:rsidR="006902C1" w:rsidRDefault="00FF325C" w:rsidP="006902C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34,165</w:t>
            </w:r>
          </w:p>
        </w:tc>
        <w:tc>
          <w:tcPr>
            <w:tcW w:w="236" w:type="dxa"/>
            <w:shd w:val="clear" w:color="auto" w:fill="auto"/>
          </w:tcPr>
          <w:p w14:paraId="07E0665A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6C32D2A" w14:textId="6EE7F072" w:rsidR="006902C1" w:rsidRDefault="006902C1" w:rsidP="006902C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15,223</w:t>
            </w:r>
          </w:p>
        </w:tc>
        <w:tc>
          <w:tcPr>
            <w:tcW w:w="260" w:type="dxa"/>
            <w:shd w:val="clear" w:color="auto" w:fill="auto"/>
          </w:tcPr>
          <w:p w14:paraId="48A86D03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AF43F" w14:textId="483F9B24" w:rsidR="006902C1" w:rsidRDefault="006902C1" w:rsidP="006902C1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26,032</w:t>
            </w:r>
          </w:p>
        </w:tc>
        <w:tc>
          <w:tcPr>
            <w:tcW w:w="245" w:type="dxa"/>
          </w:tcPr>
          <w:p w14:paraId="2228B46F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E9ECBDD" w14:textId="2CD9EDF2" w:rsidR="006902C1" w:rsidRDefault="006902C1" w:rsidP="006902C1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11,257</w:t>
            </w:r>
          </w:p>
        </w:tc>
      </w:tr>
      <w:tr w:rsidR="006902C1" w14:paraId="6B1192FD" w14:textId="77777777" w:rsidTr="003129D3">
        <w:tc>
          <w:tcPr>
            <w:tcW w:w="3870" w:type="dxa"/>
          </w:tcPr>
          <w:p w14:paraId="7296B3A0" w14:textId="77777777" w:rsidR="006902C1" w:rsidRPr="00C12557" w:rsidRDefault="006902C1" w:rsidP="006902C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7603BA" w14:textId="77C16B71" w:rsidR="006902C1" w:rsidRDefault="00FF325C" w:rsidP="006902C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3,142</w:t>
            </w:r>
          </w:p>
        </w:tc>
        <w:tc>
          <w:tcPr>
            <w:tcW w:w="236" w:type="dxa"/>
            <w:shd w:val="clear" w:color="auto" w:fill="auto"/>
          </w:tcPr>
          <w:p w14:paraId="3C79C120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5F2B833" w14:textId="6F7CFEF0" w:rsidR="006902C1" w:rsidRDefault="006902C1" w:rsidP="006902C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  <w:shd w:val="clear" w:color="auto" w:fill="auto"/>
          </w:tcPr>
          <w:p w14:paraId="6B91529E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B6C49" w14:textId="4B2F96C2" w:rsidR="006902C1" w:rsidRPr="00F971DF" w:rsidRDefault="006902C1" w:rsidP="006902C1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971DF"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45" w:type="dxa"/>
          </w:tcPr>
          <w:p w14:paraId="54161425" w14:textId="77777777" w:rsidR="006902C1" w:rsidRPr="00E34057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105" w:type="dxa"/>
            <w:vAlign w:val="bottom"/>
          </w:tcPr>
          <w:p w14:paraId="6E0FB14C" w14:textId="5BEDA64D" w:rsidR="006902C1" w:rsidRDefault="006902C1" w:rsidP="006902C1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02C1" w14:paraId="0DA841A4" w14:textId="77777777" w:rsidTr="003129D3">
        <w:tc>
          <w:tcPr>
            <w:tcW w:w="3870" w:type="dxa"/>
          </w:tcPr>
          <w:p w14:paraId="1C40E0C9" w14:textId="77777777" w:rsidR="006902C1" w:rsidRPr="00B37E56" w:rsidRDefault="006902C1" w:rsidP="00690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B37E5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37E56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C2FA5" w14:textId="1891FF60" w:rsidR="006902C1" w:rsidRPr="00651B2A" w:rsidRDefault="00FF325C" w:rsidP="006902C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236" w:type="dxa"/>
            <w:shd w:val="clear" w:color="auto" w:fill="auto"/>
          </w:tcPr>
          <w:p w14:paraId="08BCC8BA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D6D3DBE" w14:textId="30BC040F" w:rsidR="006902C1" w:rsidRDefault="006902C1" w:rsidP="006902C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  <w:tc>
          <w:tcPr>
            <w:tcW w:w="260" w:type="dxa"/>
            <w:shd w:val="clear" w:color="auto" w:fill="auto"/>
          </w:tcPr>
          <w:p w14:paraId="72E6885F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A95D" w14:textId="7BB772C7" w:rsidR="006902C1" w:rsidRPr="00651B2A" w:rsidRDefault="006902C1" w:rsidP="006902C1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</w:p>
        </w:tc>
        <w:tc>
          <w:tcPr>
            <w:tcW w:w="245" w:type="dxa"/>
          </w:tcPr>
          <w:p w14:paraId="61100A35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3F6480A6" w14:textId="3798E9B4" w:rsidR="006902C1" w:rsidRDefault="006902C1" w:rsidP="006902C1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</w:tr>
      <w:tr w:rsidR="006902C1" w14:paraId="0689640F" w14:textId="77777777" w:rsidTr="003129D3">
        <w:tc>
          <w:tcPr>
            <w:tcW w:w="3870" w:type="dxa"/>
          </w:tcPr>
          <w:p w14:paraId="0F2EF090" w14:textId="77777777" w:rsidR="006902C1" w:rsidRPr="00B37E56" w:rsidRDefault="006902C1" w:rsidP="006902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CF838E" w14:textId="219AD8A8" w:rsidR="006902C1" w:rsidRDefault="00FF325C" w:rsidP="006902C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4,143</w:t>
            </w:r>
          </w:p>
        </w:tc>
        <w:tc>
          <w:tcPr>
            <w:tcW w:w="236" w:type="dxa"/>
            <w:shd w:val="clear" w:color="auto" w:fill="auto"/>
          </w:tcPr>
          <w:p w14:paraId="31F69DC0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D0EAD4F" w14:textId="2987154C" w:rsidR="006902C1" w:rsidRDefault="006902C1" w:rsidP="006902C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5,743</w:t>
            </w:r>
          </w:p>
        </w:tc>
        <w:tc>
          <w:tcPr>
            <w:tcW w:w="260" w:type="dxa"/>
            <w:shd w:val="clear" w:color="auto" w:fill="auto"/>
          </w:tcPr>
          <w:p w14:paraId="171B9262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B758C" w14:textId="47BB487C" w:rsidR="006902C1" w:rsidRDefault="006902C1" w:rsidP="006902C1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45" w:type="dxa"/>
          </w:tcPr>
          <w:p w14:paraId="73693B52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715B339" w14:textId="2650BAF7" w:rsidR="006902C1" w:rsidRDefault="006902C1" w:rsidP="006902C1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1,431</w:t>
            </w:r>
          </w:p>
        </w:tc>
      </w:tr>
      <w:tr w:rsidR="006902C1" w14:paraId="5ADC368B" w14:textId="77777777" w:rsidTr="00A82A45">
        <w:tc>
          <w:tcPr>
            <w:tcW w:w="3870" w:type="dxa"/>
          </w:tcPr>
          <w:p w14:paraId="0AAB031B" w14:textId="77777777" w:rsidR="006902C1" w:rsidRPr="00F63BCB" w:rsidRDefault="006902C1" w:rsidP="006902C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3BCB">
              <w:rPr>
                <w:rFonts w:ascii="Angsana New" w:hAnsi="Angsana New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A2C786" w14:textId="1BDBFEDB" w:rsidR="006902C1" w:rsidRDefault="00FF325C" w:rsidP="006902C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10,860</w:t>
            </w:r>
          </w:p>
        </w:tc>
        <w:tc>
          <w:tcPr>
            <w:tcW w:w="236" w:type="dxa"/>
            <w:shd w:val="clear" w:color="auto" w:fill="auto"/>
          </w:tcPr>
          <w:p w14:paraId="48CD39AB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42A34BC" w14:textId="754E6E9B" w:rsidR="006902C1" w:rsidRDefault="006902C1" w:rsidP="006902C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14,015</w:t>
            </w:r>
          </w:p>
        </w:tc>
        <w:tc>
          <w:tcPr>
            <w:tcW w:w="260" w:type="dxa"/>
            <w:shd w:val="clear" w:color="auto" w:fill="auto"/>
          </w:tcPr>
          <w:p w14:paraId="6235BB14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6E39A" w14:textId="76D89130" w:rsidR="006902C1" w:rsidRDefault="006902C1" w:rsidP="006902C1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A667605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67CA66F2" w14:textId="7F007947" w:rsidR="006902C1" w:rsidRDefault="006902C1" w:rsidP="006902C1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02C1" w14:paraId="1C484E60" w14:textId="77777777" w:rsidTr="00A82A45">
        <w:tc>
          <w:tcPr>
            <w:tcW w:w="3870" w:type="dxa"/>
          </w:tcPr>
          <w:p w14:paraId="4D254A29" w14:textId="77777777" w:rsidR="006902C1" w:rsidRPr="00F63BCB" w:rsidRDefault="006902C1" w:rsidP="006902C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9AF4AB" w14:textId="0E482AEE" w:rsidR="006902C1" w:rsidRDefault="00FF325C" w:rsidP="006902C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3,437</w:t>
            </w:r>
          </w:p>
        </w:tc>
        <w:tc>
          <w:tcPr>
            <w:tcW w:w="236" w:type="dxa"/>
            <w:shd w:val="clear" w:color="auto" w:fill="auto"/>
          </w:tcPr>
          <w:p w14:paraId="15A8FB92" w14:textId="77777777" w:rsidR="006902C1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EC7D367" w14:textId="21FF7E94" w:rsidR="006902C1" w:rsidRDefault="006902C1" w:rsidP="006902C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4,312</w:t>
            </w:r>
          </w:p>
        </w:tc>
        <w:tc>
          <w:tcPr>
            <w:tcW w:w="260" w:type="dxa"/>
            <w:shd w:val="clear" w:color="auto" w:fill="auto"/>
          </w:tcPr>
          <w:p w14:paraId="2305D536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3456" w14:textId="6D46DDF7" w:rsidR="006902C1" w:rsidRDefault="006902C1" w:rsidP="006902C1">
            <w:pPr>
              <w:pStyle w:val="Bo-Blankline"/>
              <w:ind w:lef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41D1982A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0C763B1" w14:textId="4D6CF7D9" w:rsidR="006902C1" w:rsidRDefault="006902C1" w:rsidP="006902C1">
            <w:pPr>
              <w:spacing w:line="240" w:lineRule="atLeast"/>
              <w:ind w:left="-8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902C1" w:rsidRPr="00911ADB" w14:paraId="2B48AD81" w14:textId="77777777" w:rsidTr="00ED0630">
        <w:tc>
          <w:tcPr>
            <w:tcW w:w="3870" w:type="dxa"/>
            <w:vAlign w:val="bottom"/>
          </w:tcPr>
          <w:p w14:paraId="1CF380E2" w14:textId="77777777" w:rsidR="006902C1" w:rsidRPr="00AD37E5" w:rsidRDefault="006902C1" w:rsidP="006902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A426EF" w14:textId="1D6E2E28" w:rsidR="006902C1" w:rsidRPr="00457348" w:rsidRDefault="00FF325C" w:rsidP="006902C1">
            <w:pPr>
              <w:tabs>
                <w:tab w:val="decimal" w:pos="95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209,777</w:t>
            </w:r>
          </w:p>
        </w:tc>
        <w:tc>
          <w:tcPr>
            <w:tcW w:w="236" w:type="dxa"/>
            <w:shd w:val="clear" w:color="auto" w:fill="auto"/>
          </w:tcPr>
          <w:p w14:paraId="68766794" w14:textId="77777777" w:rsidR="006902C1" w:rsidRPr="00911ADB" w:rsidRDefault="006902C1" w:rsidP="006902C1">
            <w:pPr>
              <w:tabs>
                <w:tab w:val="decimal" w:pos="84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080EB" w14:textId="13F0EECD" w:rsidR="006902C1" w:rsidRPr="00911ADB" w:rsidRDefault="006902C1" w:rsidP="006902C1">
            <w:pPr>
              <w:tabs>
                <w:tab w:val="decimal" w:pos="90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198,212</w:t>
            </w:r>
          </w:p>
        </w:tc>
        <w:tc>
          <w:tcPr>
            <w:tcW w:w="260" w:type="dxa"/>
            <w:shd w:val="clear" w:color="auto" w:fill="auto"/>
          </w:tcPr>
          <w:p w14:paraId="740E7D47" w14:textId="77777777" w:rsidR="006902C1" w:rsidRPr="00911AD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8F8B0" w14:textId="52BE2C90" w:rsidR="006902C1" w:rsidRPr="00F97036" w:rsidRDefault="006902C1" w:rsidP="006902C1">
            <w:pPr>
              <w:tabs>
                <w:tab w:val="decimal" w:pos="96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48,240</w:t>
            </w:r>
          </w:p>
        </w:tc>
        <w:tc>
          <w:tcPr>
            <w:tcW w:w="245" w:type="dxa"/>
          </w:tcPr>
          <w:p w14:paraId="0699675C" w14:textId="77777777" w:rsidR="006902C1" w:rsidRPr="00BE704B" w:rsidRDefault="006902C1" w:rsidP="006902C1">
            <w:pPr>
              <w:pStyle w:val="Bo-Blankline"/>
              <w:tabs>
                <w:tab w:val="decimal" w:pos="844"/>
              </w:tabs>
              <w:ind w:left="0"/>
              <w:jc w:val="left"/>
              <w:rPr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61EEBCB" w14:textId="076C056D" w:rsidR="006902C1" w:rsidRPr="00F97036" w:rsidRDefault="006902C1" w:rsidP="006902C1">
            <w:pPr>
              <w:tabs>
                <w:tab w:val="decimal" w:pos="821"/>
              </w:tabs>
              <w:spacing w:line="380" w:lineRule="exact"/>
              <w:ind w:left="-16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Pr="00F970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177</w:t>
            </w:r>
          </w:p>
        </w:tc>
      </w:tr>
    </w:tbl>
    <w:p w14:paraId="6506523F" w14:textId="701699EB" w:rsidR="00AA6554" w:rsidRDefault="00AA6554">
      <w:pPr>
        <w:spacing w:line="240" w:lineRule="auto"/>
        <w:rPr>
          <w:rFonts w:ascii="Angsana New" w:hAnsi="Angsana New"/>
          <w:sz w:val="20"/>
          <w:szCs w:val="20"/>
        </w:rPr>
      </w:pPr>
    </w:p>
    <w:p w14:paraId="7197C435" w14:textId="77777777" w:rsidR="00F91B1B" w:rsidRPr="0063131E" w:rsidRDefault="00F91B1B" w:rsidP="00F91B1B">
      <w:pPr>
        <w:pStyle w:val="Bo-C1Content"/>
        <w:rPr>
          <w:b/>
          <w:bCs/>
          <w:i/>
          <w:iCs/>
          <w:lang w:val="en-US"/>
        </w:rPr>
      </w:pPr>
      <w:bookmarkStart w:id="0" w:name="_Hlk77412452"/>
      <w:r>
        <w:rPr>
          <w:rFonts w:hint="cs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bookmarkEnd w:id="0"/>
    <w:p w14:paraId="664F0922" w14:textId="77777777" w:rsidR="00F91B1B" w:rsidRPr="00F96BFF" w:rsidRDefault="00F91B1B" w:rsidP="00F91B1B">
      <w:pPr>
        <w:pStyle w:val="Bo-Blankline"/>
        <w:rPr>
          <w:cs/>
        </w:rPr>
      </w:pPr>
    </w:p>
    <w:p w14:paraId="011E3C24" w14:textId="77777777" w:rsidR="00F91B1B" w:rsidRPr="00E32C9A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 w:hint="cs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F96BFF" w:rsidRDefault="00F91B1B" w:rsidP="00F91B1B">
      <w:pPr>
        <w:pStyle w:val="Bo-Blankline"/>
      </w:pPr>
    </w:p>
    <w:p w14:paraId="19F2508E" w14:textId="08380DD9" w:rsidR="00B61835" w:rsidRPr="00B61835" w:rsidRDefault="00F91B1B" w:rsidP="00B61835">
      <w:pPr>
        <w:pStyle w:val="Bo-C1Content"/>
        <w:ind w:right="18"/>
      </w:pPr>
      <w:r w:rsidRPr="00CA7D15">
        <w:rPr>
          <w:cs/>
        </w:rPr>
        <w:t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</w:t>
      </w:r>
      <w:r>
        <w:rPr>
          <w:cs/>
        </w:rPr>
        <w:t xml:space="preserve">ระยะเวลาการเช่า </w:t>
      </w:r>
      <w:r w:rsidR="00984B3F">
        <w:rPr>
          <w:lang w:val="en-US"/>
        </w:rPr>
        <w:t>3</w:t>
      </w:r>
      <w:r>
        <w:t xml:space="preserve"> </w:t>
      </w:r>
      <w:r>
        <w:rPr>
          <w:cs/>
        </w:rPr>
        <w:t xml:space="preserve">ปี โดยได้สิทธิต่ออายุสัญญาเช่าใหม่ทุก </w:t>
      </w:r>
      <w:r w:rsidR="00984B3F">
        <w:rPr>
          <w:lang w:val="en-US"/>
        </w:rPr>
        <w:t>3</w:t>
      </w:r>
      <w:r>
        <w:rPr>
          <w:rFonts w:hint="cs"/>
        </w:rPr>
        <w:t xml:space="preserve"> </w:t>
      </w:r>
      <w:r>
        <w:rPr>
          <w:cs/>
        </w:rPr>
        <w:t xml:space="preserve">ปี ในเดือนกรกฎาคม </w:t>
      </w:r>
      <w:r w:rsidR="00984B3F">
        <w:rPr>
          <w:lang w:val="en-US"/>
        </w:rPr>
        <w:t>2542</w:t>
      </w:r>
      <w:r>
        <w:t xml:space="preserve"> </w:t>
      </w:r>
      <w:r>
        <w:rPr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402D37">
        <w:rPr>
          <w:spacing w:val="-2"/>
          <w:cs/>
        </w:rPr>
        <w:t xml:space="preserve">ระยะเวลาเช่าใหม่เป็น </w:t>
      </w:r>
      <w:r w:rsidR="00984B3F">
        <w:rPr>
          <w:spacing w:val="-2"/>
          <w:lang w:val="en-US"/>
        </w:rPr>
        <w:t>90</w:t>
      </w:r>
      <w:r w:rsidRPr="00402D37">
        <w:rPr>
          <w:spacing w:val="-2"/>
        </w:rPr>
        <w:t xml:space="preserve"> </w:t>
      </w:r>
      <w:r w:rsidRPr="00402D37">
        <w:rPr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402D37">
        <w:rPr>
          <w:rFonts w:hint="cs"/>
          <w:i/>
          <w:iCs/>
          <w:spacing w:val="-2"/>
        </w:rPr>
        <w:t>(</w:t>
      </w:r>
      <w:r w:rsidRPr="00402D37">
        <w:rPr>
          <w:rFonts w:hint="cs"/>
          <w:i/>
          <w:iCs/>
          <w:spacing w:val="-2"/>
          <w:cs/>
        </w:rPr>
        <w:t xml:space="preserve">ค่าเช่าตลอด </w:t>
      </w:r>
      <w:r w:rsidR="00984B3F">
        <w:rPr>
          <w:i/>
          <w:iCs/>
          <w:spacing w:val="-2"/>
          <w:lang w:val="en-US"/>
        </w:rPr>
        <w:t>90</w:t>
      </w:r>
      <w:r w:rsidRPr="00402D37">
        <w:rPr>
          <w:i/>
          <w:iCs/>
          <w:spacing w:val="-2"/>
          <w:lang w:val="en-US"/>
        </w:rPr>
        <w:t xml:space="preserve"> </w:t>
      </w:r>
      <w:r w:rsidRPr="00402D37">
        <w:rPr>
          <w:rFonts w:hint="cs"/>
          <w:i/>
          <w:iCs/>
          <w:spacing w:val="-2"/>
          <w:cs/>
          <w:lang w:val="en-US"/>
        </w:rPr>
        <w:t>ปี</w:t>
      </w:r>
      <w:r w:rsidR="00402D37"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</w:rPr>
        <w:t xml:space="preserve">เป็นเงิน </w:t>
      </w:r>
      <w:r w:rsidR="00984B3F">
        <w:rPr>
          <w:i/>
          <w:iCs/>
          <w:lang w:val="en-US"/>
        </w:rPr>
        <w:t>40</w:t>
      </w:r>
      <w:r>
        <w:rPr>
          <w:i/>
          <w:iCs/>
          <w:lang w:val="en-US"/>
        </w:rPr>
        <w:t>,</w:t>
      </w:r>
      <w:r w:rsidR="00984B3F">
        <w:rPr>
          <w:i/>
          <w:iCs/>
          <w:lang w:val="en-US"/>
        </w:rPr>
        <w:t>000</w:t>
      </w:r>
      <w:r>
        <w:rPr>
          <w:i/>
          <w:iCs/>
          <w:lang w:val="en-US"/>
        </w:rPr>
        <w:t xml:space="preserve"> </w:t>
      </w:r>
      <w:r>
        <w:rPr>
          <w:rFonts w:hint="cs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984B3F">
        <w:rPr>
          <w:i/>
          <w:iCs/>
          <w:lang w:val="en-US"/>
        </w:rPr>
        <w:t>37</w:t>
      </w:r>
      <w:r>
        <w:rPr>
          <w:rFonts w:hint="cs"/>
          <w:i/>
          <w:iCs/>
          <w:cs/>
          <w:lang w:val="en-US"/>
        </w:rPr>
        <w:t xml:space="preserve"> บาทต่อตารางเมตร</w:t>
      </w:r>
      <w:r>
        <w:rPr>
          <w:rFonts w:hint="cs"/>
          <w:i/>
          <w:iCs/>
          <w:lang w:val="en-US"/>
        </w:rPr>
        <w:t>)</w:t>
      </w:r>
      <w:r>
        <w:rPr>
          <w:cs/>
        </w:rPr>
        <w:t xml:space="preserve"> โดยค่าเช่าประจำปีคิดหักจากเงินค่าเช่าจ่ายล่วงหน้าดังกล่าว ต่อมา</w:t>
      </w:r>
      <w:r>
        <w:rPr>
          <w:rFonts w:hint="cs"/>
          <w:cs/>
        </w:rPr>
        <w:t>เมื่อ</w:t>
      </w:r>
      <w:r>
        <w:rPr>
          <w:cs/>
        </w:rPr>
        <w:t xml:space="preserve">วันที่ </w:t>
      </w:r>
      <w:r w:rsidR="00984B3F">
        <w:rPr>
          <w:lang w:val="en-US"/>
        </w:rPr>
        <w:t>24</w:t>
      </w:r>
      <w:r>
        <w:t xml:space="preserve"> </w:t>
      </w:r>
      <w:r>
        <w:rPr>
          <w:cs/>
        </w:rPr>
        <w:t xml:space="preserve">กรกฎาคม </w:t>
      </w:r>
      <w:r w:rsidR="00984B3F">
        <w:rPr>
          <w:lang w:val="en-US"/>
        </w:rPr>
        <w:t>2544</w:t>
      </w:r>
      <w:r>
        <w:t xml:space="preserve"> </w:t>
      </w:r>
      <w:r w:rsidR="00084DB1">
        <w:rPr>
          <w:cs/>
        </w:rPr>
        <w:br/>
      </w:r>
      <w:r>
        <w:rPr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>
        <w:rPr>
          <w:cs/>
        </w:rPr>
        <w:br/>
      </w:r>
      <w:r>
        <w:rPr>
          <w:rFonts w:hint="cs"/>
          <w:cs/>
        </w:rPr>
        <w:t>มี</w:t>
      </w:r>
      <w:r>
        <w:rPr>
          <w:cs/>
        </w:rPr>
        <w:t>กำหนดระยะเวลาการเช่า</w:t>
      </w:r>
      <w:r>
        <w:rPr>
          <w:rFonts w:hint="cs"/>
          <w:cs/>
        </w:rPr>
        <w:t>ครั้งละ</w:t>
      </w:r>
      <w:r>
        <w:t xml:space="preserve"> </w:t>
      </w:r>
      <w:r w:rsidR="00984B3F">
        <w:rPr>
          <w:lang w:val="en-US"/>
        </w:rPr>
        <w:t>30</w:t>
      </w:r>
      <w:r>
        <w:t xml:space="preserve"> </w:t>
      </w:r>
      <w:r>
        <w:rPr>
          <w:cs/>
        </w:rPr>
        <w:t>ปี</w:t>
      </w:r>
      <w:r>
        <w:rPr>
          <w:rFonts w:hint="cs"/>
        </w:rPr>
        <w:t xml:space="preserve"> </w:t>
      </w:r>
      <w:r>
        <w:rPr>
          <w:cs/>
        </w:rPr>
        <w:t>นับจากวันที่ได้มีการวางเงินค่าเช่าล่วงหน้าตามสัญญา</w:t>
      </w:r>
      <w:r>
        <w:rPr>
          <w:rFonts w:hint="cs"/>
          <w:cs/>
        </w:rPr>
        <w:t>ดังกล่าว</w:t>
      </w:r>
      <w:r>
        <w:rPr>
          <w:cs/>
        </w:rPr>
        <w:t>แต่เริ่มแรก</w:t>
      </w:r>
      <w:r>
        <w:rPr>
          <w:rFonts w:hint="cs"/>
        </w:rPr>
        <w:t xml:space="preserve"> </w:t>
      </w:r>
      <w:r>
        <w:rPr>
          <w:cs/>
        </w:rPr>
        <w:t>โดยบริษัท</w:t>
      </w:r>
      <w:r>
        <w:rPr>
          <w:rFonts w:hint="cs"/>
          <w:cs/>
        </w:rPr>
        <w:t>ที่เกี่ยวข้องกันซึ่งเป็นผู้ให้เช่าให้คำมั่นในการต่อระยะเวลาการเช่าออกไปอีก</w:t>
      </w:r>
      <w:r>
        <w:rPr>
          <w:cs/>
        </w:rPr>
        <w:t xml:space="preserve">ครั้งละ </w:t>
      </w:r>
      <w:r w:rsidR="00984B3F">
        <w:rPr>
          <w:lang w:val="en-US"/>
        </w:rPr>
        <w:t>30</w:t>
      </w:r>
      <w:r>
        <w:t xml:space="preserve"> </w:t>
      </w:r>
      <w:r>
        <w:rPr>
          <w:cs/>
        </w:rPr>
        <w:t>ปี</w:t>
      </w:r>
      <w:r>
        <w:rPr>
          <w:rFonts w:hint="cs"/>
          <w:cs/>
        </w:rPr>
        <w:t xml:space="preserve"> เป็นจำนวน</w:t>
      </w:r>
      <w:r w:rsidR="00826E4B">
        <w:br/>
      </w:r>
      <w:r w:rsidR="00984B3F">
        <w:rPr>
          <w:lang w:val="en-US"/>
        </w:rPr>
        <w:t>2</w:t>
      </w:r>
      <w:r>
        <w:t xml:space="preserve"> </w:t>
      </w:r>
      <w:r>
        <w:rPr>
          <w:rFonts w:hint="cs"/>
          <w:cs/>
        </w:rPr>
        <w:t>ครั้ง โดยให้อยู่</w:t>
      </w:r>
      <w:r>
        <w:rPr>
          <w:cs/>
        </w:rPr>
        <w:t>ภายใต้เงื่อนไขและอัตราเช่าเดิม</w:t>
      </w:r>
      <w:r>
        <w:rPr>
          <w:rFonts w:hint="cs"/>
        </w:rPr>
        <w:t xml:space="preserve"> </w:t>
      </w:r>
      <w:r w:rsidR="00B61835">
        <w:br w:type="page"/>
      </w:r>
    </w:p>
    <w:p w14:paraId="00092704" w14:textId="36E4B2BB" w:rsidR="00F91B1B" w:rsidRDefault="00F91B1B" w:rsidP="00D21AFE">
      <w:pPr>
        <w:pStyle w:val="Bo-C1Content"/>
        <w:ind w:right="-115"/>
      </w:pPr>
      <w:r w:rsidRPr="00BD763C">
        <w:rPr>
          <w:rFonts w:hint="cs"/>
          <w:cs/>
        </w:rPr>
        <w:lastRenderedPageBreak/>
        <w:t xml:space="preserve">เมื่อวันที่ </w:t>
      </w:r>
      <w:r w:rsidR="00984B3F">
        <w:rPr>
          <w:lang w:val="en-US"/>
        </w:rPr>
        <w:t>25</w:t>
      </w:r>
      <w:r w:rsidRPr="00BD763C">
        <w:rPr>
          <w:lang w:val="en-US"/>
        </w:rPr>
        <w:t xml:space="preserve"> </w:t>
      </w:r>
      <w:r w:rsidRPr="00BD763C">
        <w:rPr>
          <w:cs/>
        </w:rPr>
        <w:t>สิงหาคม</w:t>
      </w:r>
      <w:r w:rsidRPr="00BD763C">
        <w:rPr>
          <w:rFonts w:hint="cs"/>
          <w:lang w:val="en-US"/>
        </w:rPr>
        <w:t xml:space="preserve"> </w:t>
      </w:r>
      <w:r w:rsidR="00984B3F">
        <w:rPr>
          <w:lang w:val="en-US"/>
        </w:rPr>
        <w:t>2549</w:t>
      </w:r>
      <w:r w:rsidRPr="00BD763C">
        <w:rPr>
          <w:lang w:val="en-US"/>
        </w:rPr>
        <w:t xml:space="preserve"> </w:t>
      </w:r>
      <w:r w:rsidRPr="00BD763C">
        <w:rPr>
          <w:rFonts w:hint="cs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Default="00C74FA0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</w:p>
    <w:p w14:paraId="1220ABF2" w14:textId="23877790" w:rsidR="004F7299" w:rsidRDefault="00F91B1B" w:rsidP="00EC5ABA">
      <w:pPr>
        <w:pStyle w:val="Ang15"/>
        <w:tabs>
          <w:tab w:val="left" w:pos="547"/>
        </w:tabs>
      </w:pPr>
      <w:r w:rsidRPr="00BD763C">
        <w:rPr>
          <w:cs/>
        </w:rPr>
        <w:t>หากมีการบอกเลิกสัญญาเช่าโดยฝ่ายใดฝ่ายหนึ่ง บริษัทมีสิทธิเรียกคืนเงิน</w:t>
      </w:r>
      <w:r w:rsidRPr="00BD763C">
        <w:rPr>
          <w:rFonts w:hint="cs"/>
          <w:cs/>
        </w:rPr>
        <w:t>ค่าเช่า</w:t>
      </w:r>
      <w:r w:rsidRPr="00BD763C">
        <w:rPr>
          <w:cs/>
        </w:rPr>
        <w:t>จ่ายล่วงหน้าที่เหลือ โดยคู่สัญญาได้ตกลงกันในหลักการให้มีการจดจำนองสำหรับอาคารสำนักงานดังกล่าวเพื่อเป็นหลักประกันสำหรั</w:t>
      </w:r>
      <w:r>
        <w:rPr>
          <w:cs/>
        </w:rPr>
        <w:t>บเงินค่</w:t>
      </w:r>
      <w:r>
        <w:rPr>
          <w:rFonts w:hint="cs"/>
          <w:cs/>
        </w:rPr>
        <w:t>า</w:t>
      </w:r>
      <w:r w:rsidRPr="00BD763C">
        <w:rPr>
          <w:cs/>
        </w:rPr>
        <w:t>เช่าจ่าย</w:t>
      </w:r>
      <w:r w:rsidRPr="00961988">
        <w:rPr>
          <w:spacing w:val="4"/>
          <w:cs/>
        </w:rPr>
        <w:t>ล่วงหน้า</w:t>
      </w:r>
      <w:r w:rsidRPr="00961988">
        <w:rPr>
          <w:rFonts w:hint="cs"/>
          <w:spacing w:val="4"/>
          <w:cs/>
        </w:rPr>
        <w:t xml:space="preserve"> ซึ่ง</w:t>
      </w:r>
      <w:r w:rsidRPr="00961988">
        <w:rPr>
          <w:spacing w:val="4"/>
          <w:cs/>
        </w:rPr>
        <w:t xml:space="preserve"> ณ วันที่ </w:t>
      </w:r>
      <w:r w:rsidR="00984B3F">
        <w:rPr>
          <w:lang w:val="en-US"/>
        </w:rPr>
        <w:t>3</w:t>
      </w:r>
      <w:r w:rsidR="0066741C">
        <w:rPr>
          <w:lang w:val="en-US"/>
        </w:rPr>
        <w:t xml:space="preserve">0 </w:t>
      </w:r>
      <w:r w:rsidR="002D42B0">
        <w:rPr>
          <w:rFonts w:hint="cs"/>
          <w:cs/>
          <w:lang w:val="en-US"/>
        </w:rPr>
        <w:t>กันยายน</w:t>
      </w:r>
      <w:r w:rsidR="00231569">
        <w:t xml:space="preserve"> </w:t>
      </w:r>
      <w:r w:rsidR="00984B3F">
        <w:rPr>
          <w:lang w:val="en-US"/>
        </w:rPr>
        <w:t>2564</w:t>
      </w:r>
      <w:r w:rsidR="00231569">
        <w:rPr>
          <w:lang w:val="en-US"/>
        </w:rPr>
        <w:t xml:space="preserve"> </w:t>
      </w:r>
      <w:r w:rsidRPr="00961988">
        <w:rPr>
          <w:spacing w:val="4"/>
          <w:cs/>
        </w:rPr>
        <w:t>ยังไม่มีการ</w:t>
      </w:r>
      <w:r w:rsidRPr="00961988">
        <w:rPr>
          <w:spacing w:val="2"/>
          <w:cs/>
        </w:rPr>
        <w:t>ทำสัญญาจดจำนองเพื่อเป็นหลักประกันสำหรับ</w:t>
      </w:r>
      <w:r w:rsidRPr="00BD763C">
        <w:rPr>
          <w:cs/>
        </w:rPr>
        <w:t xml:space="preserve">เงินค่าเช่าจ่ายล่วงหน้า </w:t>
      </w:r>
      <w:r w:rsidRPr="00BD763C">
        <w:rPr>
          <w:rFonts w:hint="cs"/>
          <w:cs/>
        </w:rPr>
        <w:t>ซึ่ง</w:t>
      </w:r>
      <w:r w:rsidRPr="00BD763C">
        <w:rPr>
          <w:cs/>
        </w:rPr>
        <w:t>มูลค่าที่คาดว่าจะได้รับคืนของเงินค่าเช่า</w:t>
      </w:r>
      <w:r w:rsidRPr="00BD763C">
        <w:rPr>
          <w:rFonts w:hint="cs"/>
          <w:cs/>
        </w:rPr>
        <w:t>จ่ายล่วงหน้า</w:t>
      </w:r>
      <w:r w:rsidRPr="00BD763C">
        <w:rPr>
          <w:cs/>
        </w:rPr>
        <w:t>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Default="00A3057C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35FDC56" w14:textId="77777777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 w:rsidRPr="00E32C9A">
        <w:rPr>
          <w:rFonts w:ascii="Angsana New" w:hAnsi="Angsana New"/>
          <w:sz w:val="30"/>
          <w:szCs w:val="30"/>
          <w:cs/>
        </w:rPr>
        <w:t>สัญญาซื้อขายไฟฟ้า</w:t>
      </w:r>
    </w:p>
    <w:p w14:paraId="5F947B99" w14:textId="77777777" w:rsidR="00F91B1B" w:rsidRPr="00C61F28" w:rsidRDefault="00F91B1B" w:rsidP="00C61F28">
      <w:pPr>
        <w:pStyle w:val="Bo-Blankline"/>
      </w:pPr>
    </w:p>
    <w:p w14:paraId="5E568ACD" w14:textId="77777777" w:rsidR="00F91B1B" w:rsidRDefault="00F91B1B" w:rsidP="00F91B1B">
      <w:pPr>
        <w:pStyle w:val="Bo-C1Content"/>
      </w:pPr>
      <w:r w:rsidRPr="009B22D7">
        <w:rPr>
          <w:cs/>
        </w:rPr>
        <w:t>บริษัท</w:t>
      </w:r>
      <w:r w:rsidRPr="00B62231">
        <w:rPr>
          <w:cs/>
        </w:rPr>
        <w:t>ได้ทำสัญญาซื</w:t>
      </w:r>
      <w:r>
        <w:rPr>
          <w:cs/>
        </w:rPr>
        <w:t>้อขายไฟฟ้าและบริการกับบริษัทย่อยแห่งหนึ่ง</w:t>
      </w:r>
      <w:r w:rsidRPr="00B62231">
        <w:t xml:space="preserve"> </w:t>
      </w:r>
      <w:r>
        <w:rPr>
          <w:cs/>
        </w:rPr>
        <w:t>โดยบริษัทจะขายก</w:t>
      </w:r>
      <w:r>
        <w:rPr>
          <w:rFonts w:hint="cs"/>
          <w:cs/>
        </w:rPr>
        <w:t>๊</w:t>
      </w:r>
      <w:r w:rsidRPr="00B62231">
        <w:rPr>
          <w:cs/>
        </w:rPr>
        <w:t>าซร้อนเพื่อให้บริษัท</w:t>
      </w:r>
      <w:r>
        <w:rPr>
          <w:cs/>
        </w:rPr>
        <w:t xml:space="preserve">ย่อยนำไปใช้ผลิตไฟฟ้า </w:t>
      </w:r>
      <w:r>
        <w:rPr>
          <w:rFonts w:hint="cs"/>
          <w:cs/>
        </w:rPr>
        <w:t>และ</w:t>
      </w:r>
      <w:r w:rsidRPr="00B62231">
        <w:rPr>
          <w:cs/>
        </w:rPr>
        <w:t>บริษัท</w:t>
      </w:r>
      <w:r>
        <w:rPr>
          <w:cs/>
        </w:rPr>
        <w:t>ย่อยจะขายไฟฟ้าให้แก่บริษัท</w:t>
      </w:r>
      <w:r w:rsidRPr="00B62231">
        <w:rPr>
          <w:cs/>
        </w:rPr>
        <w:t>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3917BBBB" w14:textId="3ED89BA2" w:rsidR="00AA6554" w:rsidRDefault="00AA6554">
      <w:pPr>
        <w:spacing w:line="240" w:lineRule="auto"/>
        <w:rPr>
          <w:rFonts w:ascii="Angsana New" w:hAnsi="Angsana New"/>
          <w:sz w:val="20"/>
          <w:szCs w:val="20"/>
        </w:rPr>
      </w:pPr>
    </w:p>
    <w:p w14:paraId="5E89C5EE" w14:textId="1303074F" w:rsidR="00F91B1B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</w:t>
      </w:r>
      <w:r w:rsidR="006409D6">
        <w:rPr>
          <w:rFonts w:ascii="Angsana New" w:hAnsi="Angsana New" w:hint="cs"/>
          <w:sz w:val="30"/>
          <w:szCs w:val="30"/>
          <w:cs/>
        </w:rPr>
        <w:t>ญา</w:t>
      </w:r>
      <w:r w:rsidR="008E70F1">
        <w:rPr>
          <w:rFonts w:ascii="Angsana New" w:hAnsi="Angsana New" w:hint="cs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C61F28" w:rsidRDefault="00F91B1B" w:rsidP="00C61F28">
      <w:pPr>
        <w:pStyle w:val="Bo-Blankline"/>
        <w:rPr>
          <w:cs/>
        </w:rPr>
      </w:pPr>
    </w:p>
    <w:p w14:paraId="1CF5453D" w14:textId="6BB1137F" w:rsidR="00F91B1B" w:rsidRDefault="00F91B1B" w:rsidP="00F91B1B">
      <w:pPr>
        <w:pStyle w:val="Bo-C1Content"/>
      </w:pPr>
      <w:r>
        <w:rPr>
          <w:rFonts w:hint="cs"/>
          <w:cs/>
        </w:rPr>
        <w:t>บริษัทและบริษัทย่อยทำสัญญา</w:t>
      </w:r>
      <w:r w:rsidR="006409D6">
        <w:rPr>
          <w:rFonts w:hint="cs"/>
          <w:cs/>
        </w:rPr>
        <w:t>บริการที่เกี่ยวข้องกับการใช้พื้นที่อาคารสำนักงานกับกิจการ</w:t>
      </w:r>
      <w:r>
        <w:rPr>
          <w:rFonts w:hint="cs"/>
          <w:cs/>
        </w:rPr>
        <w:t xml:space="preserve">ที่เกี่ยวข้องกัน กำหนดระยะเวลา </w:t>
      </w:r>
      <w:r w:rsidR="00984B3F">
        <w:rPr>
          <w:lang w:val="en-US"/>
        </w:rPr>
        <w:t>3</w:t>
      </w:r>
      <w:r>
        <w:rPr>
          <w:rFonts w:hint="cs"/>
          <w:cs/>
        </w:rPr>
        <w:t xml:space="preserve"> ปี </w:t>
      </w:r>
      <w:r w:rsidR="006409D6">
        <w:rPr>
          <w:rFonts w:hint="cs"/>
          <w:cs/>
        </w:rPr>
        <w:t>มี</w:t>
      </w:r>
      <w:r>
        <w:rPr>
          <w:rFonts w:hint="cs"/>
          <w:cs/>
        </w:rPr>
        <w:t>รายละเอียดดังนี้</w:t>
      </w:r>
    </w:p>
    <w:p w14:paraId="086DFD8B" w14:textId="77777777" w:rsidR="00C5445E" w:rsidRDefault="00C5445E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270"/>
        <w:gridCol w:w="1530"/>
        <w:gridCol w:w="270"/>
        <w:gridCol w:w="1496"/>
      </w:tblGrid>
      <w:tr w:rsidR="003539FF" w:rsidRPr="00031E80" w14:paraId="2FDF9B42" w14:textId="77777777" w:rsidTr="00884799">
        <w:tc>
          <w:tcPr>
            <w:tcW w:w="5580" w:type="dxa"/>
            <w:vAlign w:val="bottom"/>
          </w:tcPr>
          <w:p w14:paraId="7EA482CD" w14:textId="07E77C36" w:rsidR="003539FF" w:rsidRPr="00C00005" w:rsidRDefault="003539FF" w:rsidP="002D075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A1E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4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66EC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="00C000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84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083AF35A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96875B" w14:textId="77777777" w:rsidR="003539FF" w:rsidRPr="00031E80" w:rsidRDefault="003539FF" w:rsidP="002D075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3539FF" w:rsidRPr="00031E80" w:rsidRDefault="003539FF" w:rsidP="00986EAE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3539FF" w:rsidRPr="00031E80" w:rsidRDefault="003539FF" w:rsidP="003539F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="002D075F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ะ</w:t>
            </w:r>
            <w:r w:rsidRPr="00970B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3539FF" w:rsidRPr="00031E80" w14:paraId="04486F69" w14:textId="77777777" w:rsidTr="00884799">
        <w:tc>
          <w:tcPr>
            <w:tcW w:w="5580" w:type="dxa"/>
          </w:tcPr>
          <w:p w14:paraId="30540553" w14:textId="77777777" w:rsidR="003539FF" w:rsidRPr="00031E80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D0C88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3539FF" w:rsidRPr="00031E80" w:rsidRDefault="003539FF" w:rsidP="008E2948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1E8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39FF" w:rsidRPr="00031E80" w14:paraId="5FA3CF2F" w14:textId="77777777" w:rsidTr="00884799">
        <w:tc>
          <w:tcPr>
            <w:tcW w:w="5580" w:type="dxa"/>
          </w:tcPr>
          <w:p w14:paraId="69E6BB6D" w14:textId="77777777" w:rsidR="003539FF" w:rsidRPr="00242BD5" w:rsidRDefault="003539FF" w:rsidP="003539FF">
            <w:pPr>
              <w:spacing w:line="240" w:lineRule="atLeast"/>
              <w:ind w:left="270" w:right="-126" w:hanging="27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ภาระผูกพันตามสัญญา</w:t>
            </w:r>
            <w:r w:rsidR="004D322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บริการ</w:t>
            </w:r>
            <w:r w:rsidRPr="00242BD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ที่ยกเลิกไม่ได้</w:t>
            </w:r>
          </w:p>
        </w:tc>
        <w:tc>
          <w:tcPr>
            <w:tcW w:w="270" w:type="dxa"/>
          </w:tcPr>
          <w:p w14:paraId="53B12BD9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EEC0936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3539FF" w:rsidRPr="00031E80" w:rsidRDefault="003539FF" w:rsidP="003539F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3539FF" w:rsidRPr="00031E80" w:rsidRDefault="003539FF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78A1" w:rsidRPr="006479D0" w14:paraId="6C60D8AF" w14:textId="77777777" w:rsidTr="00391CD8">
        <w:tc>
          <w:tcPr>
            <w:tcW w:w="5580" w:type="dxa"/>
          </w:tcPr>
          <w:p w14:paraId="2A502B19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70" w:type="dxa"/>
          </w:tcPr>
          <w:p w14:paraId="60921C92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5EF99C" w14:textId="3B76D923" w:rsidR="004678A1" w:rsidRPr="00020D75" w:rsidRDefault="00391CD8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37,943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3C6928E2" w:rsidR="004678A1" w:rsidRPr="00020D75" w:rsidRDefault="00391CD8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32,342</w:t>
            </w:r>
          </w:p>
        </w:tc>
      </w:tr>
      <w:tr w:rsidR="004678A1" w:rsidRPr="006479D0" w14:paraId="4E3C2EC3" w14:textId="77777777" w:rsidTr="00391CD8">
        <w:tc>
          <w:tcPr>
            <w:tcW w:w="5580" w:type="dxa"/>
          </w:tcPr>
          <w:p w14:paraId="5A65A5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6479D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270" w:type="dxa"/>
          </w:tcPr>
          <w:p w14:paraId="089045FF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1D9EAB5" w14:textId="4E73D70E" w:rsidR="004678A1" w:rsidRPr="00194BB6" w:rsidRDefault="00391CD8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21,887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77F2AC3E" w:rsidR="004678A1" w:rsidRPr="00020D75" w:rsidRDefault="00391CD8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14,341</w:t>
            </w:r>
          </w:p>
        </w:tc>
      </w:tr>
      <w:tr w:rsidR="004678A1" w:rsidRPr="00031E80" w14:paraId="530480A0" w14:textId="77777777" w:rsidTr="00391CD8">
        <w:tc>
          <w:tcPr>
            <w:tcW w:w="5580" w:type="dxa"/>
          </w:tcPr>
          <w:p w14:paraId="75DABEA3" w14:textId="77777777" w:rsidR="004678A1" w:rsidRPr="006479D0" w:rsidRDefault="004678A1" w:rsidP="004678A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79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3D05E36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63A8A834" w:rsidR="004678A1" w:rsidRPr="00194BB6" w:rsidRDefault="00391CD8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59,830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4678A1" w:rsidRPr="00020D75" w:rsidRDefault="004678A1" w:rsidP="004678A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3140DC04" w:rsidR="004678A1" w:rsidRPr="00020D75" w:rsidRDefault="00391CD8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46,683</w:t>
            </w:r>
          </w:p>
        </w:tc>
      </w:tr>
    </w:tbl>
    <w:p w14:paraId="6EC76C8A" w14:textId="77777777" w:rsidR="00F91B1B" w:rsidRPr="002D33BA" w:rsidRDefault="00F91B1B" w:rsidP="002D33BA">
      <w:pPr>
        <w:pStyle w:val="Ang15"/>
        <w:tabs>
          <w:tab w:val="left" w:pos="547"/>
        </w:tabs>
        <w:rPr>
          <w:sz w:val="20"/>
          <w:szCs w:val="20"/>
        </w:rPr>
      </w:pPr>
    </w:p>
    <w:p w14:paraId="739BD1FB" w14:textId="5BB0E803" w:rsidR="00F91B1B" w:rsidRPr="009348BD" w:rsidRDefault="00F91B1B" w:rsidP="00F91B1B">
      <w:pPr>
        <w:pStyle w:val="Bo-Blankline"/>
        <w:ind w:left="547"/>
        <w:jc w:val="thaiDistribute"/>
        <w:rPr>
          <w:lang w:val="en-US"/>
        </w:rPr>
      </w:pPr>
      <w:r w:rsidRPr="00F32353">
        <w:rPr>
          <w:rFonts w:hint="cs"/>
          <w:spacing w:val="-2"/>
          <w:sz w:val="30"/>
          <w:szCs w:val="30"/>
          <w:cs/>
          <w:lang w:val="en-US"/>
        </w:rPr>
        <w:t>บริษัทย่อยหลายแห่งได้ทำ</w:t>
      </w:r>
      <w:r w:rsidRPr="00F32353">
        <w:rPr>
          <w:rFonts w:hint="cs"/>
          <w:spacing w:val="-2"/>
          <w:sz w:val="30"/>
          <w:szCs w:val="30"/>
          <w:cs/>
        </w:rPr>
        <w:t>สัญญาเช่า</w:t>
      </w:r>
      <w:r w:rsidRPr="004D31E8">
        <w:rPr>
          <w:rFonts w:hint="cs"/>
          <w:spacing w:val="-2"/>
          <w:sz w:val="30"/>
          <w:szCs w:val="30"/>
          <w:cs/>
        </w:rPr>
        <w:t>ที่ดินหลายฉบับ</w:t>
      </w:r>
      <w:r>
        <w:rPr>
          <w:rFonts w:hint="cs"/>
          <w:spacing w:val="-2"/>
          <w:sz w:val="30"/>
          <w:szCs w:val="30"/>
          <w:cs/>
        </w:rPr>
        <w:t>กับบริษัทที่เกี่ยวข้องกันโดยระบุว่าผู้เช่า</w:t>
      </w:r>
      <w:r w:rsidRPr="004D31E8">
        <w:rPr>
          <w:rFonts w:hint="cs"/>
          <w:spacing w:val="-2"/>
          <w:sz w:val="30"/>
          <w:szCs w:val="30"/>
          <w:cs/>
        </w:rPr>
        <w:t>ต้องรื้อถอนสิ่งปลูกสร้างทั้งหมดออกจากพื้นที่เช่าเมื่อสิ้นสุดสัญญา ทำให้</w:t>
      </w:r>
      <w:r>
        <w:rPr>
          <w:rFonts w:hint="cs"/>
          <w:sz w:val="30"/>
          <w:szCs w:val="30"/>
          <w:cs/>
        </w:rPr>
        <w:t xml:space="preserve">ผู้เช่ามียอดประมาณการหนี้สินค่ารื้อถอนที่คาดว่าจะเกิดขึ้นในอนาคต ณ วันที่ </w:t>
      </w:r>
      <w:r w:rsidR="00984B3F">
        <w:rPr>
          <w:sz w:val="30"/>
          <w:szCs w:val="30"/>
          <w:lang w:val="en-US"/>
        </w:rPr>
        <w:t>30</w:t>
      </w:r>
      <w:r w:rsidR="00745748">
        <w:rPr>
          <w:sz w:val="30"/>
          <w:szCs w:val="30"/>
          <w:lang w:val="en-US"/>
        </w:rPr>
        <w:t xml:space="preserve"> </w:t>
      </w:r>
      <w:r w:rsidR="00E66EC2">
        <w:rPr>
          <w:rFonts w:hint="cs"/>
          <w:sz w:val="30"/>
          <w:szCs w:val="30"/>
          <w:cs/>
          <w:lang w:val="en-US"/>
        </w:rPr>
        <w:t>กัน</w:t>
      </w:r>
      <w:r w:rsidR="00EB3006">
        <w:rPr>
          <w:rFonts w:hint="cs"/>
          <w:sz w:val="30"/>
          <w:szCs w:val="30"/>
          <w:cs/>
          <w:lang w:val="en-US"/>
        </w:rPr>
        <w:t>ย</w:t>
      </w:r>
      <w:r w:rsidR="00E66EC2">
        <w:rPr>
          <w:rFonts w:hint="cs"/>
          <w:sz w:val="30"/>
          <w:szCs w:val="30"/>
          <w:cs/>
          <w:lang w:val="en-US"/>
        </w:rPr>
        <w:t>ายน</w:t>
      </w:r>
      <w:r w:rsidR="00782C32">
        <w:rPr>
          <w:rFonts w:hint="cs"/>
          <w:sz w:val="30"/>
          <w:szCs w:val="30"/>
          <w:cs/>
        </w:rPr>
        <w:t xml:space="preserve"> </w:t>
      </w:r>
      <w:r w:rsidR="00984B3F">
        <w:rPr>
          <w:sz w:val="30"/>
          <w:szCs w:val="30"/>
          <w:lang w:val="en-US"/>
        </w:rPr>
        <w:t>2564</w:t>
      </w:r>
      <w:r w:rsidR="00782C32" w:rsidRPr="003D4D4A">
        <w:rPr>
          <w:rFonts w:hint="cs"/>
          <w:sz w:val="30"/>
          <w:szCs w:val="30"/>
          <w:cs/>
        </w:rPr>
        <w:t xml:space="preserve"> เป็นจำนวน</w:t>
      </w:r>
      <w:r w:rsidR="00685327">
        <w:rPr>
          <w:sz w:val="30"/>
          <w:szCs w:val="30"/>
        </w:rPr>
        <w:t xml:space="preserve"> 297.4</w:t>
      </w:r>
      <w:r w:rsidR="00782C32" w:rsidRPr="003D4D4A">
        <w:rPr>
          <w:rFonts w:hint="cs"/>
          <w:sz w:val="30"/>
          <w:szCs w:val="30"/>
          <w:cs/>
        </w:rPr>
        <w:t xml:space="preserve"> ล้าน</w:t>
      </w:r>
      <w:r w:rsidR="00782C32" w:rsidRPr="00FE0738">
        <w:rPr>
          <w:rFonts w:hint="cs"/>
          <w:sz w:val="30"/>
          <w:szCs w:val="30"/>
          <w:cs/>
        </w:rPr>
        <w:t xml:space="preserve">บาท </w:t>
      </w:r>
      <w:r w:rsidRPr="00FE0738">
        <w:rPr>
          <w:i/>
          <w:iCs/>
          <w:sz w:val="30"/>
          <w:szCs w:val="30"/>
          <w:lang w:val="en-US"/>
        </w:rPr>
        <w:t>(</w:t>
      </w:r>
      <w:r w:rsidR="00984B3F">
        <w:rPr>
          <w:i/>
          <w:iCs/>
          <w:sz w:val="30"/>
          <w:szCs w:val="30"/>
          <w:lang w:val="en-US"/>
        </w:rPr>
        <w:t>31</w:t>
      </w:r>
      <w:r w:rsidR="00782C32" w:rsidRPr="00782C32">
        <w:rPr>
          <w:i/>
          <w:iCs/>
          <w:sz w:val="30"/>
          <w:szCs w:val="30"/>
        </w:rPr>
        <w:t xml:space="preserve"> </w:t>
      </w:r>
      <w:r w:rsidR="00782C32" w:rsidRPr="00782C32">
        <w:rPr>
          <w:rFonts w:hint="cs"/>
          <w:i/>
          <w:iCs/>
          <w:sz w:val="30"/>
          <w:szCs w:val="30"/>
          <w:cs/>
        </w:rPr>
        <w:t xml:space="preserve">ธันวาคม </w:t>
      </w:r>
      <w:r w:rsidR="00984B3F">
        <w:rPr>
          <w:i/>
          <w:iCs/>
          <w:sz w:val="30"/>
          <w:szCs w:val="30"/>
          <w:lang w:val="en-US"/>
        </w:rPr>
        <w:t>2563</w:t>
      </w:r>
      <w:r w:rsidRPr="00FE0738">
        <w:rPr>
          <w:i/>
          <w:iCs/>
          <w:sz w:val="30"/>
          <w:szCs w:val="30"/>
          <w:lang w:val="en-US"/>
        </w:rPr>
        <w:t>:</w:t>
      </w:r>
      <w:r w:rsidR="00FC0A5B">
        <w:rPr>
          <w:i/>
          <w:iCs/>
          <w:sz w:val="30"/>
          <w:szCs w:val="30"/>
          <w:lang w:val="en-US"/>
        </w:rPr>
        <w:t xml:space="preserve"> </w:t>
      </w:r>
      <w:r w:rsidR="00984B3F">
        <w:rPr>
          <w:i/>
          <w:iCs/>
          <w:sz w:val="30"/>
          <w:szCs w:val="30"/>
          <w:lang w:val="en-US"/>
        </w:rPr>
        <w:t>294</w:t>
      </w:r>
      <w:r w:rsidR="004F7299">
        <w:rPr>
          <w:i/>
          <w:iCs/>
          <w:sz w:val="30"/>
          <w:szCs w:val="30"/>
          <w:lang w:val="en-US"/>
        </w:rPr>
        <w:t>.</w:t>
      </w:r>
      <w:r w:rsidR="00984B3F">
        <w:rPr>
          <w:i/>
          <w:iCs/>
          <w:sz w:val="30"/>
          <w:szCs w:val="30"/>
          <w:lang w:val="en-US"/>
        </w:rPr>
        <w:t>6</w:t>
      </w:r>
      <w:r>
        <w:rPr>
          <w:i/>
          <w:iCs/>
          <w:sz w:val="30"/>
          <w:szCs w:val="30"/>
          <w:lang w:val="en-US"/>
        </w:rPr>
        <w:t xml:space="preserve"> </w:t>
      </w:r>
      <w:r>
        <w:rPr>
          <w:rFonts w:hint="cs"/>
          <w:i/>
          <w:iCs/>
          <w:sz w:val="30"/>
          <w:szCs w:val="30"/>
          <w:cs/>
          <w:lang w:val="en-US"/>
        </w:rPr>
        <w:t>ล้านบาท</w:t>
      </w:r>
      <w:r w:rsidRPr="00FE0738">
        <w:rPr>
          <w:rFonts w:hint="cs"/>
          <w:i/>
          <w:iCs/>
          <w:sz w:val="30"/>
          <w:szCs w:val="30"/>
          <w:cs/>
          <w:lang w:val="en-US"/>
        </w:rPr>
        <w:t>)</w:t>
      </w:r>
      <w:r w:rsidR="009348BD">
        <w:rPr>
          <w:rFonts w:hint="cs"/>
          <w:i/>
          <w:iCs/>
          <w:sz w:val="30"/>
          <w:szCs w:val="30"/>
          <w:cs/>
          <w:lang w:val="en-US"/>
        </w:rPr>
        <w:t xml:space="preserve"> </w:t>
      </w:r>
    </w:p>
    <w:p w14:paraId="3BD38118" w14:textId="77777777" w:rsidR="008B59B5" w:rsidRPr="0005210A" w:rsidRDefault="008B59B5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br w:type="page"/>
      </w:r>
    </w:p>
    <w:p w14:paraId="3C0C59C0" w14:textId="52C0CD76" w:rsidR="00204756" w:rsidRDefault="002A3A8C" w:rsidP="00646CB5">
      <w:pPr>
        <w:pStyle w:val="Caption"/>
        <w:ind w:hanging="900"/>
      </w:pPr>
      <w:r>
        <w:rPr>
          <w:rFonts w:hint="cs"/>
          <w:cs/>
        </w:rPr>
        <w:lastRenderedPageBreak/>
        <w:t>ลูกหนี้การค้า</w:t>
      </w:r>
    </w:p>
    <w:p w14:paraId="40DBE108" w14:textId="77777777" w:rsidR="00FA7ADF" w:rsidRPr="002D33BA" w:rsidRDefault="00FA7ADF" w:rsidP="002D33BA">
      <w:pPr>
        <w:pStyle w:val="Ang15"/>
        <w:tabs>
          <w:tab w:val="left" w:pos="547"/>
        </w:tabs>
        <w:rPr>
          <w:sz w:val="20"/>
          <w:szCs w:val="20"/>
        </w:r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1260"/>
        <w:gridCol w:w="180"/>
        <w:gridCol w:w="1260"/>
        <w:gridCol w:w="178"/>
        <w:gridCol w:w="1262"/>
        <w:gridCol w:w="180"/>
        <w:gridCol w:w="1358"/>
      </w:tblGrid>
      <w:tr w:rsidR="00147E88" w:rsidRPr="00147E88" w14:paraId="46C4B5BB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0663A064" w14:textId="6FE6E4F6" w:rsidR="00147E88" w:rsidRPr="00147E88" w:rsidRDefault="00147E88" w:rsidP="00DF34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EC1F9A" w14:textId="77777777" w:rsidR="00147E88" w:rsidRPr="00147E88" w:rsidRDefault="00147E88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70CC8FD" w14:textId="01F36165" w:rsidR="00147E88" w:rsidRPr="00147E88" w:rsidRDefault="00147E88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0875AC7" w14:textId="77777777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vAlign w:val="bottom"/>
          </w:tcPr>
          <w:p w14:paraId="63B235BE" w14:textId="64D7732A" w:rsidR="00147E88" w:rsidRPr="00147E88" w:rsidRDefault="00147E88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45748" w:rsidRPr="00147E88" w14:paraId="48BF1D8A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037CA7F8" w14:textId="191FB170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F141990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044912F" w14:textId="59063E09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4531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4182ABD7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D0722EF" w14:textId="74D8F80A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78" w:type="dxa"/>
          </w:tcPr>
          <w:p w14:paraId="25D3FDC6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50BB4B54" w14:textId="6B7D1FC1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4531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3C45AA69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57A75044" w14:textId="17945838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147E88" w14:paraId="004C1ADE" w14:textId="77777777" w:rsidTr="00147E88">
        <w:trPr>
          <w:cantSplit/>
          <w:tblHeader/>
        </w:trPr>
        <w:tc>
          <w:tcPr>
            <w:tcW w:w="2520" w:type="dxa"/>
            <w:vAlign w:val="bottom"/>
          </w:tcPr>
          <w:p w14:paraId="20202A38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8A94F88" w14:textId="193B213F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47E8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60" w:type="dxa"/>
          </w:tcPr>
          <w:p w14:paraId="0D005A92" w14:textId="72591EE4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19F5DAA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9D93FAA" w14:textId="700A7927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5E6C2EBA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77498AD4" w14:textId="341F0EE3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5B5FF17B" w14:textId="77777777" w:rsidR="00745748" w:rsidRPr="00147E88" w:rsidRDefault="00745748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</w:tcPr>
          <w:p w14:paraId="0ABFEF4D" w14:textId="3B9A4835" w:rsidR="00745748" w:rsidRPr="00147E88" w:rsidRDefault="00984B3F" w:rsidP="00745748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45748" w:rsidRPr="00147E88" w14:paraId="7722E06C" w14:textId="77777777" w:rsidTr="00147E88">
        <w:trPr>
          <w:cantSplit/>
          <w:tblHeader/>
        </w:trPr>
        <w:tc>
          <w:tcPr>
            <w:tcW w:w="2520" w:type="dxa"/>
            <w:vAlign w:val="bottom"/>
            <w:hideMark/>
          </w:tcPr>
          <w:p w14:paraId="66DD12FE" w14:textId="77777777" w:rsidR="00745748" w:rsidRPr="00147E88" w:rsidRDefault="00745748" w:rsidP="0074574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524263" w14:textId="77777777" w:rsidR="00745748" w:rsidRPr="00147E88" w:rsidRDefault="00745748" w:rsidP="0074574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8" w:type="dxa"/>
            <w:gridSpan w:val="7"/>
            <w:vAlign w:val="bottom"/>
            <w:hideMark/>
          </w:tcPr>
          <w:p w14:paraId="4A2E8EA3" w14:textId="225CE88E" w:rsidR="00745748" w:rsidRPr="00147E88" w:rsidRDefault="00745748" w:rsidP="0074574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147E88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748" w:rsidRPr="00147E88" w14:paraId="0A9F236A" w14:textId="77777777" w:rsidTr="007A5822">
        <w:trPr>
          <w:cantSplit/>
        </w:trPr>
        <w:tc>
          <w:tcPr>
            <w:tcW w:w="2520" w:type="dxa"/>
          </w:tcPr>
          <w:p w14:paraId="5487F1A4" w14:textId="25B0C92F" w:rsidR="00745748" w:rsidRPr="00147E88" w:rsidRDefault="00745748" w:rsidP="00745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3644B6B" w14:textId="4BB7E5E4" w:rsidR="00745748" w:rsidRPr="00147E88" w:rsidRDefault="00984B3F" w:rsidP="0074574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7E4DF279" w14:textId="675E6863" w:rsidR="00745748" w:rsidRPr="00147E88" w:rsidRDefault="00A624A6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2,182</w:t>
            </w:r>
          </w:p>
        </w:tc>
        <w:tc>
          <w:tcPr>
            <w:tcW w:w="180" w:type="dxa"/>
          </w:tcPr>
          <w:p w14:paraId="0F5BFA41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C5179" w14:textId="0FE81EBC" w:rsidR="00745748" w:rsidRPr="00147E88" w:rsidRDefault="00984B3F" w:rsidP="0074574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080</w:t>
            </w:r>
          </w:p>
        </w:tc>
        <w:tc>
          <w:tcPr>
            <w:tcW w:w="178" w:type="dxa"/>
          </w:tcPr>
          <w:p w14:paraId="45EE8232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A059FF0" w14:textId="622EF2AA" w:rsidR="00745748" w:rsidRPr="00147E88" w:rsidRDefault="00685327" w:rsidP="008930B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5,509,121</w:t>
            </w:r>
          </w:p>
        </w:tc>
        <w:tc>
          <w:tcPr>
            <w:tcW w:w="180" w:type="dxa"/>
          </w:tcPr>
          <w:p w14:paraId="74D5A9FA" w14:textId="77777777" w:rsidR="00745748" w:rsidRPr="00147E88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</w:tcPr>
          <w:p w14:paraId="43E6DC53" w14:textId="2DDED7EF" w:rsidR="00745748" w:rsidRPr="00147E88" w:rsidRDefault="00984B3F" w:rsidP="007457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308</w:t>
            </w:r>
          </w:p>
        </w:tc>
      </w:tr>
      <w:tr w:rsidR="00745748" w:rsidRPr="00147E88" w14:paraId="2B47C561" w14:textId="77777777" w:rsidTr="007A5822">
        <w:trPr>
          <w:cantSplit/>
        </w:trPr>
        <w:tc>
          <w:tcPr>
            <w:tcW w:w="2520" w:type="dxa"/>
          </w:tcPr>
          <w:p w14:paraId="026146E7" w14:textId="00796FA3" w:rsidR="00745748" w:rsidRPr="00147E88" w:rsidRDefault="00745748" w:rsidP="0074574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7E88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</w:tcPr>
          <w:p w14:paraId="5BD0EC83" w14:textId="77777777" w:rsidR="00745748" w:rsidRPr="00147E88" w:rsidRDefault="007457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E9C1CA" w14:textId="2DE33381" w:rsidR="00745748" w:rsidRPr="00DC2E2A" w:rsidRDefault="00A624A6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5,166,892</w:t>
            </w:r>
          </w:p>
        </w:tc>
        <w:tc>
          <w:tcPr>
            <w:tcW w:w="180" w:type="dxa"/>
          </w:tcPr>
          <w:p w14:paraId="6ABC533A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D1B7AE" w14:textId="76A3EB3F" w:rsidR="00745748" w:rsidRPr="00147E88" w:rsidRDefault="00984B3F" w:rsidP="0074574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178" w:type="dxa"/>
          </w:tcPr>
          <w:p w14:paraId="69805F5B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7CD71B65" w14:textId="56C65100" w:rsidR="00745748" w:rsidRPr="008E64C7" w:rsidRDefault="00685327" w:rsidP="0074574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862,474</w:t>
            </w:r>
          </w:p>
        </w:tc>
        <w:tc>
          <w:tcPr>
            <w:tcW w:w="180" w:type="dxa"/>
          </w:tcPr>
          <w:p w14:paraId="6342DCC3" w14:textId="77777777" w:rsidR="00745748" w:rsidRPr="00147E88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171C1469" w14:textId="4724549F" w:rsidR="00745748" w:rsidRPr="00147E88" w:rsidRDefault="00984B3F" w:rsidP="007457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911</w:t>
            </w:r>
          </w:p>
        </w:tc>
      </w:tr>
      <w:tr w:rsidR="00745748" w:rsidRPr="00147E88" w14:paraId="442F47FB" w14:textId="77777777" w:rsidTr="007A5822">
        <w:trPr>
          <w:cantSplit/>
        </w:trPr>
        <w:tc>
          <w:tcPr>
            <w:tcW w:w="2520" w:type="dxa"/>
          </w:tcPr>
          <w:p w14:paraId="5F59FBA6" w14:textId="44D13481" w:rsidR="00745748" w:rsidRPr="00147E88" w:rsidRDefault="00745748" w:rsidP="00745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5343D4F" w14:textId="77777777" w:rsidR="00745748" w:rsidRPr="00147E88" w:rsidRDefault="007457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17F669" w14:textId="508264D9" w:rsidR="00745748" w:rsidRPr="00E84407" w:rsidRDefault="00A624A6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5,169,074</w:t>
            </w:r>
          </w:p>
        </w:tc>
        <w:tc>
          <w:tcPr>
            <w:tcW w:w="180" w:type="dxa"/>
          </w:tcPr>
          <w:p w14:paraId="2454CB39" w14:textId="77777777" w:rsidR="00745748" w:rsidRPr="00E84407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052292" w14:textId="40616D21" w:rsidR="00745748" w:rsidRPr="00E84407" w:rsidRDefault="00984B3F" w:rsidP="008930B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740</w:t>
            </w:r>
            <w:r w:rsidR="0074574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495</w:t>
            </w:r>
          </w:p>
        </w:tc>
        <w:tc>
          <w:tcPr>
            <w:tcW w:w="178" w:type="dxa"/>
          </w:tcPr>
          <w:p w14:paraId="340C2537" w14:textId="77777777" w:rsidR="00745748" w:rsidRPr="00E84407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50FC7137" w14:textId="57D05B68" w:rsidR="00745748" w:rsidRPr="008E64C7" w:rsidRDefault="00685327" w:rsidP="0074574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6,371,595</w:t>
            </w:r>
          </w:p>
        </w:tc>
        <w:tc>
          <w:tcPr>
            <w:tcW w:w="180" w:type="dxa"/>
          </w:tcPr>
          <w:p w14:paraId="7F903AB2" w14:textId="77777777" w:rsidR="00745748" w:rsidRPr="00E84407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5B28B832" w14:textId="61CB4A0A" w:rsidR="00745748" w:rsidRPr="00E84407" w:rsidRDefault="00984B3F" w:rsidP="007457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4574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="00745748" w:rsidRPr="00E84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  <w:tr w:rsidR="00745748" w:rsidRPr="00147E88" w14:paraId="11AE5C7A" w14:textId="77777777" w:rsidTr="007A5822">
        <w:trPr>
          <w:cantSplit/>
        </w:trPr>
        <w:tc>
          <w:tcPr>
            <w:tcW w:w="2520" w:type="dxa"/>
          </w:tcPr>
          <w:p w14:paraId="58C1536D" w14:textId="133DA37E" w:rsidR="00745748" w:rsidRPr="00147E88" w:rsidRDefault="00745748" w:rsidP="00745748">
            <w:pPr>
              <w:tabs>
                <w:tab w:val="left" w:pos="450"/>
              </w:tabs>
              <w:spacing w:line="240" w:lineRule="atLeast"/>
              <w:ind w:left="336" w:right="65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7C4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ครดิตที่คาดว่าจะเกิดขึ้น</w:t>
            </w:r>
          </w:p>
        </w:tc>
        <w:tc>
          <w:tcPr>
            <w:tcW w:w="990" w:type="dxa"/>
          </w:tcPr>
          <w:p w14:paraId="774C148B" w14:textId="77777777" w:rsidR="00745748" w:rsidRPr="00147E88" w:rsidRDefault="007457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72B0" w14:textId="75D315D2" w:rsidR="00745748" w:rsidRPr="001A5A00" w:rsidRDefault="00A624A6" w:rsidP="008930B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(59,873)</w:t>
            </w:r>
          </w:p>
        </w:tc>
        <w:tc>
          <w:tcPr>
            <w:tcW w:w="180" w:type="dxa"/>
          </w:tcPr>
          <w:p w14:paraId="24FE879B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A50B97" w14:textId="58CDED94" w:rsidR="00745748" w:rsidRPr="002D55EC" w:rsidRDefault="00745748" w:rsidP="0074574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5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="00984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2D5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84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Pr="002D55E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8" w:type="dxa"/>
          </w:tcPr>
          <w:p w14:paraId="7DBA883A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91A3E" w14:textId="38E02803" w:rsidR="00745748" w:rsidRPr="00147E88" w:rsidRDefault="00685327" w:rsidP="0074574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(35,638)</w:t>
            </w:r>
          </w:p>
        </w:tc>
        <w:tc>
          <w:tcPr>
            <w:tcW w:w="180" w:type="dxa"/>
          </w:tcPr>
          <w:p w14:paraId="1040C26C" w14:textId="77777777" w:rsidR="00745748" w:rsidRPr="00147E88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F6F737E" w14:textId="28B449ED" w:rsidR="00745748" w:rsidRPr="00147E88" w:rsidRDefault="00745748" w:rsidP="00745748">
            <w:pPr>
              <w:tabs>
                <w:tab w:val="decimal" w:pos="120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7E8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4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147E8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E64C7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147E8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5748" w:rsidRPr="00147E88" w14:paraId="37F46A86" w14:textId="77777777" w:rsidTr="007A5822">
        <w:trPr>
          <w:cantSplit/>
        </w:trPr>
        <w:tc>
          <w:tcPr>
            <w:tcW w:w="2520" w:type="dxa"/>
          </w:tcPr>
          <w:p w14:paraId="4D7D3525" w14:textId="299F5A01" w:rsidR="00745748" w:rsidRPr="00147E88" w:rsidRDefault="00745748" w:rsidP="0074574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7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C1BEBC7" w14:textId="77777777" w:rsidR="00745748" w:rsidRPr="00147E88" w:rsidRDefault="00745748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C9CB0" w14:textId="4075D436" w:rsidR="00745748" w:rsidRPr="00147E88" w:rsidRDefault="00A624A6" w:rsidP="0074574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5,109,201</w:t>
            </w:r>
          </w:p>
        </w:tc>
        <w:tc>
          <w:tcPr>
            <w:tcW w:w="180" w:type="dxa"/>
          </w:tcPr>
          <w:p w14:paraId="7CC3FA61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95167" w14:textId="34F4A22E" w:rsidR="00745748" w:rsidRPr="00147E88" w:rsidRDefault="00984B3F" w:rsidP="00745748">
            <w:pPr>
              <w:tabs>
                <w:tab w:val="decimal" w:pos="1086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675</w:t>
            </w:r>
            <w:r w:rsidR="0074574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178" w:type="dxa"/>
          </w:tcPr>
          <w:p w14:paraId="3464A121" w14:textId="77777777" w:rsidR="00745748" w:rsidRPr="00147E88" w:rsidRDefault="00745748" w:rsidP="0074574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6381F" w14:textId="2AEA44F4" w:rsidR="00745748" w:rsidRPr="00147E88" w:rsidRDefault="00685327" w:rsidP="00745748">
            <w:pPr>
              <w:tabs>
                <w:tab w:val="decimal" w:pos="1090"/>
              </w:tabs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6,335,957</w:t>
            </w:r>
          </w:p>
        </w:tc>
        <w:tc>
          <w:tcPr>
            <w:tcW w:w="180" w:type="dxa"/>
          </w:tcPr>
          <w:p w14:paraId="1F23BB88" w14:textId="77777777" w:rsidR="00745748" w:rsidRPr="00147E88" w:rsidRDefault="00745748" w:rsidP="0074574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38DE01B6" w14:textId="276544A1" w:rsidR="00745748" w:rsidRPr="00147E88" w:rsidRDefault="00984B3F" w:rsidP="0074574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4574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237</w:t>
            </w:r>
            <w:r w:rsidR="00745748" w:rsidRPr="00147E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3C44E90E" w14:textId="235EA20C" w:rsidR="00D6376B" w:rsidRDefault="00D6376B" w:rsidP="008B59B5">
      <w:pPr>
        <w:pStyle w:val="Bo-Blankline"/>
      </w:pPr>
    </w:p>
    <w:p w14:paraId="54A94ADB" w14:textId="77777777" w:rsidR="00147E88" w:rsidRDefault="00147E88" w:rsidP="00147E88">
      <w:pPr>
        <w:pStyle w:val="Bo-C1Content"/>
        <w:tabs>
          <w:tab w:val="left" w:pos="547"/>
        </w:tabs>
      </w:pPr>
      <w:r w:rsidRPr="0018439B">
        <w:rPr>
          <w:rFonts w:hint="cs"/>
          <w:cs/>
        </w:rPr>
        <w:t>การวิเคราะห์อายุของลูกหนี้การค้า</w:t>
      </w:r>
      <w:r>
        <w:t xml:space="preserve"> </w:t>
      </w:r>
      <w:r w:rsidRPr="0018439B">
        <w:rPr>
          <w:rFonts w:hint="cs"/>
          <w:cs/>
        </w:rPr>
        <w:t>มีดังนี้</w:t>
      </w:r>
    </w:p>
    <w:p w14:paraId="5CA8587C" w14:textId="77777777" w:rsidR="00147E88" w:rsidRDefault="00147E88" w:rsidP="008B59B5">
      <w:pPr>
        <w:pStyle w:val="Bo-Blankline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200"/>
        <w:gridCol w:w="238"/>
        <w:gridCol w:w="1203"/>
        <w:gridCol w:w="270"/>
        <w:gridCol w:w="1252"/>
        <w:gridCol w:w="242"/>
        <w:gridCol w:w="1355"/>
      </w:tblGrid>
      <w:tr w:rsidR="00147E88" w:rsidRPr="00744476" w14:paraId="251F554B" w14:textId="77777777" w:rsidTr="00983707">
        <w:trPr>
          <w:tblHeader/>
        </w:trPr>
        <w:tc>
          <w:tcPr>
            <w:tcW w:w="3420" w:type="dxa"/>
          </w:tcPr>
          <w:p w14:paraId="4ECBE26B" w14:textId="77777777" w:rsidR="00147E88" w:rsidRPr="00FA7ADF" w:rsidRDefault="00147E88" w:rsidP="00504C94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7EBA1249" w14:textId="77777777" w:rsidR="00147E88" w:rsidRPr="00FA7ADF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C7E8B" w14:textId="77777777" w:rsidR="00147E88" w:rsidRPr="00FA7ADF" w:rsidRDefault="00147E88" w:rsidP="00504C94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9" w:type="dxa"/>
            <w:gridSpan w:val="3"/>
          </w:tcPr>
          <w:p w14:paraId="4E6F766F" w14:textId="77777777" w:rsidR="00147E88" w:rsidRPr="00FA7ADF" w:rsidRDefault="00147E88" w:rsidP="00504C9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748" w:rsidRPr="00744476" w14:paraId="2D944276" w14:textId="77777777" w:rsidTr="00983707">
        <w:trPr>
          <w:tblHeader/>
        </w:trPr>
        <w:tc>
          <w:tcPr>
            <w:tcW w:w="3420" w:type="dxa"/>
          </w:tcPr>
          <w:p w14:paraId="3E17F756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87876F5" w14:textId="79E2B6D0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4531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38" w:type="dxa"/>
          </w:tcPr>
          <w:p w14:paraId="0078713F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9D2201" w14:textId="351B388A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22E48F8" w14:textId="77777777" w:rsidR="00745748" w:rsidRPr="002164C4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54B237CF" w14:textId="3526C2FF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45313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42" w:type="dxa"/>
          </w:tcPr>
          <w:p w14:paraId="5413DCF6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9109E43" w14:textId="3D68ED75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45748" w:rsidRPr="00147E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45748" w:rsidRPr="00744476" w14:paraId="2573D783" w14:textId="77777777" w:rsidTr="00983707">
        <w:trPr>
          <w:tblHeader/>
        </w:trPr>
        <w:tc>
          <w:tcPr>
            <w:tcW w:w="3420" w:type="dxa"/>
          </w:tcPr>
          <w:p w14:paraId="2BC685B4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042640" w14:textId="29B81C47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</w:tcPr>
          <w:p w14:paraId="0C3C599E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46B953" w14:textId="7D6AAC14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6E405E18" w14:textId="77777777" w:rsidR="00745748" w:rsidRPr="002164C4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2" w:type="dxa"/>
          </w:tcPr>
          <w:p w14:paraId="3666C0B9" w14:textId="5B9152D8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2" w:type="dxa"/>
          </w:tcPr>
          <w:p w14:paraId="1EFC494F" w14:textId="77777777" w:rsidR="00745748" w:rsidRPr="00112979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F9515D8" w14:textId="0CAD59F1" w:rsidR="00745748" w:rsidRPr="00112979" w:rsidRDefault="00984B3F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745748" w:rsidRPr="00744476" w14:paraId="142BAD48" w14:textId="77777777" w:rsidTr="00983707">
        <w:trPr>
          <w:tblHeader/>
        </w:trPr>
        <w:tc>
          <w:tcPr>
            <w:tcW w:w="3420" w:type="dxa"/>
          </w:tcPr>
          <w:p w14:paraId="681F8079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0" w:type="dxa"/>
            <w:gridSpan w:val="7"/>
          </w:tcPr>
          <w:p w14:paraId="1B909187" w14:textId="77777777" w:rsidR="00745748" w:rsidRPr="00FA7ADF" w:rsidRDefault="00745748" w:rsidP="00745748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A7A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45748" w:rsidRPr="00744476" w14:paraId="10FFD97F" w14:textId="77777777" w:rsidTr="00983707">
        <w:tc>
          <w:tcPr>
            <w:tcW w:w="3420" w:type="dxa"/>
          </w:tcPr>
          <w:p w14:paraId="6AA35056" w14:textId="77777777" w:rsidR="00745748" w:rsidRPr="00FA7ADF" w:rsidRDefault="00745748" w:rsidP="00745748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0" w:type="dxa"/>
          </w:tcPr>
          <w:p w14:paraId="164DE164" w14:textId="77777777" w:rsidR="00745748" w:rsidRPr="00FA7ADF" w:rsidRDefault="00745748" w:rsidP="00745748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4CC6D41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71882BBB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28BF7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</w:tcPr>
          <w:p w14:paraId="4CC02CEA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387F0F7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133F30C" w14:textId="77777777" w:rsidR="00745748" w:rsidRPr="00FA7ADF" w:rsidRDefault="00745748" w:rsidP="00745748">
            <w:pPr>
              <w:tabs>
                <w:tab w:val="decimal" w:pos="86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5748" w:rsidRPr="00744476" w14:paraId="0B8D5D8C" w14:textId="77777777" w:rsidTr="007A5822">
        <w:tc>
          <w:tcPr>
            <w:tcW w:w="3420" w:type="dxa"/>
          </w:tcPr>
          <w:p w14:paraId="42479136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4E9AA7AC" w14:textId="1E6736BE" w:rsidR="00745748" w:rsidRPr="003E434E" w:rsidRDefault="00A624A6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A22CF8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38" w:type="dxa"/>
          </w:tcPr>
          <w:p w14:paraId="1E1F5045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57384A" w14:textId="5CFC9C01" w:rsidR="00745748" w:rsidRPr="00FA7ADF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70" w:type="dxa"/>
          </w:tcPr>
          <w:p w14:paraId="571744D3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2B8399B" w14:textId="51B4D061" w:rsidR="00745748" w:rsidRPr="00FA7ADF" w:rsidRDefault="00685327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</w:t>
            </w:r>
            <w:r w:rsidR="00F016B7">
              <w:rPr>
                <w:rFonts w:ascii="Angsana New" w:hAnsi="Angsana New"/>
                <w:sz w:val="30"/>
                <w:szCs w:val="30"/>
                <w:lang w:val="en-US"/>
              </w:rPr>
              <w:t>61,600</w:t>
            </w:r>
          </w:p>
        </w:tc>
        <w:tc>
          <w:tcPr>
            <w:tcW w:w="242" w:type="dxa"/>
          </w:tcPr>
          <w:p w14:paraId="6086B8D0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B6CE4AC" w14:textId="443E8252" w:rsidR="00745748" w:rsidRPr="00FA7ADF" w:rsidRDefault="00984B3F" w:rsidP="008930B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  <w:r w:rsidR="0074574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</w:tr>
      <w:tr w:rsidR="00745748" w:rsidRPr="00744476" w14:paraId="79B0700B" w14:textId="77777777" w:rsidTr="007A5822">
        <w:tc>
          <w:tcPr>
            <w:tcW w:w="3420" w:type="dxa"/>
          </w:tcPr>
          <w:p w14:paraId="494A8D24" w14:textId="77777777" w:rsidR="00745748" w:rsidRPr="00FA7ADF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4C156A48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9B1B94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57DEB4A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8265D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5A48545" w14:textId="77777777" w:rsidR="00745748" w:rsidRPr="00FA7ADF" w:rsidRDefault="00745748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399667C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FD624A" w14:textId="77777777" w:rsidR="00745748" w:rsidRPr="00FA7ADF" w:rsidRDefault="00745748" w:rsidP="00745748">
            <w:pPr>
              <w:tabs>
                <w:tab w:val="decimal" w:pos="102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635E2946" w14:textId="77777777" w:rsidTr="007A5822">
        <w:tc>
          <w:tcPr>
            <w:tcW w:w="3420" w:type="dxa"/>
          </w:tcPr>
          <w:p w14:paraId="00C75AEC" w14:textId="775D02C3" w:rsidR="00745748" w:rsidRPr="00FA7ADF" w:rsidRDefault="00984B3F" w:rsidP="00745748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7AF7CC33" w14:textId="1272E40D" w:rsidR="00745748" w:rsidRPr="00DA73B7" w:rsidRDefault="00A624A6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</w:t>
            </w:r>
            <w:r w:rsidR="00A22CF8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38" w:type="dxa"/>
          </w:tcPr>
          <w:p w14:paraId="0F61B0C6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1C75EB1" w14:textId="18A6CF5D" w:rsidR="00745748" w:rsidRPr="00147E88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48888012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37A60F3A" w14:textId="7D06699A" w:rsidR="00745748" w:rsidRPr="00FA7ADF" w:rsidRDefault="00685327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="00F016B7">
              <w:rPr>
                <w:rFonts w:ascii="Angsana New" w:hAnsi="Angsana New"/>
                <w:sz w:val="30"/>
                <w:szCs w:val="30"/>
                <w:lang w:val="en-US"/>
              </w:rPr>
              <w:t>36,127</w:t>
            </w:r>
          </w:p>
        </w:tc>
        <w:tc>
          <w:tcPr>
            <w:tcW w:w="242" w:type="dxa"/>
          </w:tcPr>
          <w:p w14:paraId="78A2F1FE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E2A99E2" w14:textId="64B81B7D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745748" w:rsidRPr="00147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</w:tr>
      <w:tr w:rsidR="00745748" w:rsidRPr="00744476" w14:paraId="1E8A35F3" w14:textId="77777777" w:rsidTr="007A5822">
        <w:tc>
          <w:tcPr>
            <w:tcW w:w="3420" w:type="dxa"/>
          </w:tcPr>
          <w:p w14:paraId="2E6248C8" w14:textId="15AD2494" w:rsidR="00745748" w:rsidRPr="00147E88" w:rsidRDefault="00984B3F" w:rsidP="00745748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B8EFF25" w14:textId="0588743B" w:rsidR="00745748" w:rsidRPr="00DA73B7" w:rsidRDefault="00A624A6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22CF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8" w:type="dxa"/>
          </w:tcPr>
          <w:p w14:paraId="07DEE3CB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CD5A2D0" w14:textId="40615708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7AD3C4A6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92C1243" w14:textId="6CEC68E5" w:rsidR="00745748" w:rsidRPr="00FA7ADF" w:rsidRDefault="00685327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809,</w:t>
            </w:r>
            <w:r w:rsidR="00F016B7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242" w:type="dxa"/>
          </w:tcPr>
          <w:p w14:paraId="1AC554D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F551819" w14:textId="4C178872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45748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  <w:r w:rsidR="00745748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</w:tr>
      <w:tr w:rsidR="00745748" w:rsidRPr="00744476" w14:paraId="01C06CC4" w14:textId="77777777" w:rsidTr="007A5822">
        <w:tc>
          <w:tcPr>
            <w:tcW w:w="3420" w:type="dxa"/>
            <w:vAlign w:val="center"/>
          </w:tcPr>
          <w:p w14:paraId="37446DF7" w14:textId="7C2FABD5" w:rsidR="00745748" w:rsidRPr="00147E88" w:rsidRDefault="00984B3F" w:rsidP="00745748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573B6988" w14:textId="57429511" w:rsidR="00745748" w:rsidRPr="00DA73B7" w:rsidRDefault="00A624A6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38" w:type="dxa"/>
          </w:tcPr>
          <w:p w14:paraId="1D4C6737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7207689" w14:textId="59B3662B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5370192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E8277B1" w14:textId="2D5BA6DB" w:rsidR="00745748" w:rsidRPr="00FA7ADF" w:rsidRDefault="00685327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1,242,099</w:t>
            </w:r>
          </w:p>
        </w:tc>
        <w:tc>
          <w:tcPr>
            <w:tcW w:w="242" w:type="dxa"/>
          </w:tcPr>
          <w:p w14:paraId="3E367873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AB7A1A1" w14:textId="6E9AF582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  <w:r w:rsidR="00745748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</w:tr>
      <w:tr w:rsidR="00745748" w:rsidRPr="00744476" w14:paraId="7D614913" w14:textId="77777777" w:rsidTr="007A5822">
        <w:tc>
          <w:tcPr>
            <w:tcW w:w="3420" w:type="dxa"/>
            <w:vAlign w:val="center"/>
          </w:tcPr>
          <w:p w14:paraId="4E19556C" w14:textId="513BBF31" w:rsidR="00745748" w:rsidRPr="00147E88" w:rsidRDefault="00745748" w:rsidP="00745748">
            <w:pPr>
              <w:spacing w:line="380" w:lineRule="exac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84B3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3CEEEF3F" w14:textId="305DA224" w:rsidR="00745748" w:rsidRPr="00DA73B7" w:rsidRDefault="00A624A6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</w:tcPr>
          <w:p w14:paraId="355D1AA8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FD45F8B" w14:textId="45BA5706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1624066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514D47EB" w14:textId="5B3B6A56" w:rsidR="00745748" w:rsidRPr="00FA7ADF" w:rsidRDefault="00685327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860,245</w:t>
            </w:r>
          </w:p>
        </w:tc>
        <w:tc>
          <w:tcPr>
            <w:tcW w:w="242" w:type="dxa"/>
          </w:tcPr>
          <w:p w14:paraId="1CCCEB6C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C705B08" w14:textId="592B2107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614</w:t>
            </w:r>
            <w:r w:rsidR="00745748" w:rsidRPr="00DA73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397</w:t>
            </w:r>
          </w:p>
        </w:tc>
      </w:tr>
      <w:tr w:rsidR="00745748" w:rsidRPr="00744476" w14:paraId="1FF9317C" w14:textId="77777777" w:rsidTr="007A5822">
        <w:tc>
          <w:tcPr>
            <w:tcW w:w="3420" w:type="dxa"/>
          </w:tcPr>
          <w:p w14:paraId="183D51D2" w14:textId="4E51FD2E" w:rsidR="00745748" w:rsidRPr="00A20100" w:rsidRDefault="00745748" w:rsidP="00745748">
            <w:pPr>
              <w:spacing w:line="380" w:lineRule="exact"/>
              <w:ind w:left="66" w:right="-25" w:hanging="6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037898C5" w14:textId="7C6B7FE9" w:rsidR="00745748" w:rsidRPr="00DA73B7" w:rsidRDefault="00A624A6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2,182</w:t>
            </w:r>
          </w:p>
        </w:tc>
        <w:tc>
          <w:tcPr>
            <w:tcW w:w="238" w:type="dxa"/>
          </w:tcPr>
          <w:p w14:paraId="448968E0" w14:textId="77777777" w:rsidR="00745748" w:rsidRPr="00A20100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68932C3" w14:textId="08A6BD13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45748" w:rsidRPr="00DA7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</w:tcPr>
          <w:p w14:paraId="386D576E" w14:textId="77777777" w:rsidR="00745748" w:rsidRPr="00A20100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55BFE2B6" w14:textId="37632C48" w:rsidR="00745748" w:rsidRPr="00A20100" w:rsidRDefault="00685327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5,509,121</w:t>
            </w:r>
          </w:p>
        </w:tc>
        <w:tc>
          <w:tcPr>
            <w:tcW w:w="242" w:type="dxa"/>
          </w:tcPr>
          <w:p w14:paraId="3D695275" w14:textId="77777777" w:rsidR="00745748" w:rsidRPr="00A20100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8D3364" w14:textId="37A269BD" w:rsidR="00745748" w:rsidRPr="00553ABD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745748" w:rsidRPr="00553A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745748" w:rsidRPr="00553A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745748" w:rsidRPr="00744476" w14:paraId="01498571" w14:textId="77777777" w:rsidTr="007A5822">
        <w:tc>
          <w:tcPr>
            <w:tcW w:w="3420" w:type="dxa"/>
            <w:vAlign w:val="center"/>
          </w:tcPr>
          <w:p w14:paraId="35EC37B1" w14:textId="50A759FD" w:rsidR="00745748" w:rsidRPr="00FA7ADF" w:rsidRDefault="00745748" w:rsidP="00745748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D71C0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14C61" w14:textId="43170F6C" w:rsidR="00745748" w:rsidRPr="008445F2" w:rsidRDefault="00A624A6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127BFF3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39FB33AE" w14:textId="4AC1A473" w:rsidR="00745748" w:rsidRPr="00FA7ADF" w:rsidRDefault="00745748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FA6B5B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57765" w14:textId="72A6AA08" w:rsidR="00745748" w:rsidRPr="00FA7ADF" w:rsidRDefault="00685327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</w:tcPr>
          <w:p w14:paraId="74F248E9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DE41014" w14:textId="10C0A302" w:rsidR="00745748" w:rsidRPr="00FA7ADF" w:rsidRDefault="00745748" w:rsidP="00760ED4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45748" w:rsidRPr="00744476" w14:paraId="0D08C33F" w14:textId="77777777" w:rsidTr="007A5822">
        <w:tc>
          <w:tcPr>
            <w:tcW w:w="3420" w:type="dxa"/>
          </w:tcPr>
          <w:p w14:paraId="7C910009" w14:textId="56705C35" w:rsidR="00745748" w:rsidRPr="00A20100" w:rsidRDefault="00745748" w:rsidP="00745748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01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B5E1E" w14:textId="5AC09FEF" w:rsidR="00745748" w:rsidRPr="008445F2" w:rsidRDefault="00A624A6" w:rsidP="00745748">
            <w:pPr>
              <w:tabs>
                <w:tab w:val="decimal" w:pos="984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2,182</w:t>
            </w:r>
          </w:p>
        </w:tc>
        <w:tc>
          <w:tcPr>
            <w:tcW w:w="238" w:type="dxa"/>
          </w:tcPr>
          <w:p w14:paraId="6C168C39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80E530E" w14:textId="0250310E" w:rsidR="00745748" w:rsidRPr="00DA73B7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45748" w:rsidRPr="00DA73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270" w:type="dxa"/>
          </w:tcPr>
          <w:p w14:paraId="18950CBE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68188" w14:textId="4736E6F4" w:rsidR="00745748" w:rsidRPr="00FA7ADF" w:rsidRDefault="00685327" w:rsidP="00745748">
            <w:pPr>
              <w:tabs>
                <w:tab w:val="decimal" w:pos="102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5,509,121</w:t>
            </w:r>
          </w:p>
        </w:tc>
        <w:tc>
          <w:tcPr>
            <w:tcW w:w="242" w:type="dxa"/>
          </w:tcPr>
          <w:p w14:paraId="5F741433" w14:textId="77777777" w:rsidR="00745748" w:rsidRPr="00FA7ADF" w:rsidRDefault="00745748" w:rsidP="00745748">
            <w:pPr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0337C18C" w14:textId="76CB099B" w:rsidR="00745748" w:rsidRPr="00FA7ADF" w:rsidRDefault="00984B3F" w:rsidP="00745748">
            <w:pPr>
              <w:tabs>
                <w:tab w:val="decimal" w:pos="1140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745748" w:rsidRPr="00A201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448</w:t>
            </w:r>
            <w:r w:rsidR="00745748" w:rsidRPr="00A201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</w:t>
            </w:r>
          </w:p>
        </w:tc>
      </w:tr>
      <w:tr w:rsidR="00745748" w:rsidRPr="00744476" w14:paraId="04A24D52" w14:textId="77777777" w:rsidTr="00D71C0D">
        <w:tc>
          <w:tcPr>
            <w:tcW w:w="3420" w:type="dxa"/>
            <w:vAlign w:val="center"/>
          </w:tcPr>
          <w:p w14:paraId="243701E3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6D501C32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56AAB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8DF9946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080320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F6C9D4B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4DB28B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6B54EF1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17895A09" w14:textId="77777777" w:rsidTr="00983707">
        <w:tc>
          <w:tcPr>
            <w:tcW w:w="3420" w:type="dxa"/>
            <w:vAlign w:val="center"/>
          </w:tcPr>
          <w:p w14:paraId="49F746F4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2E69CE37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18EA13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2D8A96D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E8A239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3A44690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033E4B2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51D94719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6AC28C63" w14:textId="77777777" w:rsidTr="00983707">
        <w:tc>
          <w:tcPr>
            <w:tcW w:w="3420" w:type="dxa"/>
            <w:vAlign w:val="center"/>
          </w:tcPr>
          <w:p w14:paraId="13254DAE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1921D0B3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501741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898E33E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529810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7A09625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6ACFEB5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5B42380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73B6955F" w14:textId="77777777" w:rsidTr="00983707">
        <w:tc>
          <w:tcPr>
            <w:tcW w:w="3420" w:type="dxa"/>
            <w:vAlign w:val="center"/>
          </w:tcPr>
          <w:p w14:paraId="4AC10231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00" w:type="dxa"/>
          </w:tcPr>
          <w:p w14:paraId="697DF83A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0A8AE87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23C2246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B97D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9FE0194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08F8B1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DD8DD82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510E023B" w14:textId="77777777" w:rsidTr="00983707">
        <w:tc>
          <w:tcPr>
            <w:tcW w:w="3420" w:type="dxa"/>
            <w:vAlign w:val="center"/>
          </w:tcPr>
          <w:p w14:paraId="617CE721" w14:textId="77777777" w:rsidR="00745748" w:rsidRPr="00FA7ADF" w:rsidRDefault="00745748" w:rsidP="00745748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00" w:type="dxa"/>
          </w:tcPr>
          <w:p w14:paraId="0FBBBA81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FEE8E5A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DD7E1F8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4C7A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686D16EE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C15958F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3175469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711951E3" w14:textId="77777777" w:rsidTr="007A5822">
        <w:tc>
          <w:tcPr>
            <w:tcW w:w="3420" w:type="dxa"/>
            <w:vAlign w:val="center"/>
          </w:tcPr>
          <w:p w14:paraId="21787338" w14:textId="77777777" w:rsidR="00745748" w:rsidRPr="00FA7AD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00" w:type="dxa"/>
            <w:shd w:val="clear" w:color="auto" w:fill="auto"/>
          </w:tcPr>
          <w:p w14:paraId="24E8E065" w14:textId="1A577ADA" w:rsidR="00745748" w:rsidRPr="00FA7ADF" w:rsidRDefault="00A624A6" w:rsidP="008930B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</w:t>
            </w:r>
            <w:r w:rsidR="00A22CF8">
              <w:rPr>
                <w:rFonts w:ascii="Angsana New" w:hAnsi="Angsana New"/>
                <w:sz w:val="30"/>
                <w:szCs w:val="30"/>
                <w:lang w:val="en-US"/>
              </w:rPr>
              <w:t>40,140</w:t>
            </w:r>
          </w:p>
        </w:tc>
        <w:tc>
          <w:tcPr>
            <w:tcW w:w="238" w:type="dxa"/>
          </w:tcPr>
          <w:p w14:paraId="14F54D3F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1A13976" w14:textId="7BDE91BB" w:rsidR="00745748" w:rsidRPr="00A20100" w:rsidRDefault="00984B3F" w:rsidP="008930B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45748" w:rsidRPr="00A201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="00745748" w:rsidRPr="00A2010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270" w:type="dxa"/>
          </w:tcPr>
          <w:p w14:paraId="412639F6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28A60E4" w14:textId="2189C0E9" w:rsidR="00745748" w:rsidRPr="00FA7ADF" w:rsidRDefault="00A774C1" w:rsidP="008930B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716,9</w:t>
            </w:r>
            <w:r w:rsidR="00917950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42" w:type="dxa"/>
          </w:tcPr>
          <w:p w14:paraId="41B3F27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F692E13" w14:textId="4CB0D89E" w:rsidR="00745748" w:rsidRPr="00835808" w:rsidRDefault="00984B3F" w:rsidP="008930B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  <w:r w:rsidR="00745748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742</w:t>
            </w:r>
          </w:p>
        </w:tc>
      </w:tr>
      <w:tr w:rsidR="00745748" w:rsidRPr="00744476" w14:paraId="6AF369BA" w14:textId="77777777" w:rsidTr="007A5822">
        <w:tc>
          <w:tcPr>
            <w:tcW w:w="3420" w:type="dxa"/>
            <w:vAlign w:val="center"/>
          </w:tcPr>
          <w:p w14:paraId="73675A23" w14:textId="77777777" w:rsidR="00745748" w:rsidRPr="00FA7ADF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A7AD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00" w:type="dxa"/>
            <w:shd w:val="clear" w:color="auto" w:fill="auto"/>
          </w:tcPr>
          <w:p w14:paraId="5EF9E77A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432096A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E9FF607" w14:textId="77777777" w:rsidR="00745748" w:rsidRPr="00FA7ADF" w:rsidRDefault="00745748" w:rsidP="00745748">
            <w:pPr>
              <w:tabs>
                <w:tab w:val="decimal" w:pos="918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E7888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52DB57" w14:textId="3C140C32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6B55B98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6879888" w14:textId="77777777" w:rsidR="00745748" w:rsidRPr="00835808" w:rsidRDefault="00745748" w:rsidP="00745748">
            <w:pPr>
              <w:tabs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45748" w:rsidRPr="00744476" w14:paraId="685266A1" w14:textId="77777777" w:rsidTr="007A5822">
        <w:tc>
          <w:tcPr>
            <w:tcW w:w="3420" w:type="dxa"/>
          </w:tcPr>
          <w:p w14:paraId="172BF9FC" w14:textId="7D04E7A9" w:rsidR="00745748" w:rsidRPr="00FA7ADF" w:rsidRDefault="00984B3F" w:rsidP="0074574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0D22044E" w14:textId="0430EFB9" w:rsidR="00745748" w:rsidRPr="00797DDA" w:rsidRDefault="00A624A6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A22CF8">
              <w:rPr>
                <w:rFonts w:ascii="Angsana New" w:hAnsi="Angsana New"/>
                <w:sz w:val="30"/>
                <w:szCs w:val="30"/>
                <w:lang w:val="en-US"/>
              </w:rPr>
              <w:t>6,070</w:t>
            </w:r>
          </w:p>
        </w:tc>
        <w:tc>
          <w:tcPr>
            <w:tcW w:w="238" w:type="dxa"/>
            <w:vAlign w:val="center"/>
          </w:tcPr>
          <w:p w14:paraId="6D0BC9F3" w14:textId="77777777" w:rsidR="00745748" w:rsidRPr="00FA7ADF" w:rsidRDefault="00745748" w:rsidP="0074574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84F5028" w14:textId="315CBABE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745748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699</w:t>
            </w:r>
          </w:p>
        </w:tc>
        <w:tc>
          <w:tcPr>
            <w:tcW w:w="270" w:type="dxa"/>
            <w:vAlign w:val="center"/>
          </w:tcPr>
          <w:p w14:paraId="15C3097E" w14:textId="77777777" w:rsidR="00745748" w:rsidRPr="00FA7ADF" w:rsidRDefault="00745748" w:rsidP="0074574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64FDD18" w14:textId="5665E9AA" w:rsidR="00745748" w:rsidRPr="00FA7ADF" w:rsidRDefault="00A774C1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77,88</w:t>
            </w:r>
            <w:r w:rsidR="0091795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14:paraId="70E1D601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2DBE0F9" w14:textId="0F91FB0A" w:rsidR="00745748" w:rsidRPr="00835808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745748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553</w:t>
            </w:r>
          </w:p>
        </w:tc>
      </w:tr>
      <w:tr w:rsidR="00745748" w:rsidRPr="00744476" w14:paraId="0A1CC97E" w14:textId="77777777" w:rsidTr="007A5822">
        <w:tc>
          <w:tcPr>
            <w:tcW w:w="3420" w:type="dxa"/>
          </w:tcPr>
          <w:p w14:paraId="3C3814D7" w14:textId="1E9D412E" w:rsidR="00745748" w:rsidRPr="00FA7ADF" w:rsidRDefault="00984B3F" w:rsidP="0074574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E845A97" w14:textId="3B687CC4" w:rsidR="00745748" w:rsidRPr="00797DDA" w:rsidRDefault="00A624A6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22CF8">
              <w:rPr>
                <w:rFonts w:ascii="Angsana New" w:hAnsi="Angsana New"/>
                <w:sz w:val="30"/>
                <w:szCs w:val="30"/>
                <w:lang w:val="en-US"/>
              </w:rPr>
              <w:t>6,468</w:t>
            </w:r>
          </w:p>
        </w:tc>
        <w:tc>
          <w:tcPr>
            <w:tcW w:w="238" w:type="dxa"/>
            <w:vAlign w:val="center"/>
          </w:tcPr>
          <w:p w14:paraId="46942E91" w14:textId="77777777" w:rsidR="00745748" w:rsidRPr="00FA7ADF" w:rsidRDefault="00745748" w:rsidP="0074574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DCB571A" w14:textId="170434E7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745748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70" w:type="dxa"/>
            <w:vAlign w:val="center"/>
          </w:tcPr>
          <w:p w14:paraId="3CD965E6" w14:textId="77777777" w:rsidR="00745748" w:rsidRPr="00FA7ADF" w:rsidRDefault="00745748" w:rsidP="00745748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7B270024" w14:textId="6E9ACCC3" w:rsidR="00745748" w:rsidRPr="00FA7ADF" w:rsidRDefault="00A774C1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="00917950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42" w:type="dxa"/>
          </w:tcPr>
          <w:p w14:paraId="223D723F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A549675" w14:textId="3C948829" w:rsidR="00745748" w:rsidRPr="00835808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745748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677</w:t>
            </w:r>
          </w:p>
        </w:tc>
      </w:tr>
      <w:tr w:rsidR="00745748" w:rsidRPr="00744476" w14:paraId="0A0EBED5" w14:textId="77777777" w:rsidTr="007A5822">
        <w:tc>
          <w:tcPr>
            <w:tcW w:w="3420" w:type="dxa"/>
            <w:vAlign w:val="center"/>
          </w:tcPr>
          <w:p w14:paraId="0D6AA917" w14:textId="7A5C515A" w:rsidR="00745748" w:rsidRPr="00FA7ADF" w:rsidRDefault="00984B3F" w:rsidP="0074574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 w:rsidR="0074574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45748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shd w:val="clear" w:color="auto" w:fill="auto"/>
          </w:tcPr>
          <w:p w14:paraId="4FE58151" w14:textId="16A431A2" w:rsidR="00745748" w:rsidRPr="00797DDA" w:rsidRDefault="00A624A6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</w:t>
            </w:r>
            <w:r w:rsidR="00A22CF8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  <w:tc>
          <w:tcPr>
            <w:tcW w:w="238" w:type="dxa"/>
          </w:tcPr>
          <w:p w14:paraId="329ECF7A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118A4700" w14:textId="3876479D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745748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270" w:type="dxa"/>
          </w:tcPr>
          <w:p w14:paraId="00D29003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8EB81BB" w14:textId="0EE51CA5" w:rsidR="00745748" w:rsidRPr="00FA7ADF" w:rsidRDefault="00A774C1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5,90</w:t>
            </w:r>
            <w:r w:rsidR="0091795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2" w:type="dxa"/>
          </w:tcPr>
          <w:p w14:paraId="6DDCB714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47685EEF" w14:textId="7BDA39F8" w:rsidR="00745748" w:rsidRPr="00835808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</w:tr>
      <w:tr w:rsidR="00745748" w:rsidRPr="00744476" w14:paraId="6957CDA1" w14:textId="77777777" w:rsidTr="007A5822">
        <w:tc>
          <w:tcPr>
            <w:tcW w:w="3420" w:type="dxa"/>
            <w:vAlign w:val="center"/>
          </w:tcPr>
          <w:p w14:paraId="72BBBA35" w14:textId="0987E4DD" w:rsidR="00745748" w:rsidRPr="00FA7ADF" w:rsidRDefault="00745748" w:rsidP="00745748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A7A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84B3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</w:tcPr>
          <w:p w14:paraId="26E37260" w14:textId="0CD7AC4A" w:rsidR="00745748" w:rsidRPr="00797DDA" w:rsidRDefault="00A22CF8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90,832</w:t>
            </w:r>
          </w:p>
        </w:tc>
        <w:tc>
          <w:tcPr>
            <w:tcW w:w="238" w:type="dxa"/>
          </w:tcPr>
          <w:p w14:paraId="7EA78EBC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D1BB588" w14:textId="4F2D2176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745748"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270" w:type="dxa"/>
          </w:tcPr>
          <w:p w14:paraId="2B1030B2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2728F41B" w14:textId="5E21F846" w:rsidR="00745748" w:rsidRPr="00FA7ADF" w:rsidRDefault="00A774C1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53,847</w:t>
            </w:r>
          </w:p>
        </w:tc>
        <w:tc>
          <w:tcPr>
            <w:tcW w:w="242" w:type="dxa"/>
          </w:tcPr>
          <w:p w14:paraId="692988AC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796D18A8" w14:textId="3D7EF4CE" w:rsidR="00745748" w:rsidRPr="00835808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 w:rsidR="00745748"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</w:tr>
      <w:tr w:rsidR="00745748" w:rsidRPr="00A20100" w14:paraId="19AA8C34" w14:textId="77777777" w:rsidTr="007A5822">
        <w:tc>
          <w:tcPr>
            <w:tcW w:w="3420" w:type="dxa"/>
            <w:vAlign w:val="center"/>
          </w:tcPr>
          <w:p w14:paraId="68788934" w14:textId="0FA43C52" w:rsidR="00745748" w:rsidRPr="00A20100" w:rsidRDefault="00745748" w:rsidP="00745748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</w:tcPr>
          <w:p w14:paraId="7334896C" w14:textId="2A5B9876" w:rsidR="00745748" w:rsidRPr="00797DDA" w:rsidRDefault="00A624A6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5,166,892</w:t>
            </w:r>
          </w:p>
        </w:tc>
        <w:tc>
          <w:tcPr>
            <w:tcW w:w="238" w:type="dxa"/>
          </w:tcPr>
          <w:p w14:paraId="4188E5E7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3BE89786" w14:textId="31A1A99C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</w:tcPr>
          <w:p w14:paraId="6509C9E4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43932457" w14:textId="2BA8DB81" w:rsidR="00745748" w:rsidRPr="00797DDA" w:rsidRDefault="00A774C1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862,474</w:t>
            </w:r>
          </w:p>
        </w:tc>
        <w:tc>
          <w:tcPr>
            <w:tcW w:w="242" w:type="dxa"/>
          </w:tcPr>
          <w:p w14:paraId="7EE608C0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9EAA436" w14:textId="3EDAAA4F" w:rsidR="00745748" w:rsidRPr="00797DDA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911</w:t>
            </w:r>
          </w:p>
        </w:tc>
      </w:tr>
      <w:tr w:rsidR="00745748" w:rsidRPr="00744476" w14:paraId="2976D4A2" w14:textId="77777777" w:rsidTr="007A5822">
        <w:tc>
          <w:tcPr>
            <w:tcW w:w="3420" w:type="dxa"/>
            <w:vAlign w:val="center"/>
          </w:tcPr>
          <w:p w14:paraId="3ED15F89" w14:textId="4AF24550" w:rsidR="00745748" w:rsidRPr="00FA7ADF" w:rsidRDefault="00745748" w:rsidP="00745748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147E88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ว่า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</w:t>
            </w:r>
            <w:r w:rsidRPr="00A2010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จะเกิดขึ้น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4AF0E7" w14:textId="3510B568" w:rsidR="00745748" w:rsidRPr="00CB15BB" w:rsidRDefault="00A624A6" w:rsidP="00CB15BB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(59,873)</w:t>
            </w:r>
          </w:p>
        </w:tc>
        <w:tc>
          <w:tcPr>
            <w:tcW w:w="238" w:type="dxa"/>
          </w:tcPr>
          <w:p w14:paraId="33087123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4004332" w14:textId="77777777" w:rsidR="00745748" w:rsidRPr="00797DDA" w:rsidRDefault="00745748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5E90D6D" w14:textId="60144035" w:rsidR="00745748" w:rsidRPr="00797DDA" w:rsidRDefault="00745748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 w:rsidRPr="00797DD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8B4FF67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2B6EAB0" w14:textId="231BCB5E" w:rsidR="00745748" w:rsidRPr="00CB15BB" w:rsidRDefault="00A774C1" w:rsidP="00CB15BB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(35,638)</w:t>
            </w:r>
          </w:p>
        </w:tc>
        <w:tc>
          <w:tcPr>
            <w:tcW w:w="242" w:type="dxa"/>
          </w:tcPr>
          <w:p w14:paraId="0E56145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0193121" w14:textId="77777777" w:rsidR="00745748" w:rsidRPr="00797DDA" w:rsidRDefault="00745748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75816FE" w14:textId="2DF5D949" w:rsidR="00745748" w:rsidRPr="00835808" w:rsidRDefault="00745748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242</w:t>
            </w:r>
            <w:r w:rsidRPr="0083580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45748" w:rsidRPr="00744476" w14:paraId="1FC2373B" w14:textId="77777777" w:rsidTr="007A5822">
        <w:tc>
          <w:tcPr>
            <w:tcW w:w="3420" w:type="dxa"/>
            <w:vAlign w:val="center"/>
          </w:tcPr>
          <w:p w14:paraId="4EC813D5" w14:textId="070B71E2" w:rsidR="00745748" w:rsidRPr="00FA7ADF" w:rsidRDefault="00745748" w:rsidP="00745748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DA912" w14:textId="73BF2516" w:rsidR="00745748" w:rsidRPr="00797DDA" w:rsidRDefault="00A624A6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</w:t>
            </w:r>
            <w:r w:rsidR="00E576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107,019</w:t>
            </w:r>
          </w:p>
        </w:tc>
        <w:tc>
          <w:tcPr>
            <w:tcW w:w="238" w:type="dxa"/>
          </w:tcPr>
          <w:p w14:paraId="5D3BF772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0BD6F" w14:textId="772892EA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674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2BC0302E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51AEC" w14:textId="6687A2C5" w:rsidR="00745748" w:rsidRPr="00797DDA" w:rsidRDefault="00A774C1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826,836</w:t>
            </w:r>
          </w:p>
        </w:tc>
        <w:tc>
          <w:tcPr>
            <w:tcW w:w="242" w:type="dxa"/>
          </w:tcPr>
          <w:p w14:paraId="69E68AC7" w14:textId="77777777" w:rsidR="00745748" w:rsidRPr="00A20100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C66D33A" w14:textId="4A1752C9" w:rsidR="00745748" w:rsidRPr="00797DDA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789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669</w:t>
            </w:r>
          </w:p>
        </w:tc>
      </w:tr>
      <w:tr w:rsidR="00745748" w:rsidRPr="00744476" w14:paraId="644BC159" w14:textId="77777777" w:rsidTr="003E434E">
        <w:tc>
          <w:tcPr>
            <w:tcW w:w="3420" w:type="dxa"/>
            <w:vAlign w:val="center"/>
          </w:tcPr>
          <w:p w14:paraId="78CDA022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0" w:type="dxa"/>
            <w:shd w:val="clear" w:color="auto" w:fill="auto"/>
          </w:tcPr>
          <w:p w14:paraId="0385200E" w14:textId="77777777" w:rsidR="00745748" w:rsidRPr="00797DDA" w:rsidRDefault="00745748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252B7B8D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shd w:val="clear" w:color="auto" w:fill="auto"/>
          </w:tcPr>
          <w:p w14:paraId="102F881F" w14:textId="77777777" w:rsidR="00745748" w:rsidRPr="00797DDA" w:rsidRDefault="00745748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85D413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2" w:type="dxa"/>
            <w:shd w:val="clear" w:color="auto" w:fill="auto"/>
          </w:tcPr>
          <w:p w14:paraId="4B2582F7" w14:textId="77777777" w:rsidR="00745748" w:rsidRPr="00FA7ADF" w:rsidRDefault="00745748" w:rsidP="00745748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42" w:type="dxa"/>
          </w:tcPr>
          <w:p w14:paraId="791E220E" w14:textId="77777777" w:rsidR="00745748" w:rsidRPr="00FA7ADF" w:rsidRDefault="00745748" w:rsidP="0074574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5" w:type="dxa"/>
          </w:tcPr>
          <w:p w14:paraId="140D7B9C" w14:textId="77777777" w:rsidR="00745748" w:rsidRPr="00797DDA" w:rsidRDefault="00745748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45748" w:rsidRPr="00744476" w14:paraId="7B8202D1" w14:textId="77777777" w:rsidTr="007A5822">
        <w:tc>
          <w:tcPr>
            <w:tcW w:w="3420" w:type="dxa"/>
            <w:vAlign w:val="center"/>
          </w:tcPr>
          <w:p w14:paraId="49455D95" w14:textId="1AAF3D95" w:rsidR="00745748" w:rsidRPr="00FA7ADF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FA7A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</w:tcPr>
          <w:p w14:paraId="0523E656" w14:textId="52E0EA47" w:rsidR="00745748" w:rsidRPr="00797DDA" w:rsidRDefault="00A624A6" w:rsidP="00745748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5,109,201</w:t>
            </w:r>
          </w:p>
        </w:tc>
        <w:tc>
          <w:tcPr>
            <w:tcW w:w="238" w:type="dxa"/>
          </w:tcPr>
          <w:p w14:paraId="4D48367A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665EB9DD" w14:textId="672FE355" w:rsidR="00745748" w:rsidRPr="00797DDA" w:rsidRDefault="00984B3F" w:rsidP="00745748">
            <w:pPr>
              <w:tabs>
                <w:tab w:val="decimal" w:pos="996"/>
              </w:tabs>
              <w:spacing w:line="380" w:lineRule="exac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675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711</w:t>
            </w:r>
          </w:p>
        </w:tc>
        <w:tc>
          <w:tcPr>
            <w:tcW w:w="270" w:type="dxa"/>
          </w:tcPr>
          <w:p w14:paraId="5B0D416E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2693F340" w14:textId="24C6786D" w:rsidR="00745748" w:rsidRPr="00FA7ADF" w:rsidRDefault="00A774C1" w:rsidP="00745748">
            <w:pPr>
              <w:tabs>
                <w:tab w:val="decimal" w:pos="1032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6,335,957</w:t>
            </w:r>
          </w:p>
        </w:tc>
        <w:tc>
          <w:tcPr>
            <w:tcW w:w="242" w:type="dxa"/>
          </w:tcPr>
          <w:p w14:paraId="14E7B35F" w14:textId="77777777" w:rsidR="00745748" w:rsidRPr="00FA7ADF" w:rsidRDefault="00745748" w:rsidP="00745748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double" w:sz="4" w:space="0" w:color="auto"/>
            </w:tcBorders>
          </w:tcPr>
          <w:p w14:paraId="17D9042D" w14:textId="6A3CFD12" w:rsidR="00745748" w:rsidRPr="00797DDA" w:rsidRDefault="00984B3F" w:rsidP="00745748">
            <w:pPr>
              <w:tabs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237</w:t>
            </w:r>
            <w:r w:rsidR="00745748" w:rsidRPr="00797DD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977</w:t>
            </w:r>
          </w:p>
        </w:tc>
      </w:tr>
    </w:tbl>
    <w:p w14:paraId="68C835AC" w14:textId="63BFF028" w:rsidR="00147E88" w:rsidRDefault="00147E88" w:rsidP="008B59B5">
      <w:pPr>
        <w:pStyle w:val="Bo-Blankline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170"/>
        <w:gridCol w:w="270"/>
        <w:gridCol w:w="1262"/>
        <w:gridCol w:w="268"/>
        <w:gridCol w:w="1350"/>
      </w:tblGrid>
      <w:tr w:rsidR="002A3A8C" w:rsidRPr="00C74FA0" w14:paraId="47E1A14F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12757BC3" w14:textId="14D3ACDB" w:rsidR="002A3A8C" w:rsidRPr="0073283D" w:rsidRDefault="002A3A8C" w:rsidP="00DF341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019AEF2" w14:textId="3E66CC53" w:rsidR="002A3A8C" w:rsidRPr="00C74FA0" w:rsidRDefault="002A3A8C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C74FA0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419ABD3" w14:textId="161C22A0" w:rsidR="002A3A8C" w:rsidRPr="00C74FA0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C74FA0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3042" w:rsidRPr="00C74FA0" w14:paraId="34FFE4AA" w14:textId="77777777" w:rsidTr="00983707">
        <w:trPr>
          <w:cantSplit/>
          <w:tblHeader/>
        </w:trPr>
        <w:tc>
          <w:tcPr>
            <w:tcW w:w="3420" w:type="dxa"/>
            <w:vAlign w:val="bottom"/>
          </w:tcPr>
          <w:p w14:paraId="2E152870" w14:textId="498F2D8F" w:rsidR="00FF3042" w:rsidRPr="0073283D" w:rsidRDefault="00FF3042" w:rsidP="00DF341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7CBD292D" w14:textId="77777777" w:rsidR="00FF3042" w:rsidRPr="00C74FA0" w:rsidRDefault="00FF3042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E1910A" w14:textId="77777777" w:rsidR="00FF3042" w:rsidRPr="00C74FA0" w:rsidRDefault="00FF3042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B8629D7" w14:textId="77777777" w:rsidR="00FF3042" w:rsidRPr="00C74FA0" w:rsidRDefault="00FF3042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</w:tr>
      <w:tr w:rsidR="002A3A8C" w:rsidRPr="00C74FA0" w14:paraId="5229BE6B" w14:textId="77777777" w:rsidTr="00983707">
        <w:trPr>
          <w:cantSplit/>
          <w:tblHeader/>
        </w:trPr>
        <w:tc>
          <w:tcPr>
            <w:tcW w:w="3420" w:type="dxa"/>
            <w:vAlign w:val="bottom"/>
          </w:tcPr>
          <w:p w14:paraId="35F61D81" w14:textId="378B4F55" w:rsidR="002A3A8C" w:rsidRPr="0073283D" w:rsidRDefault="002A3A8C" w:rsidP="00011B1C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00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328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</w:t>
            </w:r>
            <w:r w:rsidR="00D673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D67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74574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D300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DD6B47B" w14:textId="280038C1" w:rsidR="002A3A8C" w:rsidRPr="004E6664" w:rsidRDefault="00984B3F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4E6664" w:rsidRDefault="002A3A8C" w:rsidP="00DF341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82E3E7" w14:textId="036E0A5B" w:rsidR="002A3A8C" w:rsidRPr="004E6664" w:rsidRDefault="00984B3F" w:rsidP="00DF341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66DF98D" w14:textId="77777777" w:rsidR="002A3A8C" w:rsidRPr="004E6664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40B479A" w14:textId="3FEB40B4" w:rsidR="002A3A8C" w:rsidRPr="004E6664" w:rsidRDefault="00984B3F" w:rsidP="00DF341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  <w:vAlign w:val="bottom"/>
          </w:tcPr>
          <w:p w14:paraId="0FC6AD53" w14:textId="77777777" w:rsidR="002A3A8C" w:rsidRPr="004E6664" w:rsidRDefault="002A3A8C" w:rsidP="00DF341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F3FC7A" w14:textId="7DE62659" w:rsidR="002A3A8C" w:rsidRPr="004E6664" w:rsidRDefault="00984B3F" w:rsidP="00DF341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2563</w:t>
            </w:r>
          </w:p>
        </w:tc>
      </w:tr>
      <w:tr w:rsidR="002A3A8C" w:rsidRPr="00C74FA0" w14:paraId="4488A667" w14:textId="77777777" w:rsidTr="00983707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67AF081" w14:textId="4CEDF65C" w:rsidR="002A3A8C" w:rsidRPr="00C74FA0" w:rsidRDefault="002A3A8C" w:rsidP="00DF341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  <w:hideMark/>
          </w:tcPr>
          <w:p w14:paraId="55695257" w14:textId="2DC9BBFE" w:rsidR="002A3A8C" w:rsidRPr="0073283D" w:rsidRDefault="002A3A8C" w:rsidP="00DF341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3283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4DF3" w:rsidRPr="00C74FA0" w14:paraId="39C7E557" w14:textId="77777777" w:rsidTr="001B52AB">
        <w:trPr>
          <w:cantSplit/>
        </w:trPr>
        <w:tc>
          <w:tcPr>
            <w:tcW w:w="3420" w:type="dxa"/>
          </w:tcPr>
          <w:p w14:paraId="7FDFCFB8" w14:textId="45B4A979" w:rsidR="000A4DF3" w:rsidRPr="008F59F5" w:rsidRDefault="008F59F5" w:rsidP="008F59F5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59F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4DF3" w:rsidRPr="008F59F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363E4D" w:rsidRPr="008F59F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F59F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63E4D" w:rsidRPr="008F59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3E4D" w:rsidRPr="008F59F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830CCF0" w14:textId="7B2245A9" w:rsidR="000A4DF3" w:rsidRPr="00C74FA0" w:rsidRDefault="003B467A" w:rsidP="008930B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(4,91</w:t>
            </w:r>
            <w:r w:rsidR="00202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0A4DF3" w:rsidRPr="00C74FA0" w:rsidRDefault="000A4DF3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9BD61C" w14:textId="5523BAB6" w:rsidR="000A4DF3" w:rsidRPr="00C74FA0" w:rsidRDefault="003B467A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(1,558)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0A4DF3" w:rsidRPr="00C74FA0" w:rsidRDefault="000A4DF3" w:rsidP="00DF341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7C6E88A4" w14:textId="08F7181A" w:rsidR="000A4DF3" w:rsidRPr="00C74FA0" w:rsidRDefault="003B467A" w:rsidP="00983707">
            <w:pPr>
              <w:pStyle w:val="acctfourfigures"/>
              <w:tabs>
                <w:tab w:val="decimal" w:pos="701"/>
              </w:tabs>
              <w:spacing w:line="240" w:lineRule="auto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(1,604)</w:t>
            </w:r>
          </w:p>
        </w:tc>
        <w:tc>
          <w:tcPr>
            <w:tcW w:w="268" w:type="dxa"/>
            <w:shd w:val="clear" w:color="auto" w:fill="auto"/>
          </w:tcPr>
          <w:p w14:paraId="377D00E0" w14:textId="77777777" w:rsidR="000A4DF3" w:rsidRPr="00C74FA0" w:rsidRDefault="000A4DF3" w:rsidP="00DF341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197709C" w14:textId="0A645AD1" w:rsidR="000A4DF3" w:rsidRPr="00297BD4" w:rsidRDefault="003B467A" w:rsidP="00297BD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</w:tbl>
    <w:p w14:paraId="6E140E4C" w14:textId="57F93196" w:rsidR="002A3A8C" w:rsidRDefault="002A3A8C" w:rsidP="008B59B5">
      <w:pPr>
        <w:pStyle w:val="Bo-Blankline"/>
      </w:pPr>
    </w:p>
    <w:p w14:paraId="4F3E96EE" w14:textId="28F1A277" w:rsidR="004E6664" w:rsidRPr="00D510F7" w:rsidRDefault="004E6664" w:rsidP="004E6664">
      <w:pPr>
        <w:pStyle w:val="Bo-C1Content"/>
        <w:rPr>
          <w:cs/>
          <w:lang w:val="en-US"/>
        </w:rPr>
      </w:pPr>
      <w:r w:rsidRPr="00D510F7">
        <w:rPr>
          <w:rFonts w:hint="cs"/>
          <w:cs/>
          <w:lang w:val="en-US"/>
        </w:rPr>
        <w:t>กลุ่ม</w:t>
      </w:r>
      <w:r w:rsidRPr="00D510F7">
        <w:rPr>
          <w:cs/>
          <w:lang w:val="en-US"/>
        </w:rPr>
        <w:t>บริษัท</w:t>
      </w:r>
      <w:r w:rsidRPr="00D510F7">
        <w:rPr>
          <w:rFonts w:hint="cs"/>
          <w:cs/>
          <w:lang w:val="en-US"/>
        </w:rPr>
        <w:t>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  <w:r w:rsidR="007C5431" w:rsidRPr="00D510F7">
        <w:rPr>
          <w:lang w:val="en-US"/>
        </w:rPr>
        <w:t xml:space="preserve">  </w:t>
      </w:r>
      <w:r w:rsidR="007C5431" w:rsidRPr="00D510F7">
        <w:rPr>
          <w:rFonts w:hint="cs"/>
          <w:cs/>
          <w:lang w:val="en-US"/>
        </w:rPr>
        <w:t xml:space="preserve"> </w:t>
      </w:r>
    </w:p>
    <w:p w14:paraId="2F31133C" w14:textId="77777777" w:rsidR="004E6664" w:rsidRPr="00D510F7" w:rsidRDefault="004E6664" w:rsidP="004E6664">
      <w:pPr>
        <w:tabs>
          <w:tab w:val="left" w:pos="540"/>
          <w:tab w:val="right" w:pos="720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8BBB86C" w14:textId="7724D0F3" w:rsidR="004E6664" w:rsidRDefault="004E6664" w:rsidP="004E6664">
      <w:pPr>
        <w:pStyle w:val="Bo-C1Content"/>
      </w:pPr>
      <w:r w:rsidRPr="00D510F7">
        <w:rPr>
          <w:cs/>
        </w:rPr>
        <w:t>โดยปกติระยะเวลาการให้สินเชื่อแก่ลูกค้าของกลุ่มบริษัท</w:t>
      </w:r>
      <w:r w:rsidRPr="00D510F7">
        <w:rPr>
          <w:rFonts w:hint="cs"/>
          <w:cs/>
        </w:rPr>
        <w:t>มีระยะเวลาตั้งแต่</w:t>
      </w:r>
      <w:r w:rsidRPr="00D510F7">
        <w:rPr>
          <w:cs/>
        </w:rPr>
        <w:t xml:space="preserve"> </w:t>
      </w:r>
      <w:r w:rsidR="00984B3F">
        <w:rPr>
          <w:lang w:val="en-US"/>
        </w:rPr>
        <w:t>30</w:t>
      </w:r>
      <w:r w:rsidRPr="00D510F7">
        <w:t xml:space="preserve"> </w:t>
      </w:r>
      <w:r w:rsidRPr="00D510F7">
        <w:rPr>
          <w:rFonts w:hint="cs"/>
          <w:cs/>
        </w:rPr>
        <w:t>วัน ถึง</w:t>
      </w:r>
      <w:r w:rsidRPr="00D510F7">
        <w:t xml:space="preserve"> </w:t>
      </w:r>
      <w:r w:rsidR="00984B3F">
        <w:rPr>
          <w:lang w:val="en-US"/>
        </w:rPr>
        <w:t>360</w:t>
      </w:r>
      <w:r w:rsidRPr="00D510F7">
        <w:t xml:space="preserve"> </w:t>
      </w:r>
      <w:r w:rsidRPr="00D510F7">
        <w:rPr>
          <w:cs/>
        </w:rPr>
        <w:t>วัน</w:t>
      </w:r>
    </w:p>
    <w:p w14:paraId="0DF01ABE" w14:textId="77777777" w:rsidR="004E6664" w:rsidRDefault="004E6664" w:rsidP="008B59B5">
      <w:pPr>
        <w:pStyle w:val="Bo-Blankline"/>
        <w:rPr>
          <w:cs/>
        </w:rPr>
      </w:pPr>
    </w:p>
    <w:p w14:paraId="385E7FDC" w14:textId="77777777" w:rsidR="002A3A8C" w:rsidRDefault="002A3A8C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2D8DF498" w14:textId="77777777" w:rsidR="009209F9" w:rsidRPr="009275A9" w:rsidRDefault="002E3540" w:rsidP="009275A9">
      <w:pPr>
        <w:pStyle w:val="Caption"/>
        <w:ind w:hanging="900"/>
      </w:pPr>
      <w:r w:rsidRPr="009275A9">
        <w:rPr>
          <w:rFonts w:hint="cs"/>
          <w:cs/>
        </w:rPr>
        <w:lastRenderedPageBreak/>
        <w:t>สินค้าคงเหลือ</w:t>
      </w:r>
    </w:p>
    <w:p w14:paraId="39ED3B3E" w14:textId="77777777" w:rsidR="002878CD" w:rsidRPr="00E4556A" w:rsidRDefault="002878CD" w:rsidP="00EF4EA2">
      <w:pPr>
        <w:pStyle w:val="Bo-Blankline"/>
      </w:pPr>
    </w:p>
    <w:tbl>
      <w:tblPr>
        <w:tblW w:w="9178" w:type="dxa"/>
        <w:tblInd w:w="441" w:type="dxa"/>
        <w:tblLook w:val="04A0" w:firstRow="1" w:lastRow="0" w:firstColumn="1" w:lastColumn="0" w:noHBand="0" w:noVBand="1"/>
      </w:tblPr>
      <w:tblGrid>
        <w:gridCol w:w="2738"/>
        <w:gridCol w:w="730"/>
        <w:gridCol w:w="1165"/>
        <w:gridCol w:w="267"/>
        <w:gridCol w:w="1230"/>
        <w:gridCol w:w="267"/>
        <w:gridCol w:w="1200"/>
        <w:gridCol w:w="267"/>
        <w:gridCol w:w="1314"/>
      </w:tblGrid>
      <w:tr w:rsidR="009275A9" w:rsidRPr="00112979" w14:paraId="7547A279" w14:textId="77777777" w:rsidTr="00745748">
        <w:tc>
          <w:tcPr>
            <w:tcW w:w="2738" w:type="dxa"/>
          </w:tcPr>
          <w:p w14:paraId="5D069310" w14:textId="77777777" w:rsidR="009275A9" w:rsidRPr="0083281A" w:rsidRDefault="009275A9" w:rsidP="00DB4670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dxa"/>
          </w:tcPr>
          <w:p w14:paraId="6044A8F9" w14:textId="77777777" w:rsidR="009275A9" w:rsidRPr="0083281A" w:rsidRDefault="009275A9" w:rsidP="00DB467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62" w:type="dxa"/>
            <w:gridSpan w:val="3"/>
          </w:tcPr>
          <w:p w14:paraId="45134255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0EE4839C" w14:textId="77777777" w:rsidR="009275A9" w:rsidRPr="002164C4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1" w:type="dxa"/>
            <w:gridSpan w:val="3"/>
          </w:tcPr>
          <w:p w14:paraId="6F99AB25" w14:textId="77777777" w:rsidR="009275A9" w:rsidRPr="00112979" w:rsidRDefault="009275A9" w:rsidP="00DB4670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16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299" w:rsidRPr="00112979" w14:paraId="41399ADE" w14:textId="77777777" w:rsidTr="00745748">
        <w:tc>
          <w:tcPr>
            <w:tcW w:w="2738" w:type="dxa"/>
          </w:tcPr>
          <w:p w14:paraId="5830FBDC" w14:textId="77777777" w:rsidR="004F7299" w:rsidRPr="0083281A" w:rsidRDefault="004F7299" w:rsidP="004F729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dxa"/>
          </w:tcPr>
          <w:p w14:paraId="6A3B0328" w14:textId="77777777" w:rsidR="004F7299" w:rsidRPr="0083281A" w:rsidRDefault="004F7299" w:rsidP="004F729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74F5065F" w14:textId="38FE9826" w:rsidR="004F7299" w:rsidRPr="00112979" w:rsidRDefault="00984B3F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</w:tcPr>
          <w:p w14:paraId="7702597A" w14:textId="77777777" w:rsidR="004F7299" w:rsidRPr="0011297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02F9DF9" w14:textId="4E4B5201" w:rsidR="004F7299" w:rsidRPr="00112979" w:rsidRDefault="00984B3F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7" w:type="dxa"/>
          </w:tcPr>
          <w:p w14:paraId="2DCC2EA7" w14:textId="77777777" w:rsidR="004F7299" w:rsidRPr="002164C4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D26844E" w14:textId="1E2AADB2" w:rsidR="004F7299" w:rsidRPr="00112979" w:rsidRDefault="00984B3F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7" w:type="dxa"/>
          </w:tcPr>
          <w:p w14:paraId="19AE4A54" w14:textId="77777777" w:rsidR="004F7299" w:rsidRPr="00112979" w:rsidRDefault="004F7299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E662F83" w14:textId="180E26E5" w:rsidR="004F7299" w:rsidRPr="00112979" w:rsidRDefault="00984B3F" w:rsidP="004F729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F7299" w:rsidRPr="0083281A" w14:paraId="29AB7FE8" w14:textId="77777777" w:rsidTr="00AE1428">
        <w:tc>
          <w:tcPr>
            <w:tcW w:w="2738" w:type="dxa"/>
          </w:tcPr>
          <w:p w14:paraId="59F70E2A" w14:textId="77777777" w:rsidR="004F7299" w:rsidRPr="0083281A" w:rsidRDefault="004F7299" w:rsidP="004F7299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0" w:type="dxa"/>
          </w:tcPr>
          <w:p w14:paraId="75E74117" w14:textId="77777777" w:rsidR="004F7299" w:rsidRPr="0083281A" w:rsidRDefault="004F7299" w:rsidP="004F729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0" w:type="dxa"/>
            <w:gridSpan w:val="7"/>
          </w:tcPr>
          <w:p w14:paraId="43B8F568" w14:textId="77777777" w:rsidR="004F7299" w:rsidRPr="0083281A" w:rsidRDefault="004F7299" w:rsidP="004F7299">
            <w:pPr>
              <w:spacing w:line="240" w:lineRule="atLeas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3281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3281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45748" w:rsidRPr="00724B21" w14:paraId="26A8C641" w14:textId="77777777" w:rsidTr="00AE1428">
        <w:tc>
          <w:tcPr>
            <w:tcW w:w="3468" w:type="dxa"/>
            <w:gridSpan w:val="2"/>
          </w:tcPr>
          <w:p w14:paraId="3A48B5DC" w14:textId="1CB38B0C" w:rsidR="00745748" w:rsidRDefault="00745748" w:rsidP="00745748">
            <w:pPr>
              <w:spacing w:line="240" w:lineRule="atLeast"/>
              <w:ind w:left="270" w:right="-126" w:hanging="27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(กลับรายการ) </w:t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การปรับลดมูลค่าสุทธิ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63F8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ที่คาดว่าจะได้รับ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12759BAE" w14:textId="313D8BFF" w:rsidR="00745748" w:rsidRDefault="00745748" w:rsidP="00745748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4E2251F" w14:textId="77777777" w:rsidR="00745748" w:rsidRPr="0083281A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vAlign w:val="bottom"/>
          </w:tcPr>
          <w:p w14:paraId="32B6F7F8" w14:textId="61EDA8E5" w:rsidR="00745748" w:rsidRPr="00AE1428" w:rsidRDefault="00745748" w:rsidP="00745748">
            <w:pPr>
              <w:tabs>
                <w:tab w:val="decimal" w:pos="9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053B98A" w14:textId="77777777" w:rsidR="00745748" w:rsidRPr="00AE1428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701B1CF" w14:textId="04E5C9FA" w:rsidR="00745748" w:rsidRPr="00AE1428" w:rsidRDefault="00745748" w:rsidP="00745748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370F2166" w14:textId="77777777" w:rsidR="00745748" w:rsidRPr="00AE1428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14" w:type="dxa"/>
            <w:vAlign w:val="bottom"/>
          </w:tcPr>
          <w:p w14:paraId="5A811FAB" w14:textId="2EE9FF23" w:rsidR="00745748" w:rsidRPr="00AE1428" w:rsidRDefault="00745748" w:rsidP="00745748">
            <w:pPr>
              <w:tabs>
                <w:tab w:val="decimal" w:pos="103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</w:tr>
      <w:tr w:rsidR="00745748" w:rsidRPr="00724B21" w14:paraId="7D1C5671" w14:textId="77777777" w:rsidTr="00AE1428">
        <w:tc>
          <w:tcPr>
            <w:tcW w:w="3468" w:type="dxa"/>
            <w:gridSpan w:val="2"/>
          </w:tcPr>
          <w:p w14:paraId="3356BB0D" w14:textId="66038C5D" w:rsidR="00745748" w:rsidRPr="0083281A" w:rsidRDefault="00745748" w:rsidP="00745748">
            <w:pPr>
              <w:spacing w:line="240" w:lineRule="atLeast"/>
              <w:ind w:left="270" w:right="-126" w:hanging="270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ab/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งวด</w:t>
            </w:r>
            <w:r w:rsidR="00D76D5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>เก้า</w:t>
            </w:r>
            <w:r w:rsidRPr="0083281A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984B3F"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color w:val="000000"/>
                <w:spacing w:val="-4"/>
                <w:sz w:val="30"/>
                <w:szCs w:val="30"/>
                <w:lang w:val="en-US"/>
              </w:rPr>
              <w:t xml:space="preserve"> </w:t>
            </w:r>
            <w:r w:rsidR="00D76D54">
              <w:rPr>
                <w:rFonts w:ascii="Angsana New" w:hAnsi="Angsana New" w:hint="cs"/>
                <w:color w:val="000000"/>
                <w:spacing w:val="-4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2BE69" w14:textId="188A9532" w:rsidR="00745748" w:rsidRPr="00295353" w:rsidRDefault="00656ABC" w:rsidP="00745748">
            <w:pPr>
              <w:tabs>
                <w:tab w:val="decimal" w:pos="875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(10,680)</w:t>
            </w:r>
          </w:p>
        </w:tc>
        <w:tc>
          <w:tcPr>
            <w:tcW w:w="267" w:type="dxa"/>
          </w:tcPr>
          <w:p w14:paraId="7E5F9011" w14:textId="77777777" w:rsidR="00745748" w:rsidRPr="0083281A" w:rsidRDefault="00745748" w:rsidP="00745748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0" w:type="dxa"/>
            <w:tcBorders>
              <w:bottom w:val="double" w:sz="4" w:space="0" w:color="auto"/>
            </w:tcBorders>
            <w:vAlign w:val="bottom"/>
          </w:tcPr>
          <w:p w14:paraId="3326D8C8" w14:textId="25C7A69A" w:rsidR="00745748" w:rsidRPr="00295353" w:rsidRDefault="00656ABC" w:rsidP="00745748">
            <w:pPr>
              <w:tabs>
                <w:tab w:val="decimal" w:pos="94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(7,192)</w:t>
            </w:r>
          </w:p>
        </w:tc>
        <w:tc>
          <w:tcPr>
            <w:tcW w:w="267" w:type="dxa"/>
            <w:vAlign w:val="bottom"/>
          </w:tcPr>
          <w:p w14:paraId="74574D31" w14:textId="77777777" w:rsidR="00745748" w:rsidRPr="0083281A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393727" w14:textId="0221AA3F" w:rsidR="00745748" w:rsidRPr="00724B21" w:rsidRDefault="00656ABC" w:rsidP="00745748">
            <w:pPr>
              <w:tabs>
                <w:tab w:val="decimal" w:pos="918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(8,786)</w:t>
            </w:r>
          </w:p>
        </w:tc>
        <w:tc>
          <w:tcPr>
            <w:tcW w:w="267" w:type="dxa"/>
            <w:vAlign w:val="bottom"/>
          </w:tcPr>
          <w:p w14:paraId="3205B1CE" w14:textId="77777777" w:rsidR="00745748" w:rsidRPr="0083281A" w:rsidRDefault="00745748" w:rsidP="00745748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14:paraId="1F82EF20" w14:textId="502F5433" w:rsidR="00745748" w:rsidRPr="00724B21" w:rsidRDefault="00656ABC" w:rsidP="00745748">
            <w:pPr>
              <w:tabs>
                <w:tab w:val="decimal" w:pos="1032"/>
              </w:tabs>
              <w:spacing w:line="240" w:lineRule="atLeas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(4,269)</w:t>
            </w:r>
          </w:p>
        </w:tc>
      </w:tr>
    </w:tbl>
    <w:p w14:paraId="432D399E" w14:textId="77777777" w:rsidR="00941FE8" w:rsidRDefault="00941FE8" w:rsidP="00B472F8">
      <w:pPr>
        <w:pStyle w:val="Bo-Blankline"/>
        <w:rPr>
          <w:lang w:val="en-US"/>
        </w:rPr>
      </w:pPr>
    </w:p>
    <w:p w14:paraId="390832F2" w14:textId="04EE9DEC" w:rsidR="001A2A20" w:rsidRDefault="00907627" w:rsidP="00941FE8">
      <w:pPr>
        <w:pStyle w:val="Caption"/>
        <w:numPr>
          <w:ilvl w:val="0"/>
          <w:numId w:val="0"/>
        </w:numPr>
        <w:ind w:left="540"/>
        <w:jc w:val="thaiDistribute"/>
        <w:rPr>
          <w:b w:val="0"/>
          <w:bCs w:val="0"/>
          <w:i/>
          <w:iCs/>
          <w:cs/>
        </w:rPr>
      </w:pPr>
      <w:r w:rsidRPr="008B2D05">
        <w:rPr>
          <w:rFonts w:hint="cs"/>
          <w:b w:val="0"/>
          <w:bCs w:val="0"/>
          <w:spacing w:val="-4"/>
          <w:cs/>
        </w:rPr>
        <w:t xml:space="preserve">ณ วันที่ </w:t>
      </w:r>
      <w:r w:rsidR="00984B3F" w:rsidRPr="008B2D05">
        <w:rPr>
          <w:b w:val="0"/>
          <w:bCs w:val="0"/>
          <w:spacing w:val="-4"/>
        </w:rPr>
        <w:t>30</w:t>
      </w:r>
      <w:r w:rsidR="00F25E86" w:rsidRPr="008B2D05">
        <w:rPr>
          <w:b w:val="0"/>
          <w:bCs w:val="0"/>
          <w:spacing w:val="-4"/>
        </w:rPr>
        <w:t xml:space="preserve"> </w:t>
      </w:r>
      <w:r w:rsidR="00D76D54">
        <w:rPr>
          <w:rFonts w:hint="cs"/>
          <w:b w:val="0"/>
          <w:bCs w:val="0"/>
          <w:spacing w:val="-4"/>
          <w:cs/>
        </w:rPr>
        <w:t>กันยายน</w:t>
      </w:r>
      <w:r w:rsidR="00F25E86" w:rsidRPr="008B2D05">
        <w:rPr>
          <w:rFonts w:hint="cs"/>
          <w:b w:val="0"/>
          <w:bCs w:val="0"/>
          <w:spacing w:val="-4"/>
          <w:cs/>
        </w:rPr>
        <w:t xml:space="preserve"> </w:t>
      </w:r>
      <w:r w:rsidR="00984B3F" w:rsidRPr="008B2D05">
        <w:rPr>
          <w:b w:val="0"/>
          <w:bCs w:val="0"/>
          <w:spacing w:val="-4"/>
        </w:rPr>
        <w:t>2564</w:t>
      </w:r>
      <w:r w:rsidR="00941FE8" w:rsidRPr="008B2D05">
        <w:rPr>
          <w:rFonts w:hint="cs"/>
          <w:b w:val="0"/>
          <w:bCs w:val="0"/>
          <w:spacing w:val="-4"/>
          <w:cs/>
        </w:rPr>
        <w:t xml:space="preserve"> ค่าเผื่อมูลค่าสินค้าลดลง</w:t>
      </w:r>
      <w:r w:rsidR="004377D8" w:rsidRPr="008B2D05">
        <w:rPr>
          <w:rFonts w:hint="cs"/>
          <w:b w:val="0"/>
          <w:bCs w:val="0"/>
          <w:spacing w:val="-4"/>
          <w:cs/>
        </w:rPr>
        <w:t>ในงบการเงินรวมและงบการเงินเฉพาะกิจการ</w:t>
      </w:r>
      <w:r w:rsidR="00941FE8" w:rsidRPr="008B2D05">
        <w:rPr>
          <w:rFonts w:hint="cs"/>
          <w:b w:val="0"/>
          <w:bCs w:val="0"/>
          <w:spacing w:val="-4"/>
          <w:cs/>
        </w:rPr>
        <w:t>มีจำนวน</w:t>
      </w:r>
      <w:r w:rsidR="00656ABC">
        <w:rPr>
          <w:b w:val="0"/>
          <w:bCs w:val="0"/>
          <w:spacing w:val="-4"/>
        </w:rPr>
        <w:t xml:space="preserve"> 370</w:t>
      </w:r>
      <w:r w:rsidR="008B2044" w:rsidRPr="008B2D05">
        <w:rPr>
          <w:b w:val="0"/>
          <w:bCs w:val="0"/>
          <w:spacing w:val="-4"/>
        </w:rPr>
        <w:t xml:space="preserve"> </w:t>
      </w:r>
      <w:r w:rsidR="00941FE8" w:rsidRPr="008B2D05">
        <w:rPr>
          <w:rFonts w:hint="cs"/>
          <w:b w:val="0"/>
          <w:bCs w:val="0"/>
          <w:spacing w:val="-4"/>
          <w:cs/>
        </w:rPr>
        <w:t>ล้านบาท</w:t>
      </w:r>
      <w:r w:rsidR="00941FE8" w:rsidRPr="00E97114">
        <w:rPr>
          <w:rFonts w:hint="cs"/>
          <w:b w:val="0"/>
          <w:bCs w:val="0"/>
          <w:cs/>
        </w:rPr>
        <w:t>และ</w:t>
      </w:r>
      <w:r w:rsidR="00656ABC">
        <w:rPr>
          <w:b w:val="0"/>
          <w:bCs w:val="0"/>
        </w:rPr>
        <w:t xml:space="preserve"> 35</w:t>
      </w:r>
      <w:r w:rsidR="00243722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>ล้านบาท</w:t>
      </w:r>
      <w:r w:rsidR="005B625D">
        <w:rPr>
          <w:rFonts w:hint="cs"/>
          <w:b w:val="0"/>
          <w:bCs w:val="0"/>
          <w:cs/>
        </w:rPr>
        <w:t xml:space="preserve"> </w:t>
      </w:r>
      <w:r w:rsidR="00941FE8">
        <w:rPr>
          <w:rFonts w:hint="cs"/>
          <w:b w:val="0"/>
          <w:bCs w:val="0"/>
          <w:cs/>
        </w:rPr>
        <w:t xml:space="preserve">ตามลำดับ </w:t>
      </w:r>
      <w:r w:rsidR="00EE066F" w:rsidRPr="00BD6B3C">
        <w:rPr>
          <w:rFonts w:hint="cs"/>
          <w:b w:val="0"/>
          <w:bCs w:val="0"/>
          <w:i/>
          <w:iCs/>
          <w:cs/>
        </w:rPr>
        <w:t>(</w:t>
      </w:r>
      <w:r w:rsidR="00984B3F">
        <w:rPr>
          <w:b w:val="0"/>
          <w:bCs w:val="0"/>
          <w:i/>
          <w:iCs/>
        </w:rPr>
        <w:t>31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ธันวาคม </w:t>
      </w:r>
      <w:r w:rsidR="00984B3F">
        <w:rPr>
          <w:b w:val="0"/>
          <w:bCs w:val="0"/>
          <w:i/>
          <w:iCs/>
        </w:rPr>
        <w:t>2563</w:t>
      </w:r>
      <w:r w:rsidR="00EE066F" w:rsidRPr="00BD6B3C">
        <w:rPr>
          <w:b w:val="0"/>
          <w:bCs w:val="0"/>
          <w:i/>
          <w:iCs/>
        </w:rPr>
        <w:t xml:space="preserve">: </w:t>
      </w:r>
      <w:r w:rsidR="00984B3F">
        <w:rPr>
          <w:b w:val="0"/>
          <w:bCs w:val="0"/>
          <w:i/>
          <w:iCs/>
        </w:rPr>
        <w:t>381</w:t>
      </w:r>
      <w:r w:rsidR="00EE066F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>ล้านบาท</w:t>
      </w:r>
      <w:r w:rsidR="00480C5B" w:rsidRPr="00C53541">
        <w:rPr>
          <w:b w:val="0"/>
          <w:bCs w:val="0"/>
          <w:i/>
          <w:iCs/>
        </w:rPr>
        <w:t xml:space="preserve"> 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และ </w:t>
      </w:r>
      <w:r w:rsidR="00984B3F">
        <w:rPr>
          <w:b w:val="0"/>
          <w:bCs w:val="0"/>
          <w:i/>
          <w:iCs/>
        </w:rPr>
        <w:t>44</w:t>
      </w:r>
      <w:r w:rsidR="00D37000" w:rsidRPr="00C53541">
        <w:rPr>
          <w:b w:val="0"/>
          <w:bCs w:val="0"/>
          <w:i/>
          <w:iCs/>
        </w:rPr>
        <w:t xml:space="preserve"> </w:t>
      </w:r>
      <w:r w:rsidR="00D37000" w:rsidRPr="00C53541">
        <w:rPr>
          <w:rFonts w:hint="cs"/>
          <w:b w:val="0"/>
          <w:bCs w:val="0"/>
          <w:i/>
          <w:iCs/>
          <w:cs/>
        </w:rPr>
        <w:t>ล้านบาท</w:t>
      </w:r>
      <w:r w:rsidR="00EE066F" w:rsidRPr="00C53541">
        <w:rPr>
          <w:rFonts w:hint="cs"/>
          <w:b w:val="0"/>
          <w:bCs w:val="0"/>
          <w:i/>
          <w:iCs/>
          <w:cs/>
        </w:rPr>
        <w:t xml:space="preserve"> ตามลำดับ)</w:t>
      </w:r>
      <w:r w:rsidR="00EE066F" w:rsidRPr="00BD6B3C">
        <w:rPr>
          <w:rFonts w:hint="cs"/>
          <w:b w:val="0"/>
          <w:bCs w:val="0"/>
          <w:i/>
          <w:iCs/>
          <w:cs/>
        </w:rPr>
        <w:t xml:space="preserve"> </w:t>
      </w:r>
      <w:r w:rsidR="00941FE8">
        <w:rPr>
          <w:rFonts w:hint="cs"/>
          <w:b w:val="0"/>
          <w:bCs w:val="0"/>
          <w:i/>
          <w:iCs/>
          <w:cs/>
        </w:rPr>
        <w:t xml:space="preserve"> </w:t>
      </w:r>
    </w:p>
    <w:p w14:paraId="0729ACFA" w14:textId="2336CD6E" w:rsidR="00F02341" w:rsidRDefault="00F02341">
      <w:pPr>
        <w:spacing w:line="240" w:lineRule="auto"/>
        <w:rPr>
          <w:rFonts w:ascii="Angsana New" w:hAnsi="Angsana New"/>
          <w:sz w:val="20"/>
          <w:szCs w:val="20"/>
          <w:cs/>
          <w:lang w:val="en-US"/>
        </w:rPr>
      </w:pPr>
      <w:r>
        <w:rPr>
          <w:cs/>
          <w:lang w:val="en-US"/>
        </w:rPr>
        <w:br w:type="page"/>
      </w:r>
    </w:p>
    <w:p w14:paraId="6A2C9753" w14:textId="2B5D21B3" w:rsidR="009B5E04" w:rsidRPr="000767D4" w:rsidRDefault="002407EE" w:rsidP="00F25E86">
      <w:pPr>
        <w:pStyle w:val="Caption"/>
        <w:ind w:hanging="900"/>
      </w:pPr>
      <w:r w:rsidRPr="000767D4">
        <w:rPr>
          <w:cs/>
        </w:rPr>
        <w:lastRenderedPageBreak/>
        <w:t>สินทรัพย์ทางการเงินที่อยู่ในความต้องการของตลาด</w:t>
      </w:r>
    </w:p>
    <w:p w14:paraId="301B8EC8" w14:textId="77777777" w:rsidR="00745748" w:rsidRPr="00FA6E04" w:rsidRDefault="00745748" w:rsidP="00FA6E04">
      <w:pPr>
        <w:pStyle w:val="Bo-Blankline"/>
        <w:rPr>
          <w:lang w:val="en-US"/>
        </w:rPr>
      </w:pPr>
    </w:p>
    <w:tbl>
      <w:tblPr>
        <w:tblStyle w:val="TableGrid"/>
        <w:tblW w:w="907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421"/>
        <w:gridCol w:w="8"/>
        <w:gridCol w:w="255"/>
        <w:gridCol w:w="6"/>
        <w:gridCol w:w="1550"/>
        <w:gridCol w:w="261"/>
        <w:gridCol w:w="1490"/>
        <w:gridCol w:w="261"/>
        <w:gridCol w:w="1273"/>
      </w:tblGrid>
      <w:tr w:rsidR="00F02341" w:rsidRPr="00AA6554" w14:paraId="2F0717E2" w14:textId="77777777" w:rsidTr="00665296">
        <w:trPr>
          <w:tblHeader/>
        </w:trPr>
        <w:tc>
          <w:tcPr>
            <w:tcW w:w="2610" w:type="dxa"/>
            <w:shd w:val="clear" w:color="auto" w:fill="auto"/>
          </w:tcPr>
          <w:p w14:paraId="74F713F1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2" w:type="dxa"/>
            <w:gridSpan w:val="9"/>
            <w:shd w:val="clear" w:color="auto" w:fill="auto"/>
            <w:hideMark/>
          </w:tcPr>
          <w:p w14:paraId="45C4EEB9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554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งบการเงินรวม </w:t>
            </w:r>
          </w:p>
        </w:tc>
      </w:tr>
      <w:tr w:rsidR="00F02341" w:rsidRPr="00AA6554" w14:paraId="4CE94B4F" w14:textId="77777777" w:rsidTr="00665296">
        <w:trPr>
          <w:tblHeader/>
        </w:trPr>
        <w:tc>
          <w:tcPr>
            <w:tcW w:w="2610" w:type="dxa"/>
            <w:shd w:val="clear" w:color="auto" w:fill="auto"/>
            <w:vAlign w:val="bottom"/>
            <w:hideMark/>
          </w:tcPr>
          <w:p w14:paraId="3E2C096D" w14:textId="77777777" w:rsidR="00F02341" w:rsidRPr="00AA6554" w:rsidRDefault="00F02341" w:rsidP="003B0D7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  <w:hideMark/>
          </w:tcPr>
          <w:p w14:paraId="3A7269A6" w14:textId="77777777" w:rsidR="00F02341" w:rsidRPr="00AA6554" w:rsidRDefault="00F02341" w:rsidP="003B0D7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24BD0FB" w14:textId="7E3D7C90" w:rsidR="00F02341" w:rsidRPr="00AA6554" w:rsidRDefault="00984B3F" w:rsidP="003B0D7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2341"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2341"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419D188E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42C3E497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A655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 w:rsidRPr="00AA65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A655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02548FF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90" w:type="dxa"/>
            <w:shd w:val="clear" w:color="auto" w:fill="auto"/>
            <w:vAlign w:val="bottom"/>
            <w:hideMark/>
          </w:tcPr>
          <w:p w14:paraId="616E5E2A" w14:textId="77777777" w:rsidR="00F02341" w:rsidRPr="00AA6554" w:rsidRDefault="00F02341" w:rsidP="003B0D7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21F5117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87" w:type="dxa"/>
            <w:shd w:val="clear" w:color="auto" w:fill="auto"/>
            <w:vAlign w:val="bottom"/>
            <w:hideMark/>
          </w:tcPr>
          <w:p w14:paraId="6676C568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5800FC1" w14:textId="75F961C4" w:rsidR="00F02341" w:rsidRPr="00AA6554" w:rsidRDefault="00984B3F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02341"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6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02341" w:rsidRPr="00AA6554" w14:paraId="145EBA0C" w14:textId="77777777" w:rsidTr="00665296">
        <w:trPr>
          <w:tblHeader/>
        </w:trPr>
        <w:tc>
          <w:tcPr>
            <w:tcW w:w="2610" w:type="dxa"/>
            <w:shd w:val="clear" w:color="auto" w:fill="auto"/>
          </w:tcPr>
          <w:p w14:paraId="2CFAFAA1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462" w:type="dxa"/>
            <w:gridSpan w:val="9"/>
            <w:shd w:val="clear" w:color="auto" w:fill="auto"/>
            <w:vAlign w:val="bottom"/>
            <w:hideMark/>
          </w:tcPr>
          <w:p w14:paraId="336DBFAA" w14:textId="77777777" w:rsidR="00F02341" w:rsidRPr="00AA6554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A655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AA655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02341" w:rsidRPr="00AA6554" w14:paraId="313AEAC6" w14:textId="77777777" w:rsidTr="00665296">
        <w:tc>
          <w:tcPr>
            <w:tcW w:w="2610" w:type="dxa"/>
            <w:shd w:val="clear" w:color="auto" w:fill="auto"/>
            <w:hideMark/>
          </w:tcPr>
          <w:p w14:paraId="1114174F" w14:textId="7EC441F7" w:rsidR="00F02341" w:rsidRPr="00AA6554" w:rsidRDefault="00984B3F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4ACEE6F9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7E7FBDEA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05A5A396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3E81626C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04A9942B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8A5DB4F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0DDB4D8E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341" w:rsidRPr="00AA6554" w14:paraId="2AD4F0BA" w14:textId="77777777" w:rsidTr="00665296">
        <w:tc>
          <w:tcPr>
            <w:tcW w:w="2610" w:type="dxa"/>
            <w:shd w:val="clear" w:color="auto" w:fill="auto"/>
            <w:hideMark/>
          </w:tcPr>
          <w:p w14:paraId="3C4D6B8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0122B300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2B39A6C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5DBFAE01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D834AEC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50DE06C4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70B66E88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1BB55BD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341" w:rsidRPr="00AA6554" w14:paraId="02F7359F" w14:textId="77777777" w:rsidTr="00665296">
        <w:tc>
          <w:tcPr>
            <w:tcW w:w="2610" w:type="dxa"/>
            <w:shd w:val="clear" w:color="auto" w:fill="auto"/>
          </w:tcPr>
          <w:p w14:paraId="4623EAD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6AF4D05B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4CEA313D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4F6FC681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0E1F186F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59F91E6F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511666F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7938F8F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7CC" w:rsidRPr="00AA6554" w14:paraId="73904BEC" w14:textId="77777777" w:rsidTr="00665296">
        <w:tc>
          <w:tcPr>
            <w:tcW w:w="2610" w:type="dxa"/>
            <w:shd w:val="clear" w:color="auto" w:fill="auto"/>
            <w:hideMark/>
          </w:tcPr>
          <w:p w14:paraId="60D0D1FA" w14:textId="77777777" w:rsidR="001D77CC" w:rsidRPr="00AA6554" w:rsidRDefault="001D77CC" w:rsidP="001D77C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46" w:type="dxa"/>
            <w:gridSpan w:val="2"/>
            <w:shd w:val="clear" w:color="auto" w:fill="auto"/>
            <w:vAlign w:val="bottom"/>
          </w:tcPr>
          <w:p w14:paraId="46144D06" w14:textId="3CB9A866" w:rsidR="001D77CC" w:rsidRPr="00AA6554" w:rsidRDefault="00984B3F" w:rsidP="002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D77CC" w:rsidRPr="00AA65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699</w:t>
            </w:r>
            <w:r w:rsidR="001D77CC" w:rsidRPr="00AA65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273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3DBAA90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  <w:vAlign w:val="bottom"/>
          </w:tcPr>
          <w:p w14:paraId="6D2AFF72" w14:textId="663D14B9" w:rsidR="001D77CC" w:rsidRPr="00AA6554" w:rsidRDefault="00FB7C99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(1,352,800)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596ADE7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209A4991" w14:textId="23916C82" w:rsidR="001D77CC" w:rsidRPr="00AA6554" w:rsidRDefault="00FB7C99" w:rsidP="00225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5,960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A050090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CF379B2" w14:textId="3CE81CB4" w:rsidR="001D77CC" w:rsidRPr="00AA6554" w:rsidRDefault="00FB7C99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1,352,433</w:t>
            </w:r>
          </w:p>
        </w:tc>
      </w:tr>
      <w:tr w:rsidR="001D77CC" w:rsidRPr="00AA6554" w14:paraId="38C7F1FB" w14:textId="77777777" w:rsidTr="00665296">
        <w:tc>
          <w:tcPr>
            <w:tcW w:w="2610" w:type="dxa"/>
            <w:shd w:val="clear" w:color="auto" w:fill="auto"/>
            <w:hideMark/>
          </w:tcPr>
          <w:p w14:paraId="01BD87A9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0A19A9" w14:textId="247E9A7B" w:rsidR="001D77CC" w:rsidRPr="00AA6554" w:rsidRDefault="00984B3F" w:rsidP="001D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1D77CC" w:rsidRPr="00AA65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699</w:t>
            </w:r>
            <w:r w:rsidR="001D77CC" w:rsidRPr="00AA65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21875C3D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EA5398" w14:textId="0385C7B9" w:rsidR="001D77CC" w:rsidRPr="00AA6554" w:rsidRDefault="00FB7C99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(1,352,800)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895DA58" w14:textId="77777777" w:rsidR="001D77CC" w:rsidRPr="00AA6554" w:rsidRDefault="001D77CC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E61991" w14:textId="209FC036" w:rsidR="001D77CC" w:rsidRPr="00AA6554" w:rsidRDefault="00FB7C99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5,960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16FA0F9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7F4D5F" w14:textId="4D923133" w:rsidR="001D77CC" w:rsidRPr="00AA6554" w:rsidRDefault="00FB7C99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1,352,433</w:t>
            </w:r>
          </w:p>
        </w:tc>
      </w:tr>
      <w:tr w:rsidR="00F02341" w:rsidRPr="00AA6554" w14:paraId="7EB82942" w14:textId="77777777" w:rsidTr="00665296">
        <w:tc>
          <w:tcPr>
            <w:tcW w:w="2610" w:type="dxa"/>
            <w:shd w:val="clear" w:color="auto" w:fill="auto"/>
          </w:tcPr>
          <w:p w14:paraId="699AF410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1E765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106708E0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0" w:type="dxa"/>
            <w:tcBorders>
              <w:top w:val="double" w:sz="4" w:space="0" w:color="auto"/>
            </w:tcBorders>
            <w:shd w:val="clear" w:color="auto" w:fill="auto"/>
          </w:tcPr>
          <w:p w14:paraId="5BCC4487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466DD000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16B7C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66156BEE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A7B47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2341" w:rsidRPr="00AA6554" w14:paraId="23002478" w14:textId="77777777" w:rsidTr="00665296">
        <w:tc>
          <w:tcPr>
            <w:tcW w:w="3950" w:type="dxa"/>
            <w:gridSpan w:val="2"/>
            <w:shd w:val="clear" w:color="auto" w:fill="auto"/>
            <w:hideMark/>
          </w:tcPr>
          <w:p w14:paraId="7A13BA57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61E09510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6" w:type="dxa"/>
            <w:gridSpan w:val="2"/>
            <w:shd w:val="clear" w:color="auto" w:fill="auto"/>
          </w:tcPr>
          <w:p w14:paraId="7FC3719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07E95B1E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1E59364A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5F8464AF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517896E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02341" w:rsidRPr="00AA6554" w14:paraId="1B6D4661" w14:textId="77777777" w:rsidTr="00665296">
        <w:tc>
          <w:tcPr>
            <w:tcW w:w="2610" w:type="dxa"/>
            <w:shd w:val="clear" w:color="auto" w:fill="auto"/>
          </w:tcPr>
          <w:p w14:paraId="5783CB76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หนี้ที่วัดมูลค่าด้วย</w:t>
            </w:r>
            <w:r w:rsidRPr="00AA655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76214CB9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14:paraId="768953C2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shd w:val="clear" w:color="auto" w:fill="auto"/>
          </w:tcPr>
          <w:p w14:paraId="0D5F31BD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1803E7AB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68DB53F3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shd w:val="clear" w:color="auto" w:fill="auto"/>
          </w:tcPr>
          <w:p w14:paraId="41308065" w14:textId="77777777" w:rsidR="00F02341" w:rsidRPr="00AA6554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CBA8AD7" w14:textId="77777777" w:rsidR="00F02341" w:rsidRPr="00AA6554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7CC" w:rsidRPr="00AA6554" w14:paraId="5C152F11" w14:textId="77777777" w:rsidTr="00665296">
        <w:tc>
          <w:tcPr>
            <w:tcW w:w="2610" w:type="dxa"/>
            <w:shd w:val="clear" w:color="auto" w:fill="auto"/>
            <w:hideMark/>
          </w:tcPr>
          <w:p w14:paraId="4A31BCD9" w14:textId="77777777" w:rsidR="001D77CC" w:rsidRPr="00AA6554" w:rsidRDefault="001D77CC" w:rsidP="001D77C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2400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26A0DA" w14:textId="1431A098" w:rsidR="001D77CC" w:rsidRPr="00AA6554" w:rsidRDefault="00984B3F" w:rsidP="001D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1D77CC" w:rsidRPr="00AA6554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431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71F5CB18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D5A51" w14:textId="18B55542" w:rsidR="001D77CC" w:rsidRPr="00AA6554" w:rsidRDefault="008930A3" w:rsidP="001D77C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CFEC658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BED9E" w14:textId="114990DD" w:rsidR="001D77CC" w:rsidRPr="00AA6554" w:rsidRDefault="008930A3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5A7A376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6B045" w14:textId="317192DC" w:rsidR="001D77CC" w:rsidRPr="00AA6554" w:rsidRDefault="008930A3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1,441</w:t>
            </w:r>
          </w:p>
        </w:tc>
      </w:tr>
      <w:tr w:rsidR="001D77CC" w:rsidRPr="00AA6554" w14:paraId="69371BCF" w14:textId="77777777" w:rsidTr="00665296">
        <w:tc>
          <w:tcPr>
            <w:tcW w:w="2610" w:type="dxa"/>
            <w:shd w:val="clear" w:color="auto" w:fill="auto"/>
            <w:hideMark/>
          </w:tcPr>
          <w:p w14:paraId="33BB7D83" w14:textId="77777777" w:rsidR="001D77CC" w:rsidRPr="00AA6554" w:rsidRDefault="001D77CC" w:rsidP="001D77CC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AA655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AD85E" w14:textId="1B821637" w:rsidR="001D77CC" w:rsidRPr="00AA6554" w:rsidRDefault="00984B3F" w:rsidP="001D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tLeast"/>
              <w:ind w:left="-119" w:right="-10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1D77CC" w:rsidRPr="00AA6554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263" w:type="dxa"/>
            <w:gridSpan w:val="2"/>
            <w:shd w:val="clear" w:color="auto" w:fill="auto"/>
          </w:tcPr>
          <w:p w14:paraId="12DB5675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084D9" w14:textId="7F9485A3" w:rsidR="001D77CC" w:rsidRPr="00AA6554" w:rsidRDefault="008930A3" w:rsidP="001D77C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A45311A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799C19" w14:textId="18A51600" w:rsidR="001D77CC" w:rsidRPr="00AA6554" w:rsidRDefault="008930A3" w:rsidP="0004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36622E7" w14:textId="77777777" w:rsidR="001D77CC" w:rsidRPr="00AA6554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55DE1F" w14:textId="2AE32A28" w:rsidR="001D77CC" w:rsidRPr="00AA6554" w:rsidRDefault="008930A3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1,441</w:t>
            </w:r>
          </w:p>
        </w:tc>
      </w:tr>
    </w:tbl>
    <w:p w14:paraId="08BA84C9" w14:textId="7684D301" w:rsidR="00C55D08" w:rsidRDefault="00C55D08" w:rsidP="00B472F8">
      <w:pPr>
        <w:pStyle w:val="Bo-Blankline"/>
      </w:pPr>
    </w:p>
    <w:p w14:paraId="27DE76B9" w14:textId="77777777" w:rsidR="006F2CCC" w:rsidRPr="006F2CCC" w:rsidRDefault="006F2CCC" w:rsidP="006F2CCC">
      <w:pPr>
        <w:spacing w:line="240" w:lineRule="auto"/>
        <w:rPr>
          <w:sz w:val="2"/>
          <w:szCs w:val="2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6"/>
        <w:gridCol w:w="1413"/>
        <w:gridCol w:w="268"/>
        <w:gridCol w:w="1362"/>
        <w:gridCol w:w="267"/>
        <w:gridCol w:w="1490"/>
        <w:gridCol w:w="267"/>
        <w:gridCol w:w="1397"/>
      </w:tblGrid>
      <w:tr w:rsidR="00F02341" w14:paraId="04648C9A" w14:textId="77777777" w:rsidTr="00665296">
        <w:trPr>
          <w:tblHeader/>
        </w:trPr>
        <w:tc>
          <w:tcPr>
            <w:tcW w:w="2626" w:type="dxa"/>
            <w:shd w:val="clear" w:color="auto" w:fill="auto"/>
          </w:tcPr>
          <w:p w14:paraId="64C32E32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64" w:type="dxa"/>
            <w:gridSpan w:val="7"/>
            <w:shd w:val="clear" w:color="auto" w:fill="auto"/>
            <w:hideMark/>
          </w:tcPr>
          <w:p w14:paraId="2ED033EB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0947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</w:t>
            </w:r>
            <w:r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เฉพาะกิจการ</w:t>
            </w:r>
          </w:p>
        </w:tc>
      </w:tr>
      <w:tr w:rsidR="00F02341" w14:paraId="3F30F738" w14:textId="77777777" w:rsidTr="00665296">
        <w:trPr>
          <w:tblHeader/>
        </w:trPr>
        <w:tc>
          <w:tcPr>
            <w:tcW w:w="2626" w:type="dxa"/>
            <w:shd w:val="clear" w:color="auto" w:fill="auto"/>
            <w:vAlign w:val="bottom"/>
            <w:hideMark/>
          </w:tcPr>
          <w:p w14:paraId="20729556" w14:textId="77777777" w:rsidR="00F02341" w:rsidRPr="00920947" w:rsidRDefault="00F02341" w:rsidP="003B0D7E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13" w:type="dxa"/>
            <w:shd w:val="clear" w:color="auto" w:fill="auto"/>
            <w:vAlign w:val="bottom"/>
            <w:hideMark/>
          </w:tcPr>
          <w:p w14:paraId="66D7D038" w14:textId="77777777" w:rsidR="00F02341" w:rsidRPr="00920947" w:rsidRDefault="00F02341" w:rsidP="003B0D7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5BD53B" w14:textId="590788C1" w:rsidR="00F02341" w:rsidRPr="00920947" w:rsidRDefault="00984B3F" w:rsidP="003B0D7E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02341"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02341"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68" w:type="dxa"/>
            <w:shd w:val="clear" w:color="auto" w:fill="auto"/>
          </w:tcPr>
          <w:p w14:paraId="5E0FE697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230E0481" w14:textId="77777777" w:rsidR="00F02341" w:rsidRPr="007E0CE6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เพิ่มขึ้น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ลดลง)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BCF7BF6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90" w:type="dxa"/>
            <w:shd w:val="clear" w:color="auto" w:fill="auto"/>
            <w:vAlign w:val="bottom"/>
            <w:hideMark/>
          </w:tcPr>
          <w:p w14:paraId="11D387ED" w14:textId="77777777" w:rsidR="00F02341" w:rsidRPr="00920947" w:rsidRDefault="00F02341" w:rsidP="003B0D7E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B1256CD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97" w:type="dxa"/>
            <w:shd w:val="clear" w:color="auto" w:fill="auto"/>
            <w:vAlign w:val="bottom"/>
            <w:hideMark/>
          </w:tcPr>
          <w:p w14:paraId="0998F029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B4207C5" w14:textId="015EA1D0" w:rsidR="00F02341" w:rsidRPr="00920947" w:rsidRDefault="00984B3F" w:rsidP="003B0D7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F02341" w:rsidRPr="0092094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76D5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F02341" w14:paraId="10F4A24F" w14:textId="77777777" w:rsidTr="00665296">
        <w:trPr>
          <w:tblHeader/>
        </w:trPr>
        <w:tc>
          <w:tcPr>
            <w:tcW w:w="2626" w:type="dxa"/>
            <w:shd w:val="clear" w:color="auto" w:fill="auto"/>
          </w:tcPr>
          <w:p w14:paraId="5488F356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6464" w:type="dxa"/>
            <w:gridSpan w:val="7"/>
            <w:shd w:val="clear" w:color="auto" w:fill="auto"/>
            <w:vAlign w:val="bottom"/>
            <w:hideMark/>
          </w:tcPr>
          <w:p w14:paraId="24EC1BD6" w14:textId="77777777" w:rsidR="00F02341" w:rsidRPr="00920947" w:rsidRDefault="00F02341" w:rsidP="003B0D7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92094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02341" w14:paraId="09FEF4C5" w14:textId="77777777" w:rsidTr="00665296">
        <w:tc>
          <w:tcPr>
            <w:tcW w:w="2626" w:type="dxa"/>
            <w:shd w:val="clear" w:color="auto" w:fill="auto"/>
            <w:hideMark/>
          </w:tcPr>
          <w:p w14:paraId="140361B5" w14:textId="222BADF8" w:rsidR="00F02341" w:rsidRPr="00920947" w:rsidRDefault="00984B3F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413" w:type="dxa"/>
            <w:shd w:val="clear" w:color="auto" w:fill="auto"/>
          </w:tcPr>
          <w:p w14:paraId="60C80849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74F2C6D0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20C201CA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4DCB6F5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107AFEA0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987056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2BE84DD7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341" w:rsidRPr="00B17C14" w14:paraId="17E7F01F" w14:textId="77777777" w:rsidTr="00665296">
        <w:tc>
          <w:tcPr>
            <w:tcW w:w="2626" w:type="dxa"/>
            <w:shd w:val="clear" w:color="auto" w:fill="auto"/>
            <w:hideMark/>
          </w:tcPr>
          <w:p w14:paraId="1500DDD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413" w:type="dxa"/>
            <w:shd w:val="clear" w:color="auto" w:fill="auto"/>
          </w:tcPr>
          <w:p w14:paraId="5D4C5F3E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55EEC64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443A970C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6C172BD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165B8C29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11CD00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59652276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02341" w14:paraId="2E2D5806" w14:textId="77777777" w:rsidTr="00665296">
        <w:tc>
          <w:tcPr>
            <w:tcW w:w="2626" w:type="dxa"/>
            <w:shd w:val="clear" w:color="auto" w:fill="auto"/>
          </w:tcPr>
          <w:p w14:paraId="37F39447" w14:textId="77777777" w:rsidR="00F02341" w:rsidRPr="0013099F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13" w:type="dxa"/>
            <w:shd w:val="clear" w:color="auto" w:fill="auto"/>
          </w:tcPr>
          <w:p w14:paraId="168C386B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1C5D256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3C71CE8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750C8AD2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7D369791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32618A7D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630ABE24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7CC" w14:paraId="4C6E30CD" w14:textId="77777777" w:rsidTr="00665296">
        <w:tc>
          <w:tcPr>
            <w:tcW w:w="2626" w:type="dxa"/>
            <w:shd w:val="clear" w:color="auto" w:fill="auto"/>
            <w:hideMark/>
          </w:tcPr>
          <w:p w14:paraId="1C96BC11" w14:textId="77777777" w:rsidR="001D77CC" w:rsidRPr="0013099F" w:rsidRDefault="001D77CC" w:rsidP="001D77CC">
            <w:pPr>
              <w:pStyle w:val="ListParagraph"/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0" w:hanging="268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5DB9A281" w14:textId="6AD272E5" w:rsidR="001D77CC" w:rsidRPr="00063B12" w:rsidRDefault="00984B3F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D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1D77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68" w:type="dxa"/>
            <w:shd w:val="clear" w:color="auto" w:fill="auto"/>
          </w:tcPr>
          <w:p w14:paraId="359C0FE5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  <w:vAlign w:val="bottom"/>
          </w:tcPr>
          <w:p w14:paraId="3F1AA6A6" w14:textId="1E7C2E55" w:rsidR="001D77CC" w:rsidRPr="00C359FF" w:rsidRDefault="00EB19F2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(1,302,891)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C77FBB4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22001A95" w14:textId="025F9A43" w:rsidR="001D77CC" w:rsidRPr="004F6E7B" w:rsidRDefault="007418D9" w:rsidP="007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9" w:right="-24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9089912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59E54AAA" w14:textId="29AC1D33" w:rsidR="001D77CC" w:rsidRPr="00920947" w:rsidRDefault="007418D9" w:rsidP="007418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77CC" w14:paraId="10C21154" w14:textId="77777777" w:rsidTr="00665296">
        <w:tc>
          <w:tcPr>
            <w:tcW w:w="2626" w:type="dxa"/>
            <w:shd w:val="clear" w:color="auto" w:fill="auto"/>
            <w:hideMark/>
          </w:tcPr>
          <w:p w14:paraId="3A530888" w14:textId="77777777" w:rsidR="001D77CC" w:rsidRPr="0013099F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7B1E01" w14:textId="4C1F95C2" w:rsidR="001D77CC" w:rsidRPr="001D77CC" w:rsidRDefault="00984B3F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1D77CC" w:rsidRPr="00451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  <w:r w:rsidR="001D77CC" w:rsidRPr="00451D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</w:t>
            </w:r>
          </w:p>
        </w:tc>
        <w:tc>
          <w:tcPr>
            <w:tcW w:w="268" w:type="dxa"/>
            <w:shd w:val="clear" w:color="auto" w:fill="auto"/>
          </w:tcPr>
          <w:p w14:paraId="743AC29C" w14:textId="77777777" w:rsidR="001D77CC" w:rsidRPr="00CF7F8B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C7FF" w14:textId="7B63B894" w:rsidR="001D77CC" w:rsidRPr="00CF7F8B" w:rsidRDefault="00EB19F2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(1,302,891)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C2D35B6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726A2D" w14:textId="28ADABFF" w:rsidR="001D77CC" w:rsidRPr="004F6E7B" w:rsidRDefault="007418D9" w:rsidP="00741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2"/>
              </w:tabs>
              <w:spacing w:line="240" w:lineRule="atLeast"/>
              <w:ind w:left="-119" w:right="-24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5FF8C5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D76ECB" w14:textId="4AE8E38D" w:rsidR="001D77CC" w:rsidRPr="00920947" w:rsidRDefault="007418D9" w:rsidP="007418D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F02341" w:rsidRPr="008C76DE" w14:paraId="22BC2ED3" w14:textId="77777777" w:rsidTr="00665296">
        <w:tc>
          <w:tcPr>
            <w:tcW w:w="2626" w:type="dxa"/>
            <w:shd w:val="clear" w:color="auto" w:fill="auto"/>
          </w:tcPr>
          <w:p w14:paraId="001F841C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BC950" w14:textId="77777777" w:rsidR="00F02341" w:rsidRPr="00813060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8" w:type="dxa"/>
            <w:shd w:val="clear" w:color="auto" w:fill="auto"/>
          </w:tcPr>
          <w:p w14:paraId="4906E32C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  <w:shd w:val="clear" w:color="auto" w:fill="auto"/>
          </w:tcPr>
          <w:p w14:paraId="2845E06F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BBFC6D0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ACDCA" w14:textId="77777777" w:rsidR="00F02341" w:rsidRPr="00813060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5F58904" w14:textId="77777777" w:rsidR="00F02341" w:rsidRPr="00813060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60EA3" w14:textId="77777777" w:rsidR="00F02341" w:rsidRPr="00813060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02341" w14:paraId="08FD410C" w14:textId="77777777" w:rsidTr="00FF0DF4">
        <w:tc>
          <w:tcPr>
            <w:tcW w:w="4039" w:type="dxa"/>
            <w:gridSpan w:val="2"/>
            <w:shd w:val="clear" w:color="auto" w:fill="auto"/>
            <w:hideMark/>
          </w:tcPr>
          <w:p w14:paraId="285D238E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68" w:type="dxa"/>
            <w:shd w:val="clear" w:color="auto" w:fill="auto"/>
          </w:tcPr>
          <w:p w14:paraId="1829BC54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142AAFC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44A5D67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  <w:vAlign w:val="bottom"/>
          </w:tcPr>
          <w:p w14:paraId="292121B1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77165F4F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30535C00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02341" w14:paraId="37DFB863" w14:textId="77777777" w:rsidTr="00665296">
        <w:tc>
          <w:tcPr>
            <w:tcW w:w="2626" w:type="dxa"/>
            <w:shd w:val="clear" w:color="auto" w:fill="auto"/>
          </w:tcPr>
          <w:p w14:paraId="76B5230D" w14:textId="77777777" w:rsidR="00F02341" w:rsidRPr="0013099F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ตราสารทุนที่วัดมูลค่าด้วย</w:t>
            </w:r>
            <w:r w:rsidRPr="0013099F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413" w:type="dxa"/>
            <w:shd w:val="clear" w:color="auto" w:fill="auto"/>
          </w:tcPr>
          <w:p w14:paraId="1E0EA4AF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32D083E6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0460DC7C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2F730EE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shd w:val="clear" w:color="auto" w:fill="auto"/>
          </w:tcPr>
          <w:p w14:paraId="301CD08F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5C79DD55" w14:textId="77777777" w:rsidR="00F02341" w:rsidRPr="00920947" w:rsidRDefault="00F02341" w:rsidP="003B0D7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shd w:val="clear" w:color="auto" w:fill="auto"/>
          </w:tcPr>
          <w:p w14:paraId="4A2CE87C" w14:textId="77777777" w:rsidR="00F02341" w:rsidRPr="00920947" w:rsidRDefault="00F02341" w:rsidP="003B0D7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77CC" w14:paraId="1767ACCA" w14:textId="77777777" w:rsidTr="00665296">
        <w:tc>
          <w:tcPr>
            <w:tcW w:w="2626" w:type="dxa"/>
            <w:shd w:val="clear" w:color="auto" w:fill="auto"/>
            <w:hideMark/>
          </w:tcPr>
          <w:p w14:paraId="1CB1718D" w14:textId="77777777" w:rsidR="001D77CC" w:rsidRPr="0013099F" w:rsidRDefault="001D77CC" w:rsidP="001D77CC">
            <w:pPr>
              <w:pStyle w:val="ListParagraph"/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611"/>
              </w:tabs>
              <w:spacing w:line="240" w:lineRule="auto"/>
              <w:ind w:left="251" w:hanging="269"/>
              <w:rPr>
                <w:rFonts w:asciiTheme="majorBidi" w:hAnsiTheme="majorBidi" w:cstheme="majorBidi"/>
                <w:sz w:val="28"/>
                <w:szCs w:val="28"/>
              </w:rPr>
            </w:pPr>
            <w:r w:rsidRPr="0013099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E01EB" w14:textId="0D1122AD" w:rsidR="001D77CC" w:rsidRPr="00920947" w:rsidRDefault="00984B3F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577C6A17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EC667" w14:textId="50DD92AF" w:rsidR="001D77CC" w:rsidRPr="00920947" w:rsidRDefault="003129D3" w:rsidP="001D77C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B0E3348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25780" w14:textId="6C6310E6" w:rsidR="001D77CC" w:rsidRPr="00004A34" w:rsidRDefault="003129D3" w:rsidP="0021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240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273BD91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C2516" w14:textId="78E48F09" w:rsidR="001D77CC" w:rsidRPr="00920947" w:rsidRDefault="003129D3" w:rsidP="001D77CC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  <w:tr w:rsidR="001D77CC" w14:paraId="25E2FA49" w14:textId="77777777" w:rsidTr="00665296">
        <w:tc>
          <w:tcPr>
            <w:tcW w:w="2626" w:type="dxa"/>
            <w:shd w:val="clear" w:color="auto" w:fill="auto"/>
            <w:hideMark/>
          </w:tcPr>
          <w:p w14:paraId="7F5C7528" w14:textId="77777777" w:rsidR="001D77CC" w:rsidRPr="00920947" w:rsidRDefault="001D77CC" w:rsidP="001D77CC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9209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076D14" w14:textId="78F97023" w:rsidR="001D77CC" w:rsidRPr="00920947" w:rsidRDefault="00984B3F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</w:t>
            </w:r>
          </w:p>
        </w:tc>
        <w:tc>
          <w:tcPr>
            <w:tcW w:w="268" w:type="dxa"/>
            <w:shd w:val="clear" w:color="auto" w:fill="auto"/>
          </w:tcPr>
          <w:p w14:paraId="4CF06152" w14:textId="77777777" w:rsidR="001D77CC" w:rsidRPr="00920947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26473" w14:textId="5F511E3C" w:rsidR="001D77CC" w:rsidRPr="00CF7F8B" w:rsidRDefault="003129D3" w:rsidP="001D77C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E646B90" w14:textId="77777777" w:rsidR="001D77CC" w:rsidRPr="00CF7F8B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7F60B6" w14:textId="2F8C394C" w:rsidR="001D77CC" w:rsidRPr="00004A34" w:rsidRDefault="003129D3" w:rsidP="00211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tLeast"/>
              <w:ind w:left="-119" w:right="-24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AADE116" w14:textId="77777777" w:rsidR="001D77CC" w:rsidRPr="00CF7F8B" w:rsidRDefault="001D77CC" w:rsidP="001D77C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0E0F5" w14:textId="5F0E9C07" w:rsidR="001D77CC" w:rsidRPr="00CF7F8B" w:rsidRDefault="003129D3" w:rsidP="001D77C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</w:p>
        </w:tc>
      </w:tr>
    </w:tbl>
    <w:p w14:paraId="23476202" w14:textId="31988101" w:rsidR="007B2482" w:rsidRPr="000767D4" w:rsidRDefault="007B2482" w:rsidP="00A01104">
      <w:pPr>
        <w:pStyle w:val="Caption"/>
        <w:ind w:hanging="900"/>
        <w:rPr>
          <w:rFonts w:asciiTheme="majorBidi" w:hAnsiTheme="majorBidi" w:cstheme="majorBidi"/>
        </w:rPr>
      </w:pPr>
      <w:r w:rsidRPr="000767D4">
        <w:rPr>
          <w:rFonts w:asciiTheme="majorBidi" w:hAnsiTheme="majorBidi" w:cstheme="majorBidi"/>
          <w:cs/>
        </w:rPr>
        <w:lastRenderedPageBreak/>
        <w:t>เงินลงทุน</w:t>
      </w:r>
      <w:r w:rsidR="008D1AAA" w:rsidRPr="000767D4">
        <w:rPr>
          <w:rFonts w:asciiTheme="majorBidi" w:hAnsiTheme="majorBidi" w:cstheme="majorBidi"/>
          <w:cs/>
        </w:rPr>
        <w:t>ในบริษัทย่อย</w:t>
      </w:r>
      <w:r w:rsidR="002407EE" w:rsidRPr="000767D4">
        <w:rPr>
          <w:rFonts w:asciiTheme="majorBidi" w:hAnsiTheme="majorBidi" w:cstheme="majorBidi" w:hint="cs"/>
          <w:cs/>
        </w:rPr>
        <w:t>และบริษัทร่วม</w:t>
      </w:r>
    </w:p>
    <w:p w14:paraId="329AFE3A" w14:textId="59EE62BC" w:rsidR="00745748" w:rsidRDefault="00745748" w:rsidP="00D510F7">
      <w:pPr>
        <w:pStyle w:val="Bo-Blankline"/>
      </w:pPr>
    </w:p>
    <w:p w14:paraId="294EB51E" w14:textId="19BEAF98" w:rsidR="00916005" w:rsidRPr="00916005" w:rsidRDefault="00916005" w:rsidP="00916005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</w:rPr>
      </w:pPr>
      <w:r w:rsidRPr="0091600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16EAF0BE" w14:textId="77777777" w:rsidR="00916005" w:rsidRPr="00916005" w:rsidRDefault="00916005" w:rsidP="00D510F7">
      <w:pPr>
        <w:pStyle w:val="Bo-Blankline"/>
      </w:pPr>
    </w:p>
    <w:p w14:paraId="229968AF" w14:textId="1810F0D5" w:rsidR="00916005" w:rsidRPr="00916005" w:rsidRDefault="00916005" w:rsidP="00916005">
      <w:pPr>
        <w:pStyle w:val="Bo-C1Content"/>
        <w:ind w:left="540" w:right="-25"/>
      </w:pPr>
      <w:r w:rsidRPr="00916005">
        <w:rPr>
          <w:rFonts w:hint="cs"/>
          <w:cs/>
        </w:rPr>
        <w:t xml:space="preserve">บริษัทย่อยทั้งหมดจดทะเบียนจัดตั้งและดำเนินธุรกิจในประเทศไทยยกเว้น </w:t>
      </w:r>
      <w:r w:rsidRPr="00916005">
        <w:rPr>
          <w:rFonts w:hint="cs"/>
        </w:rPr>
        <w:t>TPI Polene Power Investment Co., Ltd</w:t>
      </w:r>
      <w:r w:rsidRPr="00916005">
        <w:rPr>
          <w:rFonts w:hint="cs"/>
          <w:cs/>
        </w:rPr>
        <w:t xml:space="preserve">. </w:t>
      </w:r>
      <w:r w:rsidRPr="003E7406">
        <w:rPr>
          <w:rFonts w:hint="cs"/>
          <w:spacing w:val="8"/>
          <w:cs/>
        </w:rPr>
        <w:t>ซึ่งจดทะเบียนจัดตั้งและดำเนินธุรกิจในประเทศกัมพูชา</w:t>
      </w:r>
      <w:r w:rsidRPr="003E7406">
        <w:rPr>
          <w:spacing w:val="8"/>
        </w:rPr>
        <w:t xml:space="preserve"> </w:t>
      </w:r>
      <w:r w:rsidRPr="003E7406">
        <w:rPr>
          <w:spacing w:val="8"/>
          <w:cs/>
        </w:rPr>
        <w:t xml:space="preserve">ซึ่ง ณ วันที่ </w:t>
      </w:r>
      <w:r w:rsidR="00984B3F" w:rsidRPr="003E7406">
        <w:rPr>
          <w:spacing w:val="8"/>
          <w:lang w:val="en-US"/>
        </w:rPr>
        <w:t>30</w:t>
      </w:r>
      <w:r w:rsidRPr="003E7406">
        <w:rPr>
          <w:spacing w:val="8"/>
          <w:cs/>
        </w:rPr>
        <w:t xml:space="preserve"> </w:t>
      </w:r>
      <w:r w:rsidR="009C7213" w:rsidRPr="003E7406">
        <w:rPr>
          <w:rFonts w:hint="cs"/>
          <w:spacing w:val="8"/>
          <w:cs/>
        </w:rPr>
        <w:t>กันยายน</w:t>
      </w:r>
      <w:r w:rsidRPr="003E7406">
        <w:rPr>
          <w:spacing w:val="8"/>
          <w:cs/>
        </w:rPr>
        <w:t xml:space="preserve"> </w:t>
      </w:r>
      <w:r w:rsidR="00984B3F" w:rsidRPr="003E7406">
        <w:rPr>
          <w:spacing w:val="8"/>
          <w:lang w:val="en-US"/>
        </w:rPr>
        <w:t>2564</w:t>
      </w:r>
      <w:r w:rsidRPr="003E7406">
        <w:rPr>
          <w:spacing w:val="8"/>
          <w:cs/>
        </w:rPr>
        <w:t xml:space="preserve"> บริษัทอยู่ระหว่างการ</w:t>
      </w:r>
      <w:r w:rsidRPr="00916005">
        <w:rPr>
          <w:cs/>
        </w:rPr>
        <w:t>จดทะเบียนยกเลิกกิจการ</w:t>
      </w:r>
    </w:p>
    <w:p w14:paraId="7251CD06" w14:textId="77777777" w:rsidR="00916005" w:rsidRPr="00916005" w:rsidRDefault="00916005" w:rsidP="00916005">
      <w:pPr>
        <w:pStyle w:val="Bo-Blankline"/>
      </w:pPr>
    </w:p>
    <w:p w14:paraId="289D446E" w14:textId="631C23B4" w:rsidR="00916005" w:rsidRPr="00916005" w:rsidRDefault="00916005" w:rsidP="00916005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b w:val="0"/>
          <w:bCs w:val="0"/>
          <w:i/>
          <w:iCs/>
          <w:spacing w:val="-2"/>
          <w:cs/>
        </w:rPr>
      </w:pPr>
      <w:r w:rsidRPr="00916005">
        <w:rPr>
          <w:rFonts w:hint="cs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เมื่อวันที่ </w:t>
      </w:r>
      <w:r w:rsidR="00984B3F">
        <w:rPr>
          <w:b w:val="0"/>
          <w:bCs w:val="0"/>
        </w:rPr>
        <w:t>30</w:t>
      </w:r>
      <w:r w:rsidRPr="00916005">
        <w:rPr>
          <w:b w:val="0"/>
          <w:bCs w:val="0"/>
        </w:rPr>
        <w:t xml:space="preserve"> </w:t>
      </w:r>
      <w:r w:rsidR="009C7213">
        <w:rPr>
          <w:rFonts w:hint="cs"/>
          <w:b w:val="0"/>
          <w:bCs w:val="0"/>
          <w:cs/>
        </w:rPr>
        <w:t>กันยายน</w:t>
      </w:r>
      <w:r w:rsidRPr="00916005">
        <w:rPr>
          <w:rFonts w:hint="cs"/>
          <w:b w:val="0"/>
          <w:bCs w:val="0"/>
          <w:cs/>
        </w:rPr>
        <w:t xml:space="preserve"> </w:t>
      </w:r>
      <w:r w:rsidR="00984B3F">
        <w:rPr>
          <w:b w:val="0"/>
          <w:bCs w:val="0"/>
        </w:rPr>
        <w:t>2564</w:t>
      </w:r>
      <w:r w:rsidRPr="00916005">
        <w:rPr>
          <w:rFonts w:hint="cs"/>
          <w:b w:val="0"/>
          <w:bCs w:val="0"/>
          <w:cs/>
        </w:rPr>
        <w:t xml:space="preserve"> มีราคาปิดอยู่ที่</w:t>
      </w:r>
      <w:r w:rsidR="008C75BA">
        <w:rPr>
          <w:b w:val="0"/>
          <w:bCs w:val="0"/>
        </w:rPr>
        <w:t xml:space="preserve"> 4.24</w:t>
      </w:r>
      <w:r w:rsidRPr="00916005">
        <w:rPr>
          <w:rFonts w:hint="cs"/>
          <w:b w:val="0"/>
          <w:bCs w:val="0"/>
          <w:cs/>
        </w:rPr>
        <w:t xml:space="preserve"> บาท </w:t>
      </w:r>
      <w:r w:rsidRPr="00916005">
        <w:rPr>
          <w:rFonts w:hint="cs"/>
          <w:b w:val="0"/>
          <w:bCs w:val="0"/>
          <w:i/>
          <w:iCs/>
          <w:cs/>
        </w:rPr>
        <w:t>(</w:t>
      </w:r>
      <w:r w:rsidR="00984B3F">
        <w:rPr>
          <w:b w:val="0"/>
          <w:bCs w:val="0"/>
          <w:i/>
          <w:iCs/>
        </w:rPr>
        <w:t>31</w:t>
      </w:r>
      <w:r w:rsidRPr="00916005">
        <w:rPr>
          <w:rFonts w:hint="cs"/>
          <w:b w:val="0"/>
          <w:bCs w:val="0"/>
          <w:i/>
          <w:iCs/>
          <w:cs/>
        </w:rPr>
        <w:t xml:space="preserve"> ธันวาคม </w:t>
      </w:r>
      <w:r w:rsidR="00984B3F">
        <w:rPr>
          <w:b w:val="0"/>
          <w:bCs w:val="0"/>
          <w:i/>
          <w:iCs/>
        </w:rPr>
        <w:t>2563</w:t>
      </w:r>
      <w:r w:rsidRPr="00916005">
        <w:rPr>
          <w:b w:val="0"/>
          <w:bCs w:val="0"/>
          <w:i/>
          <w:iCs/>
        </w:rPr>
        <w:t xml:space="preserve">: </w:t>
      </w:r>
      <w:r w:rsidR="00984B3F">
        <w:rPr>
          <w:b w:val="0"/>
          <w:bCs w:val="0"/>
          <w:i/>
          <w:iCs/>
        </w:rPr>
        <w:t>4</w:t>
      </w:r>
      <w:r w:rsidRPr="00916005">
        <w:rPr>
          <w:b w:val="0"/>
          <w:bCs w:val="0"/>
          <w:i/>
          <w:iCs/>
        </w:rPr>
        <w:t>.</w:t>
      </w:r>
      <w:r w:rsidR="00984B3F">
        <w:rPr>
          <w:b w:val="0"/>
          <w:bCs w:val="0"/>
          <w:i/>
          <w:iCs/>
        </w:rPr>
        <w:t>28</w:t>
      </w:r>
      <w:r w:rsidRPr="00916005">
        <w:rPr>
          <w:b w:val="0"/>
          <w:bCs w:val="0"/>
          <w:i/>
          <w:iCs/>
        </w:rPr>
        <w:t xml:space="preserve"> </w:t>
      </w:r>
      <w:r w:rsidRPr="00916005">
        <w:rPr>
          <w:rFonts w:hint="cs"/>
          <w:b w:val="0"/>
          <w:bCs w:val="0"/>
          <w:i/>
          <w:iCs/>
          <w:cs/>
        </w:rPr>
        <w:t>บาท)</w:t>
      </w:r>
      <w:r w:rsidRPr="00916005">
        <w:rPr>
          <w:rFonts w:hint="cs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8C75BA">
        <w:rPr>
          <w:b w:val="0"/>
          <w:bCs w:val="0"/>
        </w:rPr>
        <w:t xml:space="preserve"> 25,016</w:t>
      </w:r>
      <w:r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cs/>
        </w:rPr>
        <w:t>ล้านบาท</w:t>
      </w:r>
      <w:r w:rsidRPr="00916005">
        <w:rPr>
          <w:b w:val="0"/>
          <w:bCs w:val="0"/>
        </w:rPr>
        <w:t xml:space="preserve"> </w:t>
      </w:r>
      <w:r w:rsidRPr="00916005">
        <w:rPr>
          <w:rFonts w:hint="cs"/>
          <w:b w:val="0"/>
          <w:bCs w:val="0"/>
          <w:i/>
          <w:iCs/>
          <w:cs/>
        </w:rPr>
        <w:t>(</w:t>
      </w:r>
      <w:r w:rsidR="00984B3F">
        <w:rPr>
          <w:b w:val="0"/>
          <w:bCs w:val="0"/>
          <w:i/>
          <w:iCs/>
        </w:rPr>
        <w:t>31</w:t>
      </w:r>
      <w:r w:rsidRPr="00916005">
        <w:rPr>
          <w:rFonts w:hint="cs"/>
          <w:b w:val="0"/>
          <w:bCs w:val="0"/>
          <w:i/>
          <w:iCs/>
          <w:cs/>
        </w:rPr>
        <w:t xml:space="preserve"> ธันวาคม </w:t>
      </w:r>
      <w:r w:rsidR="00984B3F">
        <w:rPr>
          <w:b w:val="0"/>
          <w:bCs w:val="0"/>
          <w:i/>
          <w:iCs/>
        </w:rPr>
        <w:t>2563</w:t>
      </w:r>
      <w:r w:rsidRPr="00916005">
        <w:rPr>
          <w:b w:val="0"/>
          <w:bCs w:val="0"/>
          <w:i/>
          <w:iCs/>
        </w:rPr>
        <w:t>:</w:t>
      </w:r>
      <w:r w:rsidRPr="00916005">
        <w:rPr>
          <w:rFonts w:hint="cs"/>
          <w:b w:val="0"/>
          <w:bCs w:val="0"/>
          <w:i/>
          <w:iCs/>
          <w:cs/>
        </w:rPr>
        <w:t xml:space="preserve"> </w:t>
      </w:r>
      <w:r w:rsidR="00984B3F">
        <w:rPr>
          <w:b w:val="0"/>
          <w:bCs w:val="0"/>
          <w:i/>
          <w:iCs/>
        </w:rPr>
        <w:t>25</w:t>
      </w:r>
      <w:r w:rsidRPr="00916005">
        <w:rPr>
          <w:b w:val="0"/>
          <w:bCs w:val="0"/>
          <w:i/>
          <w:iCs/>
        </w:rPr>
        <w:t>,</w:t>
      </w:r>
      <w:r w:rsidR="00984B3F">
        <w:rPr>
          <w:b w:val="0"/>
          <w:bCs w:val="0"/>
          <w:i/>
          <w:iCs/>
        </w:rPr>
        <w:t>252</w:t>
      </w:r>
      <w:r w:rsidRPr="00916005">
        <w:rPr>
          <w:rFonts w:hint="cs"/>
          <w:b w:val="0"/>
          <w:bCs w:val="0"/>
          <w:i/>
          <w:iCs/>
          <w:cs/>
        </w:rPr>
        <w:t xml:space="preserve"> ล้านบาท) </w:t>
      </w:r>
    </w:p>
    <w:p w14:paraId="1673A3E1" w14:textId="6D62AEE0" w:rsidR="00916005" w:rsidRPr="00916005" w:rsidRDefault="00916005" w:rsidP="005C2785">
      <w:pPr>
        <w:pStyle w:val="Bo-Blankline"/>
      </w:pPr>
    </w:p>
    <w:p w14:paraId="6AF0B31D" w14:textId="2EB8EADC" w:rsidR="00916005" w:rsidRPr="00916005" w:rsidRDefault="00916005" w:rsidP="00916005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1600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</w:t>
      </w:r>
      <w:r w:rsidR="00F52CC8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7DDBCACC" w14:textId="73FFE506" w:rsidR="00916005" w:rsidRDefault="00916005" w:rsidP="005C2785">
      <w:pPr>
        <w:pStyle w:val="Bo-Blankline"/>
      </w:pPr>
    </w:p>
    <w:p w14:paraId="3480B5A1" w14:textId="094B09A6" w:rsidR="00F02341" w:rsidRDefault="00F02341" w:rsidP="00F02341">
      <w:pPr>
        <w:pStyle w:val="Bo-C1Content"/>
      </w:pPr>
      <w:r w:rsidRPr="00916005">
        <w:rPr>
          <w:cs/>
        </w:rPr>
        <w:t>กลุ่มบริษัทไม่</w:t>
      </w:r>
      <w:r w:rsidRPr="00916005">
        <w:rPr>
          <w:rFonts w:hint="cs"/>
          <w:cs/>
        </w:rPr>
        <w:t>ได้</w:t>
      </w:r>
      <w:r w:rsidRPr="00916005">
        <w:rPr>
          <w:cs/>
        </w:rPr>
        <w:t>รับรู้</w:t>
      </w:r>
      <w:r w:rsidRPr="00916005">
        <w:rPr>
          <w:rFonts w:hint="cs"/>
          <w:cs/>
        </w:rPr>
        <w:t>ส่วนแบ่งผล</w:t>
      </w:r>
      <w:r w:rsidRPr="00916005">
        <w:rPr>
          <w:cs/>
        </w:rPr>
        <w:t>ขาดทุน</w:t>
      </w:r>
      <w:r w:rsidRPr="00916005">
        <w:rPr>
          <w:rFonts w:hint="cs"/>
          <w:cs/>
        </w:rPr>
        <w:t>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916005">
        <w:t xml:space="preserve"> </w:t>
      </w:r>
      <w:r w:rsidRPr="00916005">
        <w:rPr>
          <w:cs/>
        </w:rPr>
        <w:br/>
      </w:r>
      <w:r w:rsidR="00984B3F">
        <w:rPr>
          <w:lang w:val="en-US"/>
        </w:rPr>
        <w:t>30</w:t>
      </w:r>
      <w:r w:rsidRPr="00916005">
        <w:rPr>
          <w:lang w:val="en-US"/>
        </w:rPr>
        <w:t xml:space="preserve"> </w:t>
      </w:r>
      <w:r w:rsidR="00D32DF3">
        <w:rPr>
          <w:rFonts w:hint="cs"/>
          <w:cs/>
          <w:lang w:val="en-US"/>
        </w:rPr>
        <w:t>กันยายน</w:t>
      </w:r>
      <w:r w:rsidRPr="00916005">
        <w:rPr>
          <w:rFonts w:hint="cs"/>
          <w:cs/>
          <w:lang w:val="en-US"/>
        </w:rPr>
        <w:t xml:space="preserve"> </w:t>
      </w:r>
      <w:r w:rsidR="00984B3F">
        <w:rPr>
          <w:lang w:val="en-US"/>
        </w:rPr>
        <w:t>2564</w:t>
      </w:r>
      <w:r w:rsidRPr="00916005">
        <w:rPr>
          <w:lang w:val="en-US"/>
        </w:rPr>
        <w:t xml:space="preserve"> </w:t>
      </w:r>
      <w:r w:rsidRPr="00916005">
        <w:rPr>
          <w:rFonts w:hint="cs"/>
          <w:cs/>
          <w:lang w:val="en-US"/>
        </w:rPr>
        <w:t>กลุ่มบริษัทยังมีส่วนแบ่ง</w:t>
      </w:r>
      <w:r w:rsidRPr="00916005">
        <w:rPr>
          <w:rFonts w:hint="cs"/>
          <w:cs/>
        </w:rPr>
        <w:t>ผลขาดทุนสะสมที่ยังไม่รับรู้ของบริษัทร่วมจำนวน</w:t>
      </w:r>
      <w:r w:rsidR="008C75BA">
        <w:t xml:space="preserve"> 985</w:t>
      </w:r>
      <w:r w:rsidRPr="00916005">
        <w:rPr>
          <w:rFonts w:hint="cs"/>
          <w:cs/>
        </w:rPr>
        <w:t xml:space="preserve"> ล้าน</w:t>
      </w:r>
      <w:r w:rsidRPr="00916005">
        <w:rPr>
          <w:rFonts w:hint="cs"/>
          <w:spacing w:val="-2"/>
          <w:cs/>
        </w:rPr>
        <w:t xml:space="preserve">บาท </w:t>
      </w:r>
      <w:r w:rsidRPr="00916005">
        <w:rPr>
          <w:spacing w:val="-2"/>
          <w:cs/>
        </w:rPr>
        <w:br/>
      </w:r>
      <w:r w:rsidRPr="00916005">
        <w:rPr>
          <w:rFonts w:hint="cs"/>
          <w:i/>
          <w:iCs/>
          <w:spacing w:val="-2"/>
          <w:cs/>
        </w:rPr>
        <w:t>(</w:t>
      </w:r>
      <w:r w:rsidR="00984B3F">
        <w:rPr>
          <w:i/>
          <w:iCs/>
          <w:spacing w:val="-2"/>
          <w:lang w:val="en-US"/>
        </w:rPr>
        <w:t>30</w:t>
      </w:r>
      <w:r w:rsidRPr="00916005">
        <w:rPr>
          <w:rFonts w:hint="cs"/>
          <w:i/>
          <w:iCs/>
          <w:spacing w:val="-2"/>
          <w:cs/>
        </w:rPr>
        <w:t xml:space="preserve"> </w:t>
      </w:r>
      <w:r w:rsidR="00D32DF3">
        <w:rPr>
          <w:rFonts w:hint="cs"/>
          <w:i/>
          <w:iCs/>
          <w:spacing w:val="-2"/>
          <w:cs/>
        </w:rPr>
        <w:t>กันยายน</w:t>
      </w:r>
      <w:r w:rsidRPr="00916005">
        <w:rPr>
          <w:rFonts w:hint="cs"/>
          <w:i/>
          <w:iCs/>
          <w:spacing w:val="-2"/>
          <w:cs/>
        </w:rPr>
        <w:t xml:space="preserve"> </w:t>
      </w:r>
      <w:r w:rsidR="00984B3F">
        <w:rPr>
          <w:i/>
          <w:iCs/>
          <w:spacing w:val="-2"/>
          <w:lang w:val="en-US"/>
        </w:rPr>
        <w:t>2563</w:t>
      </w:r>
      <w:r w:rsidRPr="00916005">
        <w:rPr>
          <w:i/>
          <w:iCs/>
          <w:spacing w:val="-2"/>
          <w:lang w:val="en-US"/>
        </w:rPr>
        <w:t>:</w:t>
      </w:r>
      <w:r w:rsidR="00147B17">
        <w:rPr>
          <w:i/>
          <w:iCs/>
          <w:spacing w:val="-2"/>
          <w:lang w:val="en-US"/>
        </w:rPr>
        <w:t xml:space="preserve"> 985</w:t>
      </w:r>
      <w:r w:rsidRPr="00916005">
        <w:rPr>
          <w:i/>
          <w:iCs/>
          <w:lang w:val="en-US"/>
        </w:rPr>
        <w:t xml:space="preserve"> </w:t>
      </w:r>
      <w:r w:rsidRPr="00916005">
        <w:rPr>
          <w:rFonts w:hint="cs"/>
          <w:i/>
          <w:iCs/>
          <w:cs/>
        </w:rPr>
        <w:t>ล้านบาท</w:t>
      </w:r>
      <w:r w:rsidRPr="00916005">
        <w:rPr>
          <w:rFonts w:hint="cs"/>
          <w:i/>
          <w:iCs/>
          <w:cs/>
          <w:lang w:val="en-US"/>
        </w:rPr>
        <w:t>)</w:t>
      </w:r>
      <w:r w:rsidRPr="00916005">
        <w:rPr>
          <w:rFonts w:hint="cs"/>
          <w:cs/>
          <w:lang w:val="en-US"/>
        </w:rPr>
        <w:t xml:space="preserve"> </w:t>
      </w:r>
      <w:r w:rsidRPr="00916005">
        <w:rPr>
          <w:rFonts w:hint="cs"/>
          <w:spacing w:val="4"/>
          <w:cs/>
          <w:lang w:val="en-US"/>
        </w:rPr>
        <w:t>ก</w:t>
      </w:r>
      <w:r w:rsidRPr="00916005">
        <w:rPr>
          <w:cs/>
        </w:rPr>
        <w:t>ลุ่มบริษัทไม่มีภาระ</w:t>
      </w:r>
      <w:r w:rsidRPr="00916005">
        <w:rPr>
          <w:rFonts w:hint="cs"/>
          <w:cs/>
        </w:rPr>
        <w:t>หนี้สินที่เกี่ยวเนื่องกับผล</w:t>
      </w:r>
      <w:r w:rsidRPr="00916005">
        <w:rPr>
          <w:cs/>
        </w:rPr>
        <w:t>ขาดทุน</w:t>
      </w:r>
      <w:r w:rsidRPr="00916005">
        <w:rPr>
          <w:rFonts w:hint="cs"/>
          <w:cs/>
        </w:rPr>
        <w:t>นี้</w:t>
      </w:r>
    </w:p>
    <w:p w14:paraId="7B77B01D" w14:textId="0CD74267" w:rsidR="00B71F07" w:rsidRDefault="00B71F07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EB7ABB5" w14:textId="73DA11CB" w:rsidR="00E27F51" w:rsidRDefault="000767D4" w:rsidP="00F02341">
      <w:pPr>
        <w:pStyle w:val="Bo-C1Content"/>
        <w:rPr>
          <w:cs/>
        </w:rPr>
      </w:pPr>
      <w:r w:rsidRPr="00092526">
        <w:rPr>
          <w:rFonts w:hint="cs"/>
          <w:cs/>
        </w:rPr>
        <w:lastRenderedPageBreak/>
        <w:t>ความสัมพันธ์ที่มีกับบริษัทย่อยและบริษัทร่วม มีดังต่อไปนี้</w:t>
      </w:r>
    </w:p>
    <w:p w14:paraId="0FE97CC7" w14:textId="614BE77A" w:rsidR="00E27F51" w:rsidRDefault="00E27F51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39D3C9F1" wp14:editId="179FF830">
            <wp:simplePos x="0" y="0"/>
            <wp:positionH relativeFrom="column">
              <wp:posOffset>396240</wp:posOffset>
            </wp:positionH>
            <wp:positionV relativeFrom="paragraph">
              <wp:posOffset>238125</wp:posOffset>
            </wp:positionV>
            <wp:extent cx="5724525" cy="7993380"/>
            <wp:effectExtent l="0" t="0" r="9525" b="7620"/>
            <wp:wrapThrough wrapText="bothSides">
              <wp:wrapPolygon edited="0">
                <wp:start x="7835" y="0"/>
                <wp:lineTo x="7691" y="154"/>
                <wp:lineTo x="7763" y="721"/>
                <wp:lineTo x="10710" y="824"/>
                <wp:lineTo x="2803" y="1184"/>
                <wp:lineTo x="2228" y="1287"/>
                <wp:lineTo x="2228" y="1647"/>
                <wp:lineTo x="0" y="1802"/>
                <wp:lineTo x="0" y="2677"/>
                <wp:lineTo x="72" y="3809"/>
                <wp:lineTo x="431" y="4118"/>
                <wp:lineTo x="1078" y="4118"/>
                <wp:lineTo x="1078" y="4324"/>
                <wp:lineTo x="2372" y="4942"/>
                <wp:lineTo x="2803" y="4942"/>
                <wp:lineTo x="2803" y="7413"/>
                <wp:lineTo x="1222" y="7722"/>
                <wp:lineTo x="934" y="7825"/>
                <wp:lineTo x="934" y="8854"/>
                <wp:lineTo x="3163" y="9060"/>
                <wp:lineTo x="11070" y="9060"/>
                <wp:lineTo x="11070" y="17760"/>
                <wp:lineTo x="11573" y="18120"/>
                <wp:lineTo x="12148" y="18120"/>
                <wp:lineTo x="12220" y="19767"/>
                <wp:lineTo x="503" y="20540"/>
                <wp:lineTo x="431" y="21363"/>
                <wp:lineTo x="12292" y="21569"/>
                <wp:lineTo x="15814" y="21569"/>
                <wp:lineTo x="16029" y="21415"/>
                <wp:lineTo x="16461" y="20745"/>
                <wp:lineTo x="16389" y="18532"/>
                <wp:lineTo x="16029" y="18120"/>
                <wp:lineTo x="15957" y="17451"/>
                <wp:lineTo x="18904" y="17296"/>
                <wp:lineTo x="21564" y="16936"/>
                <wp:lineTo x="21564" y="4530"/>
                <wp:lineTo x="21277" y="3449"/>
                <wp:lineTo x="21061" y="3295"/>
                <wp:lineTo x="21492" y="2008"/>
                <wp:lineTo x="20917" y="1802"/>
                <wp:lineTo x="18976" y="1647"/>
                <wp:lineTo x="19120" y="1287"/>
                <wp:lineTo x="17970" y="1184"/>
                <wp:lineTo x="11070" y="824"/>
                <wp:lineTo x="13442" y="824"/>
                <wp:lineTo x="14160" y="618"/>
                <wp:lineTo x="14017" y="0"/>
                <wp:lineTo x="7835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14"/>
                    <a:stretch/>
                  </pic:blipFill>
                  <pic:spPr bwMode="auto">
                    <a:xfrm>
                      <a:off x="0" y="0"/>
                      <a:ext cx="5724525" cy="799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s/>
        </w:rPr>
        <w:br w:type="page"/>
      </w:r>
    </w:p>
    <w:p w14:paraId="2BA9FD51" w14:textId="7931B85B" w:rsidR="00E124B0" w:rsidRPr="00E663CA" w:rsidRDefault="00276D5A" w:rsidP="00026E6A">
      <w:pPr>
        <w:pStyle w:val="Caption"/>
        <w:ind w:hanging="900"/>
      </w:pPr>
      <w:r w:rsidRPr="00276D5A">
        <w:rPr>
          <w:cs/>
        </w:rPr>
        <w:lastRenderedPageBreak/>
        <w:t>ที่ดิน อาคารและอุปกรณ์</w:t>
      </w:r>
    </w:p>
    <w:p w14:paraId="6439DA5B" w14:textId="77777777" w:rsidR="005F0007" w:rsidRDefault="005F0007" w:rsidP="005F0007">
      <w:pPr>
        <w:pStyle w:val="Bo-Blankline"/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170"/>
        <w:gridCol w:w="1350"/>
        <w:gridCol w:w="180"/>
        <w:gridCol w:w="1258"/>
      </w:tblGrid>
      <w:tr w:rsidR="005F0007" w:rsidRPr="005F0007" w14:paraId="04FD7BFC" w14:textId="77777777" w:rsidTr="00F543A9">
        <w:trPr>
          <w:cantSplit/>
          <w:tblHeader/>
        </w:trPr>
        <w:tc>
          <w:tcPr>
            <w:tcW w:w="5220" w:type="dxa"/>
            <w:vAlign w:val="bottom"/>
            <w:hideMark/>
          </w:tcPr>
          <w:p w14:paraId="3A90BB5F" w14:textId="533C4F25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76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151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076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767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41510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0767D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5D70F803" w14:textId="77777777" w:rsidR="005F0007" w:rsidRPr="00F543A9" w:rsidRDefault="005F000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 w:val="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  <w:hideMark/>
          </w:tcPr>
          <w:p w14:paraId="51E77663" w14:textId="297C6600" w:rsidR="005F0007" w:rsidRPr="005F0007" w:rsidRDefault="005F0007">
            <w:pPr>
              <w:tabs>
                <w:tab w:val="left" w:pos="720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F00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  <w:vAlign w:val="bottom"/>
          </w:tcPr>
          <w:p w14:paraId="37B59200" w14:textId="77777777" w:rsidR="005F0007" w:rsidRPr="005F0007" w:rsidRDefault="005F000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258" w:type="dxa"/>
            <w:vAlign w:val="bottom"/>
            <w:hideMark/>
          </w:tcPr>
          <w:p w14:paraId="4BAEE244" w14:textId="77777777" w:rsidR="005F0007" w:rsidRPr="0062158D" w:rsidRDefault="005F0007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6215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0F2B237F" w14:textId="3CAD2933" w:rsidR="005F0007" w:rsidRPr="005F0007" w:rsidRDefault="005F0007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2158D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  <w:r w:rsidRPr="005F000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5F0007" w:rsidRPr="005F0007" w14:paraId="43053500" w14:textId="77777777" w:rsidTr="00F543A9">
        <w:trPr>
          <w:cantSplit/>
        </w:trPr>
        <w:tc>
          <w:tcPr>
            <w:tcW w:w="5220" w:type="dxa"/>
          </w:tcPr>
          <w:p w14:paraId="0B8A128B" w14:textId="77777777" w:rsidR="005F0007" w:rsidRPr="005F0007" w:rsidRDefault="005F00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70" w:type="dxa"/>
          </w:tcPr>
          <w:p w14:paraId="4AF6277A" w14:textId="77777777" w:rsidR="005F0007" w:rsidRPr="005F0007" w:rsidRDefault="005F0007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8" w:type="dxa"/>
            <w:gridSpan w:val="3"/>
            <w:hideMark/>
          </w:tcPr>
          <w:p w14:paraId="60554A03" w14:textId="49AEE179" w:rsidR="005F0007" w:rsidRPr="005F0007" w:rsidRDefault="005F000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F0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F0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0007" w:rsidRPr="000767D4" w14:paraId="68ACC9FF" w14:textId="77777777" w:rsidTr="00DA5838">
        <w:trPr>
          <w:cantSplit/>
        </w:trPr>
        <w:tc>
          <w:tcPr>
            <w:tcW w:w="5220" w:type="dxa"/>
            <w:hideMark/>
          </w:tcPr>
          <w:p w14:paraId="39CF07A8" w14:textId="77777777" w:rsidR="005F0007" w:rsidRPr="000767D4" w:rsidRDefault="005F00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67D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56659CE2" w14:textId="77777777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4076AD" w14:textId="0F3AD91E" w:rsidR="005F0007" w:rsidRPr="000767D4" w:rsidRDefault="0005210A">
            <w:pPr>
              <w:pStyle w:val="acctfourfigures"/>
              <w:tabs>
                <w:tab w:val="left" w:pos="72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4,634,10</w:t>
            </w:r>
            <w:r w:rsidR="00282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2B1585E5" w14:textId="77777777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8" w:type="dxa"/>
          </w:tcPr>
          <w:p w14:paraId="73BE5AC2" w14:textId="690C7469" w:rsidR="005F0007" w:rsidRPr="000767D4" w:rsidRDefault="00043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1,819,886</w:t>
            </w:r>
          </w:p>
        </w:tc>
      </w:tr>
      <w:tr w:rsidR="005F0007" w:rsidRPr="000767D4" w14:paraId="06002BAA" w14:textId="77777777" w:rsidTr="00DA5838">
        <w:trPr>
          <w:cantSplit/>
        </w:trPr>
        <w:tc>
          <w:tcPr>
            <w:tcW w:w="5220" w:type="dxa"/>
            <w:hideMark/>
          </w:tcPr>
          <w:p w14:paraId="3D507787" w14:textId="77777777" w:rsidR="005F0007" w:rsidRPr="000767D4" w:rsidRDefault="005F000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67D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53065B58" w14:textId="77777777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5EB2EFD" w14:textId="401D4EC3" w:rsidR="005F0007" w:rsidRPr="000767D4" w:rsidRDefault="0005210A">
            <w:pPr>
              <w:pStyle w:val="acctfourfigures"/>
              <w:tabs>
                <w:tab w:val="left" w:pos="72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15,397</w:t>
            </w:r>
          </w:p>
        </w:tc>
        <w:tc>
          <w:tcPr>
            <w:tcW w:w="180" w:type="dxa"/>
          </w:tcPr>
          <w:p w14:paraId="1A766898" w14:textId="77777777" w:rsidR="005F0007" w:rsidRPr="000767D4" w:rsidRDefault="005F0007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B974A09" w14:textId="40807AC0" w:rsidR="005F0007" w:rsidRPr="000767D4" w:rsidRDefault="00043AF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11,08</w:t>
            </w:r>
            <w:r w:rsidR="0080050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6F2CBD38" w14:textId="77777777" w:rsidR="0056380F" w:rsidRPr="000767D4" w:rsidRDefault="0056380F" w:rsidP="00793A08">
      <w:pPr>
        <w:pStyle w:val="Bo-Blankline"/>
      </w:pPr>
    </w:p>
    <w:p w14:paraId="3E21BB77" w14:textId="4D0CE488" w:rsidR="002B5A0A" w:rsidRPr="00886E1B" w:rsidRDefault="002B5A0A" w:rsidP="00886E1B">
      <w:pPr>
        <w:pStyle w:val="Bo-Blankline"/>
        <w:rPr>
          <w:b/>
          <w:bCs/>
          <w:i/>
          <w:iCs/>
          <w:sz w:val="30"/>
          <w:szCs w:val="30"/>
        </w:rPr>
      </w:pPr>
      <w:r w:rsidRPr="00886E1B">
        <w:rPr>
          <w:rFonts w:hint="cs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4B46B8" w:rsidRDefault="002B5A0A" w:rsidP="00E46A34">
      <w:pPr>
        <w:pStyle w:val="Bo-Blankline"/>
      </w:pPr>
    </w:p>
    <w:p w14:paraId="36415B27" w14:textId="45261C8E" w:rsidR="002B5A0A" w:rsidRPr="006E3A13" w:rsidRDefault="002B5A0A" w:rsidP="00D714FC">
      <w:pPr>
        <w:pStyle w:val="Bo-C1Content"/>
        <w:rPr>
          <w:spacing w:val="6"/>
          <w:lang w:val="en-US"/>
        </w:rPr>
      </w:pPr>
      <w:r w:rsidRPr="006E3A13">
        <w:rPr>
          <w:rFonts w:hint="cs"/>
          <w:cs/>
          <w:lang w:val="en-US"/>
        </w:rPr>
        <w:t xml:space="preserve">ณ วันที่ </w:t>
      </w:r>
      <w:r w:rsidR="00984B3F">
        <w:rPr>
          <w:lang w:val="en-US"/>
        </w:rPr>
        <w:t>30</w:t>
      </w:r>
      <w:r w:rsidR="000F489F" w:rsidRPr="006E3A13">
        <w:rPr>
          <w:rFonts w:hint="cs"/>
          <w:lang w:val="en-US"/>
        </w:rPr>
        <w:t xml:space="preserve"> </w:t>
      </w:r>
      <w:r w:rsidR="001360BA">
        <w:rPr>
          <w:rFonts w:hint="cs"/>
          <w:cs/>
          <w:lang w:val="en-US"/>
        </w:rPr>
        <w:t>กันยายน</w:t>
      </w:r>
      <w:r w:rsidR="00E851DF" w:rsidRPr="006E3A13">
        <w:rPr>
          <w:rFonts w:hint="cs"/>
          <w:lang w:val="en-US"/>
        </w:rPr>
        <w:t xml:space="preserve"> </w:t>
      </w:r>
      <w:r w:rsidR="00984B3F">
        <w:rPr>
          <w:lang w:val="en-US"/>
        </w:rPr>
        <w:t>2564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ที่ดิน อาคาร เครื่องจักรและอุปกรณ์ของบริษัท</w:t>
      </w:r>
      <w:r w:rsidR="00CA7D2A" w:rsidRPr="006E3A13">
        <w:rPr>
          <w:rFonts w:hint="cs"/>
          <w:cs/>
          <w:lang w:val="en-US"/>
        </w:rPr>
        <w:t>มี</w:t>
      </w:r>
      <w:r w:rsidRPr="006E3A13">
        <w:rPr>
          <w:rFonts w:hint="cs"/>
          <w:cs/>
          <w:lang w:val="en-US"/>
        </w:rPr>
        <w:t>มูลค่า</w:t>
      </w:r>
      <w:r w:rsidR="00D714FC" w:rsidRPr="006E3A13">
        <w:rPr>
          <w:rFonts w:hint="cs"/>
          <w:cs/>
          <w:lang w:val="en-US"/>
        </w:rPr>
        <w:t>สุทธิ</w:t>
      </w:r>
      <w:r w:rsidRPr="006E3A13">
        <w:rPr>
          <w:rFonts w:hint="cs"/>
          <w:cs/>
          <w:lang w:val="en-US"/>
        </w:rPr>
        <w:t>ตามบัญชีจำนวน</w:t>
      </w:r>
      <w:r w:rsidR="00D714FC" w:rsidRPr="006E3A13">
        <w:rPr>
          <w:rFonts w:hint="cs"/>
          <w:cs/>
          <w:lang w:val="en-US"/>
        </w:rPr>
        <w:br/>
      </w:r>
      <w:r w:rsidR="003A54F8">
        <w:rPr>
          <w:lang w:val="en-US"/>
        </w:rPr>
        <w:t>5,611</w:t>
      </w:r>
      <w:r w:rsidRPr="006E3A13">
        <w:rPr>
          <w:rFonts w:hint="cs"/>
          <w:lang w:val="en-US"/>
        </w:rPr>
        <w:t xml:space="preserve"> </w:t>
      </w:r>
      <w:r w:rsidRPr="006E3A13">
        <w:rPr>
          <w:rFonts w:hint="cs"/>
          <w:cs/>
          <w:lang w:val="en-US"/>
        </w:rPr>
        <w:t>ล้านบาท</w:t>
      </w:r>
      <w:r w:rsidRPr="006E3A13">
        <w:rPr>
          <w:rFonts w:hint="cs"/>
          <w:spacing w:val="6"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>(</w:t>
      </w:r>
      <w:r w:rsidR="00984B3F">
        <w:rPr>
          <w:rFonts w:hint="cs"/>
          <w:i/>
          <w:iCs/>
          <w:lang w:val="en-US"/>
        </w:rPr>
        <w:t>31</w:t>
      </w:r>
      <w:r w:rsidRPr="006E3A13">
        <w:rPr>
          <w:rFonts w:hint="cs"/>
          <w:i/>
          <w:iCs/>
          <w:lang w:val="en-US"/>
        </w:rPr>
        <w:t xml:space="preserve"> </w:t>
      </w:r>
      <w:r w:rsidRPr="006E3A13">
        <w:rPr>
          <w:rFonts w:hint="cs"/>
          <w:i/>
          <w:iCs/>
          <w:cs/>
          <w:lang w:val="en-US"/>
        </w:rPr>
        <w:t xml:space="preserve">ธันวาคม </w:t>
      </w:r>
      <w:r w:rsidR="00984B3F">
        <w:rPr>
          <w:rFonts w:hint="cs"/>
          <w:i/>
          <w:iCs/>
          <w:lang w:val="en-US"/>
        </w:rPr>
        <w:t>256</w:t>
      </w:r>
      <w:r w:rsidR="00984B3F">
        <w:rPr>
          <w:i/>
          <w:iCs/>
          <w:lang w:val="en-US"/>
        </w:rPr>
        <w:t>3</w:t>
      </w:r>
      <w:r w:rsidRPr="00746C0C">
        <w:rPr>
          <w:rFonts w:hint="cs"/>
          <w:i/>
          <w:iCs/>
          <w:lang w:val="en-US"/>
        </w:rPr>
        <w:t xml:space="preserve">: </w:t>
      </w:r>
      <w:r w:rsidR="00984B3F">
        <w:rPr>
          <w:i/>
          <w:iCs/>
          <w:lang w:val="en-US"/>
        </w:rPr>
        <w:t>5</w:t>
      </w:r>
      <w:r w:rsidR="00330030">
        <w:rPr>
          <w:i/>
          <w:iCs/>
          <w:lang w:val="en-US"/>
        </w:rPr>
        <w:t>,</w:t>
      </w:r>
      <w:r w:rsidR="00984B3F">
        <w:rPr>
          <w:i/>
          <w:iCs/>
          <w:lang w:val="en-US"/>
        </w:rPr>
        <w:t>363</w:t>
      </w:r>
      <w:r w:rsidRPr="00746C0C">
        <w:rPr>
          <w:rFonts w:hint="cs"/>
          <w:i/>
          <w:iCs/>
          <w:lang w:val="en-US"/>
        </w:rPr>
        <w:t xml:space="preserve"> </w:t>
      </w:r>
      <w:r w:rsidRPr="00746C0C">
        <w:rPr>
          <w:rFonts w:hint="cs"/>
          <w:i/>
          <w:iCs/>
          <w:cs/>
          <w:lang w:val="en-US"/>
        </w:rPr>
        <w:t>ล้านบาท</w:t>
      </w:r>
      <w:r w:rsidRPr="006E3A13">
        <w:rPr>
          <w:rFonts w:hint="cs"/>
          <w:i/>
          <w:iCs/>
          <w:cs/>
          <w:lang w:val="en-US"/>
        </w:rPr>
        <w:t>)</w:t>
      </w:r>
      <w:r w:rsidRPr="006E3A13">
        <w:rPr>
          <w:rFonts w:hint="cs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DFB33D5" w14:textId="6B5093D3" w:rsidR="00916005" w:rsidRDefault="00916005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12968941" w14:textId="77777777" w:rsidR="00257FD2" w:rsidRPr="00257FD2" w:rsidRDefault="00257FD2" w:rsidP="00257FD2">
      <w:pPr>
        <w:pStyle w:val="Bo-Blankline"/>
        <w:rPr>
          <w:b/>
          <w:bCs/>
          <w:i/>
          <w:iCs/>
          <w:sz w:val="30"/>
          <w:szCs w:val="30"/>
        </w:rPr>
      </w:pPr>
      <w:r w:rsidRPr="00257FD2">
        <w:rPr>
          <w:b/>
          <w:bCs/>
          <w:i/>
          <w:iCs/>
          <w:sz w:val="30"/>
          <w:szCs w:val="30"/>
          <w:cs/>
        </w:rPr>
        <w:t>สินทรัพย์เพื่อการสำรวจปิโตรเลียม</w:t>
      </w:r>
    </w:p>
    <w:p w14:paraId="341C4DC4" w14:textId="77777777" w:rsidR="00257FD2" w:rsidRPr="00257FD2" w:rsidRDefault="00257FD2" w:rsidP="00257FD2">
      <w:pPr>
        <w:pStyle w:val="Bo-Blankline"/>
        <w:rPr>
          <w:lang w:val="en-US"/>
        </w:rPr>
      </w:pPr>
    </w:p>
    <w:p w14:paraId="1245C3C6" w14:textId="009C00F4" w:rsidR="00AD47B8" w:rsidRPr="00257FD2" w:rsidRDefault="00257FD2" w:rsidP="004E6E90">
      <w:pPr>
        <w:pStyle w:val="Bo-Blankline"/>
        <w:jc w:val="thaiDistribute"/>
        <w:rPr>
          <w:spacing w:val="8"/>
          <w:sz w:val="30"/>
          <w:szCs w:val="30"/>
        </w:rPr>
      </w:pPr>
      <w:r w:rsidRPr="00257FD2">
        <w:rPr>
          <w:spacing w:val="8"/>
          <w:sz w:val="30"/>
          <w:szCs w:val="30"/>
          <w:cs/>
        </w:rPr>
        <w:t xml:space="preserve">สำหรับสินทรัพย์เพื่อการสำรวจปิโตรเลียมมูลค่าสุทธิทางบัญชี ณ วันที่ </w:t>
      </w:r>
      <w:r w:rsidR="00984B3F">
        <w:rPr>
          <w:spacing w:val="8"/>
          <w:sz w:val="30"/>
          <w:szCs w:val="30"/>
          <w:lang w:val="en-US"/>
        </w:rPr>
        <w:t>31</w:t>
      </w:r>
      <w:r w:rsidRPr="00257FD2">
        <w:rPr>
          <w:spacing w:val="8"/>
          <w:sz w:val="30"/>
          <w:szCs w:val="30"/>
          <w:cs/>
        </w:rPr>
        <w:t xml:space="preserve"> ธันวาคม </w:t>
      </w:r>
      <w:r w:rsidR="00984B3F">
        <w:rPr>
          <w:spacing w:val="8"/>
          <w:sz w:val="30"/>
          <w:szCs w:val="30"/>
          <w:lang w:val="en-US"/>
        </w:rPr>
        <w:t>2562</w:t>
      </w:r>
      <w:r w:rsidRPr="00257FD2">
        <w:rPr>
          <w:spacing w:val="8"/>
          <w:sz w:val="30"/>
          <w:szCs w:val="30"/>
          <w:cs/>
        </w:rPr>
        <w:t xml:space="preserve"> มีจำนวนเงินรวม </w:t>
      </w:r>
      <w:r w:rsidR="00984B3F">
        <w:rPr>
          <w:spacing w:val="8"/>
          <w:sz w:val="30"/>
          <w:szCs w:val="30"/>
          <w:lang w:val="en-US"/>
        </w:rPr>
        <w:t>1</w:t>
      </w:r>
      <w:r w:rsidRPr="00257FD2">
        <w:rPr>
          <w:spacing w:val="8"/>
          <w:sz w:val="30"/>
          <w:szCs w:val="30"/>
        </w:rPr>
        <w:t>,</w:t>
      </w:r>
      <w:r w:rsidR="00984B3F">
        <w:rPr>
          <w:spacing w:val="8"/>
          <w:sz w:val="30"/>
          <w:szCs w:val="30"/>
          <w:lang w:val="en-US"/>
        </w:rPr>
        <w:t>388</w:t>
      </w:r>
      <w:r w:rsidRPr="00257FD2">
        <w:rPr>
          <w:spacing w:val="8"/>
          <w:sz w:val="30"/>
          <w:szCs w:val="30"/>
          <w:cs/>
        </w:rPr>
        <w:t xml:space="preserve"> ล้านบาท ในเดือนมิถุนายน </w:t>
      </w:r>
      <w:r w:rsidR="00984B3F">
        <w:rPr>
          <w:spacing w:val="8"/>
          <w:sz w:val="30"/>
          <w:szCs w:val="30"/>
          <w:lang w:val="en-US"/>
        </w:rPr>
        <w:t>2563</w:t>
      </w:r>
      <w:r w:rsidRPr="00257FD2">
        <w:rPr>
          <w:spacing w:val="8"/>
          <w:sz w:val="30"/>
          <w:szCs w:val="30"/>
          <w:cs/>
        </w:rPr>
        <w:t xml:space="preserve"> บริษัทย่อยแห่งหนึ่งได้ขอขยายเวลาสำรวจปิโตรเลียมช่วงที่สามต่อไปจนถึงเดือนมกราคม </w:t>
      </w:r>
      <w:r w:rsidR="00984B3F">
        <w:rPr>
          <w:spacing w:val="8"/>
          <w:sz w:val="30"/>
          <w:szCs w:val="30"/>
          <w:lang w:val="en-US"/>
        </w:rPr>
        <w:t>2564</w:t>
      </w:r>
      <w:r w:rsidRPr="00257FD2">
        <w:rPr>
          <w:spacing w:val="8"/>
          <w:sz w:val="30"/>
          <w:szCs w:val="30"/>
          <w:cs/>
        </w:rPr>
        <w:t xml:space="preserve"> จากการศึกษาของบริษัทที่ปรึกษาและจากประเมินของบริษัทย่อยดังกล่าวพบว่ายังเป็นพื้นที่ที่มีศักยภาพทางปิโตรเลียม ถ้าทำการสำรวจเพิ่มเติมและขุดเจาะสำรวจปิโตรเลียมหลุมถัดไป โอกาสจะพบปิโตรเลียมก็จะมีมาก</w:t>
      </w:r>
    </w:p>
    <w:p w14:paraId="022BAD61" w14:textId="65860EBD" w:rsidR="00916005" w:rsidRDefault="00916005" w:rsidP="000767D4">
      <w:pPr>
        <w:pStyle w:val="Bo-Blankline"/>
        <w:jc w:val="thaiDistribute"/>
        <w:rPr>
          <w:lang w:val="en-US"/>
        </w:rPr>
      </w:pPr>
    </w:p>
    <w:p w14:paraId="13EFED54" w14:textId="502841BF" w:rsidR="00257FD2" w:rsidRPr="00A13A62" w:rsidRDefault="004E6E90" w:rsidP="004E6E90">
      <w:pPr>
        <w:pStyle w:val="Bo-Blankline"/>
        <w:jc w:val="thaiDistribute"/>
        <w:rPr>
          <w:spacing w:val="10"/>
          <w:sz w:val="30"/>
          <w:szCs w:val="30"/>
          <w:lang w:val="en-US"/>
        </w:rPr>
      </w:pPr>
      <w:bookmarkStart w:id="1" w:name="_Hlk64481699"/>
      <w:r>
        <w:rPr>
          <w:rFonts w:hint="cs"/>
          <w:spacing w:val="8"/>
          <w:sz w:val="30"/>
          <w:szCs w:val="30"/>
          <w:cs/>
        </w:rPr>
        <w:t>ต่อมา</w:t>
      </w:r>
      <w:r w:rsidR="00257FD2" w:rsidRPr="003725D0">
        <w:rPr>
          <w:spacing w:val="8"/>
          <w:sz w:val="30"/>
          <w:szCs w:val="30"/>
          <w:cs/>
        </w:rPr>
        <w:t>บริษัทย่อยดังกล่าวได้ทำการประเมินผลการเจาะสำรวจปิโตรเลียม ซึ่งพบปริมาณสำรอง</w:t>
      </w:r>
      <w:r w:rsidR="00257FD2" w:rsidRPr="003725D0">
        <w:rPr>
          <w:rFonts w:hint="cs"/>
          <w:spacing w:val="8"/>
          <w:sz w:val="30"/>
          <w:szCs w:val="30"/>
          <w:cs/>
        </w:rPr>
        <w:t>แต่</w:t>
      </w:r>
      <w:r w:rsidR="00257FD2" w:rsidRPr="003725D0">
        <w:rPr>
          <w:spacing w:val="8"/>
          <w:sz w:val="30"/>
          <w:szCs w:val="30"/>
          <w:cs/>
        </w:rPr>
        <w:t>ไ</w:t>
      </w:r>
      <w:r w:rsidR="00257FD2" w:rsidRPr="003725D0">
        <w:rPr>
          <w:rFonts w:hint="cs"/>
          <w:spacing w:val="8"/>
          <w:sz w:val="30"/>
          <w:szCs w:val="30"/>
          <w:cs/>
        </w:rPr>
        <w:t>ม่</w:t>
      </w:r>
      <w:r w:rsidR="00257FD2" w:rsidRPr="003725D0">
        <w:rPr>
          <w:spacing w:val="8"/>
          <w:sz w:val="30"/>
          <w:szCs w:val="30"/>
          <w:cs/>
        </w:rPr>
        <w:t>เพียงพอใน</w:t>
      </w:r>
      <w:r w:rsidR="00257FD2">
        <w:rPr>
          <w:rFonts w:hint="cs"/>
          <w:spacing w:val="8"/>
          <w:sz w:val="30"/>
          <w:szCs w:val="30"/>
          <w:cs/>
        </w:rPr>
        <w:t>การพัฒนา</w:t>
      </w:r>
      <w:r w:rsidR="00257FD2" w:rsidRPr="003725D0">
        <w:rPr>
          <w:spacing w:val="10"/>
          <w:sz w:val="30"/>
          <w:szCs w:val="30"/>
          <w:cs/>
        </w:rPr>
        <w:t>เชิง</w:t>
      </w:r>
      <w:r w:rsidR="00257FD2" w:rsidRPr="003725D0">
        <w:rPr>
          <w:spacing w:val="-10"/>
          <w:sz w:val="30"/>
          <w:szCs w:val="30"/>
          <w:cs/>
        </w:rPr>
        <w:t>พาณิชย์</w:t>
      </w:r>
      <w:r w:rsidR="00257FD2" w:rsidRPr="00FB43BF">
        <w:rPr>
          <w:sz w:val="30"/>
          <w:szCs w:val="30"/>
          <w:cs/>
        </w:rPr>
        <w:t xml:space="preserve"> จึงทำการยกเลิกการสำรวจปิโตรเลียมทั้งหมด ดังนั้น</w:t>
      </w:r>
      <w:r w:rsidR="00257FD2">
        <w:rPr>
          <w:rFonts w:hint="cs"/>
          <w:sz w:val="30"/>
          <w:szCs w:val="30"/>
          <w:cs/>
        </w:rPr>
        <w:t>กลุ่ม</w:t>
      </w:r>
      <w:r w:rsidR="00257FD2" w:rsidRPr="00FB43BF">
        <w:rPr>
          <w:sz w:val="30"/>
          <w:szCs w:val="30"/>
          <w:cs/>
        </w:rPr>
        <w:t>บริษัท</w:t>
      </w:r>
      <w:r w:rsidR="00257FD2">
        <w:rPr>
          <w:rFonts w:hint="cs"/>
          <w:sz w:val="30"/>
          <w:szCs w:val="30"/>
          <w:cs/>
        </w:rPr>
        <w:t>จึงรับรู้ขาดทุนจากการ</w:t>
      </w:r>
      <w:r w:rsidR="00257FD2" w:rsidRPr="003725D0">
        <w:rPr>
          <w:spacing w:val="-10"/>
          <w:sz w:val="30"/>
          <w:szCs w:val="30"/>
          <w:cs/>
        </w:rPr>
        <w:t>ด้อย</w:t>
      </w:r>
      <w:r w:rsidR="00257FD2" w:rsidRPr="003725D0">
        <w:rPr>
          <w:spacing w:val="-4"/>
          <w:sz w:val="30"/>
          <w:szCs w:val="30"/>
          <w:cs/>
        </w:rPr>
        <w:t xml:space="preserve">ค่าสินทรัพย์เพื่อการสำรวจปิโตรเลียมดังกล่าว จำนวน </w:t>
      </w:r>
      <w:r w:rsidR="00984B3F">
        <w:rPr>
          <w:spacing w:val="-4"/>
          <w:sz w:val="30"/>
          <w:szCs w:val="30"/>
          <w:lang w:val="en-US"/>
        </w:rPr>
        <w:t>1</w:t>
      </w:r>
      <w:r w:rsidR="00257FD2" w:rsidRPr="003725D0">
        <w:rPr>
          <w:spacing w:val="-4"/>
          <w:sz w:val="30"/>
          <w:szCs w:val="30"/>
        </w:rPr>
        <w:t>,</w:t>
      </w:r>
      <w:r w:rsidR="00984B3F">
        <w:rPr>
          <w:spacing w:val="-4"/>
          <w:sz w:val="30"/>
          <w:szCs w:val="30"/>
          <w:lang w:val="en-US"/>
        </w:rPr>
        <w:t>602</w:t>
      </w:r>
      <w:r w:rsidR="00257FD2" w:rsidRPr="003725D0">
        <w:rPr>
          <w:spacing w:val="-4"/>
          <w:sz w:val="30"/>
          <w:szCs w:val="30"/>
          <w:cs/>
        </w:rPr>
        <w:t xml:space="preserve"> ล้านบาท </w:t>
      </w:r>
      <w:r w:rsidR="00257FD2">
        <w:rPr>
          <w:rFonts w:hint="cs"/>
          <w:spacing w:val="-4"/>
          <w:sz w:val="30"/>
          <w:szCs w:val="30"/>
          <w:cs/>
        </w:rPr>
        <w:t>เป็นค่าใช้จ่ายในงบการเงินรวม</w:t>
      </w:r>
      <w:r w:rsidR="00257FD2" w:rsidRPr="003725D0">
        <w:rPr>
          <w:spacing w:val="-4"/>
          <w:sz w:val="30"/>
          <w:szCs w:val="30"/>
          <w:cs/>
        </w:rPr>
        <w:t>สำหรับปีสิ้นสุดวันที่</w:t>
      </w:r>
      <w:r w:rsidR="00257FD2" w:rsidRPr="00FB43BF">
        <w:rPr>
          <w:sz w:val="30"/>
          <w:szCs w:val="30"/>
          <w:cs/>
        </w:rPr>
        <w:t xml:space="preserve"> </w:t>
      </w:r>
      <w:r w:rsidR="00984B3F">
        <w:rPr>
          <w:spacing w:val="10"/>
          <w:sz w:val="30"/>
          <w:szCs w:val="30"/>
          <w:lang w:val="en-US"/>
        </w:rPr>
        <w:t>31</w:t>
      </w:r>
      <w:r w:rsidR="00257FD2" w:rsidRPr="003725D0">
        <w:rPr>
          <w:spacing w:val="10"/>
          <w:sz w:val="30"/>
          <w:szCs w:val="30"/>
          <w:cs/>
        </w:rPr>
        <w:t xml:space="preserve"> ธันวาคม </w:t>
      </w:r>
      <w:r w:rsidR="00984B3F">
        <w:rPr>
          <w:spacing w:val="10"/>
          <w:sz w:val="30"/>
          <w:szCs w:val="30"/>
          <w:lang w:val="en-US"/>
        </w:rPr>
        <w:t>2563</w:t>
      </w:r>
    </w:p>
    <w:bookmarkEnd w:id="1"/>
    <w:p w14:paraId="208E7374" w14:textId="365BC07A" w:rsidR="00257FD2" w:rsidRDefault="00257FD2" w:rsidP="004E6E90">
      <w:pPr>
        <w:pStyle w:val="Bo-Blankline"/>
        <w:jc w:val="thaiDistribute"/>
        <w:rPr>
          <w:lang w:val="en-US"/>
        </w:rPr>
      </w:pPr>
    </w:p>
    <w:p w14:paraId="78F3DF9C" w14:textId="18C5F9E8" w:rsidR="001B1C88" w:rsidRPr="00181BA3" w:rsidRDefault="001B1C88" w:rsidP="004E6E90">
      <w:pPr>
        <w:pStyle w:val="Bo-Blankline"/>
        <w:jc w:val="thaiDistribute"/>
        <w:rPr>
          <w:sz w:val="30"/>
          <w:szCs w:val="30"/>
          <w:cs/>
        </w:rPr>
      </w:pPr>
      <w:r w:rsidRPr="00181BA3">
        <w:rPr>
          <w:rFonts w:hint="cs"/>
          <w:sz w:val="30"/>
          <w:szCs w:val="30"/>
          <w:cs/>
        </w:rPr>
        <w:t xml:space="preserve">ในปี </w:t>
      </w:r>
      <w:r w:rsidR="00984B3F">
        <w:rPr>
          <w:sz w:val="30"/>
          <w:szCs w:val="30"/>
          <w:lang w:val="en-US"/>
        </w:rPr>
        <w:t>2564</w:t>
      </w:r>
      <w:r w:rsidRPr="00181BA3">
        <w:rPr>
          <w:sz w:val="30"/>
          <w:szCs w:val="30"/>
        </w:rPr>
        <w:t xml:space="preserve"> </w:t>
      </w:r>
      <w:r w:rsidRPr="00181BA3">
        <w:rPr>
          <w:rFonts w:hint="cs"/>
          <w:sz w:val="30"/>
          <w:szCs w:val="30"/>
          <w:cs/>
        </w:rPr>
        <w:t>บริษัทย่อยดังกล่าวได้ตัดจำหน่ายสินทรัพย์เพื่อการสำรวจปิโตรเลียมทั้งจำนวนแล้ว</w:t>
      </w:r>
    </w:p>
    <w:p w14:paraId="3F8653C8" w14:textId="12F14FDF" w:rsidR="000767D4" w:rsidRDefault="000767D4">
      <w:pPr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cs/>
        </w:rPr>
        <w:br w:type="page"/>
      </w:r>
    </w:p>
    <w:p w14:paraId="43E1AA6A" w14:textId="77777777" w:rsidR="00811B26" w:rsidRPr="006E3A13" w:rsidRDefault="00811B26" w:rsidP="005F0007">
      <w:pPr>
        <w:pStyle w:val="Caption"/>
        <w:ind w:hanging="900"/>
      </w:pPr>
      <w:r w:rsidRPr="006E3A13">
        <w:rPr>
          <w:rFonts w:hint="cs"/>
          <w:cs/>
        </w:rPr>
        <w:lastRenderedPageBreak/>
        <w:t>เงินกู้ยืมระยะสั้นจากสถาบันการเงิน</w:t>
      </w:r>
    </w:p>
    <w:p w14:paraId="43538564" w14:textId="77777777" w:rsidR="00811B26" w:rsidRPr="00F3013A" w:rsidRDefault="00811B26" w:rsidP="005F0007">
      <w:pPr>
        <w:pStyle w:val="Bo-Blankline"/>
      </w:pPr>
    </w:p>
    <w:p w14:paraId="03A0C8EF" w14:textId="5E0FD5E3" w:rsidR="00F15360" w:rsidRDefault="00F15360" w:rsidP="005F000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E3A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รายการเคลื่อนไหวของเงินกู้ยืมระยะสั้นจากสถาบันการเงินสำหรับงวด</w:t>
      </w:r>
      <w:r w:rsidR="00654CE4">
        <w:rPr>
          <w:rFonts w:ascii="Angsana New" w:hAnsi="Angsana New" w:hint="cs"/>
          <w:sz w:val="30"/>
          <w:szCs w:val="30"/>
          <w:cs/>
        </w:rPr>
        <w:t>เก้า</w:t>
      </w:r>
      <w:r w:rsidRPr="006E3A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84B3F">
        <w:rPr>
          <w:rFonts w:ascii="Angsana New" w:hAnsi="Angsana New"/>
          <w:sz w:val="30"/>
          <w:szCs w:val="30"/>
          <w:lang w:val="en-US"/>
        </w:rPr>
        <w:t>30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654CE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6E3A13">
        <w:rPr>
          <w:rFonts w:ascii="Angsana New" w:hAnsi="Angsana New" w:hint="cs"/>
          <w:sz w:val="30"/>
          <w:szCs w:val="30"/>
          <w:cs/>
        </w:rPr>
        <w:t xml:space="preserve"> </w:t>
      </w:r>
      <w:r w:rsidR="00984B3F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6E3A13">
        <w:rPr>
          <w:rFonts w:ascii="Angsana New" w:hAnsi="Angsana New" w:hint="cs"/>
          <w:sz w:val="30"/>
          <w:szCs w:val="30"/>
        </w:rPr>
        <w:t xml:space="preserve"> </w:t>
      </w:r>
      <w:r w:rsidRPr="006E3A13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55EC5779" w14:textId="77777777" w:rsidR="006E3A13" w:rsidRPr="006E3A13" w:rsidRDefault="006E3A13" w:rsidP="005F0007">
      <w:pPr>
        <w:pStyle w:val="Bo-Blankline"/>
        <w:rPr>
          <w:lang w:val="en-US"/>
        </w:rPr>
      </w:pPr>
    </w:p>
    <w:tbl>
      <w:tblPr>
        <w:tblW w:w="9123" w:type="dxa"/>
        <w:tblInd w:w="459" w:type="dxa"/>
        <w:tblLook w:val="04A0" w:firstRow="1" w:lastRow="0" w:firstColumn="1" w:lastColumn="0" w:noHBand="0" w:noVBand="1"/>
      </w:tblPr>
      <w:tblGrid>
        <w:gridCol w:w="5751"/>
        <w:gridCol w:w="1570"/>
        <w:gridCol w:w="236"/>
        <w:gridCol w:w="1566"/>
      </w:tblGrid>
      <w:tr w:rsidR="00590267" w:rsidRPr="006E3A13" w14:paraId="7FC2447E" w14:textId="77777777" w:rsidTr="00320E4F">
        <w:tc>
          <w:tcPr>
            <w:tcW w:w="5751" w:type="dxa"/>
          </w:tcPr>
          <w:p w14:paraId="66E4AE79" w14:textId="77777777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0" w:type="dxa"/>
            <w:vAlign w:val="bottom"/>
          </w:tcPr>
          <w:p w14:paraId="3A9CD1E5" w14:textId="77777777" w:rsidR="00590267" w:rsidRPr="006E3A13" w:rsidRDefault="00590267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D2D12A3" w14:textId="77777777" w:rsidR="00590267" w:rsidRPr="006E3A13" w:rsidRDefault="00590267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3530C5E4" w14:textId="52768C0A" w:rsidR="00590267" w:rsidRPr="006E3A13" w:rsidRDefault="00590267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F259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90267" w:rsidRPr="006E3A13" w14:paraId="2BD47F94" w14:textId="77777777" w:rsidTr="00320E4F">
        <w:tc>
          <w:tcPr>
            <w:tcW w:w="5751" w:type="dxa"/>
          </w:tcPr>
          <w:p w14:paraId="5ACA8DBB" w14:textId="77777777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2" w:type="dxa"/>
            <w:gridSpan w:val="3"/>
          </w:tcPr>
          <w:p w14:paraId="39D76D12" w14:textId="26AE5181" w:rsidR="00590267" w:rsidRPr="006E3A13" w:rsidRDefault="00590267" w:rsidP="005F0007">
            <w:pPr>
              <w:spacing w:line="240" w:lineRule="atLeas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</w:tr>
      <w:tr w:rsidR="00590267" w:rsidRPr="006E3A13" w14:paraId="133F0940" w14:textId="77777777" w:rsidTr="00320E4F">
        <w:tc>
          <w:tcPr>
            <w:tcW w:w="5751" w:type="dxa"/>
          </w:tcPr>
          <w:p w14:paraId="122F1388" w14:textId="77777777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72" w:type="dxa"/>
            <w:gridSpan w:val="3"/>
          </w:tcPr>
          <w:p w14:paraId="6C55FE6E" w14:textId="6B28AB89" w:rsidR="00590267" w:rsidRPr="006E3A13" w:rsidRDefault="00590267" w:rsidP="005F0007">
            <w:pPr>
              <w:spacing w:line="24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E3A1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A3228" w:rsidRPr="006E3A13" w14:paraId="3E89FF4D" w14:textId="77777777" w:rsidTr="00320E4F">
        <w:tc>
          <w:tcPr>
            <w:tcW w:w="5751" w:type="dxa"/>
          </w:tcPr>
          <w:p w14:paraId="7452AA2C" w14:textId="28DBB301" w:rsidR="003A3228" w:rsidRPr="006E3A13" w:rsidRDefault="003A3228" w:rsidP="003A3228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84B3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6E3A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E3A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570" w:type="dxa"/>
          </w:tcPr>
          <w:p w14:paraId="22575698" w14:textId="7209AA63" w:rsidR="003A3228" w:rsidRPr="006E3A13" w:rsidRDefault="00984B3F" w:rsidP="003A3228">
            <w:pPr>
              <w:tabs>
                <w:tab w:val="decimal" w:pos="133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A32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314</w:t>
            </w:r>
            <w:r w:rsidR="003A32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36" w:type="dxa"/>
          </w:tcPr>
          <w:p w14:paraId="0BA1BB65" w14:textId="77777777" w:rsidR="003A3228" w:rsidRPr="006E3A13" w:rsidRDefault="003A3228" w:rsidP="003A3228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69ED1AE" w14:textId="18C47318" w:rsidR="003A3228" w:rsidRPr="006E3A13" w:rsidRDefault="00984B3F" w:rsidP="003A3228">
            <w:pPr>
              <w:tabs>
                <w:tab w:val="decimal" w:pos="13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A32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075</w:t>
            </w:r>
            <w:r w:rsidR="003A322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</w:tr>
      <w:tr w:rsidR="00590267" w:rsidRPr="006E3A13" w14:paraId="7505CAA7" w14:textId="77777777" w:rsidTr="00320E4F">
        <w:tc>
          <w:tcPr>
            <w:tcW w:w="5751" w:type="dxa"/>
          </w:tcPr>
          <w:p w14:paraId="4F141280" w14:textId="65F8A402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="00B8455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70" w:type="dxa"/>
          </w:tcPr>
          <w:p w14:paraId="5016970F" w14:textId="1400F8D9" w:rsidR="00590267" w:rsidRPr="006E3A13" w:rsidRDefault="00766059" w:rsidP="005F0007">
            <w:pPr>
              <w:tabs>
                <w:tab w:val="decimal" w:pos="1330"/>
              </w:tabs>
              <w:spacing w:line="240" w:lineRule="atLeast"/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3,042,588</w:t>
            </w:r>
          </w:p>
        </w:tc>
        <w:tc>
          <w:tcPr>
            <w:tcW w:w="236" w:type="dxa"/>
          </w:tcPr>
          <w:p w14:paraId="0DADFD22" w14:textId="77777777" w:rsidR="00590267" w:rsidRPr="006E3A13" w:rsidRDefault="00590267" w:rsidP="005F0007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66D4BD4B" w14:textId="59BE97AB" w:rsidR="00590267" w:rsidRPr="006E3A13" w:rsidRDefault="00766059" w:rsidP="005F0007">
            <w:pPr>
              <w:tabs>
                <w:tab w:val="decimal" w:pos="1350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3,282,213</w:t>
            </w:r>
          </w:p>
        </w:tc>
      </w:tr>
      <w:tr w:rsidR="00590267" w:rsidRPr="006E3A13" w14:paraId="3303E2CC" w14:textId="77777777" w:rsidTr="00320E4F">
        <w:tc>
          <w:tcPr>
            <w:tcW w:w="5751" w:type="dxa"/>
          </w:tcPr>
          <w:p w14:paraId="7A3C4C78" w14:textId="3392D2EB" w:rsidR="00590267" w:rsidRPr="006E3A13" w:rsidRDefault="00590267" w:rsidP="005F0007">
            <w:pPr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6E3A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984B3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984B3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153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654CE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</w:tcPr>
          <w:p w14:paraId="764E95B2" w14:textId="2CF0479E" w:rsidR="00590267" w:rsidRPr="006E3A13" w:rsidRDefault="00766059" w:rsidP="005F0007">
            <w:pPr>
              <w:tabs>
                <w:tab w:val="decimal" w:pos="133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4,357,395</w:t>
            </w:r>
          </w:p>
        </w:tc>
        <w:tc>
          <w:tcPr>
            <w:tcW w:w="236" w:type="dxa"/>
          </w:tcPr>
          <w:p w14:paraId="3FD1C27A" w14:textId="77777777" w:rsidR="00590267" w:rsidRPr="006E3A13" w:rsidRDefault="00590267" w:rsidP="005F000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</w:tcPr>
          <w:p w14:paraId="6D1EA30D" w14:textId="36D38063" w:rsidR="00590267" w:rsidRPr="00E51746" w:rsidRDefault="00766059" w:rsidP="005F0007">
            <w:pPr>
              <w:tabs>
                <w:tab w:val="decimal" w:pos="1350"/>
              </w:tabs>
              <w:spacing w:line="240" w:lineRule="atLeast"/>
              <w:ind w:left="-18" w:right="-102" w:hanging="10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4,357,395</w:t>
            </w:r>
          </w:p>
        </w:tc>
      </w:tr>
    </w:tbl>
    <w:p w14:paraId="1F642999" w14:textId="260AFF61" w:rsidR="00C169A6" w:rsidRDefault="00C169A6" w:rsidP="00C563B2">
      <w:pPr>
        <w:pStyle w:val="Bo-Blankline"/>
      </w:pPr>
    </w:p>
    <w:p w14:paraId="0EF3F885" w14:textId="77777777" w:rsidR="00C169A6" w:rsidRDefault="00C169A6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CCAF024" w14:textId="1F7475EA" w:rsidR="00C563B2" w:rsidRPr="00AE0BB7" w:rsidRDefault="00C563B2" w:rsidP="00C563B2">
      <w:pPr>
        <w:pStyle w:val="Caption"/>
        <w:ind w:hanging="900"/>
      </w:pPr>
      <w:r w:rsidRPr="00AE0BB7">
        <w:rPr>
          <w:rFonts w:hint="cs"/>
          <w:cs/>
        </w:rPr>
        <w:lastRenderedPageBreak/>
        <w:t>หุ้นกู้</w:t>
      </w:r>
    </w:p>
    <w:p w14:paraId="306B4AF4" w14:textId="77777777" w:rsidR="00C563B2" w:rsidRPr="00D12D1F" w:rsidRDefault="00C563B2" w:rsidP="00C563B2">
      <w:pPr>
        <w:pStyle w:val="Bo-Blankline"/>
        <w:rPr>
          <w:lang w:val="en-US"/>
        </w:rPr>
      </w:pPr>
    </w:p>
    <w:p w14:paraId="3F6096DE" w14:textId="19B65BA1" w:rsidR="00C563B2" w:rsidRDefault="00C563B2" w:rsidP="00C563B2">
      <w:pPr>
        <w:pStyle w:val="Bo-C1Content"/>
        <w:ind w:right="-25"/>
      </w:pPr>
      <w:r>
        <w:rPr>
          <w:cs/>
        </w:rPr>
        <w:t xml:space="preserve">ณ วันที่ </w:t>
      </w:r>
      <w:r w:rsidR="00FC7A15">
        <w:t>30</w:t>
      </w:r>
      <w:r>
        <w:rPr>
          <w:cs/>
        </w:rPr>
        <w:t xml:space="preserve"> </w:t>
      </w:r>
      <w:r w:rsidR="00E51746">
        <w:rPr>
          <w:rFonts w:hint="cs"/>
          <w:cs/>
        </w:rPr>
        <w:t>กันยายน</w:t>
      </w:r>
      <w:r>
        <w:rPr>
          <w:cs/>
        </w:rPr>
        <w:t xml:space="preserve"> </w:t>
      </w:r>
      <w:r w:rsidR="00FC7A15">
        <w:rPr>
          <w:lang w:val="en-US"/>
        </w:rPr>
        <w:t>2564</w:t>
      </w:r>
      <w:r>
        <w:rPr>
          <w:cs/>
        </w:rPr>
        <w:t xml:space="preserve"> กลุ่มบริษัทและบริษัทมีหุ้นกู้ไม่มีประกัน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FC7A15">
        <w:t>3</w:t>
      </w:r>
      <w:r>
        <w:rPr>
          <w:cs/>
        </w:rPr>
        <w:t xml:space="preserve"> เดือน มูลค่ารวม </w:t>
      </w:r>
      <w:r w:rsidR="00766059">
        <w:rPr>
          <w:lang w:val="en-US"/>
        </w:rPr>
        <w:t>55,14</w:t>
      </w:r>
      <w:r w:rsidR="00624DF8">
        <w:rPr>
          <w:lang w:val="en-US"/>
        </w:rPr>
        <w:t>7</w:t>
      </w:r>
      <w:r>
        <w:t xml:space="preserve"> </w:t>
      </w:r>
      <w:r>
        <w:rPr>
          <w:cs/>
        </w:rPr>
        <w:t>ล้านบาท</w:t>
      </w:r>
      <w:r>
        <w:rPr>
          <w:rFonts w:hint="cs"/>
          <w:cs/>
        </w:rPr>
        <w:t xml:space="preserve"> </w:t>
      </w:r>
      <w:r>
        <w:rPr>
          <w:cs/>
        </w:rPr>
        <w:t xml:space="preserve">และ </w:t>
      </w:r>
      <w:r w:rsidR="00766059">
        <w:t>40,539</w:t>
      </w:r>
      <w:r>
        <w:t xml:space="preserve"> </w:t>
      </w:r>
      <w:r>
        <w:rPr>
          <w:cs/>
        </w:rPr>
        <w:t xml:space="preserve">ล้านบาท ตามลำดับ </w:t>
      </w:r>
      <w:r w:rsidRPr="00383111">
        <w:rPr>
          <w:i/>
          <w:iCs/>
          <w:cs/>
        </w:rPr>
        <w:t>(</w:t>
      </w:r>
      <w:r w:rsidR="00FC7A15" w:rsidRPr="00383111">
        <w:rPr>
          <w:i/>
          <w:iCs/>
        </w:rPr>
        <w:t>31</w:t>
      </w:r>
      <w:r w:rsidRPr="00383111">
        <w:rPr>
          <w:i/>
          <w:iCs/>
          <w:cs/>
        </w:rPr>
        <w:t xml:space="preserve"> ธันวาคม </w:t>
      </w:r>
      <w:r w:rsidR="00FC7A15" w:rsidRPr="00383111">
        <w:rPr>
          <w:i/>
          <w:iCs/>
        </w:rPr>
        <w:t>2563</w:t>
      </w:r>
      <w:r w:rsidRPr="00383111">
        <w:rPr>
          <w:i/>
          <w:iCs/>
          <w:cs/>
        </w:rPr>
        <w:t xml:space="preserve">: </w:t>
      </w:r>
      <w:r w:rsidR="00FC7A15" w:rsidRPr="00383111">
        <w:rPr>
          <w:i/>
          <w:iCs/>
        </w:rPr>
        <w:t>57</w:t>
      </w:r>
      <w:r w:rsidRPr="00383111">
        <w:rPr>
          <w:i/>
          <w:iCs/>
        </w:rPr>
        <w:t>,</w:t>
      </w:r>
      <w:r w:rsidR="00FC7A15" w:rsidRPr="00383111">
        <w:rPr>
          <w:i/>
          <w:iCs/>
        </w:rPr>
        <w:t>686</w:t>
      </w:r>
      <w:r w:rsidRPr="00383111">
        <w:rPr>
          <w:i/>
          <w:iCs/>
          <w:cs/>
        </w:rPr>
        <w:t xml:space="preserve"> ล้านบาทและ </w:t>
      </w:r>
      <w:r w:rsidR="00FC7A15" w:rsidRPr="00383111">
        <w:rPr>
          <w:i/>
          <w:iCs/>
        </w:rPr>
        <w:t>45</w:t>
      </w:r>
      <w:r w:rsidRPr="00383111">
        <w:rPr>
          <w:i/>
          <w:iCs/>
        </w:rPr>
        <w:t>,</w:t>
      </w:r>
      <w:r w:rsidR="00FC7A15" w:rsidRPr="00383111">
        <w:rPr>
          <w:i/>
          <w:iCs/>
        </w:rPr>
        <w:t>924</w:t>
      </w:r>
      <w:r w:rsidRPr="00383111">
        <w:rPr>
          <w:i/>
          <w:iCs/>
          <w:cs/>
        </w:rPr>
        <w:t xml:space="preserve"> ล้านบาท ตามลำดับ)</w:t>
      </w:r>
      <w:r>
        <w:rPr>
          <w:cs/>
        </w:rPr>
        <w:t xml:space="preserve"> ดังนี้</w:t>
      </w:r>
    </w:p>
    <w:p w14:paraId="59B6E329" w14:textId="77777777" w:rsidR="00B13F6A" w:rsidRPr="00B13F6A" w:rsidRDefault="00B13F6A" w:rsidP="00C563B2">
      <w:pPr>
        <w:pStyle w:val="Bo-C1Content"/>
        <w:ind w:right="-25"/>
        <w:rPr>
          <w:sz w:val="20"/>
          <w:szCs w:val="20"/>
          <w:cs/>
        </w:rPr>
      </w:pP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37"/>
      </w:tblGrid>
      <w:tr w:rsidR="002E4D6A" w:rsidRPr="00744476" w14:paraId="435CFA7C" w14:textId="77777777" w:rsidTr="002E4D6A">
        <w:trPr>
          <w:tblHeader/>
        </w:trPr>
        <w:tc>
          <w:tcPr>
            <w:tcW w:w="2070" w:type="dxa"/>
          </w:tcPr>
          <w:p w14:paraId="77889CDC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093" w:type="dxa"/>
            <w:gridSpan w:val="9"/>
          </w:tcPr>
          <w:p w14:paraId="4DA162ED" w14:textId="2A6ADEA8" w:rsidR="002E4D6A" w:rsidRPr="00532769" w:rsidRDefault="002E4D6A" w:rsidP="002E4D6A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2E4D6A" w:rsidRPr="00744476" w14:paraId="143B0D1B" w14:textId="77777777" w:rsidTr="002E4D6A">
        <w:trPr>
          <w:tblHeader/>
        </w:trPr>
        <w:tc>
          <w:tcPr>
            <w:tcW w:w="2070" w:type="dxa"/>
          </w:tcPr>
          <w:p w14:paraId="61023F7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5E58E42E" w14:textId="367C4CC4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5174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236" w:type="dxa"/>
          </w:tcPr>
          <w:p w14:paraId="1336A10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1CBC3F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1288B7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3B7BB77D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:rsidRPr="00744476" w14:paraId="366226C2" w14:textId="77777777" w:rsidTr="002E4D6A">
        <w:trPr>
          <w:tblHeader/>
        </w:trPr>
        <w:tc>
          <w:tcPr>
            <w:tcW w:w="2070" w:type="dxa"/>
            <w:vAlign w:val="bottom"/>
          </w:tcPr>
          <w:p w14:paraId="3A416456" w14:textId="77777777" w:rsidR="002E4D6A" w:rsidRPr="00744476" w:rsidRDefault="002E4D6A" w:rsidP="008566B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63E8492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614BB7F5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1A4C0B9A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7265DF5F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A79AF19" w14:textId="77777777" w:rsidR="002E4D6A" w:rsidRPr="001E050E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293F50A3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00956476" w14:textId="18060992" w:rsidR="002E4D6A" w:rsidRPr="00744476" w:rsidRDefault="002E4D6A" w:rsidP="000E106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E3BA9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  <w:vAlign w:val="bottom"/>
          </w:tcPr>
          <w:p w14:paraId="257FE432" w14:textId="77777777" w:rsidR="002E4D6A" w:rsidRPr="00744476" w:rsidRDefault="002E4D6A" w:rsidP="008566B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45786E4A" w14:textId="77777777" w:rsidTr="002E4D6A">
        <w:trPr>
          <w:tblHeader/>
        </w:trPr>
        <w:tc>
          <w:tcPr>
            <w:tcW w:w="2070" w:type="dxa"/>
          </w:tcPr>
          <w:p w14:paraId="6E75BD1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4ED69E8E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A8D8C6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34F00BD" w14:textId="00ECB338" w:rsidR="002E4D6A" w:rsidRPr="00744476" w:rsidRDefault="000E106B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8DC1F8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37" w:type="dxa"/>
          </w:tcPr>
          <w:p w14:paraId="3FB2B28C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:rsidRPr="00744476" w14:paraId="42E60F1D" w14:textId="77777777" w:rsidTr="002E4D6A">
        <w:tc>
          <w:tcPr>
            <w:tcW w:w="2070" w:type="dxa"/>
          </w:tcPr>
          <w:p w14:paraId="4C79A5C6" w14:textId="330D1ECB" w:rsidR="002E4D6A" w:rsidRDefault="002E4D6A" w:rsidP="003B18C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7B1AB4BD" w14:textId="3AC2D713" w:rsidR="002E4D6A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3,743,000</w:t>
            </w:r>
          </w:p>
        </w:tc>
        <w:tc>
          <w:tcPr>
            <w:tcW w:w="270" w:type="dxa"/>
            <w:shd w:val="clear" w:color="auto" w:fill="auto"/>
          </w:tcPr>
          <w:p w14:paraId="4A94B3A4" w14:textId="77777777" w:rsidR="002E4D6A" w:rsidRPr="00744476" w:rsidRDefault="002E4D6A" w:rsidP="003B18C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BC7385" w14:textId="457F1E95" w:rsidR="002E4D6A" w:rsidRPr="00744476" w:rsidRDefault="00766059" w:rsidP="003D630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A88018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46FD34" w14:textId="68B181A8" w:rsidR="002E4D6A" w:rsidRPr="00744476" w:rsidRDefault="005270EE" w:rsidP="003B18CC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3,743,000</w:t>
            </w:r>
          </w:p>
        </w:tc>
        <w:tc>
          <w:tcPr>
            <w:tcW w:w="236" w:type="dxa"/>
          </w:tcPr>
          <w:p w14:paraId="3E6C5742" w14:textId="77777777" w:rsidR="002E4D6A" w:rsidRPr="00744476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D5C4EA0" w14:textId="046C42C3" w:rsidR="002E4D6A" w:rsidRDefault="002E4D6A" w:rsidP="003B18C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</w:tcPr>
          <w:p w14:paraId="39413B93" w14:textId="77777777" w:rsidR="002E4D6A" w:rsidRPr="00744476" w:rsidRDefault="002E4D6A" w:rsidP="003B18CC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16973C03" w14:textId="27D37D16" w:rsidR="002E4D6A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766059" w:rsidRPr="00744476" w14:paraId="317950A6" w14:textId="77777777" w:rsidTr="002E4D6A">
        <w:tc>
          <w:tcPr>
            <w:tcW w:w="2070" w:type="dxa"/>
          </w:tcPr>
          <w:p w14:paraId="0EDEA514" w14:textId="24CD48F8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52A835AA" w14:textId="0023B1FC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70" w:type="dxa"/>
            <w:shd w:val="clear" w:color="auto" w:fill="auto"/>
          </w:tcPr>
          <w:p w14:paraId="1A1F9499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948341" w14:textId="377BBE20" w:rsidR="00766059" w:rsidRPr="00744476" w:rsidRDefault="00E83515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7C2E02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FDAA97" w14:textId="3AB1E8F3" w:rsidR="00766059" w:rsidRPr="00744476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36" w:type="dxa"/>
          </w:tcPr>
          <w:p w14:paraId="60862E9B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6B6E2A7" w14:textId="5C112767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</w:tcPr>
          <w:p w14:paraId="0121DB31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0AE294F6" w14:textId="6FC38464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766059" w:rsidRPr="00744476" w14:paraId="7C2767E1" w14:textId="77777777" w:rsidTr="002E4D6A">
        <w:tc>
          <w:tcPr>
            <w:tcW w:w="2070" w:type="dxa"/>
          </w:tcPr>
          <w:p w14:paraId="1617C6E3" w14:textId="0F12DBD3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63987580" w14:textId="7BCECDBC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0A15A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9AE6CA" w14:textId="3B8967AB" w:rsidR="00766059" w:rsidRDefault="00E83515" w:rsidP="00E83515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70" w:type="dxa"/>
            <w:shd w:val="clear" w:color="auto" w:fill="auto"/>
          </w:tcPr>
          <w:p w14:paraId="3F94BF34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8781657" w14:textId="67012415" w:rsidR="00766059" w:rsidRPr="00744476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</w:tcPr>
          <w:p w14:paraId="41FDE963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4EF5661" w14:textId="32ACA2B4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2CD191CB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ED2E851" w14:textId="32D401F2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766059" w:rsidRPr="00744476" w14:paraId="40FDF473" w14:textId="77777777" w:rsidTr="002E4D6A">
        <w:tc>
          <w:tcPr>
            <w:tcW w:w="2070" w:type="dxa"/>
          </w:tcPr>
          <w:p w14:paraId="6A362DCE" w14:textId="4774D147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1AC92068" w14:textId="688091D6" w:rsidR="00766059" w:rsidRDefault="00766059" w:rsidP="00766059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0ECF326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38C995" w14:textId="3A0A1108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9A0543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DC8B4A7" w14:textId="1A445FDD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7C7584A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592DED5" w14:textId="6A33117F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2E7B63F4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EB6418F" w14:textId="79255E0D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766059" w:rsidRPr="00744476" w14:paraId="64EF654F" w14:textId="77777777" w:rsidTr="002E4D6A">
        <w:tc>
          <w:tcPr>
            <w:tcW w:w="2070" w:type="dxa"/>
          </w:tcPr>
          <w:p w14:paraId="72AABD76" w14:textId="678D66BC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CE5196F" w14:textId="4DB6EDE5" w:rsidR="00766059" w:rsidRDefault="00766059" w:rsidP="00766059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3,530,000</w:t>
            </w:r>
          </w:p>
        </w:tc>
        <w:tc>
          <w:tcPr>
            <w:tcW w:w="270" w:type="dxa"/>
            <w:shd w:val="clear" w:color="auto" w:fill="auto"/>
          </w:tcPr>
          <w:p w14:paraId="6C0D87B8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E1C9A39" w14:textId="2F3C3BC5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556AA1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E867E0" w14:textId="32D34A1E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3,530,000</w:t>
            </w:r>
          </w:p>
        </w:tc>
        <w:tc>
          <w:tcPr>
            <w:tcW w:w="236" w:type="dxa"/>
          </w:tcPr>
          <w:p w14:paraId="33E5B77F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EBD42AE" w14:textId="4433186B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</w:tcPr>
          <w:p w14:paraId="0DB3C1E4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4421EF8A" w14:textId="5BE5EBFE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766059" w:rsidRPr="00744476" w14:paraId="32081262" w14:textId="77777777" w:rsidTr="002E4D6A">
        <w:tc>
          <w:tcPr>
            <w:tcW w:w="2070" w:type="dxa"/>
          </w:tcPr>
          <w:p w14:paraId="670A9C1E" w14:textId="36AB2140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3888602" w14:textId="5EE12773" w:rsidR="00766059" w:rsidRDefault="00766059" w:rsidP="00766059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7789BC36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065A60" w14:textId="5F9E6CFD" w:rsidR="00766059" w:rsidRDefault="003D6302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C61154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93B87B" w14:textId="5E6B1976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236" w:type="dxa"/>
          </w:tcPr>
          <w:p w14:paraId="23190EEB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5E04BF" w14:textId="773C8E32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18E8CFC8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3677EE91" w14:textId="2C65951F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เดือน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วัน</w:t>
            </w:r>
          </w:p>
        </w:tc>
      </w:tr>
      <w:tr w:rsidR="003D6302" w:rsidRPr="00744476" w14:paraId="035DC088" w14:textId="77777777" w:rsidTr="002E4D6A">
        <w:tc>
          <w:tcPr>
            <w:tcW w:w="2070" w:type="dxa"/>
          </w:tcPr>
          <w:p w14:paraId="15E10DAA" w14:textId="5278E996" w:rsidR="003D6302" w:rsidRDefault="003D6302" w:rsidP="003D6302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0132BD75" w14:textId="0495EC22" w:rsidR="003D6302" w:rsidRDefault="003D6302" w:rsidP="003D630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9ADE50" w14:textId="77777777" w:rsidR="003D6302" w:rsidRPr="00744476" w:rsidRDefault="003D6302" w:rsidP="003D6302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4F6E5E" w14:textId="31BD919E" w:rsidR="003D6302" w:rsidRDefault="003D6302" w:rsidP="003D6302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70" w:type="dxa"/>
            <w:shd w:val="clear" w:color="auto" w:fill="auto"/>
          </w:tcPr>
          <w:p w14:paraId="3449E02E" w14:textId="77777777" w:rsidR="003D6302" w:rsidRPr="00744476" w:rsidRDefault="003D6302" w:rsidP="003D63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2A2692" w14:textId="0FC84CB4" w:rsidR="003D6302" w:rsidRDefault="005270EE" w:rsidP="003D6302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2,820,000</w:t>
            </w:r>
          </w:p>
        </w:tc>
        <w:tc>
          <w:tcPr>
            <w:tcW w:w="236" w:type="dxa"/>
          </w:tcPr>
          <w:p w14:paraId="19166B0F" w14:textId="77777777" w:rsidR="003D6302" w:rsidRPr="00744476" w:rsidRDefault="003D6302" w:rsidP="003D63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C15E4E3" w14:textId="6927FF62" w:rsidR="003D6302" w:rsidRDefault="003D6302" w:rsidP="003D63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3EFA820D" w14:textId="77777777" w:rsidR="003D6302" w:rsidRPr="00744476" w:rsidRDefault="003D6302" w:rsidP="003D63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B5BFF4C" w14:textId="66EEE83B" w:rsidR="003D6302" w:rsidRPr="007E1A11" w:rsidRDefault="003D6302" w:rsidP="003D63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6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3D6302" w:rsidRPr="00744476" w14:paraId="46C3CBA4" w14:textId="77777777" w:rsidTr="002E4D6A">
        <w:tc>
          <w:tcPr>
            <w:tcW w:w="2070" w:type="dxa"/>
          </w:tcPr>
          <w:p w14:paraId="67ADF024" w14:textId="03A5FD88" w:rsidR="003D6302" w:rsidRDefault="003D6302" w:rsidP="003D6302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BE08092" w14:textId="0690988B" w:rsidR="003D6302" w:rsidRDefault="003D6302" w:rsidP="003D6302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12932" w14:textId="77777777" w:rsidR="003D6302" w:rsidRPr="00744476" w:rsidRDefault="003D6302" w:rsidP="003D6302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8639EE" w14:textId="508828C6" w:rsidR="003D6302" w:rsidRDefault="003D6302" w:rsidP="003D6302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31694657" w14:textId="77777777" w:rsidR="003D6302" w:rsidRPr="00744476" w:rsidRDefault="003D6302" w:rsidP="003D63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BC3A25" w14:textId="4F7A6682" w:rsidR="003D6302" w:rsidRDefault="005270EE" w:rsidP="003D6302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060F5C4F" w14:textId="77777777" w:rsidR="003D6302" w:rsidRPr="00744476" w:rsidRDefault="003D6302" w:rsidP="003D63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6550563" w14:textId="3E7D501B" w:rsidR="003D6302" w:rsidRDefault="003D6302" w:rsidP="003D63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236" w:type="dxa"/>
          </w:tcPr>
          <w:p w14:paraId="56BC73C4" w14:textId="77777777" w:rsidR="003D6302" w:rsidRPr="00744476" w:rsidRDefault="003D6302" w:rsidP="003D6302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16B20703" w14:textId="70B91315" w:rsidR="003D6302" w:rsidRPr="007E1A11" w:rsidRDefault="003D6302" w:rsidP="003D630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6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766059" w:rsidRPr="00744476" w14:paraId="0EA20CCD" w14:textId="77777777" w:rsidTr="002E4D6A">
        <w:tc>
          <w:tcPr>
            <w:tcW w:w="2070" w:type="dxa"/>
          </w:tcPr>
          <w:p w14:paraId="57BA87FD" w14:textId="11AB8F90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5044238" w14:textId="7438B338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6D1CD5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7F803F2" w14:textId="1EAB1782" w:rsidR="00766059" w:rsidRDefault="00C635D6" w:rsidP="0076605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0BC62B0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622B282" w14:textId="22623073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C270464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E02321" w14:textId="2D39E8A0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64B088AB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3780699" w14:textId="1159E832" w:rsidR="00766059" w:rsidRPr="007E1A11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7E1A11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7E1A11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766059" w:rsidRPr="00744476" w14:paraId="57E0E174" w14:textId="77777777" w:rsidTr="002E4D6A">
        <w:tc>
          <w:tcPr>
            <w:tcW w:w="2070" w:type="dxa"/>
          </w:tcPr>
          <w:p w14:paraId="31626880" w14:textId="2E9C4A20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AA7B704" w14:textId="3E405124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24EC1F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8328AB" w14:textId="1802A770" w:rsidR="00766059" w:rsidRDefault="00C635D6" w:rsidP="0076605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50BC05EE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3C652F" w14:textId="22C1ED38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</w:tcPr>
          <w:p w14:paraId="2002A13B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FF01027" w14:textId="17D6EFF1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57A87917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53A47C9" w14:textId="671858F6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766059" w:rsidRPr="00744476" w14:paraId="305E38AF" w14:textId="77777777" w:rsidTr="002E4D6A">
        <w:tc>
          <w:tcPr>
            <w:tcW w:w="2070" w:type="dxa"/>
          </w:tcPr>
          <w:p w14:paraId="31F391EA" w14:textId="3CD47EFF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24AB2530" w14:textId="4475973D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5995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7F9D58" w14:textId="7BAEBDDF" w:rsidR="00766059" w:rsidRDefault="00C635D6" w:rsidP="0076605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2BC4083F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A7D131C" w14:textId="76A21352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4B52D1D1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48250E" w14:textId="0108E7E4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41C253AA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71088D5" w14:textId="48A4F781" w:rsidR="00766059" w:rsidRPr="00FC7A15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C7A15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FC7A1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FC7A15">
              <w:rPr>
                <w:rFonts w:asciiTheme="majorBidi" w:hAnsiTheme="majorBidi" w:cstheme="majorBidi"/>
                <w:sz w:val="27"/>
                <w:szCs w:val="27"/>
              </w:rPr>
              <w:t xml:space="preserve">9 </w:t>
            </w:r>
            <w:r w:rsidRPr="00FC7A1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766059" w:rsidRPr="00744476" w14:paraId="180F5144" w14:textId="77777777" w:rsidTr="002E4D6A">
        <w:tc>
          <w:tcPr>
            <w:tcW w:w="2070" w:type="dxa"/>
          </w:tcPr>
          <w:p w14:paraId="3B421275" w14:textId="3F18E084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6AF5600" w14:textId="6E37CBBC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832AA6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07E452" w14:textId="6026F3E7" w:rsidR="00766059" w:rsidRDefault="00C635D6" w:rsidP="0076605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70" w:type="dxa"/>
            <w:shd w:val="clear" w:color="auto" w:fill="auto"/>
          </w:tcPr>
          <w:p w14:paraId="77CED23C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644DB1" w14:textId="16A86D34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3,789,600</w:t>
            </w:r>
          </w:p>
        </w:tc>
        <w:tc>
          <w:tcPr>
            <w:tcW w:w="236" w:type="dxa"/>
          </w:tcPr>
          <w:p w14:paraId="27056FEB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6A36470" w14:textId="6678E243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236" w:type="dxa"/>
          </w:tcPr>
          <w:p w14:paraId="1550DCE7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A3756F1" w14:textId="7E86DDA9" w:rsidR="00766059" w:rsidRPr="00FC7A15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C7A15">
              <w:rPr>
                <w:rFonts w:asciiTheme="majorBidi" w:hAnsiTheme="majorBidi" w:cstheme="majorBidi"/>
                <w:sz w:val="27"/>
                <w:szCs w:val="27"/>
              </w:rPr>
              <w:t xml:space="preserve">3 </w:t>
            </w:r>
            <w:r w:rsidRPr="00FC7A1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ปี </w:t>
            </w:r>
            <w:r w:rsidRPr="00FC7A15">
              <w:rPr>
                <w:rFonts w:asciiTheme="majorBidi" w:hAnsiTheme="majorBidi" w:cstheme="majorBidi"/>
                <w:sz w:val="27"/>
                <w:szCs w:val="27"/>
              </w:rPr>
              <w:t xml:space="preserve">11 </w:t>
            </w:r>
            <w:r w:rsidRPr="00FC7A15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</w:t>
            </w:r>
          </w:p>
        </w:tc>
      </w:tr>
      <w:tr w:rsidR="00766059" w:rsidRPr="00744476" w14:paraId="3489389F" w14:textId="77777777" w:rsidTr="002E4D6A">
        <w:tc>
          <w:tcPr>
            <w:tcW w:w="2070" w:type="dxa"/>
          </w:tcPr>
          <w:p w14:paraId="058835BC" w14:textId="386A06AA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98A3660" w14:textId="6D8FDD8F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4DE03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D5EA77" w14:textId="0E182408" w:rsidR="00766059" w:rsidRDefault="00C635D6" w:rsidP="0076605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799094BE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A74219" w14:textId="10E17E4E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3D9F8356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B7E544F" w14:textId="742335EE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4.25</w:t>
            </w:r>
          </w:p>
        </w:tc>
        <w:tc>
          <w:tcPr>
            <w:tcW w:w="236" w:type="dxa"/>
          </w:tcPr>
          <w:p w14:paraId="28751AEA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2F965009" w14:textId="69587BA1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766059" w:rsidRPr="00744476" w14:paraId="384D5CF3" w14:textId="77777777" w:rsidTr="002E4D6A">
        <w:tc>
          <w:tcPr>
            <w:tcW w:w="2070" w:type="dxa"/>
          </w:tcPr>
          <w:p w14:paraId="6AE818D7" w14:textId="568E7203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073E1557" w14:textId="4333B74D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C54FD8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94F5DF" w14:textId="004D2347" w:rsidR="00766059" w:rsidRDefault="00C635D6" w:rsidP="0076605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4A95523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33F38F" w14:textId="4545A820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</w:t>
            </w:r>
            <w:r w:rsidR="00BA5C6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236" w:type="dxa"/>
          </w:tcPr>
          <w:p w14:paraId="6713989A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5D23C1C" w14:textId="05FCC871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4.50</w:t>
            </w:r>
          </w:p>
        </w:tc>
        <w:tc>
          <w:tcPr>
            <w:tcW w:w="236" w:type="dxa"/>
          </w:tcPr>
          <w:p w14:paraId="1D58FB28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9A7E01B" w14:textId="2144A302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766059" w:rsidRPr="00744476" w14:paraId="5E3497C4" w14:textId="77777777" w:rsidTr="002E4D6A">
        <w:tc>
          <w:tcPr>
            <w:tcW w:w="2070" w:type="dxa"/>
          </w:tcPr>
          <w:p w14:paraId="3C21E031" w14:textId="31B8B728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6FD17C4" w14:textId="320BE4A8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85A31A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CF01AB" w14:textId="5C47D121" w:rsidR="00766059" w:rsidRDefault="00C635D6" w:rsidP="0076605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3800C9C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09085" w14:textId="28A23631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364FB9B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4155979" w14:textId="19FBF393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236" w:type="dxa"/>
          </w:tcPr>
          <w:p w14:paraId="221673F1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526A9720" w14:textId="08DE5289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766059" w:rsidRPr="00744476" w14:paraId="12A3038E" w14:textId="77777777" w:rsidTr="002E4D6A">
        <w:tc>
          <w:tcPr>
            <w:tcW w:w="2070" w:type="dxa"/>
          </w:tcPr>
          <w:p w14:paraId="78E1798B" w14:textId="342EB53F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8D8FC55" w14:textId="0D4FD926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5409D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CAAEA" w14:textId="78DCBA0E" w:rsidR="00766059" w:rsidRDefault="00C635D6" w:rsidP="0076605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155B1B8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8FAA19" w14:textId="7CA9C6E2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57D5B26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51E8105" w14:textId="74A3BA73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3.50</w:t>
            </w:r>
          </w:p>
        </w:tc>
        <w:tc>
          <w:tcPr>
            <w:tcW w:w="236" w:type="dxa"/>
          </w:tcPr>
          <w:p w14:paraId="6E4869D7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6B1152D1" w14:textId="2B670543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766059" w:rsidRPr="00744476" w14:paraId="63ACD443" w14:textId="77777777" w:rsidTr="002E4D6A">
        <w:tc>
          <w:tcPr>
            <w:tcW w:w="2070" w:type="dxa"/>
          </w:tcPr>
          <w:p w14:paraId="67CB1EA1" w14:textId="753182B8" w:rsidR="00766059" w:rsidRDefault="00766059" w:rsidP="00766059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10922EE" w14:textId="4B4A51A8" w:rsidR="00766059" w:rsidRDefault="00766059" w:rsidP="00766059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0A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8DD2D7" w14:textId="77777777" w:rsidR="00766059" w:rsidRPr="00744476" w:rsidRDefault="00766059" w:rsidP="00766059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DE356E" w14:textId="631A0DF2" w:rsidR="00766059" w:rsidRDefault="00C635D6" w:rsidP="0076605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CB4A70F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79CC14" w14:textId="068DD80B" w:rsidR="00766059" w:rsidRDefault="005270EE" w:rsidP="00766059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50970F1B" w14:textId="77777777" w:rsidR="00766059" w:rsidRPr="00744476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E2B51C1" w14:textId="1C1B3662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3.00</w:t>
            </w:r>
          </w:p>
        </w:tc>
        <w:tc>
          <w:tcPr>
            <w:tcW w:w="236" w:type="dxa"/>
          </w:tcPr>
          <w:p w14:paraId="6EEC35DF" w14:textId="77777777" w:rsidR="00766059" w:rsidRPr="00744476" w:rsidRDefault="00766059" w:rsidP="00766059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37" w:type="dxa"/>
          </w:tcPr>
          <w:p w14:paraId="76DBA744" w14:textId="753640FE" w:rsidR="00766059" w:rsidRDefault="00766059" w:rsidP="0076605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:rsidRPr="00744476" w14:paraId="37865EA3" w14:textId="77777777" w:rsidTr="002E4D6A">
        <w:tc>
          <w:tcPr>
            <w:tcW w:w="2070" w:type="dxa"/>
          </w:tcPr>
          <w:p w14:paraId="0EC917B4" w14:textId="77777777" w:rsidR="002E4D6A" w:rsidRPr="0018344E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99DC8" w14:textId="5984ED64" w:rsidR="002E4D6A" w:rsidRPr="0018344E" w:rsidRDefault="00766059" w:rsidP="00472594">
            <w:pPr>
              <w:tabs>
                <w:tab w:val="decimal" w:pos="950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12,573,000</w:t>
            </w:r>
          </w:p>
        </w:tc>
        <w:tc>
          <w:tcPr>
            <w:tcW w:w="270" w:type="dxa"/>
            <w:shd w:val="clear" w:color="auto" w:fill="auto"/>
          </w:tcPr>
          <w:p w14:paraId="2F46EB4E" w14:textId="77777777" w:rsidR="002E4D6A" w:rsidRPr="0018344E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DED85" w14:textId="2C6CD126" w:rsidR="002E4D6A" w:rsidRPr="00721122" w:rsidRDefault="00C635D6" w:rsidP="00472594">
            <w:pPr>
              <w:tabs>
                <w:tab w:val="decimal" w:pos="886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42,573,800</w:t>
            </w:r>
          </w:p>
        </w:tc>
        <w:tc>
          <w:tcPr>
            <w:tcW w:w="270" w:type="dxa"/>
            <w:shd w:val="clear" w:color="auto" w:fill="auto"/>
          </w:tcPr>
          <w:p w14:paraId="674DED84" w14:textId="77777777" w:rsidR="002E4D6A" w:rsidRPr="00721122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DD7DE" w14:textId="41F9E64B" w:rsidR="002E4D6A" w:rsidRPr="00704D34" w:rsidRDefault="005270EE" w:rsidP="00704D3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55,146,800</w:t>
            </w:r>
          </w:p>
        </w:tc>
        <w:tc>
          <w:tcPr>
            <w:tcW w:w="236" w:type="dxa"/>
          </w:tcPr>
          <w:p w14:paraId="496F1D3D" w14:textId="77777777" w:rsidR="002E4D6A" w:rsidRPr="005964F0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1114" w:type="dxa"/>
          </w:tcPr>
          <w:p w14:paraId="46C192D6" w14:textId="77777777" w:rsidR="002E4D6A" w:rsidRPr="005964F0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  <w:tc>
          <w:tcPr>
            <w:tcW w:w="236" w:type="dxa"/>
          </w:tcPr>
          <w:p w14:paraId="0B2B083E" w14:textId="77777777" w:rsidR="002E4D6A" w:rsidRPr="005964F0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lang w:val="en-US"/>
              </w:rPr>
            </w:pPr>
          </w:p>
        </w:tc>
        <w:tc>
          <w:tcPr>
            <w:tcW w:w="1637" w:type="dxa"/>
          </w:tcPr>
          <w:p w14:paraId="0CE7E69A" w14:textId="77777777" w:rsidR="002E4D6A" w:rsidRPr="005964F0" w:rsidRDefault="002E4D6A" w:rsidP="002E4D6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  <w:cs/>
                <w:lang w:val="en-US"/>
              </w:rPr>
            </w:pPr>
          </w:p>
        </w:tc>
      </w:tr>
    </w:tbl>
    <w:p w14:paraId="7EF65D48" w14:textId="77777777" w:rsidR="00C169A6" w:rsidRDefault="00C169A6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270"/>
        <w:gridCol w:w="1080"/>
        <w:gridCol w:w="270"/>
        <w:gridCol w:w="1080"/>
        <w:gridCol w:w="236"/>
        <w:gridCol w:w="1114"/>
        <w:gridCol w:w="236"/>
        <w:gridCol w:w="1654"/>
      </w:tblGrid>
      <w:tr w:rsidR="002E4D6A" w:rsidRPr="00532769" w14:paraId="5AC0CE34" w14:textId="77777777" w:rsidTr="002E4D6A">
        <w:trPr>
          <w:tblHeader/>
        </w:trPr>
        <w:tc>
          <w:tcPr>
            <w:tcW w:w="2070" w:type="dxa"/>
          </w:tcPr>
          <w:p w14:paraId="488D9328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7110" w:type="dxa"/>
            <w:gridSpan w:val="9"/>
          </w:tcPr>
          <w:p w14:paraId="3A90A96F" w14:textId="0BDC8C83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B29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D6A" w:rsidRPr="00744476" w14:paraId="7D5E722E" w14:textId="77777777" w:rsidTr="002E4D6A">
        <w:trPr>
          <w:tblHeader/>
        </w:trPr>
        <w:tc>
          <w:tcPr>
            <w:tcW w:w="2070" w:type="dxa"/>
          </w:tcPr>
          <w:p w14:paraId="31B39AA6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6FAF2FA1" w14:textId="5665101C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E050E">
              <w:rPr>
                <w:rFonts w:asciiTheme="majorBidi" w:hAnsiTheme="majorBidi" w:cstheme="majorBidi"/>
                <w:sz w:val="27"/>
                <w:szCs w:val="27"/>
              </w:rPr>
              <w:t>30</w:t>
            </w:r>
            <w:r w:rsidRPr="000E72B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E5174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64</w:t>
            </w:r>
          </w:p>
        </w:tc>
        <w:tc>
          <w:tcPr>
            <w:tcW w:w="236" w:type="dxa"/>
          </w:tcPr>
          <w:p w14:paraId="2EC3218F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0EEB3E5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6" w:type="dxa"/>
          </w:tcPr>
          <w:p w14:paraId="71C3962D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77651EE0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:rsidRPr="00744476" w14:paraId="50E05FD3" w14:textId="77777777" w:rsidTr="002E4D6A">
        <w:trPr>
          <w:tblHeader/>
        </w:trPr>
        <w:tc>
          <w:tcPr>
            <w:tcW w:w="2070" w:type="dxa"/>
            <w:vAlign w:val="bottom"/>
          </w:tcPr>
          <w:p w14:paraId="2B4F43D3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วันที่ออก</w:t>
            </w:r>
          </w:p>
        </w:tc>
        <w:tc>
          <w:tcPr>
            <w:tcW w:w="1170" w:type="dxa"/>
          </w:tcPr>
          <w:p w14:paraId="2D66A20E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5563AF54" w14:textId="77777777" w:rsidR="002E4D6A" w:rsidRPr="00744476" w:rsidRDefault="002E4D6A" w:rsidP="0047259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80" w:type="dxa"/>
            <w:vAlign w:val="bottom"/>
          </w:tcPr>
          <w:p w14:paraId="6C4A04DA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</w:tcPr>
          <w:p w14:paraId="6EA9092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65D0A449" w14:textId="77777777" w:rsidR="002E4D6A" w:rsidRPr="001E050E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</w:tcPr>
          <w:p w14:paraId="103B684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780E28AC" w14:textId="722EEB97" w:rsidR="002E4D6A" w:rsidRPr="00744476" w:rsidRDefault="002E4D6A" w:rsidP="003831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523B4E29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  <w:vAlign w:val="bottom"/>
          </w:tcPr>
          <w:p w14:paraId="4832688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4447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</w:tr>
      <w:tr w:rsidR="002E4D6A" w:rsidRPr="00744476" w14:paraId="604A4991" w14:textId="77777777" w:rsidTr="002E4D6A">
        <w:trPr>
          <w:tblHeader/>
        </w:trPr>
        <w:tc>
          <w:tcPr>
            <w:tcW w:w="2070" w:type="dxa"/>
          </w:tcPr>
          <w:p w14:paraId="4AC9139E" w14:textId="77777777" w:rsidR="002E4D6A" w:rsidRPr="00744476" w:rsidRDefault="002E4D6A" w:rsidP="0047259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276B765B" w14:textId="77777777" w:rsidR="002E4D6A" w:rsidRPr="00532769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60A8376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30617887" w14:textId="5A671CEC" w:rsidR="002E4D6A" w:rsidRPr="00744476" w:rsidRDefault="00383111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B560D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2659A94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54" w:type="dxa"/>
          </w:tcPr>
          <w:p w14:paraId="58C031FB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2E4D6A" w14:paraId="422CF4D4" w14:textId="77777777" w:rsidTr="002E4D6A">
        <w:tc>
          <w:tcPr>
            <w:tcW w:w="2070" w:type="dxa"/>
          </w:tcPr>
          <w:p w14:paraId="262F91D6" w14:textId="44316CB0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สิงหาคม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2558</w:t>
            </w:r>
          </w:p>
        </w:tc>
        <w:tc>
          <w:tcPr>
            <w:tcW w:w="1170" w:type="dxa"/>
            <w:shd w:val="clear" w:color="auto" w:fill="auto"/>
          </w:tcPr>
          <w:p w14:paraId="45DB13FC" w14:textId="10AC60D9" w:rsidR="002E4D6A" w:rsidRPr="00744476" w:rsidRDefault="000F0C1A" w:rsidP="00F14795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009A971F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A43B4E" w14:textId="4BEA35F5" w:rsidR="002E4D6A" w:rsidRPr="00744476" w:rsidRDefault="000F0C1A" w:rsidP="00F14795">
            <w:pPr>
              <w:tabs>
                <w:tab w:val="decimal" w:pos="-9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83FE45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BE87B1" w14:textId="18B5B118" w:rsidR="002E4D6A" w:rsidRPr="00744476" w:rsidRDefault="000F0C1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3,745,000</w:t>
            </w:r>
          </w:p>
        </w:tc>
        <w:tc>
          <w:tcPr>
            <w:tcW w:w="236" w:type="dxa"/>
          </w:tcPr>
          <w:p w14:paraId="4A6856FC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FDDD88A" w14:textId="77777777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</w:tcPr>
          <w:p w14:paraId="1CC8FB8E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65672CC2" w14:textId="77777777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2CD20F15" w14:textId="77777777" w:rsidTr="002E4D6A">
        <w:tc>
          <w:tcPr>
            <w:tcW w:w="2070" w:type="dxa"/>
          </w:tcPr>
          <w:p w14:paraId="64BD3A4D" w14:textId="0472013F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2E88758B" w14:textId="4F5100F5" w:rsidR="002E4D6A" w:rsidRDefault="000F0C1A" w:rsidP="00E608BF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70" w:type="dxa"/>
            <w:shd w:val="clear" w:color="auto" w:fill="auto"/>
          </w:tcPr>
          <w:p w14:paraId="44122AC4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FF6FCF" w14:textId="7324C45A" w:rsidR="002E4D6A" w:rsidRDefault="000F0C1A" w:rsidP="00E608B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70FA10" w14:textId="77777777" w:rsidR="002E4D6A" w:rsidRPr="00744476" w:rsidRDefault="002E4D6A" w:rsidP="00E608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363BEA" w14:textId="2A6FD4C3" w:rsidR="002E4D6A" w:rsidRPr="00744476" w:rsidRDefault="000F0C1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1,200,000</w:t>
            </w:r>
          </w:p>
        </w:tc>
        <w:tc>
          <w:tcPr>
            <w:tcW w:w="236" w:type="dxa"/>
          </w:tcPr>
          <w:p w14:paraId="15A53C7A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F0DDE32" w14:textId="3A7BED4D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236" w:type="dxa"/>
          </w:tcPr>
          <w:p w14:paraId="5212281D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D99B56E" w14:textId="30221A99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2C06926D" w14:textId="77777777" w:rsidTr="002E4D6A">
        <w:tc>
          <w:tcPr>
            <w:tcW w:w="2070" w:type="dxa"/>
          </w:tcPr>
          <w:p w14:paraId="11997578" w14:textId="22DD3D09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2559</w:t>
            </w:r>
          </w:p>
        </w:tc>
        <w:tc>
          <w:tcPr>
            <w:tcW w:w="1170" w:type="dxa"/>
            <w:shd w:val="clear" w:color="auto" w:fill="auto"/>
          </w:tcPr>
          <w:p w14:paraId="0C6EC00F" w14:textId="719E98DC" w:rsidR="002E4D6A" w:rsidRDefault="000F0C1A" w:rsidP="00E608B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CAB16E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05825B" w14:textId="26326820" w:rsidR="002E4D6A" w:rsidRDefault="000F0C1A" w:rsidP="00AD2B69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</w:t>
            </w:r>
            <w:r w:rsidR="00F1479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466BC24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44C9E3F" w14:textId="70B0F717" w:rsidR="002E4D6A" w:rsidRDefault="000F0C1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2,640,500</w:t>
            </w:r>
          </w:p>
        </w:tc>
        <w:tc>
          <w:tcPr>
            <w:tcW w:w="236" w:type="dxa"/>
          </w:tcPr>
          <w:p w14:paraId="1A5FC9AE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7C8D62D" w14:textId="5F45DEA1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4.80</w:t>
            </w:r>
          </w:p>
        </w:tc>
        <w:tc>
          <w:tcPr>
            <w:tcW w:w="236" w:type="dxa"/>
          </w:tcPr>
          <w:p w14:paraId="1ECD5E82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7AF52C1" w14:textId="2245F0F0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7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14:paraId="21A21231" w14:textId="77777777" w:rsidTr="002E4D6A">
        <w:tc>
          <w:tcPr>
            <w:tcW w:w="2070" w:type="dxa"/>
          </w:tcPr>
          <w:p w14:paraId="0B879DF2" w14:textId="391CE413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587A8D8" w14:textId="3B82DEE4" w:rsidR="002E4D6A" w:rsidRDefault="000F0C1A" w:rsidP="00472594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3,530,000</w:t>
            </w:r>
          </w:p>
        </w:tc>
        <w:tc>
          <w:tcPr>
            <w:tcW w:w="270" w:type="dxa"/>
            <w:shd w:val="clear" w:color="auto" w:fill="auto"/>
          </w:tcPr>
          <w:p w14:paraId="606536A4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EE190E" w14:textId="075C4E94" w:rsidR="002E4D6A" w:rsidRDefault="000F0C1A" w:rsidP="0047259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440202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0DCAFC" w14:textId="50E14F5C" w:rsidR="002E4D6A" w:rsidRDefault="000F0C1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3,530,000</w:t>
            </w:r>
          </w:p>
        </w:tc>
        <w:tc>
          <w:tcPr>
            <w:tcW w:w="236" w:type="dxa"/>
          </w:tcPr>
          <w:p w14:paraId="52311198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F7CCB36" w14:textId="3F6B4459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4.10</w:t>
            </w:r>
          </w:p>
        </w:tc>
        <w:tc>
          <w:tcPr>
            <w:tcW w:w="236" w:type="dxa"/>
          </w:tcPr>
          <w:p w14:paraId="318CAC09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CB0B1CD" w14:textId="7A2351DF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2E4D6A" w:rsidRPr="003B18CC" w14:paraId="10C80051" w14:textId="77777777" w:rsidTr="002E4D6A">
        <w:tc>
          <w:tcPr>
            <w:tcW w:w="2070" w:type="dxa"/>
          </w:tcPr>
          <w:p w14:paraId="61A09A12" w14:textId="0AB0EB31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6388AAF6" w14:textId="4B61D0D8" w:rsidR="002E4D6A" w:rsidRDefault="000F0C1A" w:rsidP="00E608BF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0D139648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7905BF" w14:textId="7B3F25B4" w:rsidR="002E4D6A" w:rsidRDefault="000F0C1A" w:rsidP="00E608BF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E5611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098904F" w14:textId="0D472589" w:rsidR="002E4D6A" w:rsidRDefault="000F0C1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236" w:type="dxa"/>
          </w:tcPr>
          <w:p w14:paraId="67E50123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7697EC5" w14:textId="0E76C56B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236" w:type="dxa"/>
          </w:tcPr>
          <w:p w14:paraId="05312A5B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A328FEB" w14:textId="70BC989A" w:rsidR="002E4D6A" w:rsidRPr="003B18CC" w:rsidRDefault="002E4D6A" w:rsidP="006B589D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วัน</w:t>
            </w:r>
          </w:p>
        </w:tc>
      </w:tr>
      <w:tr w:rsidR="002E4D6A" w14:paraId="6F4C1A64" w14:textId="77777777" w:rsidTr="002E4D6A">
        <w:tc>
          <w:tcPr>
            <w:tcW w:w="2070" w:type="dxa"/>
          </w:tcPr>
          <w:p w14:paraId="63C0E403" w14:textId="446B8051" w:rsidR="002E4D6A" w:rsidRDefault="002E4D6A" w:rsidP="0047259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2665B999" w14:textId="0295BF53" w:rsidR="002E4D6A" w:rsidRDefault="000F0C1A" w:rsidP="00472594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8DEBDD" w14:textId="77777777" w:rsidR="002E4D6A" w:rsidRPr="00744476" w:rsidRDefault="002E4D6A" w:rsidP="0047259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9E497E" w14:textId="3C321DE0" w:rsidR="002E4D6A" w:rsidRDefault="000F0C1A" w:rsidP="00472594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5760FD5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4A4CE6" w14:textId="1C34D1BC" w:rsidR="002E4D6A" w:rsidRDefault="000F0C1A" w:rsidP="00472594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3674EA66" w14:textId="77777777" w:rsidR="002E4D6A" w:rsidRPr="00744476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E511289" w14:textId="3A1CF1A1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3.90</w:t>
            </w:r>
          </w:p>
        </w:tc>
        <w:tc>
          <w:tcPr>
            <w:tcW w:w="236" w:type="dxa"/>
          </w:tcPr>
          <w:p w14:paraId="4740F68C" w14:textId="77777777" w:rsidR="002E4D6A" w:rsidRPr="00744476" w:rsidRDefault="002E4D6A" w:rsidP="0047259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223F3E77" w14:textId="1753E77A" w:rsidR="002E4D6A" w:rsidRDefault="002E4D6A" w:rsidP="0047259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F0C1A" w14:paraId="0F086CE2" w14:textId="77777777" w:rsidTr="002E4D6A">
        <w:tc>
          <w:tcPr>
            <w:tcW w:w="2070" w:type="dxa"/>
          </w:tcPr>
          <w:p w14:paraId="42091AE4" w14:textId="6B26740C" w:rsidR="000F0C1A" w:rsidRDefault="000F0C1A" w:rsidP="000F0C1A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5DD1E32B" w14:textId="1AFF637F" w:rsidR="000F0C1A" w:rsidRDefault="000F0C1A" w:rsidP="000F0C1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537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04D5A4" w14:textId="77777777" w:rsidR="000F0C1A" w:rsidRPr="00744476" w:rsidRDefault="000F0C1A" w:rsidP="000F0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84D96E" w14:textId="6FCABD25" w:rsidR="000F0C1A" w:rsidRDefault="000F0C1A" w:rsidP="000F0C1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70" w:type="dxa"/>
            <w:shd w:val="clear" w:color="auto" w:fill="auto"/>
          </w:tcPr>
          <w:p w14:paraId="1F963D89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C36BD0" w14:textId="5250C27C" w:rsidR="000F0C1A" w:rsidRDefault="000F0C1A" w:rsidP="000F0C1A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2,888,000</w:t>
            </w:r>
          </w:p>
        </w:tc>
        <w:tc>
          <w:tcPr>
            <w:tcW w:w="236" w:type="dxa"/>
          </w:tcPr>
          <w:p w14:paraId="210BE980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1098C4B" w14:textId="62DF42AC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4.90</w:t>
            </w:r>
          </w:p>
        </w:tc>
        <w:tc>
          <w:tcPr>
            <w:tcW w:w="236" w:type="dxa"/>
          </w:tcPr>
          <w:p w14:paraId="46580D4F" w14:textId="77777777" w:rsidR="000F0C1A" w:rsidRPr="00744476" w:rsidRDefault="000F0C1A" w:rsidP="000F0C1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3B037767" w14:textId="30FDC814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F0C1A" w14:paraId="2F235175" w14:textId="77777777" w:rsidTr="002E4D6A">
        <w:tc>
          <w:tcPr>
            <w:tcW w:w="2070" w:type="dxa"/>
          </w:tcPr>
          <w:p w14:paraId="1E647022" w14:textId="3D3EDB48" w:rsidR="000F0C1A" w:rsidRDefault="000F0C1A" w:rsidP="000F0C1A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716F420" w14:textId="5298C57E" w:rsidR="000F0C1A" w:rsidRDefault="000F0C1A" w:rsidP="000F0C1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537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A03502" w14:textId="77777777" w:rsidR="000F0C1A" w:rsidRPr="00744476" w:rsidRDefault="000F0C1A" w:rsidP="000F0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B1E6F36" w14:textId="0F6E1B37" w:rsidR="000F0C1A" w:rsidRDefault="000F0C1A" w:rsidP="000F0C1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70" w:type="dxa"/>
            <w:shd w:val="clear" w:color="auto" w:fill="auto"/>
          </w:tcPr>
          <w:p w14:paraId="499D2A28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671B92" w14:textId="025EA997" w:rsidR="000F0C1A" w:rsidRDefault="000F0C1A" w:rsidP="000F0C1A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4,382,700</w:t>
            </w:r>
          </w:p>
        </w:tc>
        <w:tc>
          <w:tcPr>
            <w:tcW w:w="236" w:type="dxa"/>
          </w:tcPr>
          <w:p w14:paraId="67997E1D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68802B8" w14:textId="60804E5F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3.50</w:t>
            </w:r>
          </w:p>
        </w:tc>
        <w:tc>
          <w:tcPr>
            <w:tcW w:w="236" w:type="dxa"/>
          </w:tcPr>
          <w:p w14:paraId="2ADCFAB4" w14:textId="77777777" w:rsidR="000F0C1A" w:rsidRPr="00744476" w:rsidRDefault="000F0C1A" w:rsidP="000F0C1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A8A8528" w14:textId="721F77DF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0F0C1A" w14:paraId="1AAC3162" w14:textId="77777777" w:rsidTr="002E4D6A">
        <w:tc>
          <w:tcPr>
            <w:tcW w:w="2070" w:type="dxa"/>
          </w:tcPr>
          <w:p w14:paraId="4CFD6B07" w14:textId="2F6F3ACA" w:rsidR="000F0C1A" w:rsidRDefault="000F0C1A" w:rsidP="000F0C1A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5120897F" w14:textId="49DD621E" w:rsidR="000F0C1A" w:rsidRDefault="000F0C1A" w:rsidP="000F0C1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537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47BE0D" w14:textId="77777777" w:rsidR="000F0C1A" w:rsidRPr="00744476" w:rsidRDefault="000F0C1A" w:rsidP="000F0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52EEA9" w14:textId="01C39A84" w:rsidR="000F0C1A" w:rsidRDefault="000F0C1A" w:rsidP="000F0C1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70" w:type="dxa"/>
            <w:shd w:val="clear" w:color="auto" w:fill="auto"/>
          </w:tcPr>
          <w:p w14:paraId="3F9A9F7D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E54CF0" w14:textId="634D742B" w:rsidR="000F0C1A" w:rsidRDefault="000F0C1A" w:rsidP="000F0C1A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4,127,000</w:t>
            </w:r>
          </w:p>
        </w:tc>
        <w:tc>
          <w:tcPr>
            <w:tcW w:w="236" w:type="dxa"/>
          </w:tcPr>
          <w:p w14:paraId="5CC55473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945A1A3" w14:textId="34D52E4D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4.25</w:t>
            </w:r>
          </w:p>
        </w:tc>
        <w:tc>
          <w:tcPr>
            <w:tcW w:w="236" w:type="dxa"/>
          </w:tcPr>
          <w:p w14:paraId="1F56A63C" w14:textId="77777777" w:rsidR="000F0C1A" w:rsidRPr="00744476" w:rsidRDefault="000F0C1A" w:rsidP="000F0C1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5A34123A" w14:textId="1E637D10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F0C1A" w14:paraId="68F22F2D" w14:textId="77777777" w:rsidTr="002E4D6A">
        <w:tc>
          <w:tcPr>
            <w:tcW w:w="2070" w:type="dxa"/>
          </w:tcPr>
          <w:p w14:paraId="36CB37A3" w14:textId="592F24DC" w:rsidR="000F0C1A" w:rsidRDefault="000F0C1A" w:rsidP="000F0C1A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1AC5A06C" w14:textId="4D09EF97" w:rsidR="000F0C1A" w:rsidRDefault="000F0C1A" w:rsidP="000F0C1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537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A7FED1" w14:textId="77777777" w:rsidR="000F0C1A" w:rsidRPr="00744476" w:rsidRDefault="000F0C1A" w:rsidP="000F0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E75885" w14:textId="2252823E" w:rsidR="000F0C1A" w:rsidRDefault="000F0C1A" w:rsidP="000F0C1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70" w:type="dxa"/>
            <w:shd w:val="clear" w:color="auto" w:fill="auto"/>
          </w:tcPr>
          <w:p w14:paraId="0B3B8976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152E9D" w14:textId="682AD837" w:rsidR="000F0C1A" w:rsidRDefault="000F0C1A" w:rsidP="000F0C1A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3,515,300</w:t>
            </w:r>
          </w:p>
        </w:tc>
        <w:tc>
          <w:tcPr>
            <w:tcW w:w="236" w:type="dxa"/>
          </w:tcPr>
          <w:p w14:paraId="75AA0018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5D2885D" w14:textId="47674063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4.25</w:t>
            </w:r>
          </w:p>
        </w:tc>
        <w:tc>
          <w:tcPr>
            <w:tcW w:w="236" w:type="dxa"/>
          </w:tcPr>
          <w:p w14:paraId="48C62423" w14:textId="77777777" w:rsidR="000F0C1A" w:rsidRPr="00744476" w:rsidRDefault="000F0C1A" w:rsidP="000F0C1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74653013" w14:textId="25A3522F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0F0C1A" w14:paraId="2C46F87A" w14:textId="77777777" w:rsidTr="002E4D6A">
        <w:tc>
          <w:tcPr>
            <w:tcW w:w="2070" w:type="dxa"/>
          </w:tcPr>
          <w:p w14:paraId="140B7B02" w14:textId="00A5DEB9" w:rsidR="000F0C1A" w:rsidRDefault="000F0C1A" w:rsidP="000F0C1A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CCE5224" w14:textId="113953C4" w:rsidR="000F0C1A" w:rsidRDefault="000F0C1A" w:rsidP="000F0C1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537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3213C8" w14:textId="77777777" w:rsidR="000F0C1A" w:rsidRPr="00744476" w:rsidRDefault="000F0C1A" w:rsidP="000F0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DBE4B" w14:textId="2CF5A015" w:rsidR="000F0C1A" w:rsidRDefault="000F0C1A" w:rsidP="000F0C1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73EA0687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096D97" w14:textId="2C826691" w:rsidR="000F0C1A" w:rsidRDefault="000F0C1A" w:rsidP="000F0C1A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3,410,700</w:t>
            </w:r>
          </w:p>
        </w:tc>
        <w:tc>
          <w:tcPr>
            <w:tcW w:w="236" w:type="dxa"/>
          </w:tcPr>
          <w:p w14:paraId="28BE2022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0E38FF2" w14:textId="2F4C100B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4.50</w:t>
            </w:r>
          </w:p>
        </w:tc>
        <w:tc>
          <w:tcPr>
            <w:tcW w:w="236" w:type="dxa"/>
          </w:tcPr>
          <w:p w14:paraId="5515F75A" w14:textId="77777777" w:rsidR="000F0C1A" w:rsidRPr="00744476" w:rsidRDefault="000F0C1A" w:rsidP="000F0C1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46BF19A0" w14:textId="6972B087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</w:tr>
      <w:tr w:rsidR="000F0C1A" w14:paraId="3915361E" w14:textId="77777777" w:rsidTr="002E4D6A">
        <w:tc>
          <w:tcPr>
            <w:tcW w:w="2070" w:type="dxa"/>
          </w:tcPr>
          <w:p w14:paraId="7A5617FD" w14:textId="765E07AA" w:rsidR="000F0C1A" w:rsidRDefault="000F0C1A" w:rsidP="000F0C1A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0B29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0B29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0CFD2911" w14:textId="5F4F4CDC" w:rsidR="000F0C1A" w:rsidRDefault="000F0C1A" w:rsidP="000F0C1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537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1D1B82" w14:textId="77777777" w:rsidR="000F0C1A" w:rsidRPr="00744476" w:rsidRDefault="000F0C1A" w:rsidP="000F0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B53C1E" w14:textId="605E1932" w:rsidR="000F0C1A" w:rsidRDefault="000F0C1A" w:rsidP="000F0C1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DD02855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5A83221" w14:textId="316C0D6D" w:rsidR="000F0C1A" w:rsidRDefault="000F0C1A" w:rsidP="000F0C1A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7097C904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A07A507" w14:textId="36899174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4.15</w:t>
            </w:r>
          </w:p>
        </w:tc>
        <w:tc>
          <w:tcPr>
            <w:tcW w:w="236" w:type="dxa"/>
          </w:tcPr>
          <w:p w14:paraId="6252B9B5" w14:textId="77777777" w:rsidR="000F0C1A" w:rsidRPr="00744476" w:rsidRDefault="000F0C1A" w:rsidP="000F0C1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1AAB4F7D" w14:textId="131245C3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 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0F0C1A" w14:paraId="3FA88D87" w14:textId="77777777" w:rsidTr="002E4D6A">
        <w:tc>
          <w:tcPr>
            <w:tcW w:w="2070" w:type="dxa"/>
          </w:tcPr>
          <w:p w14:paraId="1FEC9483" w14:textId="56A7C79B" w:rsidR="000F0C1A" w:rsidRDefault="000F0C1A" w:rsidP="000F0C1A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D9AC49" w14:textId="004478C8" w:rsidR="000F0C1A" w:rsidRDefault="000F0C1A" w:rsidP="000F0C1A">
            <w:pPr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537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B3483B" w14:textId="77777777" w:rsidR="000F0C1A" w:rsidRPr="00744476" w:rsidRDefault="000F0C1A" w:rsidP="000F0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6E5DC" w14:textId="4C80D7AB" w:rsidR="000F0C1A" w:rsidRDefault="000F0C1A" w:rsidP="000F0C1A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40D0E60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ED5077" w14:textId="349A557C" w:rsidR="000F0C1A" w:rsidRDefault="000F0C1A" w:rsidP="000F0C1A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234CC09" w14:textId="77777777" w:rsidR="000F0C1A" w:rsidRPr="00744476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E8430D7" w14:textId="3C18B180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3.50</w:t>
            </w:r>
          </w:p>
        </w:tc>
        <w:tc>
          <w:tcPr>
            <w:tcW w:w="236" w:type="dxa"/>
          </w:tcPr>
          <w:p w14:paraId="70526B17" w14:textId="77777777" w:rsidR="000F0C1A" w:rsidRPr="00744476" w:rsidRDefault="000F0C1A" w:rsidP="000F0C1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24E35109" w14:textId="2D9CB000" w:rsidR="000F0C1A" w:rsidRDefault="000F0C1A" w:rsidP="000F0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</w:tr>
      <w:tr w:rsidR="002E4D6A" w14:paraId="749A0AA2" w14:textId="77777777" w:rsidTr="002E4D6A">
        <w:tc>
          <w:tcPr>
            <w:tcW w:w="2070" w:type="dxa"/>
          </w:tcPr>
          <w:p w14:paraId="5861AE70" w14:textId="75DF8A40" w:rsidR="002E4D6A" w:rsidRDefault="002E4D6A" w:rsidP="00077805">
            <w:pPr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8344E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7229D" w14:textId="4C1B3C6E" w:rsidR="002E4D6A" w:rsidRPr="00AD2B69" w:rsidRDefault="000F0C1A" w:rsidP="00AD2B69">
            <w:pPr>
              <w:tabs>
                <w:tab w:val="decimal" w:pos="950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8,575,000</w:t>
            </w:r>
          </w:p>
        </w:tc>
        <w:tc>
          <w:tcPr>
            <w:tcW w:w="270" w:type="dxa"/>
            <w:shd w:val="clear" w:color="auto" w:fill="auto"/>
          </w:tcPr>
          <w:p w14:paraId="7AE7DE03" w14:textId="77777777" w:rsidR="002E4D6A" w:rsidRPr="00744476" w:rsidRDefault="002E4D6A" w:rsidP="0007780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D1865" w14:textId="415BA43C" w:rsidR="002E4D6A" w:rsidRPr="00F14795" w:rsidRDefault="000F0C1A" w:rsidP="00077805">
            <w:pPr>
              <w:tabs>
                <w:tab w:val="decimal" w:pos="886"/>
              </w:tabs>
              <w:spacing w:line="240" w:lineRule="atLeast"/>
              <w:ind w:left="-92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1479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31,964,200</w:t>
            </w:r>
          </w:p>
        </w:tc>
        <w:tc>
          <w:tcPr>
            <w:tcW w:w="270" w:type="dxa"/>
            <w:shd w:val="clear" w:color="auto" w:fill="auto"/>
          </w:tcPr>
          <w:p w14:paraId="3EDDA58C" w14:textId="77777777" w:rsidR="002E4D6A" w:rsidRPr="00F14795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4B0F1" w14:textId="6CD96859" w:rsidR="002E4D6A" w:rsidRPr="00F14795" w:rsidRDefault="000F0C1A" w:rsidP="00077805">
            <w:pPr>
              <w:tabs>
                <w:tab w:val="decimal" w:pos="867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F1479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40,539,200</w:t>
            </w:r>
          </w:p>
        </w:tc>
        <w:tc>
          <w:tcPr>
            <w:tcW w:w="236" w:type="dxa"/>
          </w:tcPr>
          <w:p w14:paraId="12A4F987" w14:textId="77777777" w:rsidR="002E4D6A" w:rsidRPr="00744476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0559B4" w14:textId="77777777" w:rsidR="002E4D6A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E4F27EF" w14:textId="77777777" w:rsidR="002E4D6A" w:rsidRPr="00744476" w:rsidRDefault="002E4D6A" w:rsidP="0007780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654" w:type="dxa"/>
          </w:tcPr>
          <w:p w14:paraId="0DBBB1A0" w14:textId="0AE9DEEB" w:rsidR="002E4D6A" w:rsidRDefault="002E4D6A" w:rsidP="0007780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</w:tr>
    </w:tbl>
    <w:p w14:paraId="5BDCB8FB" w14:textId="77777777" w:rsidR="00C563B2" w:rsidRDefault="00C563B2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394B012C" w14:textId="3DB15624" w:rsidR="00C563B2" w:rsidRDefault="00C563B2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C563B2" w:rsidSect="00671861">
          <w:headerReference w:type="default" r:id="rId9"/>
          <w:footerReference w:type="default" r:id="rId10"/>
          <w:pgSz w:w="11909" w:h="16834" w:code="9"/>
          <w:pgMar w:top="691" w:right="1152" w:bottom="720" w:left="1152" w:header="706" w:footer="706" w:gutter="0"/>
          <w:pgNumType w:start="18"/>
          <w:cols w:space="737"/>
          <w:docGrid w:linePitch="360"/>
        </w:sectPr>
      </w:pPr>
    </w:p>
    <w:p w14:paraId="71923C9A" w14:textId="583E4FE7" w:rsidR="00C55CAC" w:rsidRDefault="003917F6" w:rsidP="00592A3D">
      <w:pPr>
        <w:pStyle w:val="Caption"/>
        <w:ind w:hanging="900"/>
      </w:pPr>
      <w:r>
        <w:rPr>
          <w:rFonts w:hint="cs"/>
          <w:cs/>
        </w:rPr>
        <w:lastRenderedPageBreak/>
        <w:t>ทุนเรือนหุ้น</w:t>
      </w:r>
    </w:p>
    <w:p w14:paraId="698C250F" w14:textId="4076AFFA" w:rsidR="00F75CEA" w:rsidRDefault="00F75CEA" w:rsidP="00F75CEA">
      <w:pPr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10"/>
        <w:gridCol w:w="860"/>
        <w:gridCol w:w="1382"/>
        <w:gridCol w:w="268"/>
        <w:gridCol w:w="1372"/>
        <w:gridCol w:w="268"/>
        <w:gridCol w:w="1288"/>
        <w:gridCol w:w="265"/>
        <w:gridCol w:w="1367"/>
      </w:tblGrid>
      <w:tr w:rsidR="00F75CEA" w:rsidRPr="00744476" w14:paraId="33231FCC" w14:textId="77777777" w:rsidTr="00F75CEA">
        <w:tc>
          <w:tcPr>
            <w:tcW w:w="2110" w:type="dxa"/>
          </w:tcPr>
          <w:p w14:paraId="428FD1FB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2277550A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70625B7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8" w:type="dxa"/>
          </w:tcPr>
          <w:p w14:paraId="21E1C974" w14:textId="77777777" w:rsidR="00F75CEA" w:rsidRPr="00FB23BE" w:rsidRDefault="00F75CEA" w:rsidP="002A335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dxa"/>
            <w:gridSpan w:val="3"/>
            <w:tcBorders>
              <w:bottom w:val="single" w:sz="4" w:space="0" w:color="auto"/>
            </w:tcBorders>
          </w:tcPr>
          <w:p w14:paraId="6DFA3729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75CEA" w:rsidRPr="00744476" w14:paraId="2269988B" w14:textId="77777777" w:rsidTr="00F75CEA">
        <w:tc>
          <w:tcPr>
            <w:tcW w:w="2110" w:type="dxa"/>
          </w:tcPr>
          <w:p w14:paraId="6587B158" w14:textId="77777777" w:rsidR="00F75CEA" w:rsidRPr="00FB23BE" w:rsidRDefault="00F75CEA" w:rsidP="002A3354">
            <w:pPr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21AB6DD0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8A08D2B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25484D5" w14:textId="77777777" w:rsidR="00F75CEA" w:rsidRPr="00FB23BE" w:rsidRDefault="00F75CEA" w:rsidP="002A335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0F78D3E5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2965BCFA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F0F92EB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538421E1" w14:textId="77777777" w:rsidR="00F75CEA" w:rsidRPr="00FB23BE" w:rsidRDefault="00F75CEA" w:rsidP="002A335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F148CC8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75CEA" w:rsidRPr="00744476" w14:paraId="1F1A5E45" w14:textId="77777777" w:rsidTr="00F75CEA">
        <w:tc>
          <w:tcPr>
            <w:tcW w:w="2110" w:type="dxa"/>
          </w:tcPr>
          <w:p w14:paraId="480DD5B3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14:paraId="55CC1FA0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10" w:type="dxa"/>
            <w:gridSpan w:val="7"/>
          </w:tcPr>
          <w:p w14:paraId="12E610AC" w14:textId="77777777" w:rsidR="00F75CEA" w:rsidRPr="00FB23B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/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FB23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75CEA" w:rsidRPr="00744476" w14:paraId="66D7E149" w14:textId="77777777" w:rsidTr="00F75CEA">
        <w:tc>
          <w:tcPr>
            <w:tcW w:w="2110" w:type="dxa"/>
          </w:tcPr>
          <w:p w14:paraId="519F30FE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60" w:type="dxa"/>
            <w:vAlign w:val="center"/>
          </w:tcPr>
          <w:p w14:paraId="63275564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vAlign w:val="bottom"/>
          </w:tcPr>
          <w:p w14:paraId="7703C45A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690A788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5677E98B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1474ADE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7100A87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7D70BBC0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68DFA55D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18BB4D5B" w14:textId="77777777" w:rsidTr="00F75CEA">
        <w:tc>
          <w:tcPr>
            <w:tcW w:w="2110" w:type="dxa"/>
          </w:tcPr>
          <w:p w14:paraId="02EA9B12" w14:textId="77777777" w:rsidR="00F75CEA" w:rsidRPr="0025220A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22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22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522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2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60" w:type="dxa"/>
            <w:vAlign w:val="center"/>
          </w:tcPr>
          <w:p w14:paraId="7D4BA414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9E2895B" w14:textId="77777777" w:rsidR="00F75CEA" w:rsidRPr="00620850" w:rsidRDefault="00F75CEA" w:rsidP="00A95C6F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8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BC3CCD" w14:textId="77777777" w:rsidR="00F75CEA" w:rsidRPr="00620850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A756F05" w14:textId="77777777" w:rsidR="00F75CEA" w:rsidRPr="00620850" w:rsidRDefault="00F75CEA" w:rsidP="00A95C6F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8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68" w:type="dxa"/>
            <w:vAlign w:val="bottom"/>
          </w:tcPr>
          <w:p w14:paraId="3630F7E5" w14:textId="77777777" w:rsidR="00F75CEA" w:rsidRPr="00620850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FA2E74F" w14:textId="77777777" w:rsidR="00F75CEA" w:rsidRPr="00620850" w:rsidRDefault="00F75CEA" w:rsidP="00A95C6F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8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23,805,500</w:t>
            </w:r>
          </w:p>
        </w:tc>
        <w:tc>
          <w:tcPr>
            <w:tcW w:w="265" w:type="dxa"/>
            <w:vAlign w:val="bottom"/>
          </w:tcPr>
          <w:p w14:paraId="77907060" w14:textId="77777777" w:rsidR="00F75CEA" w:rsidRPr="00620850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7B34194B" w14:textId="77777777" w:rsidR="00F75CEA" w:rsidRPr="00620850" w:rsidRDefault="00F75CEA" w:rsidP="00A95C6F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085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23,805,500</w:t>
            </w:r>
          </w:p>
        </w:tc>
      </w:tr>
      <w:tr w:rsidR="00F75CEA" w:rsidRPr="00744476" w14:paraId="343B6D23" w14:textId="77777777" w:rsidTr="00F75CEA">
        <w:tc>
          <w:tcPr>
            <w:tcW w:w="2110" w:type="dxa"/>
          </w:tcPr>
          <w:p w14:paraId="64936051" w14:textId="77777777" w:rsidR="00F75CEA" w:rsidRPr="0025220A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60" w:type="dxa"/>
            <w:vAlign w:val="center"/>
          </w:tcPr>
          <w:p w14:paraId="04E2EF7A" w14:textId="77777777" w:rsidR="00F75CEA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109CBF4" w14:textId="77777777" w:rsidR="00F75CEA" w:rsidRPr="00D53A43" w:rsidRDefault="00F75CEA" w:rsidP="00F75CEA">
            <w:pPr>
              <w:tabs>
                <w:tab w:val="left" w:pos="36"/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FE1FEB2" w14:textId="77777777" w:rsidR="00F75CEA" w:rsidRPr="00D53A43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BF4CF33" w14:textId="77777777" w:rsidR="00F75CEA" w:rsidRPr="00D53A43" w:rsidRDefault="00F75CEA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59BDBDE1" w14:textId="77777777" w:rsidR="00F75CEA" w:rsidRPr="00D53A43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5F2A3F39" w14:textId="77777777" w:rsidR="00F75CEA" w:rsidRPr="00D53A43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  <w:vAlign w:val="bottom"/>
          </w:tcPr>
          <w:p w14:paraId="72C8496B" w14:textId="77777777" w:rsidR="00F75CEA" w:rsidRPr="00D53A43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08B5744D" w14:textId="77777777" w:rsidR="00F75CEA" w:rsidRPr="00D53A43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75CEA" w:rsidRPr="00D53A43" w14:paraId="6376EBDE" w14:textId="77777777" w:rsidTr="00F75CEA">
        <w:tc>
          <w:tcPr>
            <w:tcW w:w="2110" w:type="dxa"/>
          </w:tcPr>
          <w:p w14:paraId="66D6B646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60" w:type="dxa"/>
            <w:vAlign w:val="center"/>
          </w:tcPr>
          <w:p w14:paraId="561B7E1C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DA7A" w14:textId="77777777" w:rsidR="00F75CEA" w:rsidRPr="00FB23BE" w:rsidRDefault="00F75CEA" w:rsidP="002A4B3C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E76025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065F3" w14:textId="77777777" w:rsidR="00F75CEA" w:rsidRPr="00FB23BE" w:rsidRDefault="00F75CEA" w:rsidP="002A4B3C">
            <w:pPr>
              <w:tabs>
                <w:tab w:val="decimal" w:pos="1090"/>
              </w:tabs>
              <w:spacing w:line="240" w:lineRule="atLeast"/>
              <w:ind w:left="-119" w:right="-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8" w:type="dxa"/>
            <w:vAlign w:val="bottom"/>
          </w:tcPr>
          <w:p w14:paraId="4A33F471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63572BC" w14:textId="77777777" w:rsidR="00F75CEA" w:rsidRPr="00FB23B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0B7F6E6B" w14:textId="77777777" w:rsidR="00F75CEA" w:rsidRPr="00FB23BE" w:rsidRDefault="00F75CEA" w:rsidP="002A33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32BBA35D" w14:textId="77777777" w:rsidR="00F75CEA" w:rsidRPr="00FB23B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5CEA" w:rsidRPr="00744476" w14:paraId="791ED4FF" w14:textId="77777777" w:rsidTr="00F75CEA">
        <w:tc>
          <w:tcPr>
            <w:tcW w:w="2110" w:type="dxa"/>
          </w:tcPr>
          <w:p w14:paraId="64438F9E" w14:textId="090B3E68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87B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60" w:type="dxa"/>
            <w:vAlign w:val="bottom"/>
          </w:tcPr>
          <w:p w14:paraId="0EE996CA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A768F" w14:textId="77777777" w:rsidR="00F75CEA" w:rsidRPr="00FB23BE" w:rsidRDefault="00F75CEA" w:rsidP="002A3354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DB3281C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A40D" w14:textId="77777777" w:rsidR="00F75CEA" w:rsidRPr="00FB23BE" w:rsidRDefault="00F75CEA" w:rsidP="002A3354">
            <w:pPr>
              <w:tabs>
                <w:tab w:val="decimal" w:pos="10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38A02D29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3F15EB3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0DCAECF2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3CF0B364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4C43D29A" w14:textId="77777777" w:rsidTr="00F75CEA">
        <w:tc>
          <w:tcPr>
            <w:tcW w:w="2110" w:type="dxa"/>
          </w:tcPr>
          <w:p w14:paraId="2EDE3A64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60" w:type="dxa"/>
            <w:vAlign w:val="center"/>
          </w:tcPr>
          <w:p w14:paraId="1E72DCA1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86DF36" w14:textId="6DF8BA1E" w:rsidR="00F75CEA" w:rsidRPr="00085A35" w:rsidRDefault="00085A35" w:rsidP="002A3354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23,751,500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C2DE279" w14:textId="77777777" w:rsidR="00F75CEA" w:rsidRPr="00085A35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61D37" w14:textId="4C707C5C" w:rsidR="00F75CEA" w:rsidRPr="00085A35" w:rsidRDefault="00085A35" w:rsidP="002A3354">
            <w:pPr>
              <w:tabs>
                <w:tab w:val="decimal" w:pos="109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23,751,500</w:t>
            </w:r>
          </w:p>
        </w:tc>
        <w:tc>
          <w:tcPr>
            <w:tcW w:w="268" w:type="dxa"/>
            <w:vAlign w:val="bottom"/>
          </w:tcPr>
          <w:p w14:paraId="5DAB97FA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1AF23939" w14:textId="52A82896" w:rsidR="00F75CEA" w:rsidRPr="00ED2C02" w:rsidRDefault="00085A35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23,805,500</w:t>
            </w:r>
          </w:p>
        </w:tc>
        <w:tc>
          <w:tcPr>
            <w:tcW w:w="265" w:type="dxa"/>
            <w:vAlign w:val="bottom"/>
          </w:tcPr>
          <w:p w14:paraId="598A0CA8" w14:textId="77777777" w:rsidR="00F75CEA" w:rsidRPr="00ED2C02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14:paraId="201477C7" w14:textId="2AF846D1" w:rsidR="00F75CEA" w:rsidRPr="00ED2C02" w:rsidRDefault="00085A35" w:rsidP="002A4B3C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23,805,500</w:t>
            </w:r>
          </w:p>
        </w:tc>
      </w:tr>
      <w:tr w:rsidR="00F75CEA" w:rsidRPr="00744476" w14:paraId="6CACDD50" w14:textId="77777777" w:rsidTr="00F75CEA">
        <w:tc>
          <w:tcPr>
            <w:tcW w:w="2110" w:type="dxa"/>
          </w:tcPr>
          <w:p w14:paraId="60F33875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0" w:type="dxa"/>
            <w:vAlign w:val="center"/>
          </w:tcPr>
          <w:p w14:paraId="6DC9CA86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6B77B4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2DC2C80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A40AF0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74443E6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bottom"/>
          </w:tcPr>
          <w:p w14:paraId="30ED9690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25B5DB25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14:paraId="4CA4E332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6F467337" w14:textId="77777777" w:rsidTr="00F75CEA">
        <w:tc>
          <w:tcPr>
            <w:tcW w:w="2110" w:type="dxa"/>
          </w:tcPr>
          <w:p w14:paraId="3EB33256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3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60" w:type="dxa"/>
            <w:vAlign w:val="center"/>
          </w:tcPr>
          <w:p w14:paraId="7B9ED2D9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70BC539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999CEE2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CA29043" w14:textId="77777777" w:rsidR="00F75CEA" w:rsidRPr="00FB23BE" w:rsidRDefault="00F75CEA" w:rsidP="002A3354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3854436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A96BEB6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41EFF98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4403BE4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31587B61" w14:textId="77777777" w:rsidTr="00F75CEA">
        <w:tc>
          <w:tcPr>
            <w:tcW w:w="2110" w:type="dxa"/>
          </w:tcPr>
          <w:p w14:paraId="7CBEF991" w14:textId="77777777" w:rsidR="00F75CEA" w:rsidRPr="00FB23BE" w:rsidRDefault="00F75CEA" w:rsidP="002A335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B23B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60" w:type="dxa"/>
            <w:vAlign w:val="center"/>
          </w:tcPr>
          <w:p w14:paraId="457921CB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531234CC" w14:textId="77777777" w:rsidR="00F75CEA" w:rsidRPr="000B7A48" w:rsidRDefault="00F75CEA" w:rsidP="002A4B3C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</w:t>
            </w:r>
            <w:r w:rsidRPr="002A4B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C805DF5" w14:textId="77777777" w:rsidR="00F75CEA" w:rsidRPr="000B7A48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3A176C3" w14:textId="77777777" w:rsidR="00F75CEA" w:rsidRPr="000B7A48" w:rsidRDefault="00F75CEA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68" w:type="dxa"/>
            <w:vAlign w:val="bottom"/>
          </w:tcPr>
          <w:p w14:paraId="4456134C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52F1923" w14:textId="77777777" w:rsidR="00F75CEA" w:rsidRPr="00D3561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65" w:type="dxa"/>
            <w:vAlign w:val="bottom"/>
          </w:tcPr>
          <w:p w14:paraId="6AE414FA" w14:textId="77777777" w:rsidR="00F75CEA" w:rsidRPr="00D3561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4B059CAD" w14:textId="77777777" w:rsidR="00F75CEA" w:rsidRPr="00D3561E" w:rsidRDefault="00F75CEA" w:rsidP="002A4B3C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19,180,500</w:t>
            </w:r>
          </w:p>
        </w:tc>
      </w:tr>
      <w:tr w:rsidR="00F75CEA" w:rsidRPr="00744476" w14:paraId="2C1E73D5" w14:textId="77777777" w:rsidTr="00F75CEA">
        <w:tc>
          <w:tcPr>
            <w:tcW w:w="2110" w:type="dxa"/>
          </w:tcPr>
          <w:p w14:paraId="2A820C9C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60" w:type="dxa"/>
            <w:vAlign w:val="center"/>
          </w:tcPr>
          <w:p w14:paraId="5A2A8461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C25508F" w14:textId="77777777" w:rsidR="00F75CEA" w:rsidRPr="000B7A48" w:rsidRDefault="00F75CEA" w:rsidP="002A3354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E905731" w14:textId="77777777" w:rsidR="00F75CEA" w:rsidRPr="000B7A48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26DB316" w14:textId="77777777" w:rsidR="00F75CEA" w:rsidRPr="000B7A48" w:rsidRDefault="00F75CEA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57C4D59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CB04100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50BA659B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vAlign w:val="bottom"/>
          </w:tcPr>
          <w:p w14:paraId="19D8C586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5CEA" w:rsidRPr="00744476" w14:paraId="40715486" w14:textId="77777777" w:rsidTr="00F75CEA">
        <w:tc>
          <w:tcPr>
            <w:tcW w:w="2110" w:type="dxa"/>
          </w:tcPr>
          <w:p w14:paraId="274E772A" w14:textId="77777777" w:rsidR="00F75CEA" w:rsidRPr="00FB23BE" w:rsidRDefault="00F75CEA" w:rsidP="002A3354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23BE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860" w:type="dxa"/>
            <w:vAlign w:val="center"/>
          </w:tcPr>
          <w:p w14:paraId="083E565C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3C191" w14:textId="77777777" w:rsidR="00F75CEA" w:rsidRPr="000B7A48" w:rsidRDefault="00F75CEA" w:rsidP="002A4B3C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BA5AFB8" w14:textId="77777777" w:rsidR="00F75CEA" w:rsidRPr="00C61210" w:rsidRDefault="00F75CEA" w:rsidP="002A3354">
            <w:pPr>
              <w:tabs>
                <w:tab w:val="decimal" w:pos="1074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2E9BA" w14:textId="77777777" w:rsidR="00F75CEA" w:rsidRPr="000B7A48" w:rsidRDefault="00F75CEA" w:rsidP="002A3354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(54,000)</w:t>
            </w:r>
          </w:p>
        </w:tc>
        <w:tc>
          <w:tcPr>
            <w:tcW w:w="268" w:type="dxa"/>
            <w:vAlign w:val="bottom"/>
          </w:tcPr>
          <w:p w14:paraId="7DDD7423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3BD4E63" w14:textId="77777777" w:rsidR="00F75CEA" w:rsidRPr="00D3561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vAlign w:val="bottom"/>
          </w:tcPr>
          <w:p w14:paraId="0075068F" w14:textId="77777777" w:rsidR="00F75CEA" w:rsidRPr="00FB23BE" w:rsidRDefault="00F75CEA" w:rsidP="002A3354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4894037" w14:textId="77777777" w:rsidR="00F75CEA" w:rsidRPr="00FB23BE" w:rsidRDefault="00F75CEA" w:rsidP="002A3354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75CEA" w:rsidRPr="00744476" w14:paraId="2C428797" w14:textId="77777777" w:rsidTr="00F75CEA">
        <w:tc>
          <w:tcPr>
            <w:tcW w:w="2110" w:type="dxa"/>
          </w:tcPr>
          <w:p w14:paraId="56C47627" w14:textId="78DA7EBA" w:rsidR="00F75CEA" w:rsidRPr="00FB23BE" w:rsidRDefault="00F75CEA" w:rsidP="002A3354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F87B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60" w:type="dxa"/>
            <w:vAlign w:val="bottom"/>
          </w:tcPr>
          <w:p w14:paraId="49F593AE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F480F" w14:textId="77777777" w:rsidR="00F75CEA" w:rsidRPr="000B7A48" w:rsidRDefault="00F75CEA" w:rsidP="002A3354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9EC5D16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BF5BA" w14:textId="77777777" w:rsidR="00F75CEA" w:rsidRPr="000B7A48" w:rsidRDefault="00F75CEA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44CEA727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6EF610E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Align w:val="bottom"/>
          </w:tcPr>
          <w:p w14:paraId="686B206A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0C7638A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5CEA" w:rsidRPr="00744476" w14:paraId="69104E9F" w14:textId="77777777" w:rsidTr="00F75CEA">
        <w:tc>
          <w:tcPr>
            <w:tcW w:w="2110" w:type="dxa"/>
          </w:tcPr>
          <w:p w14:paraId="0F587969" w14:textId="77777777" w:rsidR="00F75CEA" w:rsidRPr="00FB23BE" w:rsidRDefault="00F75CEA" w:rsidP="002A3354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Pr="00FB23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860" w:type="dxa"/>
            <w:vAlign w:val="center"/>
          </w:tcPr>
          <w:p w14:paraId="5036648B" w14:textId="77777777" w:rsidR="00F75CEA" w:rsidRPr="00FB23BE" w:rsidRDefault="00F75CEA" w:rsidP="002A335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3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BC1990" w14:textId="6871C126" w:rsidR="00F75CEA" w:rsidRPr="00FB23BE" w:rsidRDefault="00085A35" w:rsidP="002A4B3C">
            <w:pPr>
              <w:tabs>
                <w:tab w:val="decimal" w:pos="1100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2D86D3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9A1A81" w14:textId="6367D935" w:rsidR="00F75CEA" w:rsidRPr="00FB23BE" w:rsidRDefault="00085A35" w:rsidP="002A3354">
            <w:pPr>
              <w:tabs>
                <w:tab w:val="decimal" w:pos="108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19,126,500</w:t>
            </w:r>
          </w:p>
        </w:tc>
        <w:tc>
          <w:tcPr>
            <w:tcW w:w="268" w:type="dxa"/>
            <w:vAlign w:val="bottom"/>
          </w:tcPr>
          <w:p w14:paraId="43F79623" w14:textId="77777777" w:rsidR="00F75CEA" w:rsidRPr="00FB23BE" w:rsidRDefault="00F75CEA" w:rsidP="002A3354">
            <w:pPr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vAlign w:val="bottom"/>
          </w:tcPr>
          <w:p w14:paraId="0C479D4D" w14:textId="753103BC" w:rsidR="00F75CEA" w:rsidRPr="00FB23BE" w:rsidRDefault="00085A35" w:rsidP="002A3354">
            <w:pPr>
              <w:tabs>
                <w:tab w:val="decimal" w:pos="1009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19,180,500</w:t>
            </w:r>
          </w:p>
        </w:tc>
        <w:tc>
          <w:tcPr>
            <w:tcW w:w="265" w:type="dxa"/>
            <w:vAlign w:val="bottom"/>
          </w:tcPr>
          <w:p w14:paraId="326A4B9F" w14:textId="77777777" w:rsidR="00F75CEA" w:rsidRPr="00FB23BE" w:rsidRDefault="00F75CEA" w:rsidP="002A3354">
            <w:pPr>
              <w:tabs>
                <w:tab w:val="decimal" w:pos="1009"/>
              </w:tabs>
              <w:spacing w:line="240" w:lineRule="atLeas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14:paraId="32E3D287" w14:textId="6320E137" w:rsidR="00F75CEA" w:rsidRPr="00FB23BE" w:rsidRDefault="00085A35" w:rsidP="002A4B3C">
            <w:pPr>
              <w:tabs>
                <w:tab w:val="decimal" w:pos="1074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19,180,500</w:t>
            </w:r>
          </w:p>
        </w:tc>
      </w:tr>
    </w:tbl>
    <w:p w14:paraId="3509E898" w14:textId="582CE217" w:rsidR="00C55CAC" w:rsidRPr="00C55CAC" w:rsidRDefault="00C55CAC" w:rsidP="00C55CA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1C9D88D0" w14:textId="5B053369" w:rsidR="00592A3D" w:rsidRPr="00C6536F" w:rsidRDefault="00592A3D" w:rsidP="00592A3D">
      <w:pPr>
        <w:pStyle w:val="Caption"/>
        <w:ind w:hanging="900"/>
      </w:pPr>
      <w:r w:rsidRPr="00C6536F">
        <w:rPr>
          <w:rFonts w:hint="cs"/>
          <w:cs/>
        </w:rPr>
        <w:t>หุ้นทุนซื้อคืน</w:t>
      </w:r>
    </w:p>
    <w:p w14:paraId="62964D8F" w14:textId="77777777" w:rsidR="00592A3D" w:rsidRPr="00F14B6C" w:rsidRDefault="00592A3D" w:rsidP="00592A3D">
      <w:pPr>
        <w:pStyle w:val="Bo-Blankline"/>
      </w:pPr>
    </w:p>
    <w:p w14:paraId="0AA2FC0F" w14:textId="3D38D953" w:rsidR="00C6536F" w:rsidRPr="00491C6B" w:rsidRDefault="00C6536F" w:rsidP="00C6536F">
      <w:pPr>
        <w:pStyle w:val="Bo-C1Content"/>
        <w:tabs>
          <w:tab w:val="left" w:pos="720"/>
        </w:tabs>
        <w:ind w:left="540"/>
      </w:pPr>
      <w:r w:rsidRPr="00491C6B">
        <w:rPr>
          <w:rFonts w:hint="cs"/>
          <w:cs/>
        </w:rPr>
        <w:t>ใน</w:t>
      </w:r>
      <w:r w:rsidRPr="00491C6B">
        <w:rPr>
          <w:rFonts w:hint="cs"/>
          <w:cs/>
          <w:lang w:val="en-US"/>
        </w:rPr>
        <w:t xml:space="preserve">ระหว่างปี </w:t>
      </w:r>
      <w:r w:rsidRPr="00491C6B">
        <w:rPr>
          <w:lang w:val="en-US"/>
        </w:rPr>
        <w:t>2564</w:t>
      </w:r>
      <w:r w:rsidRPr="00491C6B">
        <w:rPr>
          <w:rFonts w:hint="cs"/>
          <w:cs/>
        </w:rPr>
        <w:t xml:space="preserve"> บริษัทได้จำหน่ายหุ้นทุนซื้อคืนจำนวน </w:t>
      </w:r>
      <w:r w:rsidRPr="00491C6B">
        <w:rPr>
          <w:lang w:val="en-US"/>
        </w:rPr>
        <w:t>165</w:t>
      </w:r>
      <w:r w:rsidRPr="00491C6B">
        <w:t>.</w:t>
      </w:r>
      <w:r w:rsidRPr="00491C6B">
        <w:rPr>
          <w:lang w:val="en-US"/>
        </w:rPr>
        <w:t>61</w:t>
      </w:r>
      <w:r w:rsidRPr="00491C6B">
        <w:rPr>
          <w:rFonts w:hint="cs"/>
          <w:cs/>
        </w:rPr>
        <w:t xml:space="preserve"> ล้านหุ้น เป็นจำนวนเงินรวม </w:t>
      </w:r>
      <w:r w:rsidRPr="00491C6B">
        <w:rPr>
          <w:lang w:val="en-US"/>
        </w:rPr>
        <w:t>281</w:t>
      </w:r>
      <w:r w:rsidRPr="00491C6B">
        <w:t>.</w:t>
      </w:r>
      <w:r w:rsidRPr="00491C6B">
        <w:rPr>
          <w:lang w:val="en-US"/>
        </w:rPr>
        <w:t>27</w:t>
      </w:r>
      <w:r w:rsidRPr="00491C6B">
        <w:rPr>
          <w:rFonts w:hint="cs"/>
          <w:cs/>
        </w:rPr>
        <w:t xml:space="preserve"> ล้านบาท </w:t>
      </w:r>
      <w:r w:rsidR="00002CEC">
        <w:rPr>
          <w:rFonts w:hint="cs"/>
          <w:cs/>
        </w:rPr>
        <w:t xml:space="preserve">จึงทำให้ ณ วันที่ </w:t>
      </w:r>
      <w:r w:rsidR="00002CEC">
        <w:rPr>
          <w:lang w:val="en-US"/>
        </w:rPr>
        <w:t xml:space="preserve">30 </w:t>
      </w:r>
      <w:r w:rsidR="00412200">
        <w:rPr>
          <w:rFonts w:hint="cs"/>
          <w:cs/>
          <w:lang w:val="en-US"/>
        </w:rPr>
        <w:t>กันยายน</w:t>
      </w:r>
      <w:r w:rsidR="00002CEC">
        <w:rPr>
          <w:rFonts w:hint="cs"/>
          <w:cs/>
          <w:lang w:val="en-US"/>
        </w:rPr>
        <w:t xml:space="preserve"> </w:t>
      </w:r>
      <w:r w:rsidR="00002CEC">
        <w:rPr>
          <w:lang w:val="en-US"/>
        </w:rPr>
        <w:t xml:space="preserve">2564 </w:t>
      </w:r>
      <w:r w:rsidR="00002CEC">
        <w:rPr>
          <w:rFonts w:hint="cs"/>
          <w:cs/>
          <w:lang w:val="en-US"/>
        </w:rPr>
        <w:t>มีจำนวนต้นทุนของหุ้นทุนซื้อคืนที่จำหน่ายซึ่งคำนวณโดยวิธีถัวเฉลี่ยถ่วงน้ำหนัก</w:t>
      </w:r>
      <w:r w:rsidRPr="00491C6B">
        <w:rPr>
          <w:rFonts w:hint="cs"/>
          <w:cs/>
        </w:rPr>
        <w:t xml:space="preserve"> เป็นจำนวนเงินรวม </w:t>
      </w:r>
      <w:r w:rsidR="008225CF">
        <w:rPr>
          <w:lang w:val="en-US"/>
        </w:rPr>
        <w:t>95.95</w:t>
      </w:r>
      <w:r w:rsidRPr="00491C6B">
        <w:rPr>
          <w:rFonts w:hint="cs"/>
          <w:cs/>
        </w:rPr>
        <w:t xml:space="preserve"> ล้านบาท และมีส่วนเกินทุนจากการจำหน่ายหุ้นทุนซื้อคืน (“ส่วนเกินทุนหุ้นทุนซื้อคืน”) จำนวน </w:t>
      </w:r>
      <w:r w:rsidR="008225CF">
        <w:t>185.32</w:t>
      </w:r>
      <w:r w:rsidRPr="00491C6B">
        <w:t xml:space="preserve"> </w:t>
      </w:r>
      <w:r w:rsidRPr="00491C6B">
        <w:rPr>
          <w:rFonts w:hint="cs"/>
          <w:cs/>
        </w:rPr>
        <w:t>ล้านบาท แสดงเป็นรายการแยกต่างหากในส่วนของผู้ถือหุ้น</w:t>
      </w:r>
    </w:p>
    <w:p w14:paraId="29AC88E4" w14:textId="77777777" w:rsidR="00C6536F" w:rsidRPr="00491C6B" w:rsidRDefault="00C6536F" w:rsidP="00C6536F">
      <w:pPr>
        <w:pStyle w:val="Bo-Blankline"/>
        <w:rPr>
          <w:lang w:val="en-US"/>
        </w:rPr>
      </w:pPr>
    </w:p>
    <w:p w14:paraId="5B0C6A91" w14:textId="0BEBB05E" w:rsidR="00C6536F" w:rsidRPr="00002CEC" w:rsidRDefault="00C6536F" w:rsidP="00C6536F">
      <w:pPr>
        <w:pStyle w:val="Bo-C1Content"/>
        <w:rPr>
          <w:spacing w:val="-4"/>
          <w:lang w:val="en-US"/>
        </w:rPr>
      </w:pPr>
      <w:r w:rsidRPr="00491C6B">
        <w:rPr>
          <w:rFonts w:hint="cs"/>
          <w:spacing w:val="-4"/>
          <w:cs/>
        </w:rPr>
        <w:t xml:space="preserve">เมื่อวันที่ </w:t>
      </w:r>
      <w:r w:rsidRPr="00491C6B">
        <w:rPr>
          <w:spacing w:val="-4"/>
        </w:rPr>
        <w:t>16</w:t>
      </w:r>
      <w:r w:rsidRPr="00491C6B">
        <w:rPr>
          <w:rFonts w:hint="cs"/>
          <w:spacing w:val="-4"/>
          <w:cs/>
        </w:rPr>
        <w:t xml:space="preserve"> มิถุนายน </w:t>
      </w:r>
      <w:r w:rsidRPr="00491C6B">
        <w:rPr>
          <w:spacing w:val="-4"/>
        </w:rPr>
        <w:t xml:space="preserve">2564 </w:t>
      </w:r>
      <w:r w:rsidRPr="00491C6B">
        <w:rPr>
          <w:rFonts w:hint="cs"/>
          <w:spacing w:val="-4"/>
          <w:cs/>
        </w:rPr>
        <w:t xml:space="preserve">หุ้นทุนซื้อคืนของบริษัทมีจำนวนคงเหลือ </w:t>
      </w:r>
      <w:r w:rsidRPr="00491C6B">
        <w:rPr>
          <w:spacing w:val="-4"/>
        </w:rPr>
        <w:t xml:space="preserve">54.00 </w:t>
      </w:r>
      <w:r w:rsidRPr="00491C6B">
        <w:rPr>
          <w:rFonts w:hint="cs"/>
          <w:spacing w:val="-4"/>
          <w:cs/>
        </w:rPr>
        <w:t xml:space="preserve">ล้านหุ้น บริษัทจึงได้จดทะเบียนลดทุนจำนวน </w:t>
      </w:r>
      <w:r w:rsidRPr="00491C6B">
        <w:rPr>
          <w:spacing w:val="-4"/>
          <w:lang w:val="en-US"/>
        </w:rPr>
        <w:t>54</w:t>
      </w:r>
      <w:r w:rsidR="00EC0582">
        <w:rPr>
          <w:spacing w:val="-4"/>
          <w:lang w:val="en-US"/>
        </w:rPr>
        <w:t>.00</w:t>
      </w:r>
      <w:r w:rsidRPr="00491C6B">
        <w:rPr>
          <w:rFonts w:hint="cs"/>
          <w:spacing w:val="-4"/>
          <w:cs/>
        </w:rPr>
        <w:t xml:space="preserve"> ล้านหุ้น มูลค่าที่ตราไว้หุ้นละ </w:t>
      </w:r>
      <w:r w:rsidRPr="00491C6B">
        <w:rPr>
          <w:spacing w:val="-4"/>
        </w:rPr>
        <w:t xml:space="preserve">1 </w:t>
      </w:r>
      <w:r w:rsidRPr="00491C6B">
        <w:rPr>
          <w:rFonts w:hint="cs"/>
          <w:spacing w:val="-4"/>
          <w:cs/>
        </w:rPr>
        <w:t xml:space="preserve">บาท โดยตัดหุ้นทุนซื้อคืนที่ไม่สามารถจำหน่ายในตลาดหลักทรัพย์แห่งประเทศไทยในวันที่ </w:t>
      </w:r>
      <w:r w:rsidRPr="00491C6B">
        <w:rPr>
          <w:spacing w:val="-4"/>
        </w:rPr>
        <w:t>11</w:t>
      </w:r>
      <w:r w:rsidRPr="00491C6B">
        <w:rPr>
          <w:rFonts w:hint="cs"/>
          <w:spacing w:val="-4"/>
          <w:cs/>
        </w:rPr>
        <w:t xml:space="preserve"> มิถุนายน </w:t>
      </w:r>
      <w:r w:rsidRPr="00491C6B">
        <w:rPr>
          <w:spacing w:val="-4"/>
        </w:rPr>
        <w:t>2564</w:t>
      </w:r>
      <w:r w:rsidRPr="00491C6B">
        <w:rPr>
          <w:rFonts w:hint="cs"/>
          <w:spacing w:val="-4"/>
          <w:cs/>
        </w:rPr>
        <w:t xml:space="preserve"> จำนวนรวม </w:t>
      </w:r>
      <w:r w:rsidRPr="00491C6B">
        <w:rPr>
          <w:spacing w:val="-4"/>
        </w:rPr>
        <w:t>54</w:t>
      </w:r>
      <w:r w:rsidR="00EC0582">
        <w:rPr>
          <w:spacing w:val="-4"/>
        </w:rPr>
        <w:t>.00</w:t>
      </w:r>
      <w:r w:rsidRPr="00491C6B">
        <w:rPr>
          <w:rFonts w:hint="cs"/>
          <w:spacing w:val="-4"/>
          <w:cs/>
        </w:rPr>
        <w:t xml:space="preserve"> ล้านหุ้นกับกระทรวงพาณิชย์ พร้อมตัดรายการหุ้นทุนซื้อคืนและสำรองหุ้นทุนซื้อคืนที่แสดงไว้ในส่วนของผู้ถือหุ้นออกทั้งจำนวน</w:t>
      </w:r>
    </w:p>
    <w:p w14:paraId="3FE520E1" w14:textId="77777777" w:rsidR="001F02AE" w:rsidRPr="00592A3D" w:rsidRDefault="001F02AE" w:rsidP="001F02AE">
      <w:pPr>
        <w:pStyle w:val="Bo-Blankline"/>
        <w:rPr>
          <w:lang w:val="en-US"/>
        </w:rPr>
      </w:pPr>
    </w:p>
    <w:p w14:paraId="542B321A" w14:textId="77777777" w:rsidR="0039259E" w:rsidRDefault="0039259E" w:rsidP="0039259E">
      <w:pPr>
        <w:pStyle w:val="Bo-C1Content"/>
        <w:ind w:left="0"/>
        <w:rPr>
          <w:lang w:val="en-US"/>
        </w:rPr>
      </w:pPr>
    </w:p>
    <w:p w14:paraId="182DEB89" w14:textId="77777777" w:rsidR="0039259E" w:rsidRPr="0039259E" w:rsidRDefault="0039259E" w:rsidP="0039259E">
      <w:pPr>
        <w:pStyle w:val="Bo-C1Content"/>
        <w:ind w:left="0"/>
        <w:rPr>
          <w:cs/>
          <w:lang w:val="en-US"/>
        </w:rPr>
        <w:sectPr w:rsidR="0039259E" w:rsidRPr="0039259E" w:rsidSect="00EF2B4A">
          <w:footerReference w:type="default" r:id="rId11"/>
          <w:pgSz w:w="11909" w:h="16834" w:code="9"/>
          <w:pgMar w:top="907" w:right="1152" w:bottom="1008" w:left="1152" w:header="706" w:footer="706" w:gutter="0"/>
          <w:cols w:space="737"/>
          <w:docGrid w:linePitch="360"/>
        </w:sectPr>
      </w:pPr>
    </w:p>
    <w:p w14:paraId="34B1A350" w14:textId="77777777" w:rsidR="001732C7" w:rsidRDefault="001732C7" w:rsidP="00EE724F">
      <w:pPr>
        <w:pStyle w:val="Caption"/>
        <w:ind w:hanging="900"/>
      </w:pPr>
      <w:r>
        <w:rPr>
          <w:rFonts w:hint="cs"/>
          <w:cs/>
        </w:rPr>
        <w:lastRenderedPageBreak/>
        <w:t>ส่วนงาน</w:t>
      </w:r>
      <w:r w:rsidR="00216209">
        <w:rPr>
          <w:rFonts w:hint="cs"/>
          <w:cs/>
        </w:rPr>
        <w:t>ดำเนินงาน</w:t>
      </w:r>
      <w:r w:rsidR="00E80DB5">
        <w:rPr>
          <w:rFonts w:hint="cs"/>
          <w:cs/>
        </w:rPr>
        <w:t>และการจำแนกรายได้</w:t>
      </w:r>
    </w:p>
    <w:p w14:paraId="1DD304EA" w14:textId="77777777" w:rsidR="001732C7" w:rsidRPr="002E795F" w:rsidRDefault="001732C7" w:rsidP="002E795F">
      <w:pPr>
        <w:pStyle w:val="Bo-Blankline"/>
        <w:spacing w:line="160" w:lineRule="exact"/>
        <w:ind w:left="547" w:right="-29"/>
        <w:rPr>
          <w:sz w:val="16"/>
          <w:szCs w:val="16"/>
        </w:rPr>
      </w:pPr>
    </w:p>
    <w:p w14:paraId="4370381C" w14:textId="4D95F919" w:rsidR="0040333E" w:rsidRDefault="004E7AC9" w:rsidP="00E5749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ข้อมูลเกี่ยวกับผลได้เสีย</w:t>
      </w:r>
      <w:r w:rsidR="0040333E"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 w:rsidR="00F418F2"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082486DF" w14:textId="77777777" w:rsidR="00E77061" w:rsidRPr="004B56E6" w:rsidRDefault="00E77061" w:rsidP="00E77061">
      <w:pPr>
        <w:spacing w:line="240" w:lineRule="auto"/>
        <w:rPr>
          <w:sz w:val="2"/>
          <w:szCs w:val="2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152"/>
        <w:gridCol w:w="236"/>
        <w:gridCol w:w="1302"/>
        <w:gridCol w:w="236"/>
        <w:gridCol w:w="1384"/>
      </w:tblGrid>
      <w:tr w:rsidR="00E77061" w:rsidRPr="00932774" w14:paraId="6246C4B9" w14:textId="77777777" w:rsidTr="00E77061">
        <w:tc>
          <w:tcPr>
            <w:tcW w:w="2790" w:type="dxa"/>
            <w:shd w:val="clear" w:color="auto" w:fill="auto"/>
          </w:tcPr>
          <w:p w14:paraId="7C56BCF9" w14:textId="77777777" w:rsidR="00E77061" w:rsidRPr="00932774" w:rsidRDefault="00E77061" w:rsidP="00E77061">
            <w:pPr>
              <w:rPr>
                <w:rFonts w:ascii="Angsana New" w:hAnsi="Angsana New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269CA3DB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E77061" w:rsidRPr="00932774" w14:paraId="06092439" w14:textId="77777777" w:rsidTr="00E77061">
        <w:tc>
          <w:tcPr>
            <w:tcW w:w="2790" w:type="dxa"/>
            <w:shd w:val="clear" w:color="auto" w:fill="auto"/>
          </w:tcPr>
          <w:p w14:paraId="4FF5E7F0" w14:textId="77777777" w:rsidR="00E77061" w:rsidRPr="00932774" w:rsidRDefault="00E77061" w:rsidP="00E77061">
            <w:pPr>
              <w:rPr>
                <w:rFonts w:ascii="Angsana New" w:hAnsi="Angsana New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27CFD042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932774">
              <w:rPr>
                <w:rFonts w:ascii="Angsana New" w:hAnsi="Angsana New"/>
                <w:b/>
                <w:bCs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75474B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303D07DA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/>
                <w:b/>
                <w:bCs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62F67C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14:paraId="5F96C70A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cs/>
                <w:lang w:val="en-US"/>
              </w:rPr>
            </w:pP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รวมรายได้ส่วนงาน</w:t>
            </w:r>
            <w:r w:rsidRPr="00932774">
              <w:rPr>
                <w:rFonts w:ascii="Angsana New" w:hAnsi="Angsana New"/>
                <w:b/>
                <w:bCs/>
                <w:lang w:val="en-US"/>
              </w:rPr>
              <w:br/>
            </w: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EBC3A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922" w:type="dxa"/>
            <w:gridSpan w:val="3"/>
            <w:shd w:val="clear" w:color="auto" w:fill="auto"/>
            <w:vAlign w:val="bottom"/>
          </w:tcPr>
          <w:p w14:paraId="6B67BEA1" w14:textId="179B023C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  <w:r w:rsidRPr="00932774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93277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(ขาดทุน)</w:t>
            </w:r>
            <w:r w:rsidRPr="00932774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93277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ตามส่วนงานก่อนหัก</w:t>
            </w:r>
            <w:r w:rsidRPr="0093277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ต้นทุน</w:t>
            </w:r>
            <w:r w:rsidR="00FF3042">
              <w:rPr>
                <w:rFonts w:asciiTheme="majorBidi" w:hAnsiTheme="majorBidi" w:cstheme="majorBidi"/>
                <w:b/>
                <w:bCs/>
                <w:cs/>
                <w:lang w:val="en-US"/>
              </w:rPr>
              <w:br/>
            </w:r>
            <w:r w:rsidRPr="0093277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 xml:space="preserve">ทางการเงิน ภาษีเงินได้ </w:t>
            </w:r>
            <w:r w:rsidRPr="00932774">
              <w:rPr>
                <w:rFonts w:asciiTheme="majorBidi" w:hAnsiTheme="majorBidi" w:cstheme="majorBidi"/>
                <w:b/>
                <w:bCs/>
                <w:cs/>
                <w:lang w:val="en-US"/>
              </w:rPr>
              <w:br/>
            </w:r>
            <w:r w:rsidRPr="0093277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ค่าเสื่อมราคาและค่าตัดจำหน่าย</w:t>
            </w:r>
          </w:p>
        </w:tc>
      </w:tr>
      <w:tr w:rsidR="00E77061" w:rsidRPr="00932774" w14:paraId="3F2B6B6E" w14:textId="77777777" w:rsidTr="00E77061">
        <w:tc>
          <w:tcPr>
            <w:tcW w:w="2790" w:type="dxa"/>
            <w:shd w:val="clear" w:color="auto" w:fill="auto"/>
            <w:vAlign w:val="bottom"/>
          </w:tcPr>
          <w:p w14:paraId="27BF4A64" w14:textId="62B3E9F0" w:rsidR="00E77061" w:rsidRPr="00932774" w:rsidRDefault="00E77061" w:rsidP="00E77061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b/>
                <w:bCs/>
                <w:i/>
                <w:iCs/>
              </w:rPr>
            </w:pPr>
            <w:r w:rsidRPr="00932774">
              <w:rPr>
                <w:rFonts w:ascii="Angsana New" w:hAnsi="Angsana New" w:hint="cs"/>
                <w:b/>
                <w:bCs/>
                <w:i/>
                <w:iCs/>
                <w:cs/>
              </w:rPr>
              <w:t>สำหรับงวด</w:t>
            </w:r>
            <w:r w:rsidR="00D83680">
              <w:rPr>
                <w:rFonts w:ascii="Angsana New" w:hAnsi="Angsana New" w:hint="cs"/>
                <w:b/>
                <w:bCs/>
                <w:i/>
                <w:iCs/>
                <w:cs/>
              </w:rPr>
              <w:t>เก้า</w:t>
            </w:r>
            <w:r w:rsidRPr="00932774">
              <w:rPr>
                <w:rFonts w:ascii="Angsana New" w:hAnsi="Angsana New" w:hint="cs"/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95B431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2EC226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DAF982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A2B191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82CA22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917EFA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C103C7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BAC3A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F0E01F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D2C1C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61D82F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AF6B3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EAFE602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179ED7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E3555DA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77061" w:rsidRPr="00932774" w14:paraId="309802B2" w14:textId="77777777" w:rsidTr="00E77061">
        <w:tc>
          <w:tcPr>
            <w:tcW w:w="2790" w:type="dxa"/>
            <w:shd w:val="clear" w:color="auto" w:fill="auto"/>
            <w:vAlign w:val="bottom"/>
          </w:tcPr>
          <w:p w14:paraId="7FC52FA0" w14:textId="4D72C580" w:rsidR="00E77061" w:rsidRPr="00932774" w:rsidRDefault="00E77061" w:rsidP="00E77061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</w:rPr>
            </w:pPr>
            <w:r w:rsidRPr="00932774">
              <w:rPr>
                <w:rFonts w:ascii="Angsana New" w:hAnsi="Angsana New" w:hint="cs"/>
                <w:cs/>
              </w:rPr>
              <w:tab/>
            </w:r>
            <w:r w:rsidRPr="00932774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วันที่ </w:t>
            </w:r>
            <w:r w:rsidRPr="00932774">
              <w:rPr>
                <w:rFonts w:ascii="Angsana New" w:hAnsi="Angsana New"/>
                <w:b/>
                <w:bCs/>
                <w:i/>
                <w:iCs/>
              </w:rPr>
              <w:t>30</w:t>
            </w:r>
            <w:r w:rsidRPr="00932774">
              <w:rPr>
                <w:rFonts w:ascii="Angsana New" w:hAnsi="Angsana New" w:hint="cs"/>
                <w:b/>
                <w:bCs/>
                <w:i/>
                <w:iCs/>
                <w:cs/>
              </w:rPr>
              <w:t xml:space="preserve"> </w:t>
            </w:r>
            <w:r w:rsidR="00B81251">
              <w:rPr>
                <w:rFonts w:ascii="Angsana New" w:hAnsi="Angsana New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C11711" w14:textId="524ECD0F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9ED073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AFAD7C" w14:textId="6AF63BD9" w:rsidR="00E77061" w:rsidRPr="00932774" w:rsidRDefault="00984B3F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  <w:r w:rsidR="00E77061" w:rsidRPr="00932774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F427E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C6AA72" w14:textId="38BA727A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85CCFB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156C6E" w14:textId="020E5EED" w:rsidR="00E77061" w:rsidRPr="00932774" w:rsidRDefault="00984B3F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  <w:r w:rsidR="00E77061" w:rsidRPr="00932774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EDC174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2364F8" w14:textId="3190AE8A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E5522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8DE775" w14:textId="7D95CC8C" w:rsidR="00E77061" w:rsidRPr="00932774" w:rsidRDefault="00984B3F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  <w:r w:rsidR="00E77061" w:rsidRPr="00932774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530F3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C638BA8" w14:textId="7CC085C2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17A68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7F1C179" w14:textId="698BFF6B" w:rsidR="00E77061" w:rsidRPr="00932774" w:rsidRDefault="00984B3F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</w:t>
            </w:r>
            <w:r w:rsidR="00E77061" w:rsidRPr="00932774">
              <w:rPr>
                <w:rFonts w:ascii="Angsana New" w:hAnsi="Angsana New" w:hint="cs"/>
                <w:cs/>
                <w:lang w:val="en-US"/>
              </w:rPr>
              <w:t>63</w:t>
            </w:r>
          </w:p>
        </w:tc>
      </w:tr>
      <w:tr w:rsidR="00E77061" w:rsidRPr="00932774" w14:paraId="4FB8ABC5" w14:textId="77777777" w:rsidTr="00E77061">
        <w:tc>
          <w:tcPr>
            <w:tcW w:w="2790" w:type="dxa"/>
            <w:shd w:val="clear" w:color="auto" w:fill="auto"/>
          </w:tcPr>
          <w:p w14:paraId="52AC21EE" w14:textId="77777777" w:rsidR="00E77061" w:rsidRPr="00932774" w:rsidRDefault="00E77061" w:rsidP="00E77061">
            <w:pPr>
              <w:rPr>
                <w:rFonts w:ascii="Angsana New" w:hAnsi="Angsana New"/>
              </w:rPr>
            </w:pPr>
          </w:p>
        </w:tc>
        <w:tc>
          <w:tcPr>
            <w:tcW w:w="11250" w:type="dxa"/>
            <w:gridSpan w:val="15"/>
            <w:shd w:val="clear" w:color="auto" w:fill="auto"/>
            <w:vAlign w:val="bottom"/>
          </w:tcPr>
          <w:p w14:paraId="309E9B4D" w14:textId="77777777" w:rsidR="00E77061" w:rsidRPr="00932774" w:rsidRDefault="00E77061" w:rsidP="00E7706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lang w:val="en-US"/>
              </w:rPr>
            </w:pPr>
            <w:r w:rsidRPr="00932774">
              <w:rPr>
                <w:rFonts w:ascii="Angsana New" w:hAnsi="Angsana New" w:hint="cs"/>
                <w:i/>
                <w:iCs/>
                <w:color w:val="000000"/>
                <w:cs/>
                <w:lang w:val="en-US"/>
              </w:rPr>
              <w:t>(พันบาท</w:t>
            </w:r>
            <w:r w:rsidRPr="00932774">
              <w:rPr>
                <w:rFonts w:ascii="Angsana New" w:hAnsi="Angsana New"/>
                <w:i/>
                <w:iCs/>
                <w:color w:val="000000"/>
                <w:lang w:val="en-US"/>
              </w:rPr>
              <w:t>)</w:t>
            </w:r>
          </w:p>
        </w:tc>
      </w:tr>
      <w:tr w:rsidR="002F3E5F" w:rsidRPr="00932774" w14:paraId="5294A770" w14:textId="77777777" w:rsidTr="009773B7">
        <w:tc>
          <w:tcPr>
            <w:tcW w:w="2790" w:type="dxa"/>
            <w:shd w:val="clear" w:color="auto" w:fill="auto"/>
            <w:vAlign w:val="center"/>
          </w:tcPr>
          <w:p w14:paraId="7AA27363" w14:textId="77777777" w:rsidR="002F3E5F" w:rsidRPr="00932774" w:rsidRDefault="002F3E5F" w:rsidP="002F3E5F">
            <w:pPr>
              <w:spacing w:line="240" w:lineRule="auto"/>
              <w:rPr>
                <w:rFonts w:ascii="Angsana New" w:hAnsi="Angsana New"/>
                <w:cs/>
              </w:rPr>
            </w:pPr>
            <w:r w:rsidRPr="00932774">
              <w:rPr>
                <w:rFonts w:ascii="Angsana New" w:hAnsi="Angsana New" w:hint="cs"/>
                <w:cs/>
              </w:rPr>
              <w:t>วัสดุก่อสร้าง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531A077" w14:textId="4B82AF3B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12,65</w:t>
            </w:r>
            <w:r w:rsidR="00BE269E">
              <w:rPr>
                <w:rFonts w:ascii="Angsana New" w:hAnsi="Angsana New"/>
                <w:lang w:val="en-US"/>
              </w:rPr>
              <w:t>8,918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BE5C6AE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03C5B2" w14:textId="5B0EE58B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853751">
              <w:rPr>
                <w:rFonts w:ascii="Angsana New" w:hAnsi="Angsana New"/>
                <w:lang w:val="en-US"/>
              </w:rPr>
              <w:t>13,490,956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C4184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DE3403D" w14:textId="02156D6B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4,832,2</w:t>
            </w:r>
            <w:r w:rsidR="00BE269E">
              <w:rPr>
                <w:rFonts w:ascii="Angsana New" w:hAnsi="Angsana New"/>
                <w:lang w:val="en-US"/>
              </w:rPr>
              <w:t>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24611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ACA6C4" w14:textId="7E908546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853751">
              <w:rPr>
                <w:rFonts w:ascii="Angsana New" w:hAnsi="Angsana New"/>
                <w:lang w:val="en-US"/>
              </w:rPr>
              <w:t>6,839,045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865BA9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772D8C" w14:textId="0AABBB13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17,491,144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1B34D1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C6116A" w14:textId="3BA9E3B1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853751">
              <w:rPr>
                <w:rFonts w:ascii="Angsana New" w:hAnsi="Angsana New"/>
                <w:lang w:val="en-US"/>
              </w:rPr>
              <w:t>20,330,001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96E107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443BB5C" w14:textId="241D15C6" w:rsidR="002F3E5F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1,356</w:t>
            </w:r>
            <w:r w:rsidR="00BE269E">
              <w:rPr>
                <w:rFonts w:ascii="Angsana New" w:hAnsi="Angsana New"/>
                <w:lang w:val="en-US"/>
              </w:rPr>
              <w:t>,157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778EF6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6B46BB5" w14:textId="66599C78" w:rsidR="002F3E5F" w:rsidRPr="00932774" w:rsidRDefault="00A62D59" w:rsidP="00A854C5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1,328,985</w:t>
            </w:r>
          </w:p>
        </w:tc>
      </w:tr>
      <w:tr w:rsidR="002F3E5F" w:rsidRPr="00932774" w14:paraId="25E55494" w14:textId="77777777" w:rsidTr="009773B7">
        <w:tc>
          <w:tcPr>
            <w:tcW w:w="2790" w:type="dxa"/>
            <w:shd w:val="clear" w:color="auto" w:fill="auto"/>
            <w:vAlign w:val="center"/>
          </w:tcPr>
          <w:p w14:paraId="2BE865BB" w14:textId="77777777" w:rsidR="002F3E5F" w:rsidRPr="00932774" w:rsidRDefault="002F3E5F" w:rsidP="002F3E5F">
            <w:pPr>
              <w:spacing w:line="240" w:lineRule="auto"/>
              <w:rPr>
                <w:rFonts w:ascii="Angsana New" w:hAnsi="Angsana New"/>
                <w:cs/>
              </w:rPr>
            </w:pPr>
            <w:r w:rsidRPr="00932774">
              <w:rPr>
                <w:rFonts w:ascii="Angsana New" w:hAnsi="Angsana New" w:hint="cs"/>
                <w:cs/>
              </w:rPr>
              <w:t>ปิโตรเคมีและเคมีภัณฑ์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D937BF2" w14:textId="0A75B9A5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8,640,214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06B18D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D668BC" w14:textId="79C13D75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853751">
              <w:rPr>
                <w:rFonts w:ascii="Angsana New" w:hAnsi="Angsana New"/>
                <w:lang w:val="en-US"/>
              </w:rPr>
              <w:t>5,211,028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7CA72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E2629A2" w14:textId="36F5506B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6,827,533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9182636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E7EB0EC" w14:textId="5AB534B4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853751">
              <w:rPr>
                <w:rFonts w:ascii="Angsana New" w:hAnsi="Angsana New"/>
                <w:lang w:val="en-US"/>
              </w:rPr>
              <w:t>4,099,111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D56164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AA101F4" w14:textId="3864845A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15,467,747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D4998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0137AA2" w14:textId="47597CBA" w:rsidR="002F3E5F" w:rsidRPr="00932774" w:rsidRDefault="00787BA2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787BA2">
              <w:rPr>
                <w:rFonts w:ascii="Angsana New" w:hAnsi="Angsana New"/>
                <w:lang w:val="en-US"/>
              </w:rPr>
              <w:t>9,310,139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546C79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FD22CB5" w14:textId="134867DB" w:rsidR="002F3E5F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3,415,266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09F1E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7192C03A" w14:textId="2CB765CA" w:rsidR="002F3E5F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1,086,943</w:t>
            </w:r>
          </w:p>
        </w:tc>
      </w:tr>
      <w:tr w:rsidR="002F3E5F" w:rsidRPr="00932774" w14:paraId="57345ED5" w14:textId="77777777" w:rsidTr="009773B7">
        <w:tc>
          <w:tcPr>
            <w:tcW w:w="2790" w:type="dxa"/>
            <w:shd w:val="clear" w:color="auto" w:fill="auto"/>
            <w:vAlign w:val="center"/>
          </w:tcPr>
          <w:p w14:paraId="69EA6DA2" w14:textId="77777777" w:rsidR="002F3E5F" w:rsidRPr="00932774" w:rsidRDefault="002F3E5F" w:rsidP="002F3E5F">
            <w:pPr>
              <w:spacing w:line="240" w:lineRule="auto"/>
              <w:ind w:left="252" w:hanging="252"/>
              <w:rPr>
                <w:rFonts w:ascii="Angsana New" w:hAnsi="Angsana New"/>
                <w:cs/>
              </w:rPr>
            </w:pPr>
            <w:r w:rsidRPr="00932774">
              <w:rPr>
                <w:rFonts w:ascii="Angsana New" w:hAnsi="Angsana New" w:hint="cs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7CBEB6" w14:textId="3CFDE759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6,935,3</w:t>
            </w:r>
            <w:r w:rsidR="00BE269E"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9AD245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256BC85" w14:textId="6D9C2473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853751">
              <w:rPr>
                <w:rFonts w:ascii="Angsana New" w:hAnsi="Angsana New"/>
                <w:lang w:val="en-US"/>
              </w:rPr>
              <w:t>6,795,228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8B21A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8967CED" w14:textId="26EF0ABD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1,516,8</w:t>
            </w:r>
            <w:r w:rsidR="00BE269E">
              <w:rPr>
                <w:rFonts w:ascii="Angsana New" w:hAnsi="Angsana New"/>
                <w:lang w:val="en-US"/>
              </w:rPr>
              <w:t>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0435C99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34444E1" w14:textId="66F22F1D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853751">
              <w:rPr>
                <w:rFonts w:ascii="Angsana New" w:hAnsi="Angsana New"/>
                <w:lang w:val="en-US"/>
              </w:rPr>
              <w:t>1,544,950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1349C6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8020932" w14:textId="6947974B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8,452,183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279BF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96C2D8" w14:textId="350A64EE" w:rsidR="002F3E5F" w:rsidRPr="00932774" w:rsidRDefault="00787BA2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787BA2">
              <w:rPr>
                <w:rFonts w:ascii="Angsana New" w:hAnsi="Angsana New"/>
                <w:lang w:val="en-US"/>
              </w:rPr>
              <w:t>8,340,178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BDC53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442B1C7" w14:textId="04B39524" w:rsidR="002F3E5F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4,159,521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AB1C8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871220E" w14:textId="4089716E" w:rsidR="002F3E5F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4,227,040</w:t>
            </w:r>
          </w:p>
        </w:tc>
      </w:tr>
      <w:tr w:rsidR="002F3E5F" w:rsidRPr="00932774" w14:paraId="7440D89B" w14:textId="77777777" w:rsidTr="009773B7">
        <w:tc>
          <w:tcPr>
            <w:tcW w:w="2790" w:type="dxa"/>
            <w:shd w:val="clear" w:color="auto" w:fill="auto"/>
            <w:vAlign w:val="center"/>
          </w:tcPr>
          <w:p w14:paraId="0F26F2DD" w14:textId="77777777" w:rsidR="002F3E5F" w:rsidRPr="00932774" w:rsidRDefault="002F3E5F" w:rsidP="002F3E5F">
            <w:pPr>
              <w:spacing w:line="240" w:lineRule="auto"/>
              <w:rPr>
                <w:rFonts w:ascii="Angsana New" w:hAnsi="Angsana New"/>
                <w:cs/>
              </w:rPr>
            </w:pPr>
            <w:r w:rsidRPr="00932774">
              <w:rPr>
                <w:rFonts w:ascii="Angsana New" w:hAnsi="Angsana New" w:hint="cs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3FC7D3" w14:textId="5D4787DA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115,623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1C4B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9438860" w14:textId="5CC9D12D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853751">
              <w:rPr>
                <w:rFonts w:ascii="Angsana New" w:hAnsi="Angsana New"/>
                <w:lang w:val="en-US"/>
              </w:rPr>
              <w:t>91,036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D3AF35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F5400B" w14:textId="5497D039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117,030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A6E441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8F4790" w14:textId="7584CB52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853751">
              <w:rPr>
                <w:rFonts w:ascii="Angsana New" w:hAnsi="Angsana New"/>
                <w:lang w:val="en-US"/>
              </w:rPr>
              <w:t>110,624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B930C3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79078D4" w14:textId="313DC3BD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232,653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781FE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76C38DF" w14:textId="0C152A18" w:rsidR="002F3E5F" w:rsidRPr="00932774" w:rsidRDefault="00787BA2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787BA2">
              <w:rPr>
                <w:rFonts w:ascii="Angsana New" w:hAnsi="Angsana New"/>
                <w:lang w:val="en-US"/>
              </w:rPr>
              <w:t>201,660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DCE864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702EFCC" w14:textId="1D705FE2" w:rsidR="002F3E5F" w:rsidRPr="00932774" w:rsidRDefault="002A0E91" w:rsidP="00A854C5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25,214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624F3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4B44ED3" w14:textId="0DE53C33" w:rsidR="002F3E5F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(17,085)</w:t>
            </w:r>
          </w:p>
        </w:tc>
      </w:tr>
      <w:tr w:rsidR="002F3E5F" w:rsidRPr="00932774" w14:paraId="2BE0C8DC" w14:textId="77777777" w:rsidTr="009773B7">
        <w:tc>
          <w:tcPr>
            <w:tcW w:w="2790" w:type="dxa"/>
            <w:shd w:val="clear" w:color="auto" w:fill="auto"/>
            <w:vAlign w:val="center"/>
          </w:tcPr>
          <w:p w14:paraId="76C297FC" w14:textId="77777777" w:rsidR="002F3E5F" w:rsidRPr="00932774" w:rsidRDefault="002F3E5F" w:rsidP="002F3E5F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lang w:val="en-US"/>
              </w:rPr>
            </w:pP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D8B1F" w14:textId="66408A78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28,350,055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DEDF6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C7223" w14:textId="42C7FA61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 w:rsidRPr="00853751">
              <w:rPr>
                <w:rFonts w:ascii="Angsana New" w:hAnsi="Angsana New"/>
                <w:b/>
                <w:bCs/>
                <w:lang w:val="en-US"/>
              </w:rPr>
              <w:t>25,588,248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23AA1F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20EF9" w14:textId="43446A4A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13,293,672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4454AA3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D236F" w14:textId="03044F44" w:rsidR="002F3E5F" w:rsidRPr="00932774" w:rsidRDefault="0085375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 w:rsidRPr="00853751">
              <w:rPr>
                <w:rFonts w:ascii="Angsana New" w:hAnsi="Angsana New"/>
                <w:b/>
                <w:bCs/>
                <w:lang w:val="en-US"/>
              </w:rPr>
              <w:t>12,593,730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553975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A1911" w14:textId="659BF236" w:rsidR="002F3E5F" w:rsidRPr="00932774" w:rsidRDefault="002A0E91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41,643,727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BF079AB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85C74" w14:textId="7547256A" w:rsidR="002F3E5F" w:rsidRPr="00932774" w:rsidRDefault="00787BA2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 w:rsidRPr="00787BA2">
              <w:rPr>
                <w:rFonts w:ascii="Angsana New" w:hAnsi="Angsana New"/>
                <w:b/>
                <w:bCs/>
                <w:lang w:val="en-US"/>
              </w:rPr>
              <w:t>38,181,978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B7FA4FB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91F07" w14:textId="74240B84" w:rsidR="002F3E5F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8,956</w:t>
            </w:r>
            <w:r w:rsidR="00BE269E">
              <w:rPr>
                <w:rFonts w:ascii="Angsana New" w:hAnsi="Angsana New"/>
                <w:b/>
                <w:bCs/>
                <w:lang w:val="en-US"/>
              </w:rPr>
              <w:t>,158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58345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C1365" w14:textId="58DCF230" w:rsidR="002F3E5F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 w:rsidRPr="00A62D59">
              <w:rPr>
                <w:rFonts w:ascii="Angsana New" w:hAnsi="Angsana New"/>
                <w:b/>
                <w:bCs/>
                <w:lang w:val="en-US"/>
              </w:rPr>
              <w:t>6,625,883</w:t>
            </w:r>
          </w:p>
        </w:tc>
      </w:tr>
      <w:tr w:rsidR="00E77061" w:rsidRPr="00932774" w14:paraId="6DA46FA7" w14:textId="77777777" w:rsidTr="00E77061">
        <w:tc>
          <w:tcPr>
            <w:tcW w:w="2790" w:type="dxa"/>
            <w:shd w:val="clear" w:color="auto" w:fill="auto"/>
            <w:vAlign w:val="center"/>
          </w:tcPr>
          <w:p w14:paraId="6986581E" w14:textId="77777777" w:rsidR="00E77061" w:rsidRPr="00932774" w:rsidRDefault="00E77061" w:rsidP="00E7706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F5994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4C6513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CE495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E16F38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4898B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CD56F1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D0CED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5D4D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2EF95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1DF8E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E189BC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6DBB67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B2A8B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5C0551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4C0C7" w14:textId="77777777" w:rsidR="00E77061" w:rsidRPr="00932774" w:rsidRDefault="00E77061" w:rsidP="00E770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2F3E5F" w:rsidRPr="00932774" w14:paraId="1D0B065C" w14:textId="77777777" w:rsidTr="009773B7">
        <w:tc>
          <w:tcPr>
            <w:tcW w:w="2790" w:type="dxa"/>
            <w:shd w:val="clear" w:color="auto" w:fill="auto"/>
            <w:vAlign w:val="center"/>
          </w:tcPr>
          <w:p w14:paraId="585C3FF2" w14:textId="77777777" w:rsidR="002F3E5F" w:rsidRPr="00932774" w:rsidRDefault="002F3E5F" w:rsidP="002F3E5F">
            <w:pPr>
              <w:spacing w:line="240" w:lineRule="atLeast"/>
              <w:ind w:right="-144"/>
              <w:rPr>
                <w:rFonts w:ascii="Angsana New" w:hAnsi="Angsana New"/>
                <w:cs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กำไร (ขาดทุน) 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60DFE81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E981AA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2038B1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2BA14A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D75631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128C7D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7A46676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FB888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B227DF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B054A7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4AC5ED0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3BE2AB9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A0141" w14:textId="55BDD3C7" w:rsidR="002F3E5F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(15,96</w:t>
            </w:r>
            <w:r w:rsidR="00BE269E">
              <w:rPr>
                <w:rFonts w:ascii="Angsana New" w:hAnsi="Angsana New"/>
                <w:lang w:val="en-US"/>
              </w:rPr>
              <w:t>4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8EF2CE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59AA9" w14:textId="5342F359" w:rsidR="002F3E5F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(513)</w:t>
            </w:r>
          </w:p>
        </w:tc>
      </w:tr>
      <w:tr w:rsidR="002F3E5F" w:rsidRPr="00932774" w14:paraId="6CAE9AA7" w14:textId="77777777" w:rsidTr="009773B7">
        <w:tc>
          <w:tcPr>
            <w:tcW w:w="2790" w:type="dxa"/>
            <w:shd w:val="clear" w:color="auto" w:fill="auto"/>
            <w:vAlign w:val="center"/>
          </w:tcPr>
          <w:p w14:paraId="4AFFBD68" w14:textId="77777777" w:rsidR="002F3E5F" w:rsidRPr="00932774" w:rsidRDefault="002F3E5F" w:rsidP="002F3E5F">
            <w:pPr>
              <w:spacing w:line="240" w:lineRule="atLeast"/>
              <w:ind w:right="-144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0120B48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F47B47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CE2A42D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DC12A9C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68CA1D2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8FEF0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BC8E43A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E850E7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745A80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DC0BD44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29883C" w14:textId="77777777" w:rsidR="002F3E5F" w:rsidRPr="00932774" w:rsidRDefault="002F3E5F" w:rsidP="002F3E5F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5C37EA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6DA0F35" w14:textId="0CEAB947" w:rsidR="002F3E5F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8,940,194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6864032" w14:textId="77777777" w:rsidR="002F3E5F" w:rsidRPr="00932774" w:rsidRDefault="002F3E5F" w:rsidP="002F3E5F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67596CC4" w14:textId="0FE8F3AF" w:rsidR="002F3E5F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6,625,370</w:t>
            </w:r>
          </w:p>
        </w:tc>
      </w:tr>
      <w:tr w:rsidR="00E77061" w:rsidRPr="00932774" w14:paraId="73F1245A" w14:textId="77777777" w:rsidTr="00E77061">
        <w:tc>
          <w:tcPr>
            <w:tcW w:w="2790" w:type="dxa"/>
            <w:shd w:val="clear" w:color="auto" w:fill="auto"/>
            <w:vAlign w:val="center"/>
          </w:tcPr>
          <w:p w14:paraId="016FF7C0" w14:textId="77777777" w:rsidR="00E77061" w:rsidRPr="00F02341" w:rsidRDefault="00E77061" w:rsidP="00E77061">
            <w:pPr>
              <w:spacing w:line="240" w:lineRule="atLeast"/>
              <w:ind w:right="-144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F8036A0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4BC629B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A1FA861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8B636F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727D21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3732BC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CA1FE4F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A5F664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2EA1E10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902D71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2C3BE5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4026CC7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C13C4B2" w14:textId="77777777" w:rsidR="00E77061" w:rsidRPr="00F02341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D6D8F31" w14:textId="77777777" w:rsidR="00E77061" w:rsidRPr="00F02341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F1B434A" w14:textId="77777777" w:rsidR="00E77061" w:rsidRPr="00F02341" w:rsidRDefault="00E77061" w:rsidP="00E77061">
            <w:pPr>
              <w:tabs>
                <w:tab w:val="decimal" w:pos="1100"/>
              </w:tabs>
              <w:spacing w:line="240" w:lineRule="atLeast"/>
              <w:ind w:left="-112" w:right="-134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77061" w:rsidRPr="00932774" w14:paraId="532DD2A9" w14:textId="77777777" w:rsidTr="009773B7">
        <w:tc>
          <w:tcPr>
            <w:tcW w:w="2790" w:type="dxa"/>
            <w:shd w:val="clear" w:color="auto" w:fill="auto"/>
            <w:vAlign w:val="center"/>
          </w:tcPr>
          <w:p w14:paraId="050C92ED" w14:textId="77777777" w:rsidR="00E77061" w:rsidRPr="00932774" w:rsidRDefault="00E77061" w:rsidP="00E77061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lang w:val="en-US"/>
              </w:rPr>
            </w:pPr>
            <w:r w:rsidRPr="00932774">
              <w:rPr>
                <w:rFonts w:asciiTheme="majorBidi" w:hAnsiTheme="majorBidi" w:cstheme="majorBidi" w:hint="cs"/>
                <w:cs/>
                <w:lang w:val="en-US"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E6D35E2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B90A4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CB095A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327BD7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6C5BF25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B42D8B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7FC781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158B8A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096E149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74D712E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0FBCC5F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6DC507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3D080461" w14:textId="5CD05BD1" w:rsidR="00E77061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(1,586,939)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9CCF9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D478DE" w14:textId="54309D98" w:rsidR="00E77061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(1,470,579)</w:t>
            </w:r>
          </w:p>
        </w:tc>
      </w:tr>
      <w:tr w:rsidR="00E77061" w:rsidRPr="00932774" w14:paraId="70740BF2" w14:textId="77777777" w:rsidTr="009773B7">
        <w:tc>
          <w:tcPr>
            <w:tcW w:w="2790" w:type="dxa"/>
            <w:shd w:val="clear" w:color="auto" w:fill="auto"/>
            <w:vAlign w:val="center"/>
          </w:tcPr>
          <w:p w14:paraId="1FF77A75" w14:textId="77777777" w:rsidR="00E77061" w:rsidRPr="00932774" w:rsidRDefault="00E77061" w:rsidP="00E77061">
            <w:pPr>
              <w:spacing w:line="240" w:lineRule="atLeast"/>
              <w:ind w:right="-144"/>
              <w:rPr>
                <w:rFonts w:ascii="Angsana New" w:hAnsi="Angsana New"/>
                <w:lang w:val="en-US"/>
              </w:rPr>
            </w:pPr>
            <w:r w:rsidRPr="00932774">
              <w:rPr>
                <w:rFonts w:ascii="Angsana New" w:hAnsi="Angsana New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421A4E8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9C04048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6EE87D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D9F78D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0FAA4A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A8C737D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93758C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B569AD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4803428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55D9F86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3BDABF9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E7B568E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CB48364" w14:textId="08988F08" w:rsidR="00E77061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(2,286,407)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216C4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1435DD8" w14:textId="7813F9A9" w:rsidR="00E77061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(2,373,886)</w:t>
            </w:r>
          </w:p>
        </w:tc>
      </w:tr>
      <w:tr w:rsidR="00E77061" w:rsidRPr="00932774" w14:paraId="21894822" w14:textId="77777777" w:rsidTr="009773B7">
        <w:tc>
          <w:tcPr>
            <w:tcW w:w="5330" w:type="dxa"/>
            <w:gridSpan w:val="4"/>
            <w:shd w:val="clear" w:color="auto" w:fill="auto"/>
            <w:vAlign w:val="center"/>
          </w:tcPr>
          <w:p w14:paraId="2EFB3302" w14:textId="77777777" w:rsidR="00E77061" w:rsidRPr="00932774" w:rsidRDefault="00E77061" w:rsidP="00E7706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lang w:val="en-US"/>
              </w:rPr>
            </w:pPr>
            <w:r w:rsidRPr="00932774">
              <w:rPr>
                <w:rFonts w:ascii="Angsana New" w:hAnsi="Angsana New"/>
                <w:cs/>
                <w:lang w:val="en-US"/>
              </w:rPr>
              <w:t>อื่น ๆ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5E0A35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E876F0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279FB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5280B99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C51C2AE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A64C60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CCDD70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57CE01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286DEAC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B192BF4" w14:textId="7B917832" w:rsidR="00E77061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384,015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FB7DD5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BB38886" w14:textId="1731417C" w:rsidR="00E77061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157,647</w:t>
            </w:r>
          </w:p>
        </w:tc>
      </w:tr>
      <w:tr w:rsidR="00E77061" w:rsidRPr="00932774" w14:paraId="3085A966" w14:textId="77777777" w:rsidTr="009773B7">
        <w:tc>
          <w:tcPr>
            <w:tcW w:w="5330" w:type="dxa"/>
            <w:gridSpan w:val="4"/>
            <w:shd w:val="clear" w:color="auto" w:fill="auto"/>
            <w:vAlign w:val="center"/>
          </w:tcPr>
          <w:p w14:paraId="2AA116D2" w14:textId="77777777" w:rsidR="00E77061" w:rsidRPr="00932774" w:rsidRDefault="00E77061" w:rsidP="00E77061">
            <w:pPr>
              <w:spacing w:line="240" w:lineRule="atLeast"/>
              <w:ind w:right="-134"/>
              <w:jc w:val="both"/>
              <w:rPr>
                <w:rFonts w:ascii="Angsana New" w:hAnsi="Angsana New"/>
                <w:cs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0F5414C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D6AD44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5C1ED6F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BBE9791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9C939CB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7BAE95A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896FBE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34AE7CB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BAB41E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40BBE4B" w14:textId="7A4F4F94" w:rsidR="00E77061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19,651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8FFD64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1BF8BD5F" w14:textId="20954431" w:rsidR="00E77061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46,093</w:t>
            </w:r>
          </w:p>
        </w:tc>
      </w:tr>
      <w:tr w:rsidR="00E77061" w:rsidRPr="00932774" w14:paraId="4A41E1F1" w14:textId="77777777" w:rsidTr="009773B7">
        <w:tc>
          <w:tcPr>
            <w:tcW w:w="5330" w:type="dxa"/>
            <w:gridSpan w:val="4"/>
            <w:shd w:val="clear" w:color="auto" w:fill="auto"/>
            <w:vAlign w:val="center"/>
          </w:tcPr>
          <w:p w14:paraId="12C07743" w14:textId="77777777" w:rsidR="00E77061" w:rsidRPr="00932774" w:rsidRDefault="00E77061" w:rsidP="00E77061">
            <w:pPr>
              <w:spacing w:line="240" w:lineRule="atLeast"/>
              <w:ind w:right="-134"/>
              <w:jc w:val="both"/>
              <w:rPr>
                <w:rFonts w:ascii="Angsana New" w:hAnsi="Angsana New"/>
                <w:cs/>
                <w:lang w:val="en-US"/>
              </w:rPr>
            </w:pPr>
            <w:r w:rsidRPr="00932774">
              <w:rPr>
                <w:rFonts w:ascii="Angsana New" w:hAnsi="Angsana New" w:hint="cs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AC0A92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1E7CF2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AC3E21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DD87FB0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A7349D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A9A5549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DC69AB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2A96C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7E83062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4E762" w14:textId="2275B435" w:rsidR="00E77061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(31,760)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7D74E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A23F2" w14:textId="5D5DF3AF" w:rsidR="00E77061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lang w:val="en-US"/>
              </w:rPr>
            </w:pPr>
            <w:r w:rsidRPr="00A62D59">
              <w:rPr>
                <w:rFonts w:ascii="Angsana New" w:hAnsi="Angsana New"/>
                <w:lang w:val="en-US"/>
              </w:rPr>
              <w:t>(41,936)</w:t>
            </w:r>
          </w:p>
        </w:tc>
      </w:tr>
      <w:tr w:rsidR="00E77061" w:rsidRPr="00932774" w14:paraId="15F0258C" w14:textId="77777777" w:rsidTr="009773B7">
        <w:trPr>
          <w:trHeight w:val="314"/>
        </w:trPr>
        <w:tc>
          <w:tcPr>
            <w:tcW w:w="5330" w:type="dxa"/>
            <w:gridSpan w:val="4"/>
            <w:shd w:val="clear" w:color="auto" w:fill="auto"/>
            <w:vAlign w:val="center"/>
          </w:tcPr>
          <w:p w14:paraId="5C85AB06" w14:textId="77777777" w:rsidR="00E77061" w:rsidRPr="00932774" w:rsidRDefault="00E77061" w:rsidP="00E77061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932774">
              <w:rPr>
                <w:rFonts w:ascii="Angsana New" w:hAnsi="Angsana New"/>
                <w:b/>
                <w:bCs/>
                <w:cs/>
                <w:lang w:val="en-US"/>
              </w:rPr>
              <w:t>กำไรก่อนภาษีเงินได้สำหรับ</w:t>
            </w:r>
            <w:r w:rsidRPr="00932774">
              <w:rPr>
                <w:rFonts w:ascii="Angsana New" w:hAnsi="Angsana New" w:hint="cs"/>
                <w:b/>
                <w:bCs/>
                <w:cs/>
                <w:lang w:val="en-US"/>
              </w:rPr>
              <w:t>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FEE22B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3374F0E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E0B83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707A737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BA6BA47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4512B5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B6639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BBD6296" w14:textId="77777777" w:rsidR="00E77061" w:rsidRPr="00932774" w:rsidRDefault="00E77061" w:rsidP="00E77061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B7BF21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02BE16" w14:textId="72CA7F64" w:rsidR="00E77061" w:rsidRPr="00932774" w:rsidRDefault="002A0E91" w:rsidP="00A95C6F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5,438,754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431D25" w14:textId="77777777" w:rsidR="00E77061" w:rsidRPr="00932774" w:rsidRDefault="00E77061" w:rsidP="00E7706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C1F565" w14:textId="0C3A78B9" w:rsidR="00E77061" w:rsidRPr="00932774" w:rsidRDefault="00A62D59" w:rsidP="00A95C6F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lang w:val="en-US"/>
              </w:rPr>
            </w:pPr>
            <w:r w:rsidRPr="00A62D59">
              <w:rPr>
                <w:rFonts w:ascii="Angsana New" w:hAnsi="Angsana New"/>
                <w:b/>
                <w:bCs/>
                <w:lang w:val="en-US"/>
              </w:rPr>
              <w:t>2,942,709</w:t>
            </w:r>
          </w:p>
        </w:tc>
      </w:tr>
    </w:tbl>
    <w:p w14:paraId="38DD1718" w14:textId="77777777" w:rsidR="00E77061" w:rsidRPr="00191303" w:rsidRDefault="00E77061" w:rsidP="00E77061">
      <w:pPr>
        <w:pStyle w:val="Bo-Blankline"/>
      </w:pPr>
    </w:p>
    <w:p w14:paraId="7DE3DF78" w14:textId="54060B11" w:rsidR="002E795F" w:rsidRPr="008E2D9E" w:rsidRDefault="002E795F" w:rsidP="002E795F">
      <w:pPr>
        <w:pStyle w:val="Ang15"/>
        <w:rPr>
          <w:b/>
          <w:bCs/>
        </w:rPr>
      </w:pPr>
      <w:r w:rsidRPr="008E2D9E">
        <w:rPr>
          <w:rFonts w:hint="cs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Default="002E795F" w:rsidP="00E77061">
      <w:pPr>
        <w:pStyle w:val="Heading2"/>
        <w:keepLines w:val="0"/>
        <w:numPr>
          <w:ilvl w:val="0"/>
          <w:numId w:val="0"/>
        </w:numPr>
        <w:shd w:val="clear" w:color="auto" w:fill="FFFFFF"/>
        <w:spacing w:after="0" w:line="240" w:lineRule="auto"/>
        <w:ind w:right="191"/>
        <w:rPr>
          <w:rFonts w:ascii="Angsana New" w:hAnsi="Angsana New"/>
          <w:sz w:val="30"/>
          <w:szCs w:val="30"/>
        </w:rPr>
        <w:sectPr w:rsidR="002E795F" w:rsidSect="00EF2B4A">
          <w:pgSz w:w="16834" w:h="11909" w:orient="landscape" w:code="9"/>
          <w:pgMar w:top="1872" w:right="904" w:bottom="706" w:left="1008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42"/>
        <w:gridCol w:w="806"/>
        <w:gridCol w:w="268"/>
        <w:gridCol w:w="1496"/>
        <w:gridCol w:w="268"/>
        <w:gridCol w:w="1496"/>
        <w:gridCol w:w="6"/>
      </w:tblGrid>
      <w:tr w:rsidR="00E77061" w:rsidRPr="00E15351" w14:paraId="0BCE6FA0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4E4C41DC" w14:textId="77777777" w:rsidR="00E77061" w:rsidRPr="00C16DE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5E8769AA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BED894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32B95A6A" w14:textId="7777777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77061" w:rsidRPr="00E15351" w14:paraId="4CC9EACF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099CFBC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6674EDE4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D73EC9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129081A2" w14:textId="7777777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E77061" w:rsidRPr="00E15351" w14:paraId="53CA8AE0" w14:textId="77777777" w:rsidTr="00472EA2">
        <w:tc>
          <w:tcPr>
            <w:tcW w:w="4842" w:type="dxa"/>
            <w:shd w:val="clear" w:color="auto" w:fill="auto"/>
          </w:tcPr>
          <w:p w14:paraId="7941E18F" w14:textId="0485C152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05F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153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991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806" w:type="dxa"/>
            <w:shd w:val="clear" w:color="auto" w:fill="auto"/>
          </w:tcPr>
          <w:p w14:paraId="6F772D66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A158509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69D8229" w14:textId="06E81753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53973B35" w14:textId="77777777" w:rsidR="00E77061" w:rsidRPr="00E15351" w:rsidRDefault="00E77061" w:rsidP="00E7706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BC731B3" w14:textId="1B68E6C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E77061" w:rsidRPr="00E15351" w14:paraId="1420D208" w14:textId="77777777" w:rsidTr="00472EA2">
        <w:trPr>
          <w:gridAfter w:val="1"/>
          <w:wAfter w:w="6" w:type="dxa"/>
        </w:trPr>
        <w:tc>
          <w:tcPr>
            <w:tcW w:w="4842" w:type="dxa"/>
            <w:shd w:val="clear" w:color="auto" w:fill="auto"/>
          </w:tcPr>
          <w:p w14:paraId="1C3E8E1E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6" w:type="dxa"/>
            <w:shd w:val="clear" w:color="auto" w:fill="auto"/>
          </w:tcPr>
          <w:p w14:paraId="26DEC71A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B88FEBF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1A1B81B" w14:textId="77777777" w:rsidR="00E77061" w:rsidRPr="00E15351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153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D2B51" w:rsidRPr="00E15351" w14:paraId="44CDB11B" w14:textId="77777777" w:rsidTr="00472EA2">
        <w:tc>
          <w:tcPr>
            <w:tcW w:w="4842" w:type="dxa"/>
            <w:shd w:val="clear" w:color="auto" w:fill="auto"/>
          </w:tcPr>
          <w:p w14:paraId="4A2637CD" w14:textId="77777777" w:rsidR="00ED2B51" w:rsidRPr="00E15351" w:rsidRDefault="00ED2B51" w:rsidP="00ED2B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06" w:type="dxa"/>
            <w:shd w:val="clear" w:color="auto" w:fill="auto"/>
          </w:tcPr>
          <w:p w14:paraId="37378479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E1D6FE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E01C196" w14:textId="59F0C4D6" w:rsidR="00ED2B51" w:rsidRPr="00E15351" w:rsidRDefault="004301C0" w:rsidP="00472EA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(941,109)</w:t>
            </w:r>
          </w:p>
        </w:tc>
        <w:tc>
          <w:tcPr>
            <w:tcW w:w="268" w:type="dxa"/>
            <w:shd w:val="clear" w:color="auto" w:fill="auto"/>
          </w:tcPr>
          <w:p w14:paraId="046C863D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2669778" w14:textId="5FD43221" w:rsidR="00ED2B51" w:rsidRPr="00E15351" w:rsidRDefault="00605FF5" w:rsidP="00472EA2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(1</w:t>
            </w:r>
            <w:r w:rsidRPr="00605F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127</w:t>
            </w:r>
            <w:r w:rsidRPr="00605F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130)</w:t>
            </w:r>
          </w:p>
        </w:tc>
      </w:tr>
      <w:tr w:rsidR="00ED2B51" w:rsidRPr="00E15351" w14:paraId="1A51DBB1" w14:textId="77777777" w:rsidTr="00472EA2">
        <w:tc>
          <w:tcPr>
            <w:tcW w:w="4842" w:type="dxa"/>
            <w:shd w:val="clear" w:color="auto" w:fill="auto"/>
          </w:tcPr>
          <w:p w14:paraId="221042D6" w14:textId="77777777" w:rsidR="00ED2B51" w:rsidRPr="00E15351" w:rsidRDefault="00ED2B51" w:rsidP="00ED2B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06" w:type="dxa"/>
            <w:shd w:val="clear" w:color="auto" w:fill="auto"/>
          </w:tcPr>
          <w:p w14:paraId="64E0C00A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D343798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774594A3" w14:textId="5F82CEAF" w:rsidR="00ED2B51" w:rsidRPr="00E15351" w:rsidRDefault="004301C0" w:rsidP="00184C5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3,452,966</w:t>
            </w:r>
          </w:p>
        </w:tc>
        <w:tc>
          <w:tcPr>
            <w:tcW w:w="268" w:type="dxa"/>
            <w:shd w:val="clear" w:color="auto" w:fill="auto"/>
          </w:tcPr>
          <w:p w14:paraId="436429ED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A9348C" w14:textId="66C8DE0A" w:rsidR="00ED2B51" w:rsidRPr="00E15351" w:rsidRDefault="00605FF5" w:rsidP="00ED2B5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955</w:t>
            </w:r>
            <w:r w:rsidRPr="00605F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894</w:t>
            </w:r>
          </w:p>
        </w:tc>
      </w:tr>
      <w:tr w:rsidR="00ED2B51" w:rsidRPr="00E15351" w14:paraId="22E5847D" w14:textId="77777777" w:rsidTr="00472EA2">
        <w:tc>
          <w:tcPr>
            <w:tcW w:w="4842" w:type="dxa"/>
            <w:shd w:val="clear" w:color="auto" w:fill="auto"/>
          </w:tcPr>
          <w:p w14:paraId="5165E074" w14:textId="77777777" w:rsidR="00ED2B51" w:rsidRPr="00E15351" w:rsidRDefault="00ED2B51" w:rsidP="00ED2B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06" w:type="dxa"/>
            <w:shd w:val="clear" w:color="auto" w:fill="auto"/>
          </w:tcPr>
          <w:p w14:paraId="4C60A319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5DD192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43D9F8F" w14:textId="62845AAD" w:rsidR="00ED2B51" w:rsidRPr="00E15351" w:rsidRDefault="004301C0" w:rsidP="00184C5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3,278,032</w:t>
            </w:r>
          </w:p>
        </w:tc>
        <w:tc>
          <w:tcPr>
            <w:tcW w:w="268" w:type="dxa"/>
            <w:shd w:val="clear" w:color="auto" w:fill="auto"/>
          </w:tcPr>
          <w:p w14:paraId="5B1F22C4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4858FAB" w14:textId="3EDEA01A" w:rsidR="00ED2B51" w:rsidRPr="00E15351" w:rsidRDefault="00605FF5" w:rsidP="00ED2B5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</w:t>
            </w:r>
            <w:r w:rsidRPr="00605F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444</w:t>
            </w:r>
            <w:r w:rsidRPr="00605F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421</w:t>
            </w:r>
          </w:p>
        </w:tc>
      </w:tr>
      <w:tr w:rsidR="00ED2B51" w:rsidRPr="00E15351" w14:paraId="7C34C1EB" w14:textId="77777777" w:rsidTr="00472EA2">
        <w:tc>
          <w:tcPr>
            <w:tcW w:w="4842" w:type="dxa"/>
            <w:shd w:val="clear" w:color="auto" w:fill="auto"/>
          </w:tcPr>
          <w:p w14:paraId="5A18826E" w14:textId="77777777" w:rsidR="00ED2B51" w:rsidRPr="00E15351" w:rsidRDefault="00ED2B51" w:rsidP="00ED2B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06" w:type="dxa"/>
            <w:shd w:val="clear" w:color="auto" w:fill="auto"/>
          </w:tcPr>
          <w:p w14:paraId="795099B0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424EC13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781678D" w14:textId="7B223795" w:rsidR="00ED2B51" w:rsidRPr="00E15351" w:rsidRDefault="004301C0" w:rsidP="00184C5C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(9,450)</w:t>
            </w:r>
          </w:p>
        </w:tc>
        <w:tc>
          <w:tcPr>
            <w:tcW w:w="268" w:type="dxa"/>
            <w:shd w:val="clear" w:color="auto" w:fill="auto"/>
          </w:tcPr>
          <w:p w14:paraId="7A6E4D1B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491108C" w14:textId="1380924E" w:rsidR="00ED2B51" w:rsidRPr="00E15351" w:rsidRDefault="00605FF5" w:rsidP="00ED2B5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(69</w:t>
            </w:r>
            <w:r w:rsidRPr="00605F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05FF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985)</w:t>
            </w:r>
          </w:p>
        </w:tc>
      </w:tr>
      <w:tr w:rsidR="00ED2B51" w:rsidRPr="00E15351" w14:paraId="593AA9EC" w14:textId="77777777" w:rsidTr="00472EA2">
        <w:tc>
          <w:tcPr>
            <w:tcW w:w="4842" w:type="dxa"/>
            <w:shd w:val="clear" w:color="auto" w:fill="auto"/>
          </w:tcPr>
          <w:p w14:paraId="0F004657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189735B9" w14:textId="77777777" w:rsidR="00ED2B51" w:rsidRPr="00E15351" w:rsidRDefault="00ED2B51" w:rsidP="00ED2B5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BF4C3EF" w14:textId="77777777" w:rsidR="00ED2B51" w:rsidRPr="00E15351" w:rsidRDefault="00ED2B51" w:rsidP="00ED2B5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780D9DD5" w14:textId="5350FCB0" w:rsidR="00ED2B51" w:rsidRPr="00E15351" w:rsidRDefault="004301C0" w:rsidP="00ED2B5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5,780,43</w:t>
            </w:r>
            <w:r w:rsidR="002614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3D6CF7E1" w14:textId="77777777" w:rsidR="00ED2B51" w:rsidRPr="00E15351" w:rsidRDefault="00ED2B51" w:rsidP="00ED2B5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6E4430" w14:textId="7790052B" w:rsidR="00ED2B51" w:rsidRPr="00E15351" w:rsidRDefault="00605FF5" w:rsidP="00ED2B5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5FF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605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5FF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203</w:t>
            </w:r>
            <w:r w:rsidRPr="00605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5FF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200</w:t>
            </w:r>
          </w:p>
        </w:tc>
      </w:tr>
      <w:tr w:rsidR="00E77061" w:rsidRPr="00E15351" w14:paraId="3ED82404" w14:textId="77777777" w:rsidTr="00472EA2">
        <w:tc>
          <w:tcPr>
            <w:tcW w:w="4842" w:type="dxa"/>
            <w:shd w:val="clear" w:color="auto" w:fill="auto"/>
          </w:tcPr>
          <w:p w14:paraId="3A959D53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18C143C9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49522633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6F90447F" w14:textId="77777777" w:rsidR="00E77061" w:rsidRPr="00E15351" w:rsidRDefault="00E77061" w:rsidP="00E7706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0CA0B167" w14:textId="77777777" w:rsidR="00E77061" w:rsidRPr="00E15351" w:rsidRDefault="00E77061" w:rsidP="00E7706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BC27A3D" w14:textId="77777777" w:rsidR="00E77061" w:rsidRPr="00E15351" w:rsidRDefault="00E77061" w:rsidP="00E7706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E77061" w:rsidRPr="00E15351" w14:paraId="256D3B8C" w14:textId="77777777" w:rsidTr="00472EA2">
        <w:tc>
          <w:tcPr>
            <w:tcW w:w="4842" w:type="dxa"/>
            <w:shd w:val="clear" w:color="auto" w:fill="auto"/>
          </w:tcPr>
          <w:p w14:paraId="04EA8D97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กำไรอื่น</w:t>
            </w:r>
          </w:p>
        </w:tc>
        <w:tc>
          <w:tcPr>
            <w:tcW w:w="806" w:type="dxa"/>
            <w:shd w:val="clear" w:color="auto" w:fill="auto"/>
          </w:tcPr>
          <w:p w14:paraId="35468F0E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EEAE493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444FC919" w14:textId="1694054F" w:rsidR="00E77061" w:rsidRPr="00E15351" w:rsidRDefault="004301C0" w:rsidP="00E7706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(29,035)</w:t>
            </w:r>
          </w:p>
        </w:tc>
        <w:tc>
          <w:tcPr>
            <w:tcW w:w="268" w:type="dxa"/>
            <w:shd w:val="clear" w:color="auto" w:fill="auto"/>
          </w:tcPr>
          <w:p w14:paraId="43E29AED" w14:textId="77777777" w:rsidR="00E77061" w:rsidRPr="00E15351" w:rsidRDefault="00E77061" w:rsidP="00E7706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75E3D94" w14:textId="5CB3FC6D" w:rsidR="00E77061" w:rsidRPr="00E15351" w:rsidRDefault="00605FF5" w:rsidP="00E7706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5FF5">
              <w:rPr>
                <w:rFonts w:asciiTheme="majorBidi" w:hAnsiTheme="majorBidi"/>
                <w:sz w:val="30"/>
                <w:szCs w:val="30"/>
                <w:cs/>
              </w:rPr>
              <w:t>23</w:t>
            </w:r>
            <w:r w:rsidRPr="00605F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5FF5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</w:p>
        </w:tc>
      </w:tr>
      <w:tr w:rsidR="00E77061" w:rsidRPr="00E15351" w14:paraId="0D559DE6" w14:textId="77777777" w:rsidTr="00472EA2">
        <w:tc>
          <w:tcPr>
            <w:tcW w:w="4842" w:type="dxa"/>
            <w:shd w:val="clear" w:color="auto" w:fill="auto"/>
          </w:tcPr>
          <w:p w14:paraId="6A922919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06" w:type="dxa"/>
            <w:shd w:val="clear" w:color="auto" w:fill="auto"/>
          </w:tcPr>
          <w:p w14:paraId="043F899D" w14:textId="77777777" w:rsidR="00E77061" w:rsidRPr="00E15351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shd w:val="clear" w:color="auto" w:fill="auto"/>
          </w:tcPr>
          <w:p w14:paraId="148F043C" w14:textId="77777777" w:rsidR="00E77061" w:rsidRPr="00E15351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6" w:type="dxa"/>
            <w:shd w:val="clear" w:color="auto" w:fill="auto"/>
          </w:tcPr>
          <w:p w14:paraId="4DA22E1D" w14:textId="77777777" w:rsidR="00E77061" w:rsidRPr="00184C5C" w:rsidRDefault="00E77061" w:rsidP="00E77061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61CFF0D7" w14:textId="77777777" w:rsidR="00E77061" w:rsidRPr="00E15351" w:rsidRDefault="00E77061" w:rsidP="00E77061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01574DF0" w14:textId="77777777" w:rsidR="00E77061" w:rsidRPr="00E15351" w:rsidRDefault="00E77061" w:rsidP="00E77061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E1899" w:rsidRPr="00E15351" w14:paraId="05B853AA" w14:textId="77777777" w:rsidTr="00472EA2">
        <w:tc>
          <w:tcPr>
            <w:tcW w:w="4842" w:type="dxa"/>
            <w:shd w:val="clear" w:color="auto" w:fill="auto"/>
          </w:tcPr>
          <w:p w14:paraId="28972C64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1535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806" w:type="dxa"/>
            <w:shd w:val="clear" w:color="auto" w:fill="auto"/>
          </w:tcPr>
          <w:p w14:paraId="4A8EC145" w14:textId="77777777" w:rsidR="008E1899" w:rsidRPr="00E15351" w:rsidRDefault="008E1899" w:rsidP="008E189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1995A74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53300954" w14:textId="056548C8" w:rsidR="008E1899" w:rsidRPr="00184C5C" w:rsidRDefault="004301C0" w:rsidP="009E47E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(299,267)</w:t>
            </w:r>
          </w:p>
        </w:tc>
        <w:tc>
          <w:tcPr>
            <w:tcW w:w="268" w:type="dxa"/>
            <w:shd w:val="clear" w:color="auto" w:fill="auto"/>
          </w:tcPr>
          <w:p w14:paraId="74E2B8A6" w14:textId="77777777" w:rsidR="008E1899" w:rsidRPr="00E15351" w:rsidRDefault="008E1899" w:rsidP="008E189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8D2B00A" w14:textId="62B0E25F" w:rsidR="008E1899" w:rsidRPr="00E15351" w:rsidRDefault="00605FF5" w:rsidP="009E47ED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5FF5">
              <w:rPr>
                <w:rFonts w:asciiTheme="majorBidi" w:hAnsiTheme="majorBidi"/>
                <w:sz w:val="30"/>
                <w:szCs w:val="30"/>
                <w:cs/>
              </w:rPr>
              <w:t>(287</w:t>
            </w:r>
            <w:r w:rsidRPr="00605F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5FF5">
              <w:rPr>
                <w:rFonts w:asciiTheme="majorBidi" w:hAnsiTheme="majorBidi"/>
                <w:sz w:val="30"/>
                <w:szCs w:val="30"/>
                <w:cs/>
              </w:rPr>
              <w:t>320)</w:t>
            </w:r>
          </w:p>
        </w:tc>
      </w:tr>
      <w:tr w:rsidR="008E1899" w:rsidRPr="00E15351" w14:paraId="2E8E68E0" w14:textId="77777777" w:rsidTr="00472EA2">
        <w:tc>
          <w:tcPr>
            <w:tcW w:w="4842" w:type="dxa"/>
            <w:shd w:val="clear" w:color="auto" w:fill="auto"/>
            <w:vAlign w:val="center"/>
          </w:tcPr>
          <w:p w14:paraId="0B6E670B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E15351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15351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6" w:type="dxa"/>
            <w:shd w:val="clear" w:color="auto" w:fill="auto"/>
          </w:tcPr>
          <w:p w14:paraId="2573D303" w14:textId="77777777" w:rsidR="008E1899" w:rsidRPr="00E15351" w:rsidRDefault="008E1899" w:rsidP="008E189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72CE8A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3A6A63AB" w14:textId="78A657EF" w:rsidR="008E1899" w:rsidRPr="00184C5C" w:rsidRDefault="004301C0" w:rsidP="008E1899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(13,383)</w:t>
            </w:r>
          </w:p>
        </w:tc>
        <w:tc>
          <w:tcPr>
            <w:tcW w:w="268" w:type="dxa"/>
            <w:shd w:val="clear" w:color="auto" w:fill="auto"/>
          </w:tcPr>
          <w:p w14:paraId="1E7E614D" w14:textId="77777777" w:rsidR="008E1899" w:rsidRPr="00E15351" w:rsidRDefault="008E1899" w:rsidP="008E1899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71679A11" w14:textId="7F3A6D31" w:rsidR="008E1899" w:rsidRPr="00E15351" w:rsidRDefault="00605FF5" w:rsidP="008E1899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5FF5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605F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05FF5">
              <w:rPr>
                <w:rFonts w:asciiTheme="majorBidi" w:hAnsiTheme="majorBidi"/>
                <w:sz w:val="30"/>
                <w:szCs w:val="30"/>
                <w:cs/>
              </w:rPr>
              <w:t>425</w:t>
            </w:r>
          </w:p>
        </w:tc>
      </w:tr>
      <w:tr w:rsidR="008E1899" w:rsidRPr="00E15351" w14:paraId="378D9D95" w14:textId="77777777" w:rsidTr="00472EA2">
        <w:tc>
          <w:tcPr>
            <w:tcW w:w="4842" w:type="dxa"/>
            <w:shd w:val="clear" w:color="auto" w:fill="auto"/>
          </w:tcPr>
          <w:p w14:paraId="285A2607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35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 (ขาดทุน) ก่อนภาษีเงินได้สำหรับงวด</w:t>
            </w:r>
          </w:p>
        </w:tc>
        <w:tc>
          <w:tcPr>
            <w:tcW w:w="806" w:type="dxa"/>
            <w:shd w:val="clear" w:color="auto" w:fill="auto"/>
          </w:tcPr>
          <w:p w14:paraId="2571AD6A" w14:textId="77777777" w:rsidR="008E1899" w:rsidRPr="00E15351" w:rsidRDefault="008E1899" w:rsidP="008E189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516914E" w14:textId="77777777" w:rsidR="008E1899" w:rsidRPr="00E15351" w:rsidRDefault="008E1899" w:rsidP="008E18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10FFD" w14:textId="36FE06A6" w:rsidR="008E1899" w:rsidRPr="00E15351" w:rsidRDefault="004301C0" w:rsidP="009E47ED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5,438,754</w:t>
            </w:r>
          </w:p>
        </w:tc>
        <w:tc>
          <w:tcPr>
            <w:tcW w:w="268" w:type="dxa"/>
            <w:shd w:val="clear" w:color="auto" w:fill="auto"/>
          </w:tcPr>
          <w:p w14:paraId="785F2EA7" w14:textId="77777777" w:rsidR="008E1899" w:rsidRPr="00E15351" w:rsidRDefault="008E1899" w:rsidP="008E189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C363" w14:textId="4DACB92D" w:rsidR="008E1899" w:rsidRPr="00E15351" w:rsidRDefault="00605FF5" w:rsidP="008E1899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5FF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</w:t>
            </w:r>
            <w:r w:rsidRPr="00605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5FF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942</w:t>
            </w:r>
            <w:r w:rsidRPr="00605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05FF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709</w:t>
            </w:r>
          </w:p>
        </w:tc>
      </w:tr>
    </w:tbl>
    <w:p w14:paraId="79D50A51" w14:textId="77777777" w:rsidR="00932774" w:rsidRDefault="00932774" w:rsidP="00932774">
      <w:pPr>
        <w:pStyle w:val="Bo-Blankline"/>
      </w:pPr>
    </w:p>
    <w:p w14:paraId="0016CE12" w14:textId="05B7DE3A" w:rsidR="0040333E" w:rsidRPr="007470B8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470B8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Default="0040333E" w:rsidP="00F3013A">
      <w:pPr>
        <w:pStyle w:val="Bo-Blankline"/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620FF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25C2DD" w14:textId="77777777" w:rsidR="00CD6FB6" w:rsidRPr="007620FF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B19988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7620FF" w:rsidRDefault="00CD6FB6" w:rsidP="00F005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D6FB6" w:rsidRPr="007620FF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92A9902" w14:textId="77777777" w:rsidR="00CD6FB6" w:rsidRPr="007620FF" w:rsidRDefault="00CD6FB6" w:rsidP="00F005D0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3CBCFD" w14:textId="77777777" w:rsidR="00CD6FB6" w:rsidRPr="007620FF" w:rsidRDefault="00CD6FB6" w:rsidP="00F005D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7620FF" w:rsidRDefault="00CD6FB6" w:rsidP="00F005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20F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7620FF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ส่วนงาน</w:t>
            </w:r>
          </w:p>
        </w:tc>
      </w:tr>
      <w:tr w:rsidR="00CD6FB6" w:rsidRPr="007620FF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CD6FB6" w:rsidRPr="009E47ED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67CEE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6E376FA" w14:textId="7ADFC765" w:rsidR="00CD6FB6" w:rsidRPr="009E47ED" w:rsidRDefault="00984B3F" w:rsidP="00CD6FB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E77061"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912B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70" w:type="dxa"/>
          </w:tcPr>
          <w:p w14:paraId="4F58175B" w14:textId="77777777" w:rsidR="00CD6FB6" w:rsidRPr="009E47ED" w:rsidRDefault="00CD6FB6" w:rsidP="00CD6FB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184E34A" w14:textId="76182BAD" w:rsidR="00CD6FB6" w:rsidRPr="009E47ED" w:rsidRDefault="00984B3F" w:rsidP="00796EA4">
            <w:pPr>
              <w:spacing w:line="240" w:lineRule="atLeast"/>
              <w:ind w:right="-115" w:hanging="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D6FB6" w:rsidRPr="009E47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D6FB6" w:rsidRPr="007620FF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CD6FB6" w:rsidRPr="009E47ED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790D78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</w:tcPr>
          <w:p w14:paraId="3D066C57" w14:textId="32498F3C" w:rsidR="00CD6FB6" w:rsidRPr="009E47ED" w:rsidRDefault="00984B3F" w:rsidP="000A1F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A7724D7" w14:textId="77777777" w:rsidR="00CD6FB6" w:rsidRPr="009E47ED" w:rsidRDefault="00CD6FB6" w:rsidP="00CD6FB6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7CD20C7" w14:textId="28C05E81" w:rsidR="00CD6FB6" w:rsidRPr="009E47ED" w:rsidRDefault="00984B3F" w:rsidP="000A1F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D6FB6" w:rsidRPr="009E47ED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B86B55" w14:textId="77777777" w:rsidR="00CD6FB6" w:rsidRPr="009E47ED" w:rsidRDefault="00CD6FB6" w:rsidP="00CD6FB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FA9ACF" w14:textId="77777777" w:rsidR="00CD6FB6" w:rsidRPr="009E47ED" w:rsidRDefault="00CD6FB6" w:rsidP="00CD6FB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CD6FB6" w:rsidRPr="009E47ED" w:rsidRDefault="00CD6FB6" w:rsidP="000A1F0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E47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</w:t>
            </w:r>
            <w:r w:rsidRPr="009E47E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184C5C" w:rsidRPr="007620FF" w14:paraId="0280FDAA" w14:textId="77777777" w:rsidTr="00C16DE8">
        <w:tc>
          <w:tcPr>
            <w:tcW w:w="4860" w:type="dxa"/>
            <w:shd w:val="clear" w:color="auto" w:fill="auto"/>
            <w:vAlign w:val="center"/>
          </w:tcPr>
          <w:p w14:paraId="28CD307F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5418A8BD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72,221,719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678D21DB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73,126,203</w:t>
            </w:r>
          </w:p>
        </w:tc>
      </w:tr>
      <w:tr w:rsidR="00184C5C" w:rsidRPr="007620FF" w14:paraId="1E39E77F" w14:textId="77777777" w:rsidTr="00C16DE8">
        <w:tc>
          <w:tcPr>
            <w:tcW w:w="4860" w:type="dxa"/>
            <w:shd w:val="clear" w:color="auto" w:fill="auto"/>
            <w:vAlign w:val="center"/>
          </w:tcPr>
          <w:p w14:paraId="2990084C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71ECC3AF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</w:t>
            </w:r>
            <w:r w:rsidR="00C16D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4,082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61F60F11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10,015,700</w:t>
            </w:r>
          </w:p>
        </w:tc>
      </w:tr>
      <w:tr w:rsidR="00184C5C" w:rsidRPr="007620FF" w14:paraId="1AFDBB88" w14:textId="77777777" w:rsidTr="00C16DE8">
        <w:tc>
          <w:tcPr>
            <w:tcW w:w="4860" w:type="dxa"/>
            <w:shd w:val="clear" w:color="auto" w:fill="auto"/>
            <w:vAlign w:val="center"/>
          </w:tcPr>
          <w:p w14:paraId="2E72B6E0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0F49731A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42,944,985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7D0D20AF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40,299,386</w:t>
            </w:r>
          </w:p>
        </w:tc>
      </w:tr>
      <w:tr w:rsidR="00184C5C" w:rsidRPr="007620FF" w14:paraId="19BCDDDD" w14:textId="77777777" w:rsidTr="00C16DE8">
        <w:tc>
          <w:tcPr>
            <w:tcW w:w="4860" w:type="dxa"/>
            <w:shd w:val="clear" w:color="auto" w:fill="auto"/>
            <w:vAlign w:val="center"/>
          </w:tcPr>
          <w:p w14:paraId="13100DDA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0B88BD5C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2,157,472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02FD7A56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2,161,415</w:t>
            </w:r>
          </w:p>
        </w:tc>
      </w:tr>
      <w:tr w:rsidR="00184C5C" w:rsidRPr="007620FF" w14:paraId="1F1C86C6" w14:textId="77777777" w:rsidTr="00C16DE8">
        <w:tc>
          <w:tcPr>
            <w:tcW w:w="4860" w:type="dxa"/>
            <w:shd w:val="clear" w:color="auto" w:fill="auto"/>
            <w:vAlign w:val="center"/>
          </w:tcPr>
          <w:p w14:paraId="7D9813B7" w14:textId="77777777" w:rsidR="00184C5C" w:rsidRPr="009E47ED" w:rsidRDefault="00184C5C" w:rsidP="00184C5C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  <w:r w:rsidRPr="009E47ED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180F583B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583,092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6631655F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580,989</w:t>
            </w:r>
          </w:p>
        </w:tc>
      </w:tr>
      <w:tr w:rsidR="00184C5C" w:rsidRPr="007620FF" w14:paraId="7886D804" w14:textId="77777777" w:rsidTr="00C16DE8">
        <w:tc>
          <w:tcPr>
            <w:tcW w:w="4860" w:type="dxa"/>
            <w:shd w:val="clear" w:color="auto" w:fill="auto"/>
          </w:tcPr>
          <w:p w14:paraId="246B0DB5" w14:textId="77777777" w:rsidR="00184C5C" w:rsidRPr="009E47ED" w:rsidRDefault="00184C5C" w:rsidP="00472EA2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4A94A471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130,211,350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08F054F9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126,183,693</w:t>
            </w:r>
          </w:p>
        </w:tc>
      </w:tr>
      <w:tr w:rsidR="00184C5C" w:rsidRPr="007620FF" w14:paraId="510D03A9" w14:textId="77777777" w:rsidTr="00C16DE8">
        <w:tc>
          <w:tcPr>
            <w:tcW w:w="4860" w:type="dxa"/>
            <w:shd w:val="clear" w:color="auto" w:fill="auto"/>
          </w:tcPr>
          <w:p w14:paraId="681A12A1" w14:textId="77777777" w:rsidR="00184C5C" w:rsidRPr="009E47ED" w:rsidRDefault="00184C5C" w:rsidP="00472EA2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10404643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6,558,482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776399D0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6,182,250</w:t>
            </w:r>
          </w:p>
        </w:tc>
      </w:tr>
      <w:tr w:rsidR="00184C5C" w:rsidRPr="007620FF" w14:paraId="5B17E9C3" w14:textId="77777777" w:rsidTr="00C16DE8">
        <w:tc>
          <w:tcPr>
            <w:tcW w:w="4860" w:type="dxa"/>
            <w:shd w:val="clear" w:color="auto" w:fill="auto"/>
          </w:tcPr>
          <w:p w14:paraId="7B52402F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38571B9A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136,769,832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09721741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132,365,943</w:t>
            </w:r>
          </w:p>
        </w:tc>
      </w:tr>
      <w:tr w:rsidR="00184C5C" w:rsidRPr="007620FF" w14:paraId="5C33CB5D" w14:textId="77777777" w:rsidTr="00C16DE8">
        <w:tc>
          <w:tcPr>
            <w:tcW w:w="4860" w:type="dxa"/>
            <w:shd w:val="clear" w:color="auto" w:fill="auto"/>
          </w:tcPr>
          <w:p w14:paraId="3F6FD07B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294AC0BA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(9,031,879)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73CE7BCF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(8,457,041)</w:t>
            </w:r>
          </w:p>
        </w:tc>
      </w:tr>
      <w:tr w:rsidR="00184C5C" w:rsidRPr="007620FF" w14:paraId="7EAF5AED" w14:textId="77777777" w:rsidTr="00C16DE8">
        <w:tc>
          <w:tcPr>
            <w:tcW w:w="4860" w:type="dxa"/>
            <w:shd w:val="clear" w:color="auto" w:fill="auto"/>
          </w:tcPr>
          <w:p w14:paraId="4A0D863A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47E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184C5C" w:rsidRPr="009E47ED" w:rsidRDefault="00184C5C" w:rsidP="00184C5C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184C5C" w:rsidRPr="009E47ED" w:rsidRDefault="00184C5C" w:rsidP="00184C5C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359253EF" w:rsidR="00184C5C" w:rsidRPr="009E47ED" w:rsidRDefault="00092A60" w:rsidP="009E47ED">
            <w:pPr>
              <w:tabs>
                <w:tab w:val="decimal" w:pos="126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127,737,953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184C5C" w:rsidRPr="009E47ED" w:rsidRDefault="00184C5C" w:rsidP="00184C5C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0D6C452D" w:rsidR="00184C5C" w:rsidRPr="009E47ED" w:rsidRDefault="00184C5C" w:rsidP="009E47ED">
            <w:pPr>
              <w:tabs>
                <w:tab w:val="decimal" w:pos="13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E4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123,908,902</w:t>
            </w:r>
          </w:p>
        </w:tc>
      </w:tr>
    </w:tbl>
    <w:p w14:paraId="6261FC9D" w14:textId="77777777" w:rsidR="00D001AF" w:rsidRPr="007470B8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470B8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77777777" w:rsidR="00D001AF" w:rsidRPr="00F3013A" w:rsidRDefault="00D001AF" w:rsidP="00F3013A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E77061" w:rsidRPr="007470B8" w14:paraId="7E7CAD49" w14:textId="77777777" w:rsidTr="00484152">
        <w:tc>
          <w:tcPr>
            <w:tcW w:w="4858" w:type="dxa"/>
          </w:tcPr>
          <w:p w14:paraId="561E2667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DB4221F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8DDDE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778683D6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7470B8" w14:paraId="3A6A6544" w14:textId="77777777" w:rsidTr="00484152">
        <w:tc>
          <w:tcPr>
            <w:tcW w:w="4858" w:type="dxa"/>
          </w:tcPr>
          <w:p w14:paraId="1010D62A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0F4BA7C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A30DD8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45571FC3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E77061" w:rsidRPr="007470B8" w14:paraId="288E32E6" w14:textId="77777777" w:rsidTr="00484152">
        <w:tc>
          <w:tcPr>
            <w:tcW w:w="4858" w:type="dxa"/>
          </w:tcPr>
          <w:p w14:paraId="1EBBAAFC" w14:textId="7747323C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91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91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720" w:type="dxa"/>
          </w:tcPr>
          <w:p w14:paraId="209B51C0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9C022E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590C4081" w14:textId="75BE8ABE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14:paraId="46136BA2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214F1D3" w14:textId="35485570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E77061" w:rsidRPr="007470B8" w14:paraId="5736CB53" w14:textId="77777777" w:rsidTr="00484152">
        <w:tc>
          <w:tcPr>
            <w:tcW w:w="4858" w:type="dxa"/>
          </w:tcPr>
          <w:p w14:paraId="72437625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1186C6B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40BD4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66" w:type="dxa"/>
            <w:gridSpan w:val="3"/>
          </w:tcPr>
          <w:p w14:paraId="53469E61" w14:textId="77777777" w:rsidR="00E77061" w:rsidRPr="007470B8" w:rsidRDefault="00E77061" w:rsidP="00E770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77061" w:rsidRPr="007470B8" w14:paraId="79F2F31B" w14:textId="77777777" w:rsidTr="00EE5F61">
        <w:tc>
          <w:tcPr>
            <w:tcW w:w="4858" w:type="dxa"/>
            <w:vAlign w:val="center"/>
          </w:tcPr>
          <w:p w14:paraId="6C23120E" w14:textId="77777777" w:rsidR="00E77061" w:rsidRPr="007470B8" w:rsidRDefault="00E77061" w:rsidP="00E770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20" w:type="dxa"/>
          </w:tcPr>
          <w:p w14:paraId="18789A4D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42F26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3251A0F8" w14:textId="4BC7D51B" w:rsidR="00E77061" w:rsidRPr="007470B8" w:rsidRDefault="002C0726" w:rsidP="00800EAF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12,843,239</w:t>
            </w:r>
          </w:p>
        </w:tc>
        <w:tc>
          <w:tcPr>
            <w:tcW w:w="236" w:type="dxa"/>
            <w:shd w:val="clear" w:color="auto" w:fill="auto"/>
          </w:tcPr>
          <w:p w14:paraId="00990D9C" w14:textId="77777777" w:rsidR="00E77061" w:rsidRPr="007470B8" w:rsidRDefault="00E77061" w:rsidP="00E7706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AABC00A" w14:textId="4CC6B983" w:rsidR="00E77061" w:rsidRPr="00800EAF" w:rsidRDefault="00FC72B9" w:rsidP="00800EAF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72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12</w:t>
            </w:r>
            <w:r w:rsidRPr="00FC72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72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891</w:t>
            </w:r>
            <w:r w:rsidRPr="00FC72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72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175</w:t>
            </w:r>
          </w:p>
        </w:tc>
      </w:tr>
      <w:tr w:rsidR="00E77061" w:rsidRPr="007470B8" w14:paraId="55ABD31B" w14:textId="77777777" w:rsidTr="00EE5F61">
        <w:tc>
          <w:tcPr>
            <w:tcW w:w="4858" w:type="dxa"/>
            <w:vAlign w:val="center"/>
          </w:tcPr>
          <w:p w14:paraId="78655658" w14:textId="77777777" w:rsidR="00E77061" w:rsidRPr="007470B8" w:rsidRDefault="00E77061" w:rsidP="00E770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20" w:type="dxa"/>
          </w:tcPr>
          <w:p w14:paraId="62AE560B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7C960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5387F" w14:textId="68902143" w:rsidR="00E77061" w:rsidRPr="00800EAF" w:rsidRDefault="008225CF" w:rsidP="00800EAF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7,879,939</w:t>
            </w:r>
          </w:p>
        </w:tc>
        <w:tc>
          <w:tcPr>
            <w:tcW w:w="236" w:type="dxa"/>
            <w:shd w:val="clear" w:color="auto" w:fill="auto"/>
          </w:tcPr>
          <w:p w14:paraId="30354B10" w14:textId="77777777" w:rsidR="00E77061" w:rsidRPr="007470B8" w:rsidRDefault="00E77061" w:rsidP="00E7706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D6016" w14:textId="4C435300" w:rsidR="00E77061" w:rsidRPr="00800EAF" w:rsidRDefault="00FC72B9" w:rsidP="0048415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72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</w:t>
            </w:r>
            <w:r w:rsidRPr="00FC72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72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582</w:t>
            </w:r>
            <w:r w:rsidRPr="00FC72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C72B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313</w:t>
            </w:r>
          </w:p>
        </w:tc>
      </w:tr>
      <w:tr w:rsidR="00E77061" w:rsidRPr="007470B8" w14:paraId="6F77D007" w14:textId="77777777" w:rsidTr="00EE5F61">
        <w:tc>
          <w:tcPr>
            <w:tcW w:w="4858" w:type="dxa"/>
          </w:tcPr>
          <w:p w14:paraId="3BCE859B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CE85A21" w14:textId="77777777" w:rsidR="00E77061" w:rsidRPr="007470B8" w:rsidRDefault="00E77061" w:rsidP="00E77061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D6A77C" w14:textId="77777777" w:rsidR="00E77061" w:rsidRPr="007470B8" w:rsidRDefault="00E77061" w:rsidP="00E770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E437DB" w14:textId="5C5B9EA4" w:rsidR="00E77061" w:rsidRPr="00800EAF" w:rsidRDefault="008225CF" w:rsidP="00800EAF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C07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0,723,178</w:t>
            </w:r>
          </w:p>
        </w:tc>
        <w:tc>
          <w:tcPr>
            <w:tcW w:w="236" w:type="dxa"/>
            <w:shd w:val="clear" w:color="auto" w:fill="auto"/>
          </w:tcPr>
          <w:p w14:paraId="173FB77C" w14:textId="77777777" w:rsidR="00E77061" w:rsidRPr="007470B8" w:rsidRDefault="00E77061" w:rsidP="00E77061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6ECB3F" w14:textId="5925FC93" w:rsidR="00E77061" w:rsidRPr="00484152" w:rsidRDefault="00FC72B9" w:rsidP="0048415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72B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17</w:t>
            </w:r>
            <w:r w:rsidRPr="00FC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C72B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473</w:t>
            </w:r>
            <w:r w:rsidRPr="00FC72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C72B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488</w:t>
            </w:r>
          </w:p>
        </w:tc>
      </w:tr>
    </w:tbl>
    <w:p w14:paraId="627499D3" w14:textId="15E7934F" w:rsidR="00E77061" w:rsidRDefault="002C0726" w:rsidP="002C0726">
      <w:pPr>
        <w:pStyle w:val="Bo-Blankline"/>
        <w:tabs>
          <w:tab w:val="left" w:pos="6640"/>
        </w:tabs>
      </w:pPr>
      <w:r>
        <w:tab/>
      </w:r>
    </w:p>
    <w:p w14:paraId="6BAA7F08" w14:textId="77777777" w:rsidR="004F4DF8" w:rsidRDefault="004F4DF8" w:rsidP="004F4DF8">
      <w:pPr>
        <w:pStyle w:val="Ang15"/>
        <w:rPr>
          <w:rFonts w:asciiTheme="majorBidi" w:hAnsiTheme="majorBidi" w:cstheme="majorBidi"/>
        </w:rPr>
      </w:pPr>
      <w:r w:rsidRPr="007470B8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F3013A" w:rsidRDefault="004F4DF8" w:rsidP="00E77061">
      <w:pPr>
        <w:pStyle w:val="Bo-Blankline"/>
        <w:rPr>
          <w:cs/>
        </w:rPr>
      </w:pPr>
    </w:p>
    <w:p w14:paraId="66ECF6A0" w14:textId="3BAFE610" w:rsidR="008C7C3E" w:rsidRPr="00A541C3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sz w:val="30"/>
          <w:szCs w:val="30"/>
        </w:rPr>
      </w:pPr>
      <w:r w:rsidRPr="00A541C3">
        <w:rPr>
          <w:rFonts w:ascii="Angsana New" w:hAnsi="Angsana New" w:hint="cs"/>
          <w:sz w:val="30"/>
          <w:szCs w:val="30"/>
          <w:cs/>
        </w:rPr>
        <w:t>การ</w:t>
      </w:r>
      <w:r w:rsidRPr="00A541C3">
        <w:rPr>
          <w:rFonts w:hint="cs"/>
          <w:sz w:val="30"/>
          <w:szCs w:val="30"/>
          <w:cs/>
        </w:rPr>
        <w:t>จำแนก</w:t>
      </w:r>
      <w:r>
        <w:rPr>
          <w:rFonts w:hint="cs"/>
          <w:sz w:val="30"/>
          <w:szCs w:val="30"/>
          <w:cs/>
          <w:lang w:val="en-US"/>
        </w:rPr>
        <w:t>ต้นทุนทางการเงิน</w:t>
      </w:r>
    </w:p>
    <w:p w14:paraId="248EFFD5" w14:textId="77777777" w:rsidR="00E77061" w:rsidRDefault="00E77061" w:rsidP="00E77061">
      <w:pPr>
        <w:pStyle w:val="Bo-Blankline"/>
        <w:ind w:left="518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E77061" w:rsidRPr="00964878" w14:paraId="1AC66382" w14:textId="77777777" w:rsidTr="00484152">
        <w:tc>
          <w:tcPr>
            <w:tcW w:w="4860" w:type="dxa"/>
          </w:tcPr>
          <w:p w14:paraId="2A113C14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23A95D1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268D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4" w:type="dxa"/>
            <w:gridSpan w:val="3"/>
          </w:tcPr>
          <w:p w14:paraId="27CDBC88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061" w:rsidRPr="00964878" w14:paraId="77C0C3F4" w14:textId="77777777" w:rsidTr="00484152">
        <w:tc>
          <w:tcPr>
            <w:tcW w:w="4860" w:type="dxa"/>
          </w:tcPr>
          <w:p w14:paraId="47E42B3F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75BF27F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72A71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4" w:type="dxa"/>
            <w:gridSpan w:val="3"/>
          </w:tcPr>
          <w:p w14:paraId="7281C71E" w14:textId="77777777" w:rsidR="00E77061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E77061" w:rsidRPr="00964878" w14:paraId="08DAD0CD" w14:textId="77777777" w:rsidTr="00484152">
        <w:tc>
          <w:tcPr>
            <w:tcW w:w="4860" w:type="dxa"/>
          </w:tcPr>
          <w:p w14:paraId="392A63CC" w14:textId="4315E0F3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91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84B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912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720" w:type="dxa"/>
          </w:tcPr>
          <w:p w14:paraId="2A436233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B173D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85781C4" w14:textId="4599B65B" w:rsidR="00E77061" w:rsidRPr="0089415E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34" w:type="dxa"/>
          </w:tcPr>
          <w:p w14:paraId="2019E065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</w:tcPr>
          <w:p w14:paraId="1BC25245" w14:textId="4DFF12D2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E77061" w:rsidRPr="00964878" w14:paraId="6189BC5D" w14:textId="77777777" w:rsidTr="00484152">
        <w:tc>
          <w:tcPr>
            <w:tcW w:w="4860" w:type="dxa"/>
          </w:tcPr>
          <w:p w14:paraId="4D88F0A2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9845E7B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9502E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64" w:type="dxa"/>
            <w:gridSpan w:val="3"/>
          </w:tcPr>
          <w:p w14:paraId="79F5B0BA" w14:textId="77777777" w:rsidR="00E77061" w:rsidRPr="00964878" w:rsidRDefault="00E77061" w:rsidP="00E77061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77061" w:rsidRPr="00964878" w14:paraId="1A141E53" w14:textId="77777777" w:rsidTr="00EE5F61">
        <w:tc>
          <w:tcPr>
            <w:tcW w:w="4860" w:type="dxa"/>
            <w:vAlign w:val="center"/>
          </w:tcPr>
          <w:p w14:paraId="7C0C3218" w14:textId="77777777" w:rsidR="00E77061" w:rsidRPr="00A541C3" w:rsidRDefault="00E77061" w:rsidP="00E77061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20" w:type="dxa"/>
          </w:tcPr>
          <w:p w14:paraId="7AEABBA6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2DD61A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B7B7497" w14:textId="7F784727" w:rsidR="00E77061" w:rsidRPr="006A5FB2" w:rsidRDefault="00595C15" w:rsidP="0048415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1,100,165</w:t>
            </w:r>
          </w:p>
        </w:tc>
        <w:tc>
          <w:tcPr>
            <w:tcW w:w="234" w:type="dxa"/>
            <w:shd w:val="clear" w:color="auto" w:fill="auto"/>
          </w:tcPr>
          <w:p w14:paraId="7A34BA31" w14:textId="77777777" w:rsidR="00E77061" w:rsidRPr="00964878" w:rsidRDefault="00E77061" w:rsidP="00E770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53D7D506" w14:textId="1D4FB4A5" w:rsidR="00E77061" w:rsidRPr="00020D75" w:rsidRDefault="00E475F2" w:rsidP="00E77061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75F2">
              <w:rPr>
                <w:rFonts w:ascii="Angsana New" w:hAnsi="Angsana New"/>
                <w:sz w:val="30"/>
                <w:szCs w:val="30"/>
                <w:cs/>
              </w:rPr>
              <w:t>952</w:t>
            </w:r>
            <w:r w:rsidRPr="00E475F2">
              <w:rPr>
                <w:rFonts w:ascii="Angsana New" w:hAnsi="Angsana New"/>
                <w:sz w:val="30"/>
                <w:szCs w:val="30"/>
              </w:rPr>
              <w:t>,</w:t>
            </w:r>
            <w:r w:rsidRPr="00E475F2">
              <w:rPr>
                <w:rFonts w:ascii="Angsana New" w:hAnsi="Angsana New"/>
                <w:sz w:val="30"/>
                <w:szCs w:val="30"/>
                <w:cs/>
              </w:rPr>
              <w:t>090</w:t>
            </w:r>
          </w:p>
        </w:tc>
      </w:tr>
      <w:tr w:rsidR="00E77061" w:rsidRPr="00964878" w14:paraId="75131C95" w14:textId="77777777" w:rsidTr="00EE5F61">
        <w:tc>
          <w:tcPr>
            <w:tcW w:w="4860" w:type="dxa"/>
            <w:vAlign w:val="center"/>
          </w:tcPr>
          <w:p w14:paraId="10DC1326" w14:textId="77777777" w:rsidR="00E77061" w:rsidRPr="00964878" w:rsidRDefault="00E77061" w:rsidP="00E770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20" w:type="dxa"/>
          </w:tcPr>
          <w:p w14:paraId="65D746BC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18167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8DFD7F" w14:textId="1810DF39" w:rsidR="00E77061" w:rsidRPr="00484152" w:rsidRDefault="00595C15" w:rsidP="0048415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2,665</w:t>
            </w:r>
          </w:p>
        </w:tc>
        <w:tc>
          <w:tcPr>
            <w:tcW w:w="234" w:type="dxa"/>
            <w:shd w:val="clear" w:color="auto" w:fill="auto"/>
          </w:tcPr>
          <w:p w14:paraId="5242CA00" w14:textId="77777777" w:rsidR="00E77061" w:rsidRPr="00964878" w:rsidRDefault="00E77061" w:rsidP="00E770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674C4C2C" w14:textId="5824FC3C" w:rsidR="00E77061" w:rsidRPr="00020D75" w:rsidRDefault="00E475F2" w:rsidP="0048415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75F2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E475F2">
              <w:rPr>
                <w:rFonts w:ascii="Angsana New" w:hAnsi="Angsana New"/>
                <w:sz w:val="30"/>
                <w:szCs w:val="30"/>
              </w:rPr>
              <w:t>,</w:t>
            </w:r>
            <w:r w:rsidRPr="00E475F2">
              <w:rPr>
                <w:rFonts w:ascii="Angsana New" w:hAnsi="Angsana New"/>
                <w:sz w:val="30"/>
                <w:szCs w:val="30"/>
                <w:cs/>
              </w:rPr>
              <w:t>845</w:t>
            </w:r>
          </w:p>
        </w:tc>
      </w:tr>
      <w:tr w:rsidR="00E77061" w:rsidRPr="00964878" w14:paraId="1C5B98D8" w14:textId="77777777" w:rsidTr="00EE5F61">
        <w:tc>
          <w:tcPr>
            <w:tcW w:w="4860" w:type="dxa"/>
            <w:vAlign w:val="center"/>
          </w:tcPr>
          <w:p w14:paraId="793C6FD8" w14:textId="77777777" w:rsidR="00E77061" w:rsidRPr="00964878" w:rsidRDefault="00E77061" w:rsidP="00E770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20" w:type="dxa"/>
          </w:tcPr>
          <w:p w14:paraId="1E9BAB14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EF09C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361826A" w14:textId="676616C2" w:rsidR="00E77061" w:rsidRPr="00484152" w:rsidRDefault="00595C15" w:rsidP="0048415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299,267</w:t>
            </w:r>
          </w:p>
        </w:tc>
        <w:tc>
          <w:tcPr>
            <w:tcW w:w="234" w:type="dxa"/>
            <w:shd w:val="clear" w:color="auto" w:fill="auto"/>
          </w:tcPr>
          <w:p w14:paraId="5ED4EC01" w14:textId="77777777" w:rsidR="00E77061" w:rsidRPr="00964878" w:rsidRDefault="00E77061" w:rsidP="00E770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296ED7DA" w14:textId="5EAB3327" w:rsidR="00E77061" w:rsidRDefault="00E475F2" w:rsidP="0048415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75F2">
              <w:rPr>
                <w:rFonts w:ascii="Angsana New" w:hAnsi="Angsana New"/>
                <w:sz w:val="30"/>
                <w:szCs w:val="30"/>
                <w:cs/>
              </w:rPr>
              <w:t>287</w:t>
            </w:r>
            <w:r w:rsidRPr="00E475F2">
              <w:rPr>
                <w:rFonts w:ascii="Angsana New" w:hAnsi="Angsana New"/>
                <w:sz w:val="30"/>
                <w:szCs w:val="30"/>
              </w:rPr>
              <w:t>,</w:t>
            </w:r>
            <w:r w:rsidRPr="00E475F2">
              <w:rPr>
                <w:rFonts w:ascii="Angsana New" w:hAnsi="Angsana New"/>
                <w:sz w:val="30"/>
                <w:szCs w:val="30"/>
                <w:cs/>
              </w:rPr>
              <w:t>320</w:t>
            </w:r>
          </w:p>
        </w:tc>
      </w:tr>
      <w:tr w:rsidR="00E77061" w:rsidRPr="00964878" w14:paraId="3F5E7BC1" w14:textId="77777777" w:rsidTr="00EE5F61">
        <w:tc>
          <w:tcPr>
            <w:tcW w:w="4860" w:type="dxa"/>
          </w:tcPr>
          <w:p w14:paraId="0103575C" w14:textId="77777777" w:rsidR="00E77061" w:rsidRPr="00A541C3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14:paraId="783B236F" w14:textId="77777777" w:rsidR="00E77061" w:rsidRPr="00964878" w:rsidRDefault="00E77061" w:rsidP="00E77061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CB5051" w14:textId="77777777" w:rsidR="00E77061" w:rsidRPr="00964878" w:rsidRDefault="00E77061" w:rsidP="00E77061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4DD2A" w14:textId="4BDEF2A7" w:rsidR="00E77061" w:rsidRPr="00484152" w:rsidRDefault="00595C15" w:rsidP="0048415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1,402,097</w:t>
            </w:r>
          </w:p>
        </w:tc>
        <w:tc>
          <w:tcPr>
            <w:tcW w:w="234" w:type="dxa"/>
            <w:shd w:val="clear" w:color="auto" w:fill="auto"/>
          </w:tcPr>
          <w:p w14:paraId="52354E67" w14:textId="77777777" w:rsidR="00E77061" w:rsidRPr="00964878" w:rsidRDefault="00E77061" w:rsidP="00E77061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0D9D75" w14:textId="3409A2B8" w:rsidR="00E77061" w:rsidRPr="001E40D2" w:rsidRDefault="00E475F2" w:rsidP="0048415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47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E475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47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289</w:t>
            </w:r>
            <w:r w:rsidRPr="00E475F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475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255</w:t>
            </w:r>
          </w:p>
        </w:tc>
      </w:tr>
    </w:tbl>
    <w:p w14:paraId="1B5E9163" w14:textId="31D90355" w:rsidR="006C6D86" w:rsidRDefault="006C6D86" w:rsidP="00E77061">
      <w:pPr>
        <w:pStyle w:val="Caption"/>
        <w:numPr>
          <w:ilvl w:val="0"/>
          <w:numId w:val="0"/>
        </w:numPr>
        <w:ind w:left="900"/>
        <w:rPr>
          <w:sz w:val="20"/>
          <w:szCs w:val="20"/>
        </w:rPr>
      </w:pPr>
    </w:p>
    <w:p w14:paraId="6D6197E9" w14:textId="77777777" w:rsidR="006C6D86" w:rsidRDefault="006C6D86">
      <w:pPr>
        <w:spacing w:line="240" w:lineRule="auto"/>
        <w:rPr>
          <w:rFonts w:ascii="Angsana New" w:hAnsi="Angsana New"/>
          <w:b/>
          <w:bCs/>
          <w:sz w:val="20"/>
          <w:szCs w:val="20"/>
          <w:lang w:val="en-US"/>
        </w:rPr>
      </w:pPr>
      <w:r>
        <w:rPr>
          <w:sz w:val="20"/>
          <w:szCs w:val="20"/>
        </w:rPr>
        <w:br w:type="page"/>
      </w:r>
    </w:p>
    <w:p w14:paraId="09C4E53F" w14:textId="15FC47FA" w:rsidR="00B52DD8" w:rsidRDefault="00B52DD8" w:rsidP="00AE4109">
      <w:pPr>
        <w:pStyle w:val="Caption"/>
        <w:ind w:hanging="900"/>
      </w:pPr>
      <w:r>
        <w:rPr>
          <w:rFonts w:hint="cs"/>
          <w:cs/>
        </w:rPr>
        <w:lastRenderedPageBreak/>
        <w:t>ภาษีเงินได้</w:t>
      </w:r>
    </w:p>
    <w:p w14:paraId="619B5CB4" w14:textId="77777777" w:rsidR="00607335" w:rsidRPr="00607335" w:rsidRDefault="00607335" w:rsidP="008903C9">
      <w:pPr>
        <w:pStyle w:val="Bo-Blankline"/>
        <w:rPr>
          <w:lang w:val="en-US"/>
        </w:rPr>
      </w:pPr>
    </w:p>
    <w:p w14:paraId="204055C9" w14:textId="51C0CF87" w:rsid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22E88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</w:t>
      </w:r>
      <w:r w:rsidRPr="002D4FBE">
        <w:rPr>
          <w:rFonts w:ascii="Angsana New" w:hAnsi="Angsana New"/>
          <w:sz w:val="30"/>
          <w:szCs w:val="30"/>
          <w:cs/>
        </w:rPr>
        <w:t>ของกลุ่มบริษัท</w:t>
      </w:r>
      <w:r w:rsidR="002D4FBE" w:rsidRPr="002D4FBE">
        <w:rPr>
          <w:rFonts w:ascii="Angsana New" w:hAnsi="Angsana New" w:hint="cs"/>
          <w:sz w:val="30"/>
          <w:szCs w:val="30"/>
          <w:cs/>
        </w:rPr>
        <w:t>และ</w:t>
      </w:r>
      <w:r w:rsidRPr="002D4FBE">
        <w:rPr>
          <w:rFonts w:ascii="Angsana New" w:hAnsi="Angsana New"/>
          <w:sz w:val="30"/>
          <w:szCs w:val="30"/>
          <w:cs/>
        </w:rPr>
        <w:t>บริษัทในการ</w:t>
      </w:r>
      <w:r w:rsidRPr="00522E88">
        <w:rPr>
          <w:rFonts w:ascii="Angsana New" w:hAnsi="Angsana New"/>
          <w:sz w:val="30"/>
          <w:szCs w:val="30"/>
          <w:cs/>
        </w:rPr>
        <w:t>ดำเนินงานต่อเนื่องเป็นระยะเวลา</w:t>
      </w:r>
      <w:r w:rsidR="003B1601">
        <w:rPr>
          <w:rFonts w:ascii="Angsana New" w:hAnsi="Angsana New" w:hint="cs"/>
          <w:sz w:val="30"/>
          <w:szCs w:val="30"/>
          <w:cs/>
        </w:rPr>
        <w:t>เก้า</w:t>
      </w:r>
      <w:r w:rsidRPr="00522E8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84B3F">
        <w:rPr>
          <w:rFonts w:ascii="Angsana New" w:hAnsi="Angsana New"/>
          <w:sz w:val="30"/>
          <w:szCs w:val="30"/>
          <w:lang w:val="en-US"/>
        </w:rPr>
        <w:t>30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 w:rsidR="003B1601">
        <w:rPr>
          <w:rFonts w:ascii="Angsana New" w:hAnsi="Angsana New" w:hint="cs"/>
          <w:sz w:val="30"/>
          <w:szCs w:val="30"/>
          <w:cs/>
        </w:rPr>
        <w:t>กันยายน</w:t>
      </w:r>
      <w:r w:rsidRPr="00522E88">
        <w:rPr>
          <w:rFonts w:ascii="Angsana New" w:hAnsi="Angsana New"/>
          <w:sz w:val="30"/>
          <w:szCs w:val="30"/>
          <w:cs/>
        </w:rPr>
        <w:t xml:space="preserve"> </w:t>
      </w:r>
      <w:r w:rsidR="00984B3F">
        <w:rPr>
          <w:rFonts w:ascii="Angsana New" w:hAnsi="Angsana New"/>
          <w:sz w:val="30"/>
          <w:szCs w:val="30"/>
          <w:lang w:val="en-US"/>
        </w:rPr>
        <w:t>2564</w:t>
      </w:r>
      <w:r w:rsidRPr="00522E88">
        <w:rPr>
          <w:rFonts w:ascii="Angsana New" w:hAnsi="Angsana New"/>
          <w:sz w:val="30"/>
          <w:szCs w:val="30"/>
          <w:cs/>
        </w:rPr>
        <w:t xml:space="preserve"> คือร้อย</w:t>
      </w:r>
      <w:r w:rsidRPr="00717C56">
        <w:rPr>
          <w:rFonts w:ascii="Angsana New" w:hAnsi="Angsana New"/>
          <w:sz w:val="30"/>
          <w:szCs w:val="30"/>
          <w:cs/>
        </w:rPr>
        <w:t>ละ</w:t>
      </w:r>
      <w:r w:rsidR="003B1601">
        <w:rPr>
          <w:rFonts w:ascii="Angsana New" w:hAnsi="Angsana New" w:hint="cs"/>
          <w:sz w:val="30"/>
          <w:szCs w:val="30"/>
          <w:cs/>
        </w:rPr>
        <w:t xml:space="preserve"> </w:t>
      </w:r>
      <w:r w:rsidR="000F6A30">
        <w:rPr>
          <w:rFonts w:ascii="Angsana New" w:hAnsi="Angsana New"/>
          <w:sz w:val="30"/>
          <w:szCs w:val="30"/>
          <w:lang w:val="en-US"/>
        </w:rPr>
        <w:t>5.97</w:t>
      </w:r>
      <w:r w:rsidR="002D4FBE" w:rsidRPr="00717C56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D4FBE">
        <w:rPr>
          <w:rFonts w:ascii="Angsana New" w:hAnsi="Angsana New"/>
          <w:sz w:val="30"/>
          <w:szCs w:val="30"/>
          <w:cs/>
        </w:rPr>
        <w:t xml:space="preserve"> ร้อยละ </w:t>
      </w:r>
      <w:r w:rsidR="000F6A30">
        <w:rPr>
          <w:rFonts w:ascii="Angsana New" w:hAnsi="Angsana New"/>
          <w:sz w:val="30"/>
          <w:szCs w:val="30"/>
        </w:rPr>
        <w:t>3.47</w:t>
      </w:r>
      <w:r w:rsidR="002D4FBE" w:rsidRPr="002D4FBE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522E88">
        <w:rPr>
          <w:rFonts w:ascii="Angsana New" w:hAnsi="Angsana New"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</w:rPr>
        <w:t>(</w:t>
      </w:r>
      <w:r w:rsidR="00984B3F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="00E77061">
        <w:rPr>
          <w:rFonts w:ascii="Angsana New" w:hAnsi="Angsana New" w:hint="cs"/>
          <w:i/>
          <w:iCs/>
          <w:sz w:val="30"/>
          <w:szCs w:val="30"/>
          <w:cs/>
          <w:lang w:val="en-US"/>
        </w:rPr>
        <w:t>0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3B1601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84B3F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: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ร้อย</w:t>
      </w:r>
      <w:r w:rsidR="00154B04">
        <w:rPr>
          <w:rFonts w:ascii="Angsana New" w:hAnsi="Angsana New"/>
          <w:i/>
          <w:iCs/>
          <w:sz w:val="30"/>
          <w:szCs w:val="30"/>
        </w:rPr>
        <w:t xml:space="preserve"> </w:t>
      </w:r>
      <w:r w:rsidR="003B1601">
        <w:rPr>
          <w:rFonts w:ascii="Angsana New" w:hAnsi="Angsana New"/>
          <w:i/>
          <w:iCs/>
          <w:sz w:val="30"/>
          <w:szCs w:val="30"/>
          <w:lang w:val="en-US"/>
        </w:rPr>
        <w:t>7.33</w:t>
      </w:r>
      <w:r w:rsidR="00556F16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0F6A30">
        <w:rPr>
          <w:rFonts w:ascii="Angsana New" w:hAnsi="Angsana New"/>
          <w:i/>
          <w:iCs/>
          <w:sz w:val="30"/>
          <w:szCs w:val="30"/>
        </w:rPr>
        <w:t>0.57</w:t>
      </w:r>
      <w:r w:rsidR="002D4FBE" w:rsidRPr="002D4FBE">
        <w:rPr>
          <w:rFonts w:ascii="Angsana New" w:hAnsi="Angsana New"/>
          <w:i/>
          <w:iCs/>
          <w:sz w:val="30"/>
          <w:szCs w:val="30"/>
        </w:rPr>
        <w:t xml:space="preserve"> </w:t>
      </w:r>
      <w:r w:rsidR="002D4FBE" w:rsidRPr="002D4FBE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="002D4FBE" w:rsidRPr="002D4FBE">
        <w:rPr>
          <w:rFonts w:ascii="Angsana New" w:hAnsi="Angsana New"/>
          <w:sz w:val="30"/>
          <w:szCs w:val="30"/>
          <w:cs/>
        </w:rPr>
        <w:t xml:space="preserve"> </w:t>
      </w:r>
      <w:r w:rsidRPr="00522E88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F27C52D" w14:textId="77777777" w:rsidR="00522E88" w:rsidRPr="000E584E" w:rsidRDefault="00522E88" w:rsidP="000E584E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3C4424A" w14:textId="0029F6F6" w:rsidR="00384589" w:rsidRDefault="00384589" w:rsidP="00C151CD">
      <w:pPr>
        <w:numPr>
          <w:ilvl w:val="0"/>
          <w:numId w:val="9"/>
        </w:num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724C5">
        <w:rPr>
          <w:rFonts w:ascii="Angsana New" w:hAnsi="Angsana New"/>
          <w:spacing w:val="-4"/>
          <w:sz w:val="30"/>
          <w:szCs w:val="30"/>
          <w:cs/>
        </w:rPr>
        <w:t>การเพิ่มขึ้นอย่างเป็นสาระสำคัญของกำไรจากธุรกรรมที่ได้รับการส่งเสริมการลงทุนที่ไม่ต้องนำมาเสียภาษีเงินได้</w:t>
      </w:r>
      <w:r w:rsidRPr="00340641">
        <w:rPr>
          <w:rFonts w:ascii="Angsana New" w:hAnsi="Angsana New"/>
          <w:sz w:val="30"/>
          <w:szCs w:val="30"/>
          <w:cs/>
        </w:rPr>
        <w:t>ของบริษัทย่อยแห่งหนึ่ง</w:t>
      </w:r>
    </w:p>
    <w:p w14:paraId="64F3E7CC" w14:textId="77777777" w:rsidR="00EF4EA2" w:rsidRDefault="00EF4EA2" w:rsidP="00EF4EA2">
      <w:pPr>
        <w:pStyle w:val="Bo-Blankline"/>
      </w:pPr>
    </w:p>
    <w:p w14:paraId="1AEE8CD8" w14:textId="5BFE250B" w:rsidR="004F4DF8" w:rsidRDefault="00300B59" w:rsidP="009C56D7">
      <w:pPr>
        <w:pStyle w:val="Ang15"/>
        <w:numPr>
          <w:ilvl w:val="0"/>
          <w:numId w:val="9"/>
        </w:numPr>
        <w:ind w:left="900"/>
      </w:pPr>
      <w:r>
        <w:rPr>
          <w:rFonts w:hint="cs"/>
          <w:cs/>
        </w:rPr>
        <w:t>บริษัท</w:t>
      </w:r>
      <w:r w:rsidR="003E7406">
        <w:rPr>
          <w:rFonts w:hint="cs"/>
          <w:cs/>
        </w:rPr>
        <w:t>มีกำไรทางภาษีเพียงพอจึงนำขาดทุนทางภาษีมาใช้ประโยชน์ทางภาษี</w:t>
      </w:r>
    </w:p>
    <w:p w14:paraId="03932BF6" w14:textId="77777777" w:rsidR="006C6D86" w:rsidRPr="006C6D86" w:rsidRDefault="006C6D86" w:rsidP="006C6D86">
      <w:pPr>
        <w:pStyle w:val="Bo-Blankline"/>
        <w:rPr>
          <w:lang w:val="en-US"/>
        </w:rPr>
      </w:pPr>
    </w:p>
    <w:p w14:paraId="371CAF30" w14:textId="69415A16" w:rsidR="00F20967" w:rsidRDefault="00F20967" w:rsidP="00DB700D">
      <w:pPr>
        <w:pStyle w:val="Caption"/>
        <w:ind w:hanging="900"/>
      </w:pPr>
      <w:r>
        <w:rPr>
          <w:rFonts w:hint="cs"/>
          <w:cs/>
        </w:rPr>
        <w:t>เงินปันผล</w:t>
      </w:r>
    </w:p>
    <w:p w14:paraId="66E61D2B" w14:textId="52E400C4" w:rsidR="00F20967" w:rsidRDefault="00F20967" w:rsidP="00F20967">
      <w:pPr>
        <w:pStyle w:val="Bo-Blankline"/>
      </w:pPr>
    </w:p>
    <w:p w14:paraId="2C4BAE6C" w14:textId="0D46418B" w:rsidR="00BD4AA3" w:rsidRDefault="00BD4AA3" w:rsidP="00BD4AA3">
      <w:pPr>
        <w:pStyle w:val="Bo-Blankline"/>
        <w:jc w:val="thaiDistribute"/>
        <w:rPr>
          <w:spacing w:val="-2"/>
          <w:sz w:val="30"/>
          <w:szCs w:val="30"/>
        </w:rPr>
      </w:pPr>
      <w:r w:rsidRPr="00C45A0D">
        <w:rPr>
          <w:spacing w:val="-2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spacing w:val="-2"/>
          <w:sz w:val="30"/>
          <w:szCs w:val="30"/>
        </w:rPr>
        <w:t>4</w:t>
      </w:r>
      <w:r w:rsidRPr="00C45A0D">
        <w:rPr>
          <w:spacing w:val="-2"/>
          <w:sz w:val="30"/>
          <w:szCs w:val="30"/>
          <w:cs/>
        </w:rPr>
        <w:t xml:space="preserve"> สิงหาคม </w:t>
      </w:r>
      <w:r>
        <w:rPr>
          <w:spacing w:val="-2"/>
          <w:sz w:val="30"/>
          <w:szCs w:val="30"/>
        </w:rPr>
        <w:t>2563</w:t>
      </w:r>
      <w:r w:rsidRPr="00C45A0D">
        <w:rPr>
          <w:spacing w:val="-2"/>
          <w:sz w:val="30"/>
          <w:szCs w:val="30"/>
          <w:cs/>
        </w:rPr>
        <w:t xml:space="preserve"> ที่ประชุมได้รับทราบการจ่ายเงินปันผลระหว่างกาลสำหรับปี </w:t>
      </w:r>
      <w:r>
        <w:rPr>
          <w:spacing w:val="-2"/>
          <w:sz w:val="30"/>
          <w:szCs w:val="30"/>
        </w:rPr>
        <w:t>2562</w:t>
      </w:r>
      <w:r w:rsidRPr="00C45A0D">
        <w:rPr>
          <w:spacing w:val="-2"/>
          <w:sz w:val="30"/>
          <w:szCs w:val="30"/>
          <w:cs/>
        </w:rPr>
        <w:t xml:space="preserve"> ในอัตราหุ้นละ </w:t>
      </w:r>
      <w:r>
        <w:rPr>
          <w:spacing w:val="-2"/>
          <w:sz w:val="30"/>
          <w:szCs w:val="30"/>
        </w:rPr>
        <w:t>0.06</w:t>
      </w:r>
      <w:r w:rsidRPr="00C45A0D">
        <w:rPr>
          <w:spacing w:val="-2"/>
          <w:sz w:val="30"/>
          <w:szCs w:val="30"/>
          <w:cs/>
        </w:rPr>
        <w:t xml:space="preserve"> บาท เป็นจำนวนเงิน </w:t>
      </w:r>
      <w:r>
        <w:rPr>
          <w:spacing w:val="-2"/>
          <w:sz w:val="30"/>
          <w:szCs w:val="30"/>
        </w:rPr>
        <w:t>1,149.20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เงินปันผลระหว่างกาลดังกล่าวได้รวมเงินปันผลระหว่างกาลในอัตราหุ้นละ </w:t>
      </w:r>
      <w:r>
        <w:rPr>
          <w:spacing w:val="-2"/>
          <w:sz w:val="30"/>
          <w:szCs w:val="30"/>
        </w:rPr>
        <w:t>0.03</w:t>
      </w:r>
      <w:r w:rsidRPr="00C45A0D">
        <w:rPr>
          <w:spacing w:val="-2"/>
          <w:sz w:val="30"/>
          <w:szCs w:val="30"/>
          <w:cs/>
        </w:rPr>
        <w:t xml:space="preserve"> บาท ซึ่งบริษัทได้จ่ายให้กับผู้ถือหุ้นของบริษัทแล้วในระหว่างปี </w:t>
      </w:r>
      <w:r>
        <w:rPr>
          <w:spacing w:val="-2"/>
          <w:sz w:val="30"/>
          <w:szCs w:val="30"/>
        </w:rPr>
        <w:t>2562</w:t>
      </w:r>
      <w:r w:rsidRPr="00C45A0D">
        <w:rPr>
          <w:spacing w:val="-2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>
        <w:rPr>
          <w:spacing w:val="-2"/>
          <w:sz w:val="30"/>
          <w:szCs w:val="30"/>
        </w:rPr>
        <w:t>0.03</w:t>
      </w:r>
      <w:r w:rsidRPr="00C45A0D">
        <w:rPr>
          <w:spacing w:val="-2"/>
          <w:sz w:val="30"/>
          <w:szCs w:val="30"/>
          <w:cs/>
        </w:rPr>
        <w:t xml:space="preserve"> บาท คิดเป็นจำนวนเงินรวม </w:t>
      </w:r>
      <w:r>
        <w:rPr>
          <w:spacing w:val="-2"/>
          <w:sz w:val="30"/>
          <w:szCs w:val="30"/>
        </w:rPr>
        <w:t>573.78</w:t>
      </w:r>
      <w:r w:rsidRPr="00C45A0D">
        <w:rPr>
          <w:spacing w:val="-2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เงินปันผลดังกล่าวได้จ่ายให้แก่ผู้ถือหุ้นในเดือนพฤษภาคม </w:t>
      </w:r>
      <w:r>
        <w:rPr>
          <w:spacing w:val="-2"/>
          <w:sz w:val="30"/>
          <w:szCs w:val="30"/>
        </w:rPr>
        <w:t>2563</w:t>
      </w:r>
      <w:r w:rsidRPr="00C45A0D">
        <w:rPr>
          <w:spacing w:val="-2"/>
          <w:sz w:val="30"/>
          <w:szCs w:val="30"/>
          <w:cs/>
        </w:rPr>
        <w:t xml:space="preserve"> และไม่เสนอจ่ายเงินปันผลประจำปี </w:t>
      </w:r>
      <w:r>
        <w:rPr>
          <w:spacing w:val="-2"/>
          <w:sz w:val="30"/>
          <w:szCs w:val="30"/>
        </w:rPr>
        <w:t>2562</w:t>
      </w:r>
      <w:r w:rsidRPr="00C45A0D">
        <w:rPr>
          <w:spacing w:val="-2"/>
          <w:sz w:val="30"/>
          <w:szCs w:val="30"/>
          <w:cs/>
        </w:rPr>
        <w:t xml:space="preserve"> อีก</w:t>
      </w:r>
    </w:p>
    <w:p w14:paraId="5B4D232C" w14:textId="394B393C" w:rsidR="001E40D2" w:rsidRPr="004C7EFE" w:rsidRDefault="001E40D2" w:rsidP="004C7EFE">
      <w:pPr>
        <w:pStyle w:val="Bo-Blankline"/>
        <w:rPr>
          <w:spacing w:val="-2"/>
        </w:rPr>
      </w:pPr>
    </w:p>
    <w:p w14:paraId="15DF7C01" w14:textId="4F6A57B0" w:rsidR="001E40D2" w:rsidRDefault="001E40D2" w:rsidP="00BD4AA3">
      <w:pPr>
        <w:pStyle w:val="Bo-Blankline"/>
        <w:jc w:val="thaiDistribute"/>
        <w:rPr>
          <w:spacing w:val="-2"/>
          <w:sz w:val="30"/>
          <w:szCs w:val="30"/>
        </w:rPr>
      </w:pPr>
      <w:r w:rsidRPr="001E40D2">
        <w:rPr>
          <w:spacing w:val="-2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1E40D2">
        <w:rPr>
          <w:spacing w:val="-2"/>
          <w:sz w:val="30"/>
          <w:szCs w:val="30"/>
        </w:rPr>
        <w:t xml:space="preserve">27 </w:t>
      </w:r>
      <w:r w:rsidRPr="001E40D2">
        <w:rPr>
          <w:spacing w:val="-2"/>
          <w:sz w:val="30"/>
          <w:szCs w:val="30"/>
          <w:cs/>
        </w:rPr>
        <w:t xml:space="preserve">สิงหาคม </w:t>
      </w:r>
      <w:r w:rsidRPr="001E40D2">
        <w:rPr>
          <w:spacing w:val="-2"/>
          <w:sz w:val="30"/>
          <w:szCs w:val="30"/>
        </w:rPr>
        <w:t xml:space="preserve">2563 </w:t>
      </w:r>
      <w:r w:rsidRPr="001E40D2">
        <w:rPr>
          <w:spacing w:val="-2"/>
          <w:sz w:val="30"/>
          <w:szCs w:val="30"/>
          <w:cs/>
        </w:rPr>
        <w:t xml:space="preserve">คณะกรรมการมีมติอนุมัติการจ่ายเงินปันผลระหว่างกาลจากกำไรสะสมของบริษัท ในอัตราหุ้นละ </w:t>
      </w:r>
      <w:r w:rsidRPr="001E40D2">
        <w:rPr>
          <w:spacing w:val="-2"/>
          <w:sz w:val="30"/>
          <w:szCs w:val="30"/>
        </w:rPr>
        <w:t xml:space="preserve">0.03 </w:t>
      </w:r>
      <w:r w:rsidRPr="001E40D2">
        <w:rPr>
          <w:spacing w:val="-2"/>
          <w:sz w:val="30"/>
          <w:szCs w:val="30"/>
          <w:cs/>
        </w:rPr>
        <w:t xml:space="preserve">บาทเป็นจำนวนเงินรวม </w:t>
      </w:r>
      <w:r w:rsidRPr="001E40D2">
        <w:rPr>
          <w:spacing w:val="-2"/>
          <w:sz w:val="30"/>
          <w:szCs w:val="30"/>
        </w:rPr>
        <w:t xml:space="preserve">563.91 </w:t>
      </w:r>
      <w:r w:rsidRPr="001E40D2">
        <w:rPr>
          <w:spacing w:val="-2"/>
          <w:sz w:val="30"/>
          <w:szCs w:val="30"/>
          <w:cs/>
        </w:rPr>
        <w:t xml:space="preserve">ล้านบาท เงินปันผลดังกล่าวได้จ่ายให้แก่ผู้ถือหุ้นในเดือนกันยายน </w:t>
      </w:r>
      <w:r w:rsidRPr="001E40D2">
        <w:rPr>
          <w:spacing w:val="-2"/>
          <w:sz w:val="30"/>
          <w:szCs w:val="30"/>
        </w:rPr>
        <w:t>2563</w:t>
      </w:r>
    </w:p>
    <w:p w14:paraId="3EE9D98C" w14:textId="77777777" w:rsidR="00BD4AA3" w:rsidRPr="00F20967" w:rsidRDefault="00BD4AA3" w:rsidP="00F20967">
      <w:pPr>
        <w:pStyle w:val="Bo-Blankline"/>
      </w:pPr>
    </w:p>
    <w:p w14:paraId="0B29EFBD" w14:textId="221965DC" w:rsidR="00F20967" w:rsidRDefault="00F20967" w:rsidP="00F2096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20967">
        <w:rPr>
          <w:rFonts w:ascii="Angsana New" w:hAnsi="Angsana New"/>
          <w:spacing w:val="6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F20967">
        <w:rPr>
          <w:rFonts w:ascii="Angsana New" w:hAnsi="Angsana New"/>
          <w:spacing w:val="6"/>
          <w:sz w:val="30"/>
          <w:szCs w:val="30"/>
        </w:rPr>
        <w:t>22</w:t>
      </w:r>
      <w:r w:rsidRPr="00F20967">
        <w:rPr>
          <w:rFonts w:ascii="Angsana New" w:hAnsi="Angsana New"/>
          <w:spacing w:val="6"/>
          <w:sz w:val="30"/>
          <w:szCs w:val="30"/>
          <w:cs/>
        </w:rPr>
        <w:t xml:space="preserve"> เมษายน </w:t>
      </w:r>
      <w:r w:rsidRPr="00F20967">
        <w:rPr>
          <w:rFonts w:ascii="Angsana New" w:hAnsi="Angsana New"/>
          <w:spacing w:val="6"/>
          <w:sz w:val="30"/>
          <w:szCs w:val="30"/>
        </w:rPr>
        <w:t>2564</w:t>
      </w:r>
      <w:r w:rsidRPr="00F20967">
        <w:rPr>
          <w:rFonts w:ascii="Angsana New" w:hAnsi="Angsana New"/>
          <w:spacing w:val="6"/>
          <w:sz w:val="30"/>
          <w:szCs w:val="30"/>
          <w:cs/>
        </w:rPr>
        <w:t xml:space="preserve"> ผู้ถือหุ้นมีมติอนุมัติการจ่าย</w:t>
      </w:r>
      <w:r>
        <w:rPr>
          <w:rFonts w:ascii="Angsana New" w:hAnsi="Angsana New"/>
          <w:sz w:val="30"/>
          <w:szCs w:val="30"/>
        </w:rPr>
        <w:t xml:space="preserve"> </w:t>
      </w:r>
      <w:r w:rsidRPr="00F20967">
        <w:rPr>
          <w:rFonts w:ascii="Angsana New" w:hAnsi="Angsana New"/>
          <w:sz w:val="30"/>
          <w:szCs w:val="30"/>
          <w:cs/>
        </w:rPr>
        <w:t xml:space="preserve">เงินปันผลจากกำไรสะสมของบริษัท ในอัตราหุ้นละ </w:t>
      </w:r>
      <w:r w:rsidRPr="00F20967">
        <w:rPr>
          <w:rFonts w:ascii="Angsana New" w:hAnsi="Angsana New"/>
          <w:sz w:val="30"/>
          <w:szCs w:val="30"/>
        </w:rPr>
        <w:t xml:space="preserve">0.06 </w:t>
      </w:r>
      <w:r w:rsidRPr="00F20967">
        <w:rPr>
          <w:rFonts w:ascii="Angsana New" w:hAnsi="Angsana New"/>
          <w:sz w:val="30"/>
          <w:szCs w:val="30"/>
          <w:cs/>
        </w:rPr>
        <w:t xml:space="preserve">บาท เป็นจำนวนเงิน </w:t>
      </w:r>
      <w:r w:rsidRPr="00F20967">
        <w:rPr>
          <w:rFonts w:ascii="Angsana New" w:hAnsi="Angsana New"/>
          <w:sz w:val="30"/>
          <w:szCs w:val="30"/>
        </w:rPr>
        <w:t xml:space="preserve">1,150.83 </w:t>
      </w:r>
      <w:r w:rsidRPr="00F20967">
        <w:rPr>
          <w:rFonts w:ascii="Angsana New" w:hAnsi="Angsana New"/>
          <w:sz w:val="30"/>
          <w:szCs w:val="30"/>
          <w:cs/>
        </w:rPr>
        <w:t xml:space="preserve">ล้านบาท เงินปันผลดังกล่าวได้รวมเงินปันผลระหว่างกาลในอัตราหุ้นละ </w:t>
      </w:r>
      <w:r w:rsidRPr="00F20967">
        <w:rPr>
          <w:rFonts w:ascii="Angsana New" w:hAnsi="Angsana New"/>
          <w:sz w:val="30"/>
          <w:szCs w:val="30"/>
        </w:rPr>
        <w:t xml:space="preserve">0.03 </w:t>
      </w:r>
      <w:r w:rsidRPr="00F20967">
        <w:rPr>
          <w:rFonts w:ascii="Angsana New" w:hAnsi="Angsana New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Pr="00F20967">
        <w:rPr>
          <w:rFonts w:ascii="Angsana New" w:hAnsi="Angsana New"/>
          <w:sz w:val="30"/>
          <w:szCs w:val="30"/>
        </w:rPr>
        <w:t xml:space="preserve">2563 </w:t>
      </w:r>
      <w:r w:rsidRPr="00F20967">
        <w:rPr>
          <w:rFonts w:ascii="Angsana New" w:hAnsi="Angsana New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Pr="00F20967">
        <w:rPr>
          <w:rFonts w:ascii="Angsana New" w:hAnsi="Angsana New"/>
          <w:sz w:val="30"/>
          <w:szCs w:val="30"/>
        </w:rPr>
        <w:t xml:space="preserve">0.03 </w:t>
      </w:r>
      <w:r w:rsidRPr="00F20967"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 w:rsidRPr="00F20967">
        <w:rPr>
          <w:rFonts w:ascii="Angsana New" w:hAnsi="Angsana New"/>
          <w:sz w:val="30"/>
          <w:szCs w:val="30"/>
        </w:rPr>
        <w:t xml:space="preserve">573.79 </w:t>
      </w:r>
      <w:r w:rsidRPr="00F20967">
        <w:rPr>
          <w:rFonts w:ascii="Angsana New" w:hAnsi="Angsana New"/>
          <w:sz w:val="30"/>
          <w:szCs w:val="30"/>
          <w:cs/>
        </w:rPr>
        <w:t>ล้านบาท เงินปันผลดังกล่าว</w:t>
      </w:r>
      <w:r w:rsidR="005A6990">
        <w:rPr>
          <w:rFonts w:ascii="Angsana New" w:hAnsi="Angsana New" w:hint="cs"/>
          <w:sz w:val="30"/>
          <w:szCs w:val="30"/>
          <w:cs/>
        </w:rPr>
        <w:t>ได้</w:t>
      </w:r>
      <w:r w:rsidRPr="00F20967">
        <w:rPr>
          <w:rFonts w:ascii="Angsana New" w:hAnsi="Angsana New"/>
          <w:sz w:val="30"/>
          <w:szCs w:val="30"/>
          <w:cs/>
        </w:rPr>
        <w:t xml:space="preserve">จ่ายให้แก่ผู้ถือหุ้นในเดือนพฤษภาคม </w:t>
      </w:r>
      <w:r w:rsidRPr="00F20967">
        <w:rPr>
          <w:rFonts w:ascii="Angsana New" w:hAnsi="Angsana New"/>
          <w:sz w:val="30"/>
          <w:szCs w:val="30"/>
        </w:rPr>
        <w:t>2564</w:t>
      </w:r>
    </w:p>
    <w:p w14:paraId="10AEA988" w14:textId="17AA8C51" w:rsidR="008128DE" w:rsidRPr="008128DE" w:rsidRDefault="008128DE" w:rsidP="008128DE">
      <w:pPr>
        <w:pStyle w:val="Bo-Blankline"/>
      </w:pPr>
    </w:p>
    <w:p w14:paraId="04D5C4F7" w14:textId="5D80C63D" w:rsidR="008128DE" w:rsidRPr="002A15E0" w:rsidRDefault="002A15E0" w:rsidP="00F20967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33726D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33726D">
        <w:rPr>
          <w:rFonts w:ascii="Angsana New" w:hAnsi="Angsana New"/>
          <w:sz w:val="30"/>
          <w:szCs w:val="30"/>
          <w:lang w:val="en-US"/>
        </w:rPr>
        <w:t>30</w:t>
      </w:r>
      <w:r w:rsidRPr="0033726D">
        <w:rPr>
          <w:rFonts w:ascii="Angsana New" w:hAnsi="Angsana New"/>
          <w:sz w:val="30"/>
          <w:szCs w:val="30"/>
          <w:cs/>
        </w:rPr>
        <w:t xml:space="preserve"> </w:t>
      </w:r>
      <w:r w:rsidRPr="0033726D">
        <w:rPr>
          <w:rFonts w:ascii="Angsana New" w:hAnsi="Angsana New" w:hint="cs"/>
          <w:sz w:val="30"/>
          <w:szCs w:val="30"/>
          <w:cs/>
        </w:rPr>
        <w:t>กันยายน</w:t>
      </w:r>
      <w:r w:rsidRPr="0033726D">
        <w:rPr>
          <w:rFonts w:ascii="Angsana New" w:hAnsi="Angsana New"/>
          <w:sz w:val="30"/>
          <w:szCs w:val="30"/>
          <w:cs/>
        </w:rPr>
        <w:t xml:space="preserve"> </w:t>
      </w:r>
      <w:r w:rsidR="00BB5B26">
        <w:rPr>
          <w:rFonts w:ascii="Angsana New" w:hAnsi="Angsana New"/>
          <w:sz w:val="30"/>
          <w:szCs w:val="30"/>
        </w:rPr>
        <w:t>2564</w:t>
      </w:r>
      <w:r w:rsidRPr="0033726D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คณะกรรมการมีมติอนุมัติการจ่ายเงินปันผลระหว่างกาลจากกำไรสะสมของบริษัท ในอัตราหุ้นละ </w:t>
      </w:r>
      <w:r w:rsidR="00BB5B26">
        <w:rPr>
          <w:rFonts w:ascii="Angsana New" w:hAnsi="Angsana New"/>
          <w:sz w:val="30"/>
          <w:szCs w:val="30"/>
        </w:rPr>
        <w:t>0.03</w:t>
      </w:r>
      <w:r w:rsidRPr="0033726D">
        <w:rPr>
          <w:rFonts w:ascii="Angsana New" w:hAnsi="Angsana New"/>
          <w:sz w:val="30"/>
          <w:szCs w:val="30"/>
          <w:cs/>
        </w:rPr>
        <w:t xml:space="preserve"> บาทเป็นจำนวนเงินรวม</w:t>
      </w:r>
      <w:r w:rsidR="00320BCF" w:rsidRPr="0033726D">
        <w:rPr>
          <w:rFonts w:ascii="Angsana New" w:hAnsi="Angsana New"/>
          <w:sz w:val="30"/>
          <w:szCs w:val="30"/>
        </w:rPr>
        <w:t xml:space="preserve"> 573.80</w:t>
      </w:r>
      <w:r w:rsidRPr="0033726D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</w:t>
      </w:r>
      <w:r w:rsidRPr="0033726D">
        <w:rPr>
          <w:rFonts w:ascii="Angsana New" w:hAnsi="Angsana New" w:hint="cs"/>
          <w:sz w:val="30"/>
          <w:szCs w:val="30"/>
          <w:cs/>
        </w:rPr>
        <w:t>จะ</w:t>
      </w:r>
      <w:r w:rsidRPr="0033726D">
        <w:rPr>
          <w:rFonts w:ascii="Angsana New" w:hAnsi="Angsana New"/>
          <w:sz w:val="30"/>
          <w:szCs w:val="30"/>
          <w:cs/>
        </w:rPr>
        <w:t>จ่ายให้แก่ผู้ถือหุ้นในเดือน</w:t>
      </w:r>
      <w:r w:rsidRPr="0033726D">
        <w:rPr>
          <w:rFonts w:ascii="Angsana New" w:hAnsi="Angsana New" w:hint="cs"/>
          <w:sz w:val="30"/>
          <w:szCs w:val="30"/>
          <w:cs/>
        </w:rPr>
        <w:t>ตุลาคม</w:t>
      </w:r>
      <w:r w:rsidRPr="0033726D">
        <w:rPr>
          <w:rFonts w:ascii="Angsana New" w:hAnsi="Angsana New"/>
          <w:sz w:val="30"/>
          <w:szCs w:val="30"/>
          <w:cs/>
        </w:rPr>
        <w:t xml:space="preserve"> </w:t>
      </w:r>
      <w:r w:rsidR="00BB5B26">
        <w:rPr>
          <w:rFonts w:ascii="Angsana New" w:hAnsi="Angsana New"/>
          <w:sz w:val="30"/>
          <w:szCs w:val="30"/>
        </w:rPr>
        <w:t>2564</w:t>
      </w:r>
    </w:p>
    <w:p w14:paraId="24A6E440" w14:textId="6E511197" w:rsidR="00F90B1F" w:rsidRPr="00964878" w:rsidRDefault="007B2482" w:rsidP="00DB700D">
      <w:pPr>
        <w:pStyle w:val="Caption"/>
        <w:ind w:hanging="900"/>
      </w:pPr>
      <w:r w:rsidRPr="00964878">
        <w:rPr>
          <w:cs/>
        </w:rPr>
        <w:lastRenderedPageBreak/>
        <w:t>กำไรต่อหุ้น</w:t>
      </w:r>
      <w:r w:rsidR="00C9729C" w:rsidRPr="00964878">
        <w:rPr>
          <w:rFonts w:hint="cs"/>
          <w:cs/>
        </w:rPr>
        <w:t>ขั้นพื้นฐาน</w:t>
      </w:r>
    </w:p>
    <w:p w14:paraId="318F416B" w14:textId="77777777" w:rsidR="00F90B1F" w:rsidRPr="00AF6A88" w:rsidRDefault="00F90B1F" w:rsidP="008903C9">
      <w:pPr>
        <w:pStyle w:val="Bo-Blankline"/>
        <w:rPr>
          <w:lang w:val="en-US"/>
        </w:rPr>
      </w:pPr>
    </w:p>
    <w:p w14:paraId="78D5E1C4" w14:textId="625C7ABF" w:rsidR="00E77061" w:rsidRPr="00964878" w:rsidRDefault="00E77061" w:rsidP="00E77061">
      <w:pPr>
        <w:pStyle w:val="Bo-C1Content"/>
        <w:rPr>
          <w:spacing w:val="4"/>
        </w:rPr>
      </w:pPr>
      <w:r w:rsidRPr="00964878">
        <w:rPr>
          <w:spacing w:val="4"/>
          <w:cs/>
        </w:rPr>
        <w:t>กำไรต่อหุ้นขั้นพื้นฐานสำหรับ</w:t>
      </w:r>
      <w:r w:rsidRPr="00964878">
        <w:rPr>
          <w:rFonts w:hint="cs"/>
          <w:spacing w:val="4"/>
          <w:cs/>
        </w:rPr>
        <w:t>งวด</w:t>
      </w:r>
      <w:r w:rsidR="004E2078">
        <w:rPr>
          <w:rFonts w:hint="cs"/>
          <w:spacing w:val="4"/>
          <w:cs/>
        </w:rPr>
        <w:t>เก้า</w:t>
      </w:r>
      <w:r>
        <w:rPr>
          <w:rFonts w:hint="cs"/>
          <w:spacing w:val="4"/>
          <w:cs/>
        </w:rPr>
        <w:t>เดือน</w:t>
      </w:r>
      <w:r w:rsidRPr="00964878">
        <w:rPr>
          <w:spacing w:val="4"/>
          <w:cs/>
        </w:rPr>
        <w:t xml:space="preserve">สิ้นสุดวันที่ </w:t>
      </w:r>
      <w:r>
        <w:rPr>
          <w:spacing w:val="4"/>
        </w:rPr>
        <w:t xml:space="preserve">30 </w:t>
      </w:r>
      <w:r w:rsidR="004E2078">
        <w:rPr>
          <w:rFonts w:hint="cs"/>
          <w:spacing w:val="4"/>
          <w:cs/>
        </w:rPr>
        <w:t>กันยายน</w:t>
      </w:r>
      <w:r w:rsidRPr="00964878">
        <w:rPr>
          <w:rFonts w:hint="cs"/>
          <w:spacing w:val="4"/>
          <w:cs/>
        </w:rPr>
        <w:t xml:space="preserve"> </w:t>
      </w:r>
      <w:r w:rsidR="00984B3F">
        <w:rPr>
          <w:spacing w:val="4"/>
          <w:lang w:val="en-US"/>
        </w:rPr>
        <w:t>256</w:t>
      </w:r>
      <w:r>
        <w:rPr>
          <w:rFonts w:hint="cs"/>
          <w:spacing w:val="4"/>
          <w:cs/>
          <w:lang w:val="en-US"/>
        </w:rPr>
        <w:t>4</w:t>
      </w:r>
      <w:r w:rsidRPr="00964878">
        <w:rPr>
          <w:spacing w:val="4"/>
          <w:lang w:val="en-US"/>
        </w:rPr>
        <w:t xml:space="preserve"> </w:t>
      </w:r>
      <w:r w:rsidRPr="00964878">
        <w:rPr>
          <w:rFonts w:hint="cs"/>
          <w:spacing w:val="4"/>
          <w:cs/>
          <w:lang w:val="en-US"/>
        </w:rPr>
        <w:t xml:space="preserve">และ </w:t>
      </w:r>
      <w:r>
        <w:rPr>
          <w:spacing w:val="4"/>
        </w:rPr>
        <w:t>256</w:t>
      </w:r>
      <w:r>
        <w:rPr>
          <w:rFonts w:hint="cs"/>
          <w:spacing w:val="4"/>
          <w:cs/>
        </w:rPr>
        <w:t>3</w:t>
      </w:r>
      <w:r w:rsidRPr="00964878">
        <w:rPr>
          <w:spacing w:val="4"/>
          <w:lang w:val="en-US"/>
        </w:rPr>
        <w:t xml:space="preserve"> </w:t>
      </w:r>
      <w:r w:rsidRPr="00964878">
        <w:rPr>
          <w:spacing w:val="4"/>
          <w:cs/>
        </w:rPr>
        <w:t>คำนวณจากกำไรสำหรับ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  <w:cs/>
        </w:rPr>
        <w:t>ที่เป็นส่วนของผู้ถือหุ้นสามัญของบริษัท</w:t>
      </w:r>
      <w:r>
        <w:rPr>
          <w:rFonts w:hint="cs"/>
          <w:spacing w:val="4"/>
          <w:cs/>
        </w:rPr>
        <w:t>ใหญ่</w:t>
      </w:r>
      <w:r w:rsidRPr="00964878">
        <w:rPr>
          <w:spacing w:val="4"/>
          <w:cs/>
        </w:rPr>
        <w:t>และจำนวนหุ้นสามัญที่ออกจำหน่ายแล้วระหว่าง</w:t>
      </w:r>
      <w:r w:rsidRPr="00964878">
        <w:rPr>
          <w:rFonts w:hint="cs"/>
          <w:spacing w:val="4"/>
          <w:cs/>
        </w:rPr>
        <w:t>งวด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โดยได้ปรับกระทบจำนวน</w:t>
      </w:r>
      <w:r>
        <w:rPr>
          <w:rFonts w:hint="cs"/>
          <w:spacing w:val="4"/>
          <w:cs/>
        </w:rPr>
        <w:t>หุ้นทุนซื้อคืน</w:t>
      </w:r>
      <w:r w:rsidRPr="00964878">
        <w:rPr>
          <w:spacing w:val="4"/>
        </w:rPr>
        <w:t xml:space="preserve"> </w:t>
      </w:r>
      <w:r w:rsidRPr="00964878">
        <w:rPr>
          <w:rFonts w:hint="cs"/>
          <w:spacing w:val="4"/>
          <w:cs/>
        </w:rPr>
        <w:t>โดย</w:t>
      </w:r>
      <w:r w:rsidRPr="00964878">
        <w:rPr>
          <w:spacing w:val="4"/>
          <w:cs/>
        </w:rPr>
        <w:t>แสดงการคำนวณดังนี้</w:t>
      </w:r>
    </w:p>
    <w:p w14:paraId="01129C6E" w14:textId="77777777" w:rsidR="00E77061" w:rsidRDefault="00E77061" w:rsidP="00E77061">
      <w:pPr>
        <w:pStyle w:val="Bo-Blankline"/>
        <w:rPr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1168"/>
        <w:gridCol w:w="236"/>
        <w:gridCol w:w="1090"/>
        <w:gridCol w:w="37"/>
        <w:gridCol w:w="202"/>
        <w:gridCol w:w="37"/>
        <w:gridCol w:w="1100"/>
        <w:gridCol w:w="86"/>
        <w:gridCol w:w="150"/>
        <w:gridCol w:w="86"/>
        <w:gridCol w:w="1211"/>
      </w:tblGrid>
      <w:tr w:rsidR="00E77061" w:rsidRPr="00607335" w14:paraId="04A6802D" w14:textId="77777777" w:rsidTr="00650624">
        <w:tc>
          <w:tcPr>
            <w:tcW w:w="3777" w:type="dxa"/>
            <w:shd w:val="clear" w:color="auto" w:fill="auto"/>
          </w:tcPr>
          <w:p w14:paraId="4B16AFFE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4" w:type="dxa"/>
            <w:gridSpan w:val="3"/>
            <w:shd w:val="clear" w:color="auto" w:fill="auto"/>
          </w:tcPr>
          <w:p w14:paraId="406A92EB" w14:textId="77777777" w:rsidR="00E77061" w:rsidRPr="00607335" w:rsidRDefault="00E77061" w:rsidP="00650624">
            <w:pPr>
              <w:spacing w:line="380" w:lineRule="exact"/>
              <w:ind w:left="-204" w:right="-123" w:firstLine="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53930D93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0" w:type="dxa"/>
            <w:gridSpan w:val="6"/>
            <w:shd w:val="clear" w:color="auto" w:fill="auto"/>
          </w:tcPr>
          <w:p w14:paraId="4B7C8FD3" w14:textId="77777777" w:rsidR="00E77061" w:rsidRPr="00607335" w:rsidRDefault="00E77061" w:rsidP="00E77061">
            <w:pPr>
              <w:spacing w:line="380" w:lineRule="exact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77061" w:rsidRPr="00607335" w14:paraId="5F37ED14" w14:textId="77777777" w:rsidTr="00650624">
        <w:tc>
          <w:tcPr>
            <w:tcW w:w="3777" w:type="dxa"/>
            <w:shd w:val="clear" w:color="auto" w:fill="auto"/>
          </w:tcPr>
          <w:p w14:paraId="028FEEC1" w14:textId="29D19A18" w:rsidR="00E77061" w:rsidRPr="00607335" w:rsidRDefault="00E77061" w:rsidP="00E77061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E20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073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E20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68" w:type="dxa"/>
            <w:shd w:val="clear" w:color="auto" w:fill="auto"/>
          </w:tcPr>
          <w:p w14:paraId="66C722A0" w14:textId="0DFE4510" w:rsidR="00E77061" w:rsidRPr="00607335" w:rsidRDefault="00E7706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00883D08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59A0B6A" w14:textId="5C8BF9D0" w:rsidR="00E77061" w:rsidRPr="00607335" w:rsidRDefault="00E7706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1B49B22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08B01A1D" w14:textId="4E64E71E" w:rsidR="00E77061" w:rsidRPr="00607335" w:rsidRDefault="00E7706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E68BED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3592E3BF" w14:textId="6AF6A804" w:rsidR="00E77061" w:rsidRPr="00607335" w:rsidRDefault="00E77061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60733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27AB2" w:rsidRPr="00607335" w14:paraId="79C20E61" w14:textId="77777777" w:rsidTr="00650624">
        <w:tc>
          <w:tcPr>
            <w:tcW w:w="3777" w:type="dxa"/>
            <w:shd w:val="clear" w:color="auto" w:fill="auto"/>
          </w:tcPr>
          <w:p w14:paraId="03527617" w14:textId="77777777" w:rsidR="00127AB2" w:rsidRPr="00607335" w:rsidRDefault="00127AB2" w:rsidP="00E77061">
            <w:pPr>
              <w:spacing w:line="380" w:lineRule="exact"/>
              <w:ind w:right="-1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8" w:type="dxa"/>
            <w:shd w:val="clear" w:color="auto" w:fill="auto"/>
          </w:tcPr>
          <w:p w14:paraId="0D88F7EC" w14:textId="77777777" w:rsidR="00127AB2" w:rsidRPr="00607335" w:rsidRDefault="00127AB2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A9BC89D" w14:textId="77777777" w:rsidR="00127AB2" w:rsidRPr="00607335" w:rsidRDefault="00127AB2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256C2280" w14:textId="77777777" w:rsidR="00127AB2" w:rsidRPr="00607335" w:rsidRDefault="00127AB2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40745ED1" w14:textId="77777777" w:rsidR="00127AB2" w:rsidRPr="00607335" w:rsidRDefault="00127AB2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shd w:val="clear" w:color="auto" w:fill="auto"/>
          </w:tcPr>
          <w:p w14:paraId="4B665B5B" w14:textId="77777777" w:rsidR="00127AB2" w:rsidRPr="00607335" w:rsidRDefault="00127AB2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0CB8D53" w14:textId="77777777" w:rsidR="00127AB2" w:rsidRPr="00607335" w:rsidRDefault="00127AB2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BF965C6" w14:textId="74010CA4" w:rsidR="00127AB2" w:rsidRPr="00127AB2" w:rsidRDefault="00127AB2" w:rsidP="00E77061">
            <w:pPr>
              <w:spacing w:line="380" w:lineRule="exact"/>
              <w:ind w:left="-119" w:right="-10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7061" w:rsidRPr="00607335" w14:paraId="133B144B" w14:textId="77777777" w:rsidTr="00650624">
        <w:tc>
          <w:tcPr>
            <w:tcW w:w="3777" w:type="dxa"/>
            <w:shd w:val="clear" w:color="auto" w:fill="auto"/>
          </w:tcPr>
          <w:p w14:paraId="7F8EF82C" w14:textId="77777777" w:rsidR="00E77061" w:rsidRPr="00607335" w:rsidRDefault="00E77061" w:rsidP="00E77061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3" w:type="dxa"/>
            <w:gridSpan w:val="11"/>
            <w:shd w:val="clear" w:color="auto" w:fill="auto"/>
          </w:tcPr>
          <w:p w14:paraId="2AD39D02" w14:textId="77777777" w:rsidR="00E77061" w:rsidRPr="00607335" w:rsidRDefault="00E77061" w:rsidP="00E77061">
            <w:pPr>
              <w:spacing w:line="380" w:lineRule="exact"/>
              <w:ind w:left="-119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/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พันหุ้น</w:t>
            </w:r>
            <w:r w:rsidRPr="0060733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77061" w:rsidRPr="00607335" w14:paraId="3AB6E981" w14:textId="77777777" w:rsidTr="00982462">
        <w:tc>
          <w:tcPr>
            <w:tcW w:w="3777" w:type="dxa"/>
            <w:shd w:val="clear" w:color="auto" w:fill="auto"/>
          </w:tcPr>
          <w:p w14:paraId="5C864E6C" w14:textId="77777777" w:rsidR="00E77061" w:rsidRPr="00607335" w:rsidRDefault="00E77061" w:rsidP="00982462">
            <w:pPr>
              <w:tabs>
                <w:tab w:val="left" w:pos="275"/>
              </w:tabs>
              <w:spacing w:line="380" w:lineRule="exact"/>
              <w:ind w:left="270" w:right="-11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ที่เป็นของผู้ถือหุ้นสามัญของ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7B6286" w14:textId="47456DEB" w:rsidR="00E77061" w:rsidRPr="00650624" w:rsidRDefault="00024219" w:rsidP="000B39E2">
            <w:pPr>
              <w:tabs>
                <w:tab w:val="decimal" w:pos="97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4,163,771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7F67A0" w14:textId="77777777" w:rsidR="00E77061" w:rsidRPr="00607335" w:rsidRDefault="00E77061" w:rsidP="00982462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B740C4" w14:textId="765E0FDD" w:rsidR="00E77061" w:rsidRPr="00607335" w:rsidRDefault="00024219" w:rsidP="000B39E2">
            <w:pPr>
              <w:tabs>
                <w:tab w:val="decimal" w:pos="888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1,731,323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563C584C" w14:textId="77777777" w:rsidR="00E77061" w:rsidRPr="00607335" w:rsidRDefault="00E77061" w:rsidP="00982462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14452E" w14:textId="2B488B4D" w:rsidR="00E77061" w:rsidRPr="004963D7" w:rsidRDefault="00024219" w:rsidP="000B39E2">
            <w:pPr>
              <w:tabs>
                <w:tab w:val="decimal" w:pos="942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4,163,771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8AEF34A" w14:textId="77777777" w:rsidR="00E77061" w:rsidRPr="00607335" w:rsidRDefault="00E77061" w:rsidP="00982462">
            <w:pPr>
              <w:spacing w:line="380" w:lineRule="exact"/>
              <w:ind w:right="6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84834" w14:textId="72541171" w:rsidR="00E77061" w:rsidRPr="00607335" w:rsidRDefault="00024219" w:rsidP="000B39E2">
            <w:pPr>
              <w:tabs>
                <w:tab w:val="decimal" w:pos="1104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1,731,323</w:t>
            </w:r>
          </w:p>
        </w:tc>
      </w:tr>
      <w:tr w:rsidR="00E77061" w:rsidRPr="00607335" w14:paraId="27EB0A9E" w14:textId="77777777" w:rsidTr="00650624">
        <w:tc>
          <w:tcPr>
            <w:tcW w:w="3777" w:type="dxa"/>
            <w:shd w:val="clear" w:color="auto" w:fill="auto"/>
          </w:tcPr>
          <w:p w14:paraId="1628C1F2" w14:textId="77777777" w:rsidR="00E77061" w:rsidRPr="00607335" w:rsidRDefault="00E77061" w:rsidP="0098246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68" w:type="dxa"/>
            <w:shd w:val="clear" w:color="auto" w:fill="auto"/>
          </w:tcPr>
          <w:p w14:paraId="34A530B7" w14:textId="77777777" w:rsidR="00E77061" w:rsidRPr="00607335" w:rsidRDefault="00E77061" w:rsidP="0098246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04AA11D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0" w:type="dxa"/>
            <w:shd w:val="clear" w:color="auto" w:fill="auto"/>
          </w:tcPr>
          <w:p w14:paraId="0A13BE10" w14:textId="77777777" w:rsidR="00E77061" w:rsidRPr="00607335" w:rsidRDefault="00E77061" w:rsidP="0098246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shd w:val="clear" w:color="auto" w:fill="auto"/>
          </w:tcPr>
          <w:p w14:paraId="326F2E33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E4C31D1" w14:textId="77777777" w:rsidR="00E77061" w:rsidRPr="00607335" w:rsidRDefault="00E77061" w:rsidP="0098246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C201037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751B0065" w14:textId="77777777" w:rsidR="00E77061" w:rsidRPr="00607335" w:rsidRDefault="00E77061" w:rsidP="0098246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7061" w:rsidRPr="00607335" w14:paraId="1D94F292" w14:textId="77777777" w:rsidTr="00982462">
        <w:tc>
          <w:tcPr>
            <w:tcW w:w="3777" w:type="dxa"/>
            <w:shd w:val="clear" w:color="auto" w:fill="auto"/>
          </w:tcPr>
          <w:p w14:paraId="7F0326D6" w14:textId="77777777" w:rsidR="00E77061" w:rsidRPr="00607335" w:rsidRDefault="00E77061" w:rsidP="0098246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07335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6073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0733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8" w:type="dxa"/>
            <w:shd w:val="clear" w:color="auto" w:fill="auto"/>
          </w:tcPr>
          <w:p w14:paraId="36F5DEF9" w14:textId="4CB6D3AF" w:rsidR="00E77061" w:rsidRPr="00607335" w:rsidRDefault="00982462" w:rsidP="00982462">
            <w:pPr>
              <w:tabs>
                <w:tab w:val="decimal" w:pos="970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  <w:tc>
          <w:tcPr>
            <w:tcW w:w="236" w:type="dxa"/>
            <w:shd w:val="clear" w:color="auto" w:fill="auto"/>
          </w:tcPr>
          <w:p w14:paraId="1177BA6C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39376B0C" w14:textId="29A9B63C" w:rsidR="00E77061" w:rsidRPr="00607335" w:rsidRDefault="00E77061" w:rsidP="00982462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1E126C79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3D831E0" w14:textId="7B9987FF" w:rsidR="00E77061" w:rsidRPr="00607335" w:rsidRDefault="00982462" w:rsidP="000B39E2">
            <w:pPr>
              <w:tabs>
                <w:tab w:val="decimal" w:pos="94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FE48FF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51434AAF" w14:textId="0AFA476E" w:rsidR="00E77061" w:rsidRPr="00607335" w:rsidRDefault="00E77061" w:rsidP="000B39E2">
            <w:pPr>
              <w:tabs>
                <w:tab w:val="decimal" w:pos="1104"/>
              </w:tabs>
              <w:spacing w:line="380" w:lineRule="exact"/>
              <w:ind w:left="-119"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19,180,500</w:t>
            </w:r>
          </w:p>
        </w:tc>
      </w:tr>
      <w:tr w:rsidR="00E77061" w:rsidRPr="00607335" w14:paraId="6F137F85" w14:textId="77777777" w:rsidTr="00982462">
        <w:tc>
          <w:tcPr>
            <w:tcW w:w="3777" w:type="dxa"/>
            <w:shd w:val="clear" w:color="auto" w:fill="auto"/>
          </w:tcPr>
          <w:p w14:paraId="762A7A17" w14:textId="77777777" w:rsidR="00E77061" w:rsidRPr="00607335" w:rsidRDefault="00E77061" w:rsidP="00982462">
            <w:pPr>
              <w:tabs>
                <w:tab w:val="left" w:pos="275"/>
              </w:tabs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69AC741" w14:textId="48614DD1" w:rsidR="00E77061" w:rsidRPr="00607335" w:rsidRDefault="00982462" w:rsidP="00982462">
            <w:pPr>
              <w:tabs>
                <w:tab w:val="decimal" w:pos="970"/>
              </w:tabs>
              <w:spacing w:line="380" w:lineRule="exact"/>
              <w:ind w:left="-119" w:right="-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D1288">
              <w:rPr>
                <w:rFonts w:ascii="Angsana New" w:hAnsi="Angsana New"/>
                <w:sz w:val="30"/>
                <w:szCs w:val="30"/>
              </w:rPr>
              <w:t>86,946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DAEF0B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0C113817" w14:textId="2A4835C5" w:rsidR="00E77061" w:rsidRPr="00607335" w:rsidRDefault="00E77061" w:rsidP="00982462">
            <w:pPr>
              <w:spacing w:line="380" w:lineRule="exact"/>
              <w:ind w:left="-119" w:right="-3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D1288">
              <w:rPr>
                <w:rFonts w:ascii="Angsana New" w:hAnsi="Angsana New"/>
                <w:sz w:val="30"/>
                <w:szCs w:val="30"/>
              </w:rPr>
              <w:t>248,217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BA17B96" w14:textId="77777777" w:rsidR="00E77061" w:rsidRPr="00607335" w:rsidRDefault="00E77061" w:rsidP="0098246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EE9EE" w14:textId="4019D53D" w:rsidR="00E77061" w:rsidRPr="00607335" w:rsidRDefault="00982462" w:rsidP="000B39E2">
            <w:pPr>
              <w:tabs>
                <w:tab w:val="decimal" w:pos="94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D1288">
              <w:rPr>
                <w:rFonts w:ascii="Angsana New" w:hAnsi="Angsana New"/>
                <w:sz w:val="30"/>
                <w:szCs w:val="30"/>
              </w:rPr>
              <w:t>86,</w:t>
            </w:r>
            <w:r w:rsidR="000050C3">
              <w:rPr>
                <w:rFonts w:ascii="Angsana New" w:hAnsi="Angsana New"/>
                <w:sz w:val="30"/>
                <w:szCs w:val="30"/>
              </w:rPr>
              <w:t>946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313164" w14:textId="77777777" w:rsidR="00E77061" w:rsidRPr="00607335" w:rsidRDefault="00E77061" w:rsidP="00982462">
            <w:pPr>
              <w:spacing w:line="380" w:lineRule="exact"/>
              <w:ind w:right="6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0B2AE" w14:textId="396181FA" w:rsidR="00E77061" w:rsidRPr="00090B3C" w:rsidRDefault="00E77061" w:rsidP="000B39E2">
            <w:pPr>
              <w:tabs>
                <w:tab w:val="decimal" w:pos="1104"/>
              </w:tabs>
              <w:spacing w:line="380" w:lineRule="exact"/>
              <w:ind w:left="-119"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D1288">
              <w:rPr>
                <w:rFonts w:ascii="Angsana New" w:hAnsi="Angsana New"/>
                <w:sz w:val="30"/>
                <w:szCs w:val="30"/>
              </w:rPr>
              <w:t>248,217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77061" w:rsidRPr="00607335" w14:paraId="3D1500BF" w14:textId="77777777" w:rsidTr="00982462">
        <w:tc>
          <w:tcPr>
            <w:tcW w:w="3777" w:type="dxa"/>
            <w:shd w:val="clear" w:color="auto" w:fill="auto"/>
            <w:vAlign w:val="bottom"/>
          </w:tcPr>
          <w:p w14:paraId="5A100800" w14:textId="77777777" w:rsidR="00E77061" w:rsidRPr="00607335" w:rsidRDefault="00E77061" w:rsidP="00982462">
            <w:pPr>
              <w:tabs>
                <w:tab w:val="left" w:pos="275"/>
              </w:tabs>
              <w:spacing w:line="240" w:lineRule="atLeast"/>
              <w:ind w:left="270" w:right="6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  <w:r w:rsidRPr="0060733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6073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0FDD6A" w14:textId="3CCCBA4F" w:rsidR="00E77061" w:rsidRPr="00607335" w:rsidRDefault="00982462" w:rsidP="000B39E2">
            <w:pPr>
              <w:tabs>
                <w:tab w:val="decimal" w:pos="980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9D1288">
              <w:rPr>
                <w:rFonts w:ascii="Angsana New" w:hAnsi="Angsana New"/>
                <w:b/>
                <w:bCs/>
                <w:sz w:val="30"/>
                <w:szCs w:val="30"/>
              </w:rPr>
              <w:t>,093,554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DF72F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F0B173" w14:textId="6CEB9AFF" w:rsidR="00E77061" w:rsidRPr="00607335" w:rsidRDefault="00E77061" w:rsidP="00982462">
            <w:pPr>
              <w:tabs>
                <w:tab w:val="decimal" w:pos="876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1083B">
              <w:rPr>
                <w:rFonts w:ascii="Angsana New" w:hAnsi="Angsana New"/>
                <w:b/>
                <w:bCs/>
                <w:sz w:val="30"/>
                <w:szCs w:val="30"/>
              </w:rPr>
              <w:t>8,932,283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14:paraId="3FD4476B" w14:textId="77777777" w:rsidR="00E77061" w:rsidRPr="00607335" w:rsidRDefault="00E77061" w:rsidP="00982462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C4A804" w14:textId="09D7BAF8" w:rsidR="00E77061" w:rsidRPr="00607335" w:rsidRDefault="00982462" w:rsidP="000B39E2">
            <w:pPr>
              <w:tabs>
                <w:tab w:val="decimal" w:pos="942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9D1288">
              <w:rPr>
                <w:rFonts w:ascii="Angsana New" w:hAnsi="Angsana New"/>
                <w:b/>
                <w:bCs/>
                <w:sz w:val="30"/>
                <w:szCs w:val="30"/>
              </w:rPr>
              <w:t>093,554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6E7A9F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62DF16" w14:textId="7948FA5D" w:rsidR="00E77061" w:rsidRPr="00607335" w:rsidRDefault="00E77061" w:rsidP="000B39E2">
            <w:pPr>
              <w:tabs>
                <w:tab w:val="decimal" w:pos="1104"/>
              </w:tabs>
              <w:spacing w:line="380" w:lineRule="exact"/>
              <w:ind w:left="-119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9D1288">
              <w:rPr>
                <w:rFonts w:ascii="Angsana New" w:hAnsi="Angsana New"/>
                <w:b/>
                <w:bCs/>
                <w:sz w:val="30"/>
                <w:szCs w:val="30"/>
              </w:rPr>
              <w:t>8,932,283</w:t>
            </w:r>
          </w:p>
        </w:tc>
      </w:tr>
      <w:tr w:rsidR="00E77061" w:rsidRPr="00607335" w14:paraId="1078A87B" w14:textId="77777777" w:rsidTr="00982462">
        <w:tc>
          <w:tcPr>
            <w:tcW w:w="3777" w:type="dxa"/>
            <w:shd w:val="clear" w:color="auto" w:fill="auto"/>
          </w:tcPr>
          <w:p w14:paraId="002E3BE6" w14:textId="787A6FEF" w:rsidR="00E77061" w:rsidRPr="00607335" w:rsidRDefault="00127AB2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Pr="00127A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9A41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08BCA1D4" w14:textId="0491E316" w:rsidR="00E77061" w:rsidRPr="00607335" w:rsidRDefault="00024219" w:rsidP="000B39E2">
            <w:pPr>
              <w:spacing w:line="380" w:lineRule="exact"/>
              <w:ind w:left="-11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0.218</w:t>
            </w:r>
          </w:p>
        </w:tc>
        <w:tc>
          <w:tcPr>
            <w:tcW w:w="236" w:type="dxa"/>
            <w:shd w:val="clear" w:color="auto" w:fill="auto"/>
          </w:tcPr>
          <w:p w14:paraId="4798E921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</w:tcPr>
          <w:p w14:paraId="50347829" w14:textId="529DDD4E" w:rsidR="00E77061" w:rsidRPr="00607335" w:rsidRDefault="00024219" w:rsidP="00982462">
            <w:pPr>
              <w:spacing w:line="380" w:lineRule="exact"/>
              <w:ind w:left="-119" w:right="-1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0.091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07F29E01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1A44F6E" w14:textId="764A3EDE" w:rsidR="00E77061" w:rsidRPr="00607335" w:rsidRDefault="00024219" w:rsidP="000B39E2">
            <w:pPr>
              <w:tabs>
                <w:tab w:val="decimal" w:pos="76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0.218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87D1E1" w14:textId="77777777" w:rsidR="00E77061" w:rsidRPr="00607335" w:rsidRDefault="00E77061" w:rsidP="0098246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08B70F1" w14:textId="762147D2" w:rsidR="00E77061" w:rsidRPr="00607335" w:rsidRDefault="00024219" w:rsidP="00982462">
            <w:pPr>
              <w:spacing w:line="380" w:lineRule="exact"/>
              <w:ind w:left="-11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0.091</w:t>
            </w:r>
          </w:p>
        </w:tc>
      </w:tr>
    </w:tbl>
    <w:p w14:paraId="7FE42715" w14:textId="26EDDF6B" w:rsidR="00691966" w:rsidRDefault="00691966" w:rsidP="00982462">
      <w:pPr>
        <w:spacing w:line="240" w:lineRule="auto"/>
        <w:rPr>
          <w:rFonts w:ascii="Angsana New" w:hAnsi="Angsana New"/>
          <w:sz w:val="20"/>
          <w:szCs w:val="20"/>
          <w:cs/>
        </w:rPr>
      </w:pPr>
    </w:p>
    <w:p w14:paraId="658B2A8C" w14:textId="77777777" w:rsidR="004D44D9" w:rsidRDefault="004D44D9" w:rsidP="004D44D9">
      <w:pPr>
        <w:pStyle w:val="Caption"/>
        <w:ind w:hanging="900"/>
      </w:pPr>
      <w:r>
        <w:rPr>
          <w:rFonts w:hint="cs"/>
          <w:cs/>
        </w:rPr>
        <w:t>เครื่องมือทางการเงิน</w:t>
      </w:r>
    </w:p>
    <w:p w14:paraId="26EC27C9" w14:textId="77777777" w:rsidR="004D44D9" w:rsidRPr="00C53CD8" w:rsidRDefault="004D44D9" w:rsidP="00090B3C">
      <w:pPr>
        <w:rPr>
          <w:rFonts w:asciiTheme="majorBidi" w:hAnsiTheme="majorBidi" w:cstheme="majorBidi"/>
          <w:sz w:val="20"/>
          <w:szCs w:val="20"/>
          <w:lang w:val="en-US"/>
        </w:rPr>
      </w:pPr>
    </w:p>
    <w:p w14:paraId="4CBF0536" w14:textId="77777777" w:rsidR="00CF58AB" w:rsidRPr="00592D43" w:rsidRDefault="00CF58AB" w:rsidP="00CF58AB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592D43">
        <w:rPr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53CD8" w:rsidRDefault="00CF58AB" w:rsidP="00CF58AB">
      <w:pPr>
        <w:pStyle w:val="Bo-Blankline"/>
      </w:pPr>
    </w:p>
    <w:p w14:paraId="4354ABF7" w14:textId="217F06A0" w:rsidR="00B321BA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154B04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2DF9F3" w14:textId="77777777" w:rsidR="00154B04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p w14:paraId="22560364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cs/>
        </w:rPr>
        <w:sectPr w:rsidR="00B321BA" w:rsidSect="005274FF">
          <w:footerReference w:type="default" r:id="rId12"/>
          <w:pgSz w:w="11909" w:h="16834" w:code="9"/>
          <w:pgMar w:top="691" w:right="1152" w:bottom="720" w:left="1152" w:header="706" w:footer="706" w:gutter="0"/>
          <w:cols w:space="737"/>
          <w:docGrid w:linePitch="360"/>
        </w:sectPr>
      </w:pPr>
    </w:p>
    <w:tbl>
      <w:tblPr>
        <w:tblW w:w="1507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2"/>
        <w:gridCol w:w="238"/>
        <w:gridCol w:w="1220"/>
        <w:gridCol w:w="264"/>
        <w:gridCol w:w="1114"/>
        <w:gridCol w:w="236"/>
        <w:gridCol w:w="1114"/>
        <w:gridCol w:w="236"/>
        <w:gridCol w:w="1024"/>
        <w:gridCol w:w="236"/>
        <w:gridCol w:w="1002"/>
        <w:gridCol w:w="28"/>
      </w:tblGrid>
      <w:tr w:rsidR="00381B9D" w:rsidRPr="00F55E4D" w14:paraId="2792CE79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58CCD2F1" w14:textId="77777777" w:rsidR="00381B9D" w:rsidRPr="00F55E4D" w:rsidRDefault="00381B9D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4C5498F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52" w:type="dxa"/>
            <w:gridSpan w:val="15"/>
            <w:vAlign w:val="bottom"/>
          </w:tcPr>
          <w:p w14:paraId="5FA3BCE7" w14:textId="77777777" w:rsidR="00381B9D" w:rsidRPr="00F55E4D" w:rsidRDefault="00381B9D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79A1" w:rsidRPr="00F55E4D" w14:paraId="54971C47" w14:textId="77777777" w:rsidTr="00FF0DF4">
        <w:trPr>
          <w:gridAfter w:val="1"/>
          <w:wAfter w:w="28" w:type="dxa"/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607C8A8" w14:textId="77777777" w:rsidR="007079A1" w:rsidRPr="00F55E4D" w:rsidRDefault="007079A1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33A9A08F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26" w:type="dxa"/>
            <w:gridSpan w:val="7"/>
            <w:vAlign w:val="bottom"/>
          </w:tcPr>
          <w:p w14:paraId="0A13B254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2C584CA0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62" w:type="dxa"/>
            <w:gridSpan w:val="7"/>
            <w:vAlign w:val="bottom"/>
          </w:tcPr>
          <w:p w14:paraId="08F9073B" w14:textId="77777777" w:rsidR="007079A1" w:rsidRPr="00F55E4D" w:rsidRDefault="007079A1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48DAB752" w14:textId="77777777" w:rsidTr="00D45B9E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424B253" w14:textId="347E5ADB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ED9EE85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9A05264" w14:textId="00C1E5FF" w:rsidR="00522E88" w:rsidRPr="00F55E4D" w:rsidRDefault="00154B04" w:rsidP="00CF6D40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85734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8A490C3" w14:textId="4F63A871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24921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BCC4AFC" w14:textId="515AA307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6570C7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9A443D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0DCBFFE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625F8FE" w14:textId="47BF18E6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9CE169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244A0E6" w14:textId="5822BF7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DD8ACC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27227586" w14:textId="4E722B6A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70035F1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4C648F4F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16052" w:rsidRPr="00F55E4D" w14:paraId="612C613D" w14:textId="77777777" w:rsidTr="005A5CDE">
        <w:trPr>
          <w:trHeight w:val="261"/>
          <w:tblHeader/>
        </w:trPr>
        <w:tc>
          <w:tcPr>
            <w:tcW w:w="2692" w:type="dxa"/>
            <w:shd w:val="clear" w:color="auto" w:fill="auto"/>
            <w:vAlign w:val="bottom"/>
          </w:tcPr>
          <w:p w14:paraId="3E2FF845" w14:textId="77777777" w:rsidR="00016052" w:rsidRPr="00F55E4D" w:rsidRDefault="00016052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5154326D" w14:textId="77777777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580" w:type="dxa"/>
            <w:gridSpan w:val="16"/>
            <w:vAlign w:val="bottom"/>
          </w:tcPr>
          <w:p w14:paraId="706B586E" w14:textId="1A435AB3" w:rsidR="00016052" w:rsidRPr="00F55E4D" w:rsidRDefault="00016052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052" w:rsidRPr="00F55E4D" w14:paraId="1D6E3FD5" w14:textId="77777777" w:rsidTr="00D45B9E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C7A729F" w14:textId="26E549E5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E10A9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06" w:type="dxa"/>
            <w:vAlign w:val="bottom"/>
          </w:tcPr>
          <w:p w14:paraId="108C0C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43" w:type="dxa"/>
            <w:vAlign w:val="bottom"/>
          </w:tcPr>
          <w:p w14:paraId="67DA29FB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789829D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316481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BF414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F3810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D01CB5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5EEA0752" w14:textId="3E878C4C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5327BE23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6B62D64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F825A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BC946B8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AACC86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1A74F5B1" w14:textId="77777777" w:rsidR="00016052" w:rsidRPr="00F55E4D" w:rsidRDefault="00016052" w:rsidP="00016052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40245F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364202B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16052" w:rsidRPr="00F55E4D" w14:paraId="064A737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3B1FB310" w14:textId="36F1ACA6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4A25498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381816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4F08D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12FC9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70260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D70F02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0B904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976F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5B84F1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3F7DD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CC1AD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2E939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E1718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9CE430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EE59B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AF4396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132A989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13D6B3B" w14:textId="71A3E334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5C47BB0E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6DFF5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D6712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75BF748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E641F3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87CD82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87C1D17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74D08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87178D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3635E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BF090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C951A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DD818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67F08D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4374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4D49616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6FE21F3C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42DA3F6" w14:textId="42645D22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5F807E8" w14:textId="73DCCC28" w:rsidR="00016052" w:rsidRPr="00F55E4D" w:rsidRDefault="00500C09" w:rsidP="00500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57542C91" w14:textId="1666F0B1" w:rsidR="00016052" w:rsidRPr="00F55E4D" w:rsidRDefault="00320BCF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3E95F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30CC030" w14:textId="4C6E7ABF" w:rsidR="00016052" w:rsidRPr="00F55E4D" w:rsidRDefault="00320BCF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3B35AA89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14DC0CFC" w14:textId="6CB3626B" w:rsidR="00016052" w:rsidRPr="00F55E4D" w:rsidRDefault="00320BCF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8EAD06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49C361" w14:textId="50C9286F" w:rsidR="00016052" w:rsidRPr="00F55E4D" w:rsidRDefault="00320BCF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64" w:type="dxa"/>
            <w:shd w:val="clear" w:color="auto" w:fill="auto"/>
          </w:tcPr>
          <w:p w14:paraId="7FD9306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A23139F" w14:textId="35628BB5" w:rsidR="00016052" w:rsidRPr="00F55E4D" w:rsidRDefault="00320BCF" w:rsidP="0001605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3EB48EC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FD573B5" w14:textId="30699F9B" w:rsidR="00016052" w:rsidRPr="00F55E4D" w:rsidRDefault="00320BCF" w:rsidP="00320BCF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C4A85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57A02CB" w14:textId="144C1A6B" w:rsidR="00016052" w:rsidRPr="00F55E4D" w:rsidRDefault="00320BCF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9F7A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32E3CE0" w14:textId="4BC0F032" w:rsidR="00016052" w:rsidRPr="00F55E4D" w:rsidRDefault="00320BCF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  <w:tr w:rsidR="00016052" w:rsidRPr="00F55E4D" w14:paraId="273339A5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50D53409" w14:textId="01F852D4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1E3A2533" w14:textId="7891218D" w:rsidR="00016052" w:rsidRPr="00F55E4D" w:rsidRDefault="00500C09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37B1C688" w14:textId="7E5C2F51" w:rsidR="00016052" w:rsidRPr="00F55E4D" w:rsidRDefault="00320BCF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1,352,433</w:t>
            </w:r>
          </w:p>
        </w:tc>
        <w:tc>
          <w:tcPr>
            <w:tcW w:w="236" w:type="dxa"/>
            <w:shd w:val="clear" w:color="auto" w:fill="auto"/>
          </w:tcPr>
          <w:p w14:paraId="3A1A214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77C7545" w14:textId="544EE40E" w:rsidR="00016052" w:rsidRPr="00F55E4D" w:rsidRDefault="00320BCF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  <w:tc>
          <w:tcPr>
            <w:tcW w:w="236" w:type="dxa"/>
            <w:shd w:val="clear" w:color="auto" w:fill="auto"/>
          </w:tcPr>
          <w:p w14:paraId="1CAB99EE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E3D0C55" w14:textId="47B710EA" w:rsidR="00016052" w:rsidRPr="00F55E4D" w:rsidRDefault="00320BCF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5B9E">
              <w:rPr>
                <w:rFonts w:asciiTheme="majorBidi" w:hAnsiTheme="majorBidi" w:cstheme="majorBidi"/>
                <w:sz w:val="28"/>
                <w:szCs w:val="28"/>
              </w:rPr>
              <w:t>12,248</w:t>
            </w:r>
          </w:p>
        </w:tc>
        <w:tc>
          <w:tcPr>
            <w:tcW w:w="238" w:type="dxa"/>
            <w:shd w:val="clear" w:color="auto" w:fill="auto"/>
          </w:tcPr>
          <w:p w14:paraId="070F270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6B58B452" w14:textId="6CD16E54" w:rsidR="00016052" w:rsidRPr="00F55E4D" w:rsidRDefault="00D45B9E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1,865,887</w:t>
            </w:r>
          </w:p>
        </w:tc>
        <w:tc>
          <w:tcPr>
            <w:tcW w:w="264" w:type="dxa"/>
            <w:shd w:val="clear" w:color="auto" w:fill="auto"/>
          </w:tcPr>
          <w:p w14:paraId="450A8EE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118D09E" w14:textId="4911188F" w:rsidR="00016052" w:rsidRPr="00F55E4D" w:rsidRDefault="00320BCF" w:rsidP="0001605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1,308,552</w:t>
            </w:r>
          </w:p>
        </w:tc>
        <w:tc>
          <w:tcPr>
            <w:tcW w:w="236" w:type="dxa"/>
            <w:shd w:val="clear" w:color="auto" w:fill="auto"/>
          </w:tcPr>
          <w:p w14:paraId="700806A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F50D69" w14:textId="0041D665" w:rsidR="00016052" w:rsidRPr="00F55E4D" w:rsidRDefault="00320BCF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45B9E">
              <w:rPr>
                <w:rFonts w:asciiTheme="majorBidi" w:hAnsiTheme="majorBidi" w:cstheme="majorBidi"/>
                <w:sz w:val="28"/>
                <w:szCs w:val="28"/>
              </w:rPr>
              <w:t>42,724</w:t>
            </w:r>
          </w:p>
        </w:tc>
        <w:tc>
          <w:tcPr>
            <w:tcW w:w="236" w:type="dxa"/>
            <w:shd w:val="clear" w:color="auto" w:fill="auto"/>
          </w:tcPr>
          <w:p w14:paraId="1A106B02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2E5FAEE" w14:textId="277B93D8" w:rsidR="00016052" w:rsidRPr="00F55E4D" w:rsidRDefault="00320BCF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D82FB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FAB3C40" w14:textId="0BF55DE7" w:rsidR="00016052" w:rsidRPr="00F55E4D" w:rsidRDefault="00320BCF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D45B9E">
              <w:rPr>
                <w:rFonts w:asciiTheme="majorBidi" w:hAnsiTheme="majorBidi" w:cstheme="majorBidi"/>
                <w:sz w:val="28"/>
                <w:szCs w:val="28"/>
              </w:rPr>
              <w:t>851,276</w:t>
            </w:r>
          </w:p>
        </w:tc>
      </w:tr>
      <w:tr w:rsidR="00016052" w:rsidRPr="00F55E4D" w14:paraId="16EF129D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33732F9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7AB77F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5FBCB" w14:textId="0D689243" w:rsidR="00016052" w:rsidRPr="00F55E4D" w:rsidRDefault="00320BCF" w:rsidP="00A9313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1,352,433</w:t>
            </w:r>
          </w:p>
        </w:tc>
        <w:tc>
          <w:tcPr>
            <w:tcW w:w="236" w:type="dxa"/>
            <w:shd w:val="clear" w:color="auto" w:fill="auto"/>
          </w:tcPr>
          <w:p w14:paraId="64399C5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30CBA5" w14:textId="62839336" w:rsidR="00016052" w:rsidRPr="00F55E4D" w:rsidRDefault="00320BCF" w:rsidP="00A93139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1,441</w:t>
            </w:r>
          </w:p>
        </w:tc>
        <w:tc>
          <w:tcPr>
            <w:tcW w:w="236" w:type="dxa"/>
            <w:shd w:val="clear" w:color="auto" w:fill="auto"/>
          </w:tcPr>
          <w:p w14:paraId="18013855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AE1FC" w14:textId="7536C3DC" w:rsidR="00016052" w:rsidRPr="00D45B9E" w:rsidRDefault="00320BCF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45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45B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2,248</w:t>
            </w:r>
          </w:p>
        </w:tc>
        <w:tc>
          <w:tcPr>
            <w:tcW w:w="238" w:type="dxa"/>
            <w:shd w:val="clear" w:color="auto" w:fill="auto"/>
          </w:tcPr>
          <w:p w14:paraId="451C308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D81EE" w14:textId="07547CF6" w:rsidR="00016052" w:rsidRPr="00F55E4D" w:rsidRDefault="00320BCF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D45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66,122</w:t>
            </w:r>
          </w:p>
        </w:tc>
        <w:tc>
          <w:tcPr>
            <w:tcW w:w="264" w:type="dxa"/>
            <w:shd w:val="clear" w:color="auto" w:fill="auto"/>
          </w:tcPr>
          <w:p w14:paraId="1AEE79B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49C0AE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F2A3A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A7E6C3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09FC0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D158888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239F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379980C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5375DB7B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CA9D837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AD8A540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744858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66AF5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7C621E9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B3C22E1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2D12E92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9886293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103A8B9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1096F0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F442B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06004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36044C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3A8F0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48D12FA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1DACC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147B263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73F61B9F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B71CCCE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7CAF3D9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FF98CC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9B341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42A493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47D4B8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2FB8557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DB44A31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8F12F8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3D76D6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A8D53A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CDEBF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E2C14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1D39AD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3A71DF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2F518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D586A6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6861F835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3FA8FA87" w14:textId="2BDFAB51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09FDD97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004CDD0" w14:textId="08C969BF" w:rsidR="00016052" w:rsidRPr="00F55E4D" w:rsidRDefault="000F216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5863E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0FC74E0" w14:textId="2B402D2D" w:rsidR="00016052" w:rsidRPr="00F55E4D" w:rsidRDefault="000F216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C6974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2D0643D6" w14:textId="518A4311" w:rsidR="00016052" w:rsidRPr="00F55E4D" w:rsidRDefault="000F216A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3,576,354</w:t>
            </w:r>
          </w:p>
        </w:tc>
        <w:tc>
          <w:tcPr>
            <w:tcW w:w="238" w:type="dxa"/>
            <w:shd w:val="clear" w:color="auto" w:fill="auto"/>
          </w:tcPr>
          <w:p w14:paraId="6465212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6B6197C" w14:textId="59ECDAA9" w:rsidR="00016052" w:rsidRPr="00F55E4D" w:rsidRDefault="000F216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3,576,354</w:t>
            </w:r>
          </w:p>
        </w:tc>
        <w:tc>
          <w:tcPr>
            <w:tcW w:w="264" w:type="dxa"/>
            <w:shd w:val="clear" w:color="auto" w:fill="auto"/>
          </w:tcPr>
          <w:p w14:paraId="62FC59A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6073615" w14:textId="6BB66105" w:rsidR="00016052" w:rsidRPr="00F55E4D" w:rsidRDefault="000F216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B266C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1D74AD" w14:textId="2A60F6D9" w:rsidR="00016052" w:rsidRPr="00F55E4D" w:rsidRDefault="00861330" w:rsidP="00861330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3,578,226</w:t>
            </w:r>
          </w:p>
        </w:tc>
        <w:tc>
          <w:tcPr>
            <w:tcW w:w="236" w:type="dxa"/>
            <w:shd w:val="clear" w:color="auto" w:fill="auto"/>
          </w:tcPr>
          <w:p w14:paraId="2511D3E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7FB5AED" w14:textId="3CBE2442" w:rsidR="00016052" w:rsidRPr="00F55E4D" w:rsidRDefault="000F216A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C024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3511365" w14:textId="4A7811C0" w:rsidR="00016052" w:rsidRPr="00F55E4D" w:rsidRDefault="00861330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3,578,226</w:t>
            </w:r>
          </w:p>
        </w:tc>
      </w:tr>
      <w:tr w:rsidR="00016052" w:rsidRPr="00F55E4D" w14:paraId="2B8C1E0D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438EA3D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52312DED" w14:textId="54112DFB" w:rsidR="00016052" w:rsidRPr="00F55E4D" w:rsidRDefault="00984B3F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43BBB25E" w14:textId="31EA7338" w:rsidR="00016052" w:rsidRPr="00F55E4D" w:rsidRDefault="000F216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B68EC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008F23FC" w14:textId="5811CE58" w:rsidR="00016052" w:rsidRPr="00F55E4D" w:rsidRDefault="000F216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6431EC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4DBE721" w14:textId="1CE68FA6" w:rsidR="00016052" w:rsidRPr="00F55E4D" w:rsidRDefault="000F216A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55,146,800</w:t>
            </w:r>
          </w:p>
        </w:tc>
        <w:tc>
          <w:tcPr>
            <w:tcW w:w="238" w:type="dxa"/>
            <w:shd w:val="clear" w:color="auto" w:fill="auto"/>
          </w:tcPr>
          <w:p w14:paraId="733EAB6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6425869" w14:textId="4DEB0BA9" w:rsidR="00016052" w:rsidRPr="00F55E4D" w:rsidRDefault="000F216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55,146,800</w:t>
            </w:r>
          </w:p>
        </w:tc>
        <w:tc>
          <w:tcPr>
            <w:tcW w:w="264" w:type="dxa"/>
            <w:shd w:val="clear" w:color="auto" w:fill="auto"/>
          </w:tcPr>
          <w:p w14:paraId="7A46890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F0416C0" w14:textId="4EB4F500" w:rsidR="00016052" w:rsidRPr="00F55E4D" w:rsidRDefault="000F216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6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E9C6F3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5823437" w14:textId="27A0098C" w:rsidR="00016052" w:rsidRPr="00F55E4D" w:rsidRDefault="000F216A" w:rsidP="00016052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</w:t>
            </w:r>
            <w:r w:rsidR="003241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671,287</w:t>
            </w:r>
          </w:p>
        </w:tc>
        <w:tc>
          <w:tcPr>
            <w:tcW w:w="236" w:type="dxa"/>
            <w:shd w:val="clear" w:color="auto" w:fill="auto"/>
          </w:tcPr>
          <w:p w14:paraId="7F19F6F2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223A15F" w14:textId="6581CC32" w:rsidR="00016052" w:rsidRPr="00F55E4D" w:rsidRDefault="000F216A" w:rsidP="00016052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F26BF0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E23B965" w14:textId="26DF7F10" w:rsidR="00016052" w:rsidRPr="00F55E4D" w:rsidRDefault="003241B5" w:rsidP="00016052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55,671,287</w:t>
            </w:r>
          </w:p>
        </w:tc>
      </w:tr>
      <w:tr w:rsidR="00016052" w:rsidRPr="00F55E4D" w14:paraId="36AB48CE" w14:textId="77777777" w:rsidTr="003241B5">
        <w:trPr>
          <w:trHeight w:val="261"/>
        </w:trPr>
        <w:tc>
          <w:tcPr>
            <w:tcW w:w="2692" w:type="dxa"/>
            <w:shd w:val="clear" w:color="auto" w:fill="auto"/>
          </w:tcPr>
          <w:p w14:paraId="3969A1B4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246D4D16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2FE8A" w14:textId="0A52F2FB" w:rsidR="00016052" w:rsidRPr="00F55E4D" w:rsidRDefault="000F216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5BBAC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19BC3C" w14:textId="3E25EC3F" w:rsidR="00016052" w:rsidRPr="00F55E4D" w:rsidRDefault="000F216A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57365E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D958D" w14:textId="6C959DB0" w:rsidR="00016052" w:rsidRPr="00F55E4D" w:rsidRDefault="000F216A" w:rsidP="00A93139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58,723,154</w:t>
            </w:r>
          </w:p>
        </w:tc>
        <w:tc>
          <w:tcPr>
            <w:tcW w:w="238" w:type="dxa"/>
            <w:shd w:val="clear" w:color="auto" w:fill="auto"/>
          </w:tcPr>
          <w:p w14:paraId="0CEF478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7988D" w14:textId="5F94D4D9" w:rsidR="00016052" w:rsidRPr="00F55E4D" w:rsidRDefault="000F216A" w:rsidP="00A93139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58,723,154</w:t>
            </w:r>
          </w:p>
        </w:tc>
        <w:tc>
          <w:tcPr>
            <w:tcW w:w="264" w:type="dxa"/>
            <w:shd w:val="clear" w:color="auto" w:fill="auto"/>
          </w:tcPr>
          <w:p w14:paraId="1CC42DE5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D21676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88E9F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20851CE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B3626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5D1D224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77A40A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1DD023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6052" w:rsidRPr="00F55E4D" w14:paraId="67C4C255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1C41DFF5" w14:textId="77777777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639841C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078DF24E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953C6D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73C143D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E13EB4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7A2F515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04512BB0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3905BCC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C270C5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10F90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DC3A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B7B64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D9C9F9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25FDD8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881DA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1E5CBB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2F31" w:rsidRPr="00F55E4D" w14:paraId="3AD4A1B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24B29C7" w14:textId="77777777" w:rsidR="00172F31" w:rsidRPr="00F55E4D" w:rsidRDefault="00172F31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88E8897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6F1AE5C4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D7308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162EA3A" w14:textId="77777777" w:rsidR="00172F31" w:rsidRPr="00F55E4D" w:rsidRDefault="00172F31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AC07156" w14:textId="77777777" w:rsidR="00172F31" w:rsidRPr="00F55E4D" w:rsidRDefault="00172F31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3C8C7EA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8A9FD0D" w14:textId="77777777" w:rsidR="00172F31" w:rsidRPr="00F55E4D" w:rsidRDefault="00172F31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3C5DB989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72A38021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775725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56E24F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34CF8E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B7923" w14:textId="77777777" w:rsidR="00172F31" w:rsidRPr="00F55E4D" w:rsidRDefault="00172F31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32BF9" w14:textId="77777777" w:rsidR="00172F31" w:rsidRPr="00F55E4D" w:rsidRDefault="00172F31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2ADDC1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F89F6FB" w14:textId="77777777" w:rsidR="00172F31" w:rsidRPr="00F55E4D" w:rsidRDefault="00172F31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0DF4" w:rsidRPr="00F55E4D" w14:paraId="2B75A92A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05262D5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3A67C24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77EBC872" w14:textId="3B6B8DAA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F0DF4" w:rsidRPr="00F55E4D" w14:paraId="00003218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55B8CC4A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8225C0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26" w:type="dxa"/>
            <w:gridSpan w:val="7"/>
          </w:tcPr>
          <w:p w14:paraId="2A1CC345" w14:textId="6B97E6CF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4" w:type="dxa"/>
          </w:tcPr>
          <w:p w14:paraId="2C7C0728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90" w:type="dxa"/>
            <w:gridSpan w:val="8"/>
          </w:tcPr>
          <w:p w14:paraId="7A894A9C" w14:textId="29109702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0DF4" w:rsidRPr="00F55E4D" w14:paraId="6297A815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1BA6EB87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6DA66D5C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24BE6207" w14:textId="066675C0" w:rsidR="00FF0DF4" w:rsidRPr="00F55E4D" w:rsidRDefault="00FF0DF4" w:rsidP="00FF0DF4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366E8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014FAD40" w14:textId="23BFED91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B610FE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BB6C894" w14:textId="15098A9A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398EB7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124B7C2" w14:textId="2A16EEE4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4" w:type="dxa"/>
          </w:tcPr>
          <w:p w14:paraId="18AA4693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762389D" w14:textId="4CD77C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6E22B640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4B69F93" w14:textId="01CEC0B1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D149AA7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7DC0C1" w14:textId="73C30982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1558558D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  <w:vAlign w:val="bottom"/>
          </w:tcPr>
          <w:p w14:paraId="78D6C6DB" w14:textId="1C50BDD0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0DF4" w:rsidRPr="00F55E4D" w14:paraId="5DDDD142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6E3D5D50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4331BA0D" w14:textId="77777777" w:rsidR="00FF0DF4" w:rsidRPr="00F55E4D" w:rsidRDefault="00FF0DF4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80" w:type="dxa"/>
            <w:gridSpan w:val="16"/>
          </w:tcPr>
          <w:p w14:paraId="19A4AF17" w14:textId="3430B13C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6052" w:rsidRPr="00F55E4D" w14:paraId="479EFB60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83FDBAD" w14:textId="7784C920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</w:tcPr>
          <w:p w14:paraId="74DB5AB4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E33A9F2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0B7AD0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673457F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3DDAFF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3075BE1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C5C884D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4E5C958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4E69F781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48F517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3EF5C67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B8CE96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A0AEF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E266BE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F8C3A80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1AD122C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16052" w:rsidRPr="00F55E4D" w14:paraId="38F6C07E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00618F87" w14:textId="18EE138B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9CBCD5D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A923FC7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59919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6EF2BD2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0710C08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BE7423C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1E4BB89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7EFB3D89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4" w:type="dxa"/>
          </w:tcPr>
          <w:p w14:paraId="0774B34C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0F2E46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6EE7BB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BCC287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17FADD3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A3C705D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AF6B3E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3B1D9A0" w14:textId="77777777" w:rsidR="00016052" w:rsidRPr="00F55E4D" w:rsidRDefault="00016052" w:rsidP="000160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16052" w:rsidRPr="00F55E4D" w14:paraId="0C825E1F" w14:textId="77777777" w:rsidTr="00D45B9E">
        <w:trPr>
          <w:trHeight w:val="252"/>
        </w:trPr>
        <w:tc>
          <w:tcPr>
            <w:tcW w:w="2692" w:type="dxa"/>
            <w:shd w:val="clear" w:color="auto" w:fill="auto"/>
          </w:tcPr>
          <w:p w14:paraId="3B02DD1A" w14:textId="390C022F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77E8F852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F8B65BD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CAD88D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DE291B5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7FCA997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7302E1B7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9A1DD8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377C4C1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64C3FF6C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AADDF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5D2378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E269C2B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1F4D7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5AA012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BB7C5A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0D9E49D0" w14:textId="77777777" w:rsidR="00016052" w:rsidRPr="00F55E4D" w:rsidRDefault="00016052" w:rsidP="00016052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22416930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8900037" w14:textId="77DFF8F9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47654514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317E277" w14:textId="6045A2FB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57ACAD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C881A3A" w14:textId="5DC33ABF" w:rsidR="00016052" w:rsidRPr="00F55E4D" w:rsidRDefault="00984B3F" w:rsidP="00802F7C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4C62F172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AD57C1B" w14:textId="6F91C66E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06DB8B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1214521" w14:textId="2B1C74DE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64" w:type="dxa"/>
          </w:tcPr>
          <w:p w14:paraId="4465D077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FB3808" w14:textId="76F7D165" w:rsidR="00016052" w:rsidRPr="00F55E4D" w:rsidRDefault="00016052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10A1335F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33C7A4A" w14:textId="7DD8DC66" w:rsidR="00016052" w:rsidRPr="00F55E4D" w:rsidRDefault="00016052" w:rsidP="00016052">
            <w:pPr>
              <w:ind w:left="-11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2C13E5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03F5B5" w14:textId="32A7F063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F5FF76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256427C" w14:textId="38A8FA18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016052" w:rsidRPr="00F55E4D" w14:paraId="28938BB7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2587D33B" w14:textId="12629AF6" w:rsidR="00016052" w:rsidRPr="00F55E4D" w:rsidRDefault="00CF33C5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66BF5739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58208E9" w14:textId="7AE42C0F" w:rsidR="00016052" w:rsidRPr="00F55E4D" w:rsidRDefault="00016052" w:rsidP="00802F7C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2,699,273</w:t>
            </w:r>
          </w:p>
        </w:tc>
        <w:tc>
          <w:tcPr>
            <w:tcW w:w="236" w:type="dxa"/>
          </w:tcPr>
          <w:p w14:paraId="789CBF5D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0664221" w14:textId="17231CE8" w:rsidR="00016052" w:rsidRPr="00F55E4D" w:rsidRDefault="00984B3F" w:rsidP="00802F7C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5E03C2D4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51562CDC" w14:textId="7B6475C3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327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238" w:type="dxa"/>
            <w:shd w:val="clear" w:color="auto" w:fill="auto"/>
          </w:tcPr>
          <w:p w14:paraId="7203D8B3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189D30A2" w14:textId="7CFBC748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027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  <w:tc>
          <w:tcPr>
            <w:tcW w:w="264" w:type="dxa"/>
          </w:tcPr>
          <w:p w14:paraId="615F7604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63F5604" w14:textId="41D00768" w:rsidR="00016052" w:rsidRPr="00F55E4D" w:rsidRDefault="00016052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2,655,499</w:t>
            </w:r>
          </w:p>
        </w:tc>
        <w:tc>
          <w:tcPr>
            <w:tcW w:w="236" w:type="dxa"/>
          </w:tcPr>
          <w:p w14:paraId="66D393C5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DD8CEDF" w14:textId="34D9E35E" w:rsidR="00016052" w:rsidRPr="00F55E4D" w:rsidRDefault="00984B3F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236" w:type="dxa"/>
          </w:tcPr>
          <w:p w14:paraId="618526D6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2FDA2D" w14:textId="62047B34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D1C28B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421324D" w14:textId="29F7E26A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</w:p>
        </w:tc>
      </w:tr>
      <w:tr w:rsidR="00016052" w:rsidRPr="00F55E4D" w14:paraId="02CE132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0427550" w14:textId="166C743B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709B6A8E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553CA64" w14:textId="5483CF65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881B18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62844D78" w14:textId="39743586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CE810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67F5DC5" w14:textId="2D779BE5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38" w:type="dxa"/>
            <w:shd w:val="clear" w:color="auto" w:fill="auto"/>
          </w:tcPr>
          <w:p w14:paraId="5F3D0BA2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3F4211D" w14:textId="6F4821CF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241</w:t>
            </w:r>
          </w:p>
        </w:tc>
        <w:tc>
          <w:tcPr>
            <w:tcW w:w="264" w:type="dxa"/>
          </w:tcPr>
          <w:p w14:paraId="07A73885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2FF7C5" w14:textId="1E8D81B9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4115EA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7F26137" w14:textId="2096946B" w:rsidR="00016052" w:rsidRPr="00F55E4D" w:rsidRDefault="00984B3F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  <w:tc>
          <w:tcPr>
            <w:tcW w:w="236" w:type="dxa"/>
          </w:tcPr>
          <w:p w14:paraId="68883F17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E93377" w14:textId="2900F29E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683B78" w14:textId="77777777" w:rsidR="00016052" w:rsidRPr="00F55E4D" w:rsidRDefault="00016052" w:rsidP="00016052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7BE18E6" w14:textId="2AA2A902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</w:p>
        </w:tc>
      </w:tr>
      <w:tr w:rsidR="00016052" w:rsidRPr="00F55E4D" w14:paraId="748E66B8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0407649" w14:textId="04B350DB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406B7B9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0C2E896" w14:textId="4F6EB13F" w:rsidR="00016052" w:rsidRPr="00F55E4D" w:rsidRDefault="00984B3F" w:rsidP="00802F7C">
            <w:pPr>
              <w:tabs>
                <w:tab w:val="decimal" w:pos="122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273</w:t>
            </w:r>
          </w:p>
        </w:tc>
        <w:tc>
          <w:tcPr>
            <w:tcW w:w="236" w:type="dxa"/>
          </w:tcPr>
          <w:p w14:paraId="206174B2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69EF7" w14:textId="02154143" w:rsidR="00016052" w:rsidRPr="00F55E4D" w:rsidRDefault="00984B3F" w:rsidP="00802F7C">
            <w:pPr>
              <w:tabs>
                <w:tab w:val="decimal" w:pos="135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236" w:type="dxa"/>
            <w:shd w:val="clear" w:color="auto" w:fill="auto"/>
          </w:tcPr>
          <w:p w14:paraId="3FCD3C74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4F5FF" w14:textId="274BE4A5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826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755</w:t>
            </w:r>
          </w:p>
        </w:tc>
        <w:tc>
          <w:tcPr>
            <w:tcW w:w="238" w:type="dxa"/>
            <w:shd w:val="clear" w:color="auto" w:fill="auto"/>
          </w:tcPr>
          <w:p w14:paraId="50AE18E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DDA30" w14:textId="6915523F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527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459</w:t>
            </w:r>
          </w:p>
        </w:tc>
        <w:tc>
          <w:tcPr>
            <w:tcW w:w="264" w:type="dxa"/>
          </w:tcPr>
          <w:p w14:paraId="42A84AD7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D4BE70E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BF2D4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CF9AB0" w14:textId="77777777" w:rsidR="00016052" w:rsidRPr="00F55E4D" w:rsidRDefault="00016052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06E2C86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AF01AB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DFFA07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87B097" w14:textId="77777777" w:rsidR="00016052" w:rsidRPr="00F55E4D" w:rsidRDefault="00016052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6052" w:rsidRPr="00F55E4D" w14:paraId="67F0EA6D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3B45539A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6DA4FC81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6D77DE97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A33F44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53BEE9A5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E1645E4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double" w:sz="4" w:space="0" w:color="auto"/>
            </w:tcBorders>
            <w:shd w:val="clear" w:color="auto" w:fill="auto"/>
          </w:tcPr>
          <w:p w14:paraId="17842BB3" w14:textId="77777777" w:rsidR="00016052" w:rsidRPr="00F55E4D" w:rsidRDefault="00016052" w:rsidP="00016052">
            <w:pPr>
              <w:tabs>
                <w:tab w:val="decimal" w:pos="110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448D2CC5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double" w:sz="4" w:space="0" w:color="auto"/>
            </w:tcBorders>
            <w:shd w:val="clear" w:color="auto" w:fill="auto"/>
          </w:tcPr>
          <w:p w14:paraId="76FB6AFD" w14:textId="77777777" w:rsidR="00016052" w:rsidRPr="00F55E4D" w:rsidRDefault="00016052" w:rsidP="00016052">
            <w:pPr>
              <w:tabs>
                <w:tab w:val="decimal" w:pos="9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4" w:type="dxa"/>
          </w:tcPr>
          <w:p w14:paraId="26445B8E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77922F1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3E2E8C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58C9724" w14:textId="77777777" w:rsidR="00016052" w:rsidRPr="00F55E4D" w:rsidRDefault="00016052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D8EF14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FCC2423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9334A6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7B57875D" w14:textId="77777777" w:rsidR="00016052" w:rsidRPr="00F55E4D" w:rsidRDefault="00016052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6052" w:rsidRPr="00F55E4D" w14:paraId="640D3787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7197D89C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695DD19B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F3F07BE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18D519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3B3E81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DB832F" w14:textId="77777777" w:rsidR="00016052" w:rsidRPr="00F55E4D" w:rsidRDefault="00016052" w:rsidP="0001605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B449132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082ED06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49CBF26B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301FDAA6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113DBBC" w14:textId="7777777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E19571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62EB0DF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830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4423EC" w14:textId="77777777" w:rsidR="00016052" w:rsidRPr="00F55E4D" w:rsidRDefault="00016052" w:rsidP="0001605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922D519" w14:textId="77777777" w:rsidR="00016052" w:rsidRPr="00F55E4D" w:rsidRDefault="00016052" w:rsidP="00016052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5FB0C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658CC277" w14:textId="77777777" w:rsidR="00016052" w:rsidRPr="00F55E4D" w:rsidRDefault="00016052" w:rsidP="0001605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52" w:rsidRPr="00F55E4D" w14:paraId="14520B79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684B34AC" w14:textId="01314B90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28309915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B6D7200" w14:textId="5BC87821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BB4CC1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C7C718A" w14:textId="2D8CF025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1C846A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6A10A2B5" w14:textId="0700B2B0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238" w:type="dxa"/>
            <w:shd w:val="clear" w:color="auto" w:fill="auto"/>
          </w:tcPr>
          <w:p w14:paraId="1B3EEF8B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shd w:val="clear" w:color="auto" w:fill="auto"/>
          </w:tcPr>
          <w:p w14:paraId="58786FA7" w14:textId="183B647B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264" w:type="dxa"/>
          </w:tcPr>
          <w:p w14:paraId="1F603070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82EF933" w14:textId="7275F441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1B026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038F4D4" w14:textId="1413CA48" w:rsidR="00016052" w:rsidRPr="00F55E4D" w:rsidRDefault="00984B3F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  <w:tc>
          <w:tcPr>
            <w:tcW w:w="236" w:type="dxa"/>
          </w:tcPr>
          <w:p w14:paraId="44152BB4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B3A6530" w14:textId="3AD3F3F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48E99D" w14:textId="77777777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A36D339" w14:textId="5CCFA763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</w:p>
        </w:tc>
      </w:tr>
      <w:tr w:rsidR="00016052" w:rsidRPr="00F55E4D" w14:paraId="12AFEDBA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47CEBDD8" w14:textId="2429123F" w:rsidR="00016052" w:rsidRPr="00F55E4D" w:rsidRDefault="00016052" w:rsidP="00016052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6155D5EB" w14:textId="4EDB658F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4FC7908" w14:textId="335086BB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BBE78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47ADBB53" w14:textId="3D06277D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F8291B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414DD55D" w14:textId="12989567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8" w:type="dxa"/>
            <w:shd w:val="clear" w:color="auto" w:fill="auto"/>
          </w:tcPr>
          <w:p w14:paraId="61FF21A2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13BA1D52" w14:textId="0CD41345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64" w:type="dxa"/>
          </w:tcPr>
          <w:p w14:paraId="6603819E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907865" w14:textId="41E793B7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67870B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2B48E5C" w14:textId="30CC7AFE" w:rsidR="00016052" w:rsidRPr="00F55E4D" w:rsidRDefault="00984B3F" w:rsidP="00016052">
            <w:pPr>
              <w:tabs>
                <w:tab w:val="decimal" w:pos="87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  <w:tc>
          <w:tcPr>
            <w:tcW w:w="236" w:type="dxa"/>
          </w:tcPr>
          <w:p w14:paraId="03C61F57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2ACFDC2" w14:textId="2ADD110B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8FDB50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26DD4BC1" w14:textId="53386C44" w:rsidR="00016052" w:rsidRPr="00F55E4D" w:rsidRDefault="00984B3F" w:rsidP="00016052">
            <w:pPr>
              <w:tabs>
                <w:tab w:val="decimal" w:pos="7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="00016052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</w:p>
        </w:tc>
      </w:tr>
      <w:tr w:rsidR="00016052" w:rsidRPr="00F55E4D" w14:paraId="3BA4BF43" w14:textId="77777777" w:rsidTr="00D45B9E">
        <w:trPr>
          <w:trHeight w:val="261"/>
        </w:trPr>
        <w:tc>
          <w:tcPr>
            <w:tcW w:w="2692" w:type="dxa"/>
            <w:shd w:val="clear" w:color="auto" w:fill="auto"/>
          </w:tcPr>
          <w:p w14:paraId="23D5075D" w14:textId="6581B858" w:rsidR="00016052" w:rsidRPr="00F55E4D" w:rsidRDefault="00016052" w:rsidP="00016052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3E8843B1" w14:textId="77777777" w:rsidR="00016052" w:rsidRPr="00F55E4D" w:rsidRDefault="00016052" w:rsidP="0001605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C99AD07" w14:textId="5978280E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8FA33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7514E6" w14:textId="7618D45E" w:rsidR="00016052" w:rsidRPr="00F55E4D" w:rsidRDefault="00016052" w:rsidP="00016052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AFA41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7C05" w14:textId="70641B68" w:rsidR="00016052" w:rsidRPr="00F55E4D" w:rsidRDefault="00984B3F" w:rsidP="00802F7C">
            <w:pPr>
              <w:tabs>
                <w:tab w:val="decimal" w:pos="1164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007</w:t>
            </w:r>
          </w:p>
        </w:tc>
        <w:tc>
          <w:tcPr>
            <w:tcW w:w="238" w:type="dxa"/>
            <w:shd w:val="clear" w:color="auto" w:fill="auto"/>
          </w:tcPr>
          <w:p w14:paraId="37407CBF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E7651" w14:textId="7E40A908" w:rsidR="00016052" w:rsidRPr="00F55E4D" w:rsidRDefault="00984B3F" w:rsidP="00802F7C">
            <w:pPr>
              <w:tabs>
                <w:tab w:val="decimal" w:pos="99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001</w:t>
            </w:r>
            <w:r w:rsidR="00016052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007</w:t>
            </w:r>
          </w:p>
        </w:tc>
        <w:tc>
          <w:tcPr>
            <w:tcW w:w="264" w:type="dxa"/>
          </w:tcPr>
          <w:p w14:paraId="200DCD7B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90A92C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B6CD61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F1FE9E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C1E152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9EDCC2B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BE9578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gridSpan w:val="2"/>
            <w:shd w:val="clear" w:color="auto" w:fill="auto"/>
          </w:tcPr>
          <w:p w14:paraId="5478DC35" w14:textId="77777777" w:rsidR="00016052" w:rsidRPr="00F55E4D" w:rsidRDefault="00016052" w:rsidP="00016052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C59CE9F" w14:textId="77777777" w:rsidR="00F55E4D" w:rsidRDefault="00F55E4D"/>
    <w:tbl>
      <w:tblPr>
        <w:tblW w:w="151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2"/>
        <w:gridCol w:w="806"/>
        <w:gridCol w:w="1443"/>
        <w:gridCol w:w="236"/>
        <w:gridCol w:w="1571"/>
        <w:gridCol w:w="236"/>
        <w:gridCol w:w="1384"/>
        <w:gridCol w:w="238"/>
        <w:gridCol w:w="1208"/>
        <w:gridCol w:w="236"/>
        <w:gridCol w:w="1200"/>
        <w:gridCol w:w="236"/>
        <w:gridCol w:w="1024"/>
        <w:gridCol w:w="236"/>
        <w:gridCol w:w="1114"/>
        <w:gridCol w:w="236"/>
        <w:gridCol w:w="1024"/>
      </w:tblGrid>
      <w:tr w:rsidR="006E2DA4" w:rsidRPr="00F55E4D" w14:paraId="23CE1B2F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18E6E6B3" w14:textId="77777777" w:rsidR="006E2DA4" w:rsidRPr="00F55E4D" w:rsidRDefault="006E2DA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D2D0F1B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74A973D8" w14:textId="77777777" w:rsidR="006E2DA4" w:rsidRPr="00F55E4D" w:rsidRDefault="006E2D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923DC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84CF4" w:rsidRPr="00F55E4D" w14:paraId="44F9A353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4F59B56" w14:textId="77777777" w:rsidR="00284CF4" w:rsidRPr="00F55E4D" w:rsidRDefault="00284CF4" w:rsidP="00143EAD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D551419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6316" w:type="dxa"/>
            <w:gridSpan w:val="7"/>
            <w:vAlign w:val="bottom"/>
          </w:tcPr>
          <w:p w14:paraId="1A93A7C1" w14:textId="60729D6D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2D974B0A" w14:textId="77777777" w:rsidR="00284CF4" w:rsidRPr="00F55E4D" w:rsidRDefault="00284CF4" w:rsidP="004D5EEC">
            <w:pPr>
              <w:pStyle w:val="acctfourfigures"/>
              <w:tabs>
                <w:tab w:val="clear" w:pos="765"/>
              </w:tabs>
              <w:spacing w:line="240" w:lineRule="atLeast"/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70" w:type="dxa"/>
            <w:gridSpan w:val="7"/>
            <w:vAlign w:val="bottom"/>
          </w:tcPr>
          <w:p w14:paraId="1C7B65B5" w14:textId="77777777" w:rsidR="00284CF4" w:rsidRPr="00F55E4D" w:rsidRDefault="00284CF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22E88" w:rsidRPr="00F55E4D" w14:paraId="623FB087" w14:textId="77777777" w:rsidTr="00A16797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37FB8770" w14:textId="48AD81C0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6" w:type="dxa"/>
            <w:vAlign w:val="bottom"/>
          </w:tcPr>
          <w:p w14:paraId="478796D3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37B1ECE7" w14:textId="699B60C7" w:rsidR="00522E88" w:rsidRPr="00F55E4D" w:rsidRDefault="00154B04" w:rsidP="00F679B3">
            <w:pPr>
              <w:pStyle w:val="acctfourfigures"/>
              <w:tabs>
                <w:tab w:val="clear" w:pos="765"/>
              </w:tabs>
              <w:spacing w:line="240" w:lineRule="atLeast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FDA220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2E5729CD" w14:textId="285573DD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B621B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11F8E55" w14:textId="3CB27053" w:rsidR="00522E88" w:rsidRPr="00F55E4D" w:rsidRDefault="00154B0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A43BA0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19066C8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BC3D1A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0" w:type="dxa"/>
            <w:vAlign w:val="bottom"/>
          </w:tcPr>
          <w:p w14:paraId="624F136A" w14:textId="3518EAB1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A8AD3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780ACDEE" w14:textId="32C371B4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18B1C52" w14:textId="77777777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0CA4F2D" w14:textId="23856FE0" w:rsidR="00522E88" w:rsidRPr="00F55E4D" w:rsidRDefault="00522E88" w:rsidP="00143EA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84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4C4C65F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9EF73F1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2E88" w:rsidRPr="00F55E4D" w14:paraId="103D5714" w14:textId="77777777" w:rsidTr="00FF0DF4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40640BED" w14:textId="77777777" w:rsidR="00522E88" w:rsidRPr="00F55E4D" w:rsidRDefault="00522E88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  <w:vAlign w:val="bottom"/>
          </w:tcPr>
          <w:p w14:paraId="592A579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48701E0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4B04" w:rsidRPr="00F55E4D" w14:paraId="0245AC28" w14:textId="77777777" w:rsidTr="00F55E4D">
        <w:trPr>
          <w:trHeight w:val="261"/>
        </w:trPr>
        <w:tc>
          <w:tcPr>
            <w:tcW w:w="2692" w:type="dxa"/>
            <w:shd w:val="clear" w:color="auto" w:fill="auto"/>
            <w:vAlign w:val="bottom"/>
          </w:tcPr>
          <w:p w14:paraId="09F27FD5" w14:textId="5FCD9173" w:rsidR="00154B04" w:rsidRPr="005A5CDE" w:rsidRDefault="00154B04" w:rsidP="00143EA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E7706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E10A9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5A5CD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84B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06" w:type="dxa"/>
            <w:vAlign w:val="bottom"/>
          </w:tcPr>
          <w:p w14:paraId="371EC66D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22" w:type="dxa"/>
            <w:gridSpan w:val="15"/>
            <w:vAlign w:val="bottom"/>
          </w:tcPr>
          <w:p w14:paraId="32AF1858" w14:textId="77777777" w:rsidR="00154B04" w:rsidRPr="00F55E4D" w:rsidRDefault="00154B0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522E88" w:rsidRPr="00F55E4D" w14:paraId="36053BB5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1C424DE5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36B30370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0C97B0D7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7D0B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3BEE78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C5FBB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F56801D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7D89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F1DC4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08B367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CD739C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D06C72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1DD337E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D600F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22AFFE1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A7522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C08508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013A96D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1D0563D" w14:textId="77777777" w:rsidR="00522E88" w:rsidRPr="00F55E4D" w:rsidRDefault="00522E88" w:rsidP="00143EA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30892094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7B38D0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55BE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01335A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FF5E14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EC9077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1317200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30EF1BD4" w14:textId="77777777" w:rsidR="00522E88" w:rsidRPr="00F55E4D" w:rsidRDefault="00522E88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0B65D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04EAA1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DF3A85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2D4F32F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82170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FB985C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4D621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B97E9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296C1184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FBA699D" w14:textId="043657CA" w:rsidR="00522E88" w:rsidRPr="00F55E4D" w:rsidRDefault="00CF33C5" w:rsidP="00143EAD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522E88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6D7270E5" w14:textId="72C10459" w:rsidR="00522E88" w:rsidRPr="00500C09" w:rsidRDefault="00500C09" w:rsidP="00500C0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00C0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5A61E3B9" w14:textId="6DB3B8AB" w:rsidR="00522E88" w:rsidRPr="00F55E4D" w:rsidRDefault="00F7215C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6A04A6" w14:textId="77777777" w:rsidR="00522E88" w:rsidRPr="00F55E4D" w:rsidRDefault="00522E88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6414958" w14:textId="40826723" w:rsidR="00522E88" w:rsidRPr="00F55E4D" w:rsidRDefault="00F7215C" w:rsidP="00B124EF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61A78451" w14:textId="77777777" w:rsidR="00522E88" w:rsidRPr="00F55E4D" w:rsidRDefault="00522E88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8BFEF9" w14:textId="6FCE1FAD" w:rsidR="00522E88" w:rsidRPr="00F55E4D" w:rsidRDefault="00F7215C" w:rsidP="001F0FC5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C197B4" w14:textId="77777777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40E5E155" w14:textId="0F245894" w:rsidR="00522E88" w:rsidRPr="00F55E4D" w:rsidRDefault="00F7215C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4E0246FB" w14:textId="77777777" w:rsidR="00522E88" w:rsidRPr="00F55E4D" w:rsidRDefault="00522E88" w:rsidP="001F0FC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869E180" w14:textId="7ED79EB9" w:rsidR="00522E88" w:rsidRPr="00F55E4D" w:rsidRDefault="00F7215C" w:rsidP="00F55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20FCCEEF" w14:textId="77777777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D9B5BBA" w14:textId="2ECFFF90" w:rsidR="00522E88" w:rsidRPr="00F55E4D" w:rsidRDefault="00F7215C" w:rsidP="001F0FC5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1AAB2F" w14:textId="77777777" w:rsidR="00522E88" w:rsidRPr="00F55E4D" w:rsidRDefault="00522E88" w:rsidP="001F0FC5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6262841" w14:textId="233045B7" w:rsidR="00522E88" w:rsidRPr="00F55E4D" w:rsidRDefault="00F7215C" w:rsidP="001F0FC5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31AF6" w14:textId="77777777" w:rsidR="00522E88" w:rsidRPr="00F55E4D" w:rsidRDefault="00522E88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38DFE92" w14:textId="147EBC13" w:rsidR="00522E88" w:rsidRPr="00F55E4D" w:rsidRDefault="00F7215C" w:rsidP="001F0FC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</w:tr>
      <w:tr w:rsidR="00522E88" w:rsidRPr="00F55E4D" w14:paraId="547D847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1E8ACC7" w14:textId="6157629F" w:rsidR="00522E88" w:rsidRPr="00F55E4D" w:rsidRDefault="00CF33C5" w:rsidP="00143EAD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522E88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46390E22" w14:textId="161B3F01" w:rsidR="00522E88" w:rsidRPr="00F55E4D" w:rsidRDefault="00500C09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443" w:type="dxa"/>
            <w:shd w:val="clear" w:color="auto" w:fill="auto"/>
          </w:tcPr>
          <w:p w14:paraId="15DFFEE7" w14:textId="22C060A6" w:rsidR="00522E88" w:rsidRPr="00F55E4D" w:rsidRDefault="00F7215C" w:rsidP="001A66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2A182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03ADDE8" w14:textId="65BB6EA6" w:rsidR="00522E88" w:rsidRPr="00F55E4D" w:rsidRDefault="00F7215C" w:rsidP="00E27FA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5FD36A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03E63F3" w14:textId="60D5045D" w:rsidR="00522E88" w:rsidRPr="00F55E4D" w:rsidRDefault="0032258D" w:rsidP="0032258D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11,779</w:t>
            </w:r>
          </w:p>
        </w:tc>
        <w:tc>
          <w:tcPr>
            <w:tcW w:w="238" w:type="dxa"/>
            <w:shd w:val="clear" w:color="auto" w:fill="auto"/>
          </w:tcPr>
          <w:p w14:paraId="148D1DF9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4C391E2" w14:textId="72D98CD9" w:rsidR="00522E88" w:rsidRPr="00F55E4D" w:rsidRDefault="0032258D" w:rsidP="0032258D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11,779</w:t>
            </w:r>
          </w:p>
        </w:tc>
        <w:tc>
          <w:tcPr>
            <w:tcW w:w="236" w:type="dxa"/>
            <w:shd w:val="clear" w:color="auto" w:fill="auto"/>
          </w:tcPr>
          <w:p w14:paraId="5DC035F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1E2F450" w14:textId="30F12973" w:rsidR="00522E88" w:rsidRPr="00F55E4D" w:rsidRDefault="00F7215C" w:rsidP="008871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C361A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4860D2C" w14:textId="7107AE9C" w:rsidR="00522E88" w:rsidRPr="00F55E4D" w:rsidRDefault="00F27B94" w:rsidP="00F27B94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12,671</w:t>
            </w:r>
          </w:p>
        </w:tc>
        <w:tc>
          <w:tcPr>
            <w:tcW w:w="236" w:type="dxa"/>
            <w:shd w:val="clear" w:color="auto" w:fill="auto"/>
          </w:tcPr>
          <w:p w14:paraId="05B43218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CF285C7" w14:textId="0DEF3E26" w:rsidR="00522E88" w:rsidRPr="00F55E4D" w:rsidRDefault="00F7215C" w:rsidP="00E27FA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0312F0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3FA4D8B" w14:textId="09424EDC" w:rsidR="00522E88" w:rsidRPr="00F55E4D" w:rsidRDefault="000E0C93" w:rsidP="000E0C93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12,671</w:t>
            </w:r>
          </w:p>
        </w:tc>
      </w:tr>
      <w:tr w:rsidR="00522E88" w:rsidRPr="00F55E4D" w14:paraId="0E4BC9E0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E50BC0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2A4B163E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101FF" w14:textId="494882C4" w:rsidR="00522E88" w:rsidRPr="00F55E4D" w:rsidRDefault="00F7215C" w:rsidP="001A66E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D6535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78020" w14:textId="4F7C54CD" w:rsidR="00522E88" w:rsidRPr="00F55E4D" w:rsidRDefault="00F7215C" w:rsidP="00B124EF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6B0B37D2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95838" w14:textId="70D0C1B1" w:rsidR="00522E88" w:rsidRPr="00F55E4D" w:rsidRDefault="0032258D" w:rsidP="0032258D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11,779</w:t>
            </w:r>
          </w:p>
        </w:tc>
        <w:tc>
          <w:tcPr>
            <w:tcW w:w="238" w:type="dxa"/>
            <w:shd w:val="clear" w:color="auto" w:fill="auto"/>
          </w:tcPr>
          <w:p w14:paraId="6C6A2998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A9079" w14:textId="31FFA586" w:rsidR="00522E88" w:rsidRPr="00F55E4D" w:rsidRDefault="009F5D0C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12,014</w:t>
            </w:r>
          </w:p>
        </w:tc>
        <w:tc>
          <w:tcPr>
            <w:tcW w:w="236" w:type="dxa"/>
            <w:shd w:val="clear" w:color="auto" w:fill="auto"/>
          </w:tcPr>
          <w:p w14:paraId="59154D4B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1432032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36F1D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1E95AA5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47179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2622AFE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184956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DC233D9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2E88" w:rsidRPr="00F55E4D" w14:paraId="6659455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C8C5924" w14:textId="77777777" w:rsidR="00522E88" w:rsidRPr="00F55E4D" w:rsidRDefault="00522E88" w:rsidP="00143EA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7F44677B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E42DCBB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61AE64C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3101CEE5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D6B0680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DE53822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DA7762C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7C6D5FB4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AFD87E9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B53B183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CDCD7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4F8CF8" w14:textId="77777777" w:rsidR="00522E88" w:rsidRPr="00F55E4D" w:rsidRDefault="00522E88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DFD7E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A6B1356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8D1903A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A96CD92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28AE" w:rsidRPr="00F55E4D" w14:paraId="50EE756A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9C5D248" w14:textId="1DABCD59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0520C610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55B06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00B355E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90B1D81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77CD3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10840F3" w14:textId="77777777" w:rsidR="00EF28AE" w:rsidRPr="00F55E4D" w:rsidRDefault="00EF28AE" w:rsidP="00F55E4D">
            <w:pPr>
              <w:tabs>
                <w:tab w:val="decimal" w:pos="110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4B063D4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DF25C4E" w14:textId="77777777" w:rsidR="00EF28AE" w:rsidRPr="00F55E4D" w:rsidRDefault="00EF28AE" w:rsidP="00F55E4D">
            <w:pPr>
              <w:tabs>
                <w:tab w:val="decimal" w:pos="92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CC278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41638F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364E5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927BE2" w14:textId="0A78B3B5" w:rsidR="00EF28AE" w:rsidRPr="00F55E4D" w:rsidRDefault="00EF28AE" w:rsidP="00F55E4D">
            <w:pPr>
              <w:tabs>
                <w:tab w:val="decimal" w:pos="810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A76D02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0DD2BF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5ACE3D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FA6E6BB" w14:textId="77777777" w:rsidR="00EF28AE" w:rsidRPr="00F55E4D" w:rsidRDefault="00EF28AE" w:rsidP="00EF28A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36C8A" w:rsidRPr="00F55E4D" w14:paraId="45A9953F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EECA4DF" w14:textId="6ECFC517" w:rsidR="00C36C8A" w:rsidRPr="00F55E4D" w:rsidRDefault="00C36C8A" w:rsidP="00C36C8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577DF04D" w14:textId="77777777" w:rsidR="00C36C8A" w:rsidRPr="00F55E4D" w:rsidRDefault="00C36C8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1578AC64" w14:textId="1FAD7F4F" w:rsidR="00C36C8A" w:rsidRPr="00F55E4D" w:rsidRDefault="007D3DD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7A39D1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908D753" w14:textId="365F7BDA" w:rsidR="00C36C8A" w:rsidRPr="00F55E4D" w:rsidRDefault="007D3DD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39612C" w14:textId="77777777" w:rsidR="00C36C8A" w:rsidRPr="00F55E4D" w:rsidRDefault="00C36C8A" w:rsidP="00C36C8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B519C8B" w14:textId="62438AAE" w:rsidR="00C36C8A" w:rsidRPr="00F55E4D" w:rsidRDefault="007D3DDA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3,576,354</w:t>
            </w:r>
          </w:p>
        </w:tc>
        <w:tc>
          <w:tcPr>
            <w:tcW w:w="238" w:type="dxa"/>
            <w:shd w:val="clear" w:color="auto" w:fill="auto"/>
          </w:tcPr>
          <w:p w14:paraId="54EF45E1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7A58AA37" w14:textId="06866852" w:rsidR="00C36C8A" w:rsidRPr="00F55E4D" w:rsidRDefault="007D3DDA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3,576,354</w:t>
            </w:r>
          </w:p>
        </w:tc>
        <w:tc>
          <w:tcPr>
            <w:tcW w:w="236" w:type="dxa"/>
          </w:tcPr>
          <w:p w14:paraId="36870C3F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5EDA7EC" w14:textId="0D954776" w:rsidR="00C36C8A" w:rsidRPr="00F55E4D" w:rsidRDefault="007D3DDA" w:rsidP="000D47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4FFD2C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CB06550" w14:textId="660EE071" w:rsidR="00C36C8A" w:rsidRPr="00F55E4D" w:rsidRDefault="00A32FC5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3,578,226</w:t>
            </w:r>
          </w:p>
        </w:tc>
        <w:tc>
          <w:tcPr>
            <w:tcW w:w="236" w:type="dxa"/>
          </w:tcPr>
          <w:p w14:paraId="262B9038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0488C3B" w14:textId="38DFD51B" w:rsidR="00C36C8A" w:rsidRPr="00F55E4D" w:rsidRDefault="007D3DDA" w:rsidP="000D47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38B61C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CAF219E" w14:textId="29ED4FED" w:rsidR="00C36C8A" w:rsidRPr="00F55E4D" w:rsidRDefault="00A32FC5" w:rsidP="000D47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3,578,226</w:t>
            </w:r>
          </w:p>
        </w:tc>
      </w:tr>
      <w:tr w:rsidR="00C36C8A" w:rsidRPr="00F55E4D" w14:paraId="1960B02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71B4969" w14:textId="77777777" w:rsidR="00C36C8A" w:rsidRPr="00F55E4D" w:rsidRDefault="00C36C8A" w:rsidP="00C36C8A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CDC1C2F" w14:textId="7C0E8F74" w:rsidR="00C36C8A" w:rsidRPr="00F55E4D" w:rsidRDefault="00984B3F" w:rsidP="00D41DA1">
            <w:pPr>
              <w:pStyle w:val="acctfourfigures"/>
              <w:tabs>
                <w:tab w:val="clear" w:pos="765"/>
              </w:tabs>
              <w:spacing w:line="240" w:lineRule="atLeast"/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10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3320526" w14:textId="5DF9B5A4" w:rsidR="00C36C8A" w:rsidRPr="00F55E4D" w:rsidRDefault="007D3DD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FC66FB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1E07A5C5" w14:textId="081F2C65" w:rsidR="00C36C8A" w:rsidRPr="00F55E4D" w:rsidRDefault="007D3DD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6F3057" w14:textId="77777777" w:rsidR="00C36C8A" w:rsidRPr="00F55E4D" w:rsidRDefault="00C36C8A" w:rsidP="00C36C8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29E2ECF" w14:textId="0F0A2B79" w:rsidR="00C36C8A" w:rsidRPr="00F55E4D" w:rsidRDefault="007D3DDA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40,539,200</w:t>
            </w:r>
          </w:p>
        </w:tc>
        <w:tc>
          <w:tcPr>
            <w:tcW w:w="238" w:type="dxa"/>
            <w:shd w:val="clear" w:color="auto" w:fill="auto"/>
          </w:tcPr>
          <w:p w14:paraId="59766D53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2F4CF6D9" w14:textId="76E407ED" w:rsidR="00C36C8A" w:rsidRPr="00F55E4D" w:rsidRDefault="007D3DDA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40,539,200</w:t>
            </w:r>
          </w:p>
        </w:tc>
        <w:tc>
          <w:tcPr>
            <w:tcW w:w="236" w:type="dxa"/>
          </w:tcPr>
          <w:p w14:paraId="36A6B9AD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2DE955" w14:textId="32E330B7" w:rsidR="00C36C8A" w:rsidRPr="00F55E4D" w:rsidRDefault="007D3DDA" w:rsidP="000D4701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D5D204B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ACC2DA" w14:textId="2E3EC387" w:rsidR="00C36C8A" w:rsidRPr="00F55E4D" w:rsidRDefault="007D3DDA" w:rsidP="00F55E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41,025,533</w:t>
            </w:r>
          </w:p>
        </w:tc>
        <w:tc>
          <w:tcPr>
            <w:tcW w:w="236" w:type="dxa"/>
          </w:tcPr>
          <w:p w14:paraId="56BBE45C" w14:textId="77777777" w:rsidR="00C36C8A" w:rsidRPr="00F55E4D" w:rsidRDefault="00C36C8A" w:rsidP="00C36C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47BFC" w14:textId="7DFF3616" w:rsidR="00C36C8A" w:rsidRPr="00F55E4D" w:rsidRDefault="007D3DDA" w:rsidP="000D4701">
            <w:pPr>
              <w:ind w:left="-7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852EDD" w14:textId="77777777" w:rsidR="00C36C8A" w:rsidRPr="00F55E4D" w:rsidRDefault="00C36C8A" w:rsidP="00C36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163B697" w14:textId="6D4B1EF1" w:rsidR="00C36C8A" w:rsidRPr="00F55E4D" w:rsidRDefault="007D3DDA" w:rsidP="000D470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41,025,533</w:t>
            </w:r>
          </w:p>
        </w:tc>
      </w:tr>
      <w:tr w:rsidR="00522E88" w:rsidRPr="00F55E4D" w14:paraId="023C591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2D526DDC" w14:textId="77777777" w:rsidR="00522E88" w:rsidRPr="00F55E4D" w:rsidRDefault="00522E88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4E4D5269" w14:textId="77777777" w:rsidR="00522E88" w:rsidRPr="00F55E4D" w:rsidRDefault="00522E88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075F568C" w14:textId="4FBA3A68" w:rsidR="00522E88" w:rsidRPr="00F55E4D" w:rsidRDefault="007D3DD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F87E88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FD782" w14:textId="2EF6DC22" w:rsidR="00522E88" w:rsidRPr="00F55E4D" w:rsidRDefault="007D3DDA" w:rsidP="00C36C8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2B820C" w14:textId="77777777" w:rsidR="00522E88" w:rsidRPr="00F55E4D" w:rsidRDefault="00522E88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8EECF" w14:textId="21F6EEA5" w:rsidR="00522E88" w:rsidRPr="00F55E4D" w:rsidRDefault="007D3DDA" w:rsidP="00B124EF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44,115,554</w:t>
            </w:r>
          </w:p>
        </w:tc>
        <w:tc>
          <w:tcPr>
            <w:tcW w:w="238" w:type="dxa"/>
            <w:shd w:val="clear" w:color="auto" w:fill="auto"/>
          </w:tcPr>
          <w:p w14:paraId="405E5CFB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1E498" w14:textId="1C4B3DF9" w:rsidR="00522E88" w:rsidRPr="00F55E4D" w:rsidRDefault="007D3DDA" w:rsidP="00B124EF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44,115,554</w:t>
            </w:r>
          </w:p>
        </w:tc>
        <w:tc>
          <w:tcPr>
            <w:tcW w:w="236" w:type="dxa"/>
          </w:tcPr>
          <w:p w14:paraId="524B8C23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74BEA5D" w14:textId="77777777" w:rsidR="00522E88" w:rsidRPr="00F55E4D" w:rsidRDefault="00522E88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66ACED8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8E253C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3756DF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0C8E63" w14:textId="77777777" w:rsidR="00522E88" w:rsidRPr="00F55E4D" w:rsidRDefault="00522E88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F62F4" w14:textId="77777777" w:rsidR="00522E88" w:rsidRPr="00F55E4D" w:rsidRDefault="00522E88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D43EF34" w14:textId="77777777" w:rsidR="00522E88" w:rsidRPr="00F55E4D" w:rsidRDefault="00522E88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1FA4" w:rsidRPr="00F55E4D" w14:paraId="6F22F8FE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9D1EC60" w14:textId="77777777" w:rsidR="00FF1FA4" w:rsidRPr="00F55E4D" w:rsidRDefault="00FF1FA4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056614BE" w14:textId="77777777" w:rsidR="00FF1FA4" w:rsidRPr="00F55E4D" w:rsidRDefault="00FF1FA4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383665DC" w14:textId="77777777" w:rsidR="00FF1FA4" w:rsidRPr="00F55E4D" w:rsidRDefault="00FF1FA4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9EE828A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6E12A4E6" w14:textId="77777777" w:rsidR="00FF1FA4" w:rsidRPr="00F55E4D" w:rsidRDefault="00FF1FA4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4CF14E" w14:textId="77777777" w:rsidR="00FF1FA4" w:rsidRPr="00F55E4D" w:rsidRDefault="00FF1FA4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ED230F4" w14:textId="77777777" w:rsidR="00FF1FA4" w:rsidRPr="00F55E4D" w:rsidRDefault="00FF1FA4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0ACBE88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6E164297" w14:textId="77777777" w:rsidR="00FF1FA4" w:rsidRPr="00F55E4D" w:rsidRDefault="00FF1FA4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7059D3B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5D6DBC5E" w14:textId="77777777" w:rsidR="00FF1FA4" w:rsidRPr="00F55E4D" w:rsidRDefault="00FF1FA4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05D7B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B6F10C7" w14:textId="77777777" w:rsidR="00FF1FA4" w:rsidRPr="00F55E4D" w:rsidRDefault="00FF1FA4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354A6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2331A2E" w14:textId="77777777" w:rsidR="00FF1FA4" w:rsidRPr="00F55E4D" w:rsidRDefault="00FF1FA4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802131" w14:textId="77777777" w:rsidR="00FF1FA4" w:rsidRPr="00F55E4D" w:rsidRDefault="00FF1FA4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7861D67" w14:textId="77777777" w:rsidR="00FF1FA4" w:rsidRPr="00F55E4D" w:rsidRDefault="00FF1FA4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22A65" w:rsidRPr="00F55E4D" w14:paraId="6CA529B2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04A8EC0" w14:textId="77777777" w:rsidR="00122A65" w:rsidRPr="00F55E4D" w:rsidRDefault="00122A65" w:rsidP="00143EAD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7534D0B" w14:textId="77777777" w:rsidR="00122A65" w:rsidRPr="00F55E4D" w:rsidRDefault="00122A65" w:rsidP="00143EA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</w:tcPr>
          <w:p w14:paraId="41BF6B0C" w14:textId="77777777" w:rsidR="00122A65" w:rsidRPr="00F55E4D" w:rsidRDefault="00122A65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7A9335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46E4F03" w14:textId="77777777" w:rsidR="00122A65" w:rsidRPr="00F55E4D" w:rsidRDefault="00122A65" w:rsidP="00B162D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DA2278" w14:textId="77777777" w:rsidR="00122A65" w:rsidRPr="00F55E4D" w:rsidRDefault="00122A65" w:rsidP="00143EA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9694384" w14:textId="77777777" w:rsidR="00122A65" w:rsidRPr="00F55E4D" w:rsidRDefault="00122A65" w:rsidP="00576A6C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64FE469" w14:textId="77777777" w:rsidR="00122A65" w:rsidRPr="00F55E4D" w:rsidRDefault="00122A65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1FA7899" w14:textId="77777777" w:rsidR="00122A65" w:rsidRPr="00F55E4D" w:rsidRDefault="00122A65" w:rsidP="004B541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0F14101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57786A" w14:textId="77777777" w:rsidR="00122A65" w:rsidRPr="00F55E4D" w:rsidRDefault="00122A65" w:rsidP="00E27FA1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35C0F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DF8536" w14:textId="77777777" w:rsidR="00122A65" w:rsidRPr="00F55E4D" w:rsidRDefault="00122A65" w:rsidP="005A723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0659AE" w14:textId="77777777" w:rsidR="00122A65" w:rsidRPr="00F55E4D" w:rsidRDefault="00122A65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AB6C2A" w14:textId="77777777" w:rsidR="00122A65" w:rsidRPr="00F55E4D" w:rsidRDefault="00122A65" w:rsidP="00143EA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26135C9" w14:textId="77777777" w:rsidR="00122A65" w:rsidRPr="00F55E4D" w:rsidRDefault="00122A65" w:rsidP="00143E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6595881" w14:textId="77777777" w:rsidR="00122A65" w:rsidRPr="00F55E4D" w:rsidRDefault="00122A65" w:rsidP="005A72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F0DF4" w:rsidRPr="00F55E4D" w14:paraId="3FAA4CBB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BC98DAA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E4C8388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12AE3169" w14:textId="60CAA02A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0DF4" w:rsidRPr="00F55E4D" w14:paraId="21B8F5F5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41D7FD4F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161D94BF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16" w:type="dxa"/>
            <w:gridSpan w:val="7"/>
          </w:tcPr>
          <w:p w14:paraId="67D420A5" w14:textId="651A4F36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FF55127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70" w:type="dxa"/>
            <w:gridSpan w:val="7"/>
          </w:tcPr>
          <w:p w14:paraId="7008EEAA" w14:textId="7CA47605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F0DF4" w:rsidRPr="00F55E4D" w14:paraId="023EB08A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65D29713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5AFAABF0" w14:textId="77777777" w:rsidR="00FF0DF4" w:rsidRPr="00F55E4D" w:rsidRDefault="00FF0DF4" w:rsidP="00FF0DF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  <w:vAlign w:val="bottom"/>
          </w:tcPr>
          <w:p w14:paraId="5DA2EF93" w14:textId="5FD0D919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ECDCEFD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  <w:vAlign w:val="bottom"/>
          </w:tcPr>
          <w:p w14:paraId="488AB207" w14:textId="6A258945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C8286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5880933" w14:textId="3D0FF934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D5BE0B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8E8A801" w14:textId="28D81144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081F985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054E1DEA" w14:textId="041B1B39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20DE4F22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8E9CE1" w14:textId="1EF0120E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792508D3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D0837C" w14:textId="7AF16D56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F55E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0650F734" w14:textId="77777777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28407B" w14:textId="1AFC7CAC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0DF4" w:rsidRPr="00F55E4D" w14:paraId="1888AB76" w14:textId="77777777" w:rsidTr="008B0576">
        <w:trPr>
          <w:trHeight w:val="261"/>
        </w:trPr>
        <w:tc>
          <w:tcPr>
            <w:tcW w:w="2692" w:type="dxa"/>
            <w:shd w:val="clear" w:color="auto" w:fill="auto"/>
          </w:tcPr>
          <w:p w14:paraId="3A24B884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2DC77646" w14:textId="77777777" w:rsidR="00FF0DF4" w:rsidRPr="00F55E4D" w:rsidRDefault="00FF0DF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2" w:type="dxa"/>
            <w:gridSpan w:val="15"/>
          </w:tcPr>
          <w:p w14:paraId="0A8B2EA2" w14:textId="77533FB8" w:rsidR="00FF0DF4" w:rsidRPr="00F55E4D" w:rsidRDefault="00FF0DF4" w:rsidP="00FF0DF4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1FA4" w:rsidRPr="00F55E4D" w14:paraId="23E711CC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803098B" w14:textId="783A97BA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C76147"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06" w:type="dxa"/>
          </w:tcPr>
          <w:p w14:paraId="6791FB20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665BEE7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D81E0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104C15E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7B1049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122C91E5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2E5BBB5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25EED7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C8B87D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155A471D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66E3C0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3C09C6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34FE6A4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B500922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B11E1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469A4E1" w14:textId="77777777" w:rsidR="00FF1FA4" w:rsidRPr="00F55E4D" w:rsidRDefault="00FF1FA4" w:rsidP="0083424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728BB13B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779DC2C9" w14:textId="5CED7F7C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06" w:type="dxa"/>
          </w:tcPr>
          <w:p w14:paraId="7A468FA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00010203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6DD92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F5EF18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646DF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DB2665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55CDB16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064DD88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7639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338CF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B2B65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09272D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330DCD0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93EDE1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A19B42A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4721B0E2" w14:textId="77777777" w:rsidR="00FF1FA4" w:rsidRPr="00F55E4D" w:rsidRDefault="00FF1FA4" w:rsidP="00FE55E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F1FA4" w:rsidRPr="00F55E4D" w14:paraId="70C95C3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1C5C0C6D" w14:textId="5A017BDC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06" w:type="dxa"/>
          </w:tcPr>
          <w:p w14:paraId="12557EA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E78F79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7FC8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01EE245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DB18DB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F554E58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6AB6474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83991DA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9D3EA0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783F37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1DF892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D5DFD6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91D09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BCBB1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223504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58D3FD" w14:textId="77777777" w:rsidR="00FF1FA4" w:rsidRPr="00F55E4D" w:rsidRDefault="00FF1FA4" w:rsidP="00FE55E4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04A7" w:rsidRPr="00F55E4D" w14:paraId="6E3784E0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5B788ADA" w14:textId="16FB10B4" w:rsidR="000404A7" w:rsidRPr="00F55E4D" w:rsidRDefault="00CF33C5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806" w:type="dxa"/>
          </w:tcPr>
          <w:p w14:paraId="3A73C35C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61A650F" w14:textId="653029B7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DA3B29D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4C07F36C" w14:textId="585749BF" w:rsidR="000404A7" w:rsidRPr="00F55E4D" w:rsidRDefault="00C76147" w:rsidP="00B61992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68124D86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134FEF9" w14:textId="0E80D471" w:rsidR="000404A7" w:rsidRPr="00F55E4D" w:rsidRDefault="000404A7" w:rsidP="00B250B7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9266283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209DFD14" w14:textId="769965B7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6802B8A9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B7327C6" w14:textId="30784490" w:rsidR="000404A7" w:rsidRPr="00F55E4D" w:rsidRDefault="00984B3F" w:rsidP="00F55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236" w:type="dxa"/>
          </w:tcPr>
          <w:p w14:paraId="1BC9C4DA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691A495" w14:textId="2A2A0148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63A33F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57A8DCA" w14:textId="287FDE28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9E596B" w14:textId="77777777" w:rsidR="000404A7" w:rsidRPr="00F55E4D" w:rsidRDefault="000404A7" w:rsidP="001F0FC5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AD95250" w14:textId="26481254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</w:tr>
      <w:tr w:rsidR="000404A7" w:rsidRPr="00F55E4D" w14:paraId="01C8528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44A305F0" w14:textId="68A2A359" w:rsidR="000404A7" w:rsidRPr="00F55E4D" w:rsidRDefault="00CF33C5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06" w:type="dxa"/>
          </w:tcPr>
          <w:p w14:paraId="3D2795AA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2A56D8E" w14:textId="7F131ED1" w:rsidR="000404A7" w:rsidRPr="00F55E4D" w:rsidRDefault="00984B3F" w:rsidP="00B6199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36" w:type="dxa"/>
          </w:tcPr>
          <w:p w14:paraId="0F68AF6A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E1E2C48" w14:textId="6A03CA4B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959788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3E2F9EC" w14:textId="5063DFA2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238" w:type="dxa"/>
            <w:shd w:val="clear" w:color="auto" w:fill="auto"/>
          </w:tcPr>
          <w:p w14:paraId="459AB172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5A962CAB" w14:textId="663547A6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236" w:type="dxa"/>
          </w:tcPr>
          <w:p w14:paraId="4E3C762F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08ECFA8" w14:textId="360F27DC" w:rsidR="000404A7" w:rsidRPr="00F55E4D" w:rsidRDefault="00984B3F" w:rsidP="00F55E4D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236" w:type="dxa"/>
          </w:tcPr>
          <w:p w14:paraId="01C106B3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2AAA03" w14:textId="01D265D6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236" w:type="dxa"/>
          </w:tcPr>
          <w:p w14:paraId="30C92824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015BFA7" w14:textId="604C24CE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662396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2701AFD" w14:textId="02FB7137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898</w:t>
            </w:r>
          </w:p>
        </w:tc>
      </w:tr>
      <w:tr w:rsidR="000404A7" w:rsidRPr="00F55E4D" w14:paraId="03D29836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D7BC6CF" w14:textId="29198E36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6086A82C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28EE89EF" w14:textId="26391493" w:rsidR="000404A7" w:rsidRPr="00F55E4D" w:rsidRDefault="000404A7" w:rsidP="00F55E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22E6984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2992E909" w14:textId="76D700AC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02D052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AFE894A" w14:textId="3BA67B31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38" w:type="dxa"/>
            <w:shd w:val="clear" w:color="auto" w:fill="auto"/>
          </w:tcPr>
          <w:p w14:paraId="11E5E23B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3B24BF23" w14:textId="150A83F8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</w:tcPr>
          <w:p w14:paraId="0BC5630E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E75D28C" w14:textId="0E20429B" w:rsidR="000404A7" w:rsidRPr="00F55E4D" w:rsidRDefault="000404A7" w:rsidP="00EB0F2E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1B231E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1F2312" w14:textId="16CD1A91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  <w:tc>
          <w:tcPr>
            <w:tcW w:w="236" w:type="dxa"/>
          </w:tcPr>
          <w:p w14:paraId="4291360B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D308EE" w14:textId="73B00D76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60A707F" w14:textId="77777777" w:rsidR="000404A7" w:rsidRPr="00F55E4D" w:rsidRDefault="000404A7" w:rsidP="00EF28AE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98A9066" w14:textId="02FED050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</w:p>
        </w:tc>
      </w:tr>
      <w:tr w:rsidR="000404A7" w:rsidRPr="00F55E4D" w14:paraId="2F8C90FD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1AA8E31" w14:textId="77CABC0D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806" w:type="dxa"/>
          </w:tcPr>
          <w:p w14:paraId="071D8F86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1417B11F" w14:textId="43CCF15B" w:rsidR="000404A7" w:rsidRPr="00F55E4D" w:rsidRDefault="00984B3F" w:rsidP="00B61992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891</w:t>
            </w:r>
          </w:p>
        </w:tc>
        <w:tc>
          <w:tcPr>
            <w:tcW w:w="236" w:type="dxa"/>
          </w:tcPr>
          <w:p w14:paraId="6BF2A786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11B641" w14:textId="2502E9D5" w:rsidR="000404A7" w:rsidRPr="00CF0271" w:rsidRDefault="00C76147" w:rsidP="00B61992">
            <w:pPr>
              <w:pStyle w:val="acctfourfigures"/>
              <w:tabs>
                <w:tab w:val="clear" w:pos="765"/>
                <w:tab w:val="decimal" w:pos="13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0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</w:t>
            </w:r>
          </w:p>
        </w:tc>
        <w:tc>
          <w:tcPr>
            <w:tcW w:w="236" w:type="dxa"/>
            <w:shd w:val="clear" w:color="auto" w:fill="auto"/>
          </w:tcPr>
          <w:p w14:paraId="5D89B381" w14:textId="77777777" w:rsidR="000404A7" w:rsidRPr="00F55E4D" w:rsidRDefault="000404A7" w:rsidP="000404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8382E" w14:textId="6F349926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</w:t>
            </w:r>
          </w:p>
        </w:tc>
        <w:tc>
          <w:tcPr>
            <w:tcW w:w="238" w:type="dxa"/>
            <w:shd w:val="clear" w:color="auto" w:fill="auto"/>
          </w:tcPr>
          <w:p w14:paraId="644FE7CB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C4197" w14:textId="3DF16D2A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714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251</w:t>
            </w:r>
          </w:p>
        </w:tc>
        <w:tc>
          <w:tcPr>
            <w:tcW w:w="236" w:type="dxa"/>
          </w:tcPr>
          <w:p w14:paraId="01ED3ED0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058F55D5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6DC7C8F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3A362EA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E1687EC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1692533" w14:textId="77777777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C505C6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67B3427" w14:textId="77777777" w:rsidR="000404A7" w:rsidRPr="00F55E4D" w:rsidRDefault="000404A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04A7" w:rsidRPr="00F55E4D" w14:paraId="381F2733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22F88E1B" w14:textId="77777777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6" w:type="dxa"/>
          </w:tcPr>
          <w:p w14:paraId="34705D87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</w:tcPr>
          <w:p w14:paraId="55C0D4F7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1B6E829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double" w:sz="4" w:space="0" w:color="auto"/>
            </w:tcBorders>
            <w:shd w:val="clear" w:color="auto" w:fill="auto"/>
          </w:tcPr>
          <w:p w14:paraId="40F56455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16D8E3" w14:textId="77777777" w:rsidR="000404A7" w:rsidRPr="00F55E4D" w:rsidRDefault="000404A7" w:rsidP="000404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48B454D" w14:textId="77777777" w:rsidR="000404A7" w:rsidRPr="00F55E4D" w:rsidRDefault="000404A7" w:rsidP="00B250B7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14:paraId="6DEE3D5D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</w:tcPr>
          <w:p w14:paraId="67B500EF" w14:textId="77777777" w:rsidR="000404A7" w:rsidRPr="00F55E4D" w:rsidRDefault="000404A7" w:rsidP="00A82D9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5F1BD3F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45F5ED5B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FA33D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5461335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5BACFF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089D2F" w14:textId="77777777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82F928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09D2848" w14:textId="77777777" w:rsidR="000404A7" w:rsidRPr="00F55E4D" w:rsidRDefault="000404A7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B56CC" w:rsidRPr="00F55E4D" w14:paraId="2F5C5CF2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24CDF62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06" w:type="dxa"/>
          </w:tcPr>
          <w:p w14:paraId="5A22564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72545A3A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1646A7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6A1379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1DE0A7A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E449867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8977618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159A5CED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EB9A48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328AA01D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B2D37DA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0C46C5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A7CACF4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C03EFB2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E0F5E73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EA73300" w14:textId="77777777" w:rsidR="00AB56CC" w:rsidRPr="00F55E4D" w:rsidRDefault="00AB56CC" w:rsidP="00014D6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404A7" w:rsidRPr="00F55E4D" w14:paraId="3DD24CD2" w14:textId="77777777" w:rsidTr="00A16797">
        <w:trPr>
          <w:trHeight w:val="279"/>
        </w:trPr>
        <w:tc>
          <w:tcPr>
            <w:tcW w:w="2692" w:type="dxa"/>
            <w:shd w:val="clear" w:color="auto" w:fill="auto"/>
          </w:tcPr>
          <w:p w14:paraId="0DD1637A" w14:textId="191184A5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806" w:type="dxa"/>
          </w:tcPr>
          <w:p w14:paraId="34E1FA11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C43213C" w14:textId="131A5CCF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65EEA71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254BD41" w14:textId="75672280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D360A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23EE5CB" w14:textId="1090D04C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238" w:type="dxa"/>
            <w:shd w:val="clear" w:color="auto" w:fill="auto"/>
          </w:tcPr>
          <w:p w14:paraId="42024D26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14:paraId="6D5691AE" w14:textId="245507F2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  <w:tc>
          <w:tcPr>
            <w:tcW w:w="236" w:type="dxa"/>
          </w:tcPr>
          <w:p w14:paraId="2D1FC01D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19F4C6" w14:textId="2CCCE4F9" w:rsidR="000404A7" w:rsidRPr="00F55E4D" w:rsidRDefault="000404A7" w:rsidP="00EB0F2E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D01A69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691F6BF" w14:textId="4EC8CB92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236" w:type="dxa"/>
          </w:tcPr>
          <w:p w14:paraId="58B3FDF6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22BAE2" w14:textId="7714B114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B6834E3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C1B890" w14:textId="647D519A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</w:tr>
      <w:tr w:rsidR="000404A7" w:rsidRPr="00F55E4D" w14:paraId="759CFE6B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0BECCE42" w14:textId="5541D77E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06" w:type="dxa"/>
          </w:tcPr>
          <w:p w14:paraId="16B1716D" w14:textId="70F38EC5" w:rsidR="000404A7" w:rsidRPr="00D41DA1" w:rsidRDefault="000404A7" w:rsidP="00D41DA1">
            <w:pPr>
              <w:ind w:left="-100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05925F6" w14:textId="22D73ED0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7120D28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3A8F999D" w14:textId="36916530" w:rsidR="000404A7" w:rsidRPr="00F55E4D" w:rsidRDefault="000404A7" w:rsidP="00B250B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04ECF5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02035371" w14:textId="3B8998A4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8" w:type="dxa"/>
            <w:shd w:val="clear" w:color="auto" w:fill="auto"/>
          </w:tcPr>
          <w:p w14:paraId="54A4C0C2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4F83C0D9" w14:textId="3EB9F2DC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</w:tcPr>
          <w:p w14:paraId="0C8A24AB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AAD73D0" w14:textId="43CAA534" w:rsidR="000404A7" w:rsidRPr="00F55E4D" w:rsidRDefault="000404A7" w:rsidP="00EB0F2E">
            <w:pPr>
              <w:ind w:left="-8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40B52C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73452E" w14:textId="5B72D10C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236" w:type="dxa"/>
          </w:tcPr>
          <w:p w14:paraId="4D31DAA4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C9D92C2" w14:textId="7337B53D" w:rsidR="000404A7" w:rsidRPr="00F55E4D" w:rsidRDefault="000404A7" w:rsidP="00A82D98">
            <w:pPr>
              <w:ind w:left="-160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13D367" w14:textId="77777777" w:rsidR="000404A7" w:rsidRPr="00F55E4D" w:rsidRDefault="000404A7" w:rsidP="00FE55E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7A1CF5D" w14:textId="1F973982" w:rsidR="000404A7" w:rsidRPr="00F55E4D" w:rsidRDefault="00984B3F" w:rsidP="00A82D9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0404A7" w:rsidRPr="00F55E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</w:tr>
      <w:tr w:rsidR="000404A7" w:rsidRPr="00F55E4D" w14:paraId="7A1C29B7" w14:textId="77777777" w:rsidTr="00A16797">
        <w:trPr>
          <w:trHeight w:val="261"/>
        </w:trPr>
        <w:tc>
          <w:tcPr>
            <w:tcW w:w="2692" w:type="dxa"/>
            <w:shd w:val="clear" w:color="auto" w:fill="auto"/>
          </w:tcPr>
          <w:p w14:paraId="306E20AC" w14:textId="37489A77" w:rsidR="000404A7" w:rsidRPr="00F55E4D" w:rsidRDefault="000404A7" w:rsidP="000404A7">
            <w:pPr>
              <w:ind w:left="161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รวมหนี้สินทางการเงินอื่น</w:t>
            </w:r>
          </w:p>
        </w:tc>
        <w:tc>
          <w:tcPr>
            <w:tcW w:w="806" w:type="dxa"/>
          </w:tcPr>
          <w:p w14:paraId="0BE82E7E" w14:textId="77777777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</w:tcPr>
          <w:p w14:paraId="654C609A" w14:textId="5EFB6599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E22E310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DC4F6" w14:textId="6D7588D4" w:rsidR="000404A7" w:rsidRPr="00F55E4D" w:rsidRDefault="000404A7" w:rsidP="000404A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29FDA4" w14:textId="77777777" w:rsidR="000404A7" w:rsidRPr="00F55E4D" w:rsidRDefault="000404A7" w:rsidP="000404A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4421C" w14:textId="55672C2E" w:rsidR="000404A7" w:rsidRPr="00F55E4D" w:rsidRDefault="00984B3F" w:rsidP="00B61992">
            <w:pPr>
              <w:pStyle w:val="acctfourfigures"/>
              <w:tabs>
                <w:tab w:val="clear" w:pos="765"/>
                <w:tab w:val="decimal" w:pos="11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382</w:t>
            </w:r>
          </w:p>
        </w:tc>
        <w:tc>
          <w:tcPr>
            <w:tcW w:w="238" w:type="dxa"/>
            <w:shd w:val="clear" w:color="auto" w:fill="auto"/>
          </w:tcPr>
          <w:p w14:paraId="2B991B98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44D98" w14:textId="540771AA" w:rsidR="000404A7" w:rsidRPr="00F55E4D" w:rsidRDefault="00984B3F" w:rsidP="00B61992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999</w:t>
            </w:r>
            <w:r w:rsidR="000404A7" w:rsidRPr="00F55E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382</w:t>
            </w:r>
          </w:p>
        </w:tc>
        <w:tc>
          <w:tcPr>
            <w:tcW w:w="236" w:type="dxa"/>
          </w:tcPr>
          <w:p w14:paraId="24E17C9D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</w:tcPr>
          <w:p w14:paraId="797655F1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C069F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26D634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F47DEF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F8FE2D0" w14:textId="77777777" w:rsidR="000404A7" w:rsidRPr="00F55E4D" w:rsidRDefault="000404A7" w:rsidP="000404A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FD06C1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EF8CEA4" w14:textId="77777777" w:rsidR="000404A7" w:rsidRPr="00F55E4D" w:rsidRDefault="000404A7" w:rsidP="000404A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8B9706C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</w:rPr>
      </w:pPr>
    </w:p>
    <w:p w14:paraId="4D1A9E53" w14:textId="77777777" w:rsidR="00B321BA" w:rsidRDefault="00B321BA">
      <w:pPr>
        <w:spacing w:line="240" w:lineRule="auto"/>
        <w:rPr>
          <w:rFonts w:ascii="Angsana New" w:hAnsi="Angsana New"/>
          <w:sz w:val="20"/>
          <w:szCs w:val="20"/>
          <w:cs/>
        </w:rPr>
        <w:sectPr w:rsidR="00B321BA" w:rsidSect="00381B9D">
          <w:pgSz w:w="16834" w:h="11909" w:orient="landscape" w:code="9"/>
          <w:pgMar w:top="1152" w:right="691" w:bottom="1152" w:left="1080" w:header="706" w:footer="706" w:gutter="0"/>
          <w:cols w:space="737"/>
          <w:docGrid w:linePitch="360"/>
        </w:sectPr>
      </w:pPr>
    </w:p>
    <w:p w14:paraId="38333330" w14:textId="7A57103C" w:rsidR="00972DE7" w:rsidRPr="00073751" w:rsidRDefault="00400EFE" w:rsidP="001B71E6">
      <w:pPr>
        <w:pStyle w:val="Bo-Blankline"/>
        <w:rPr>
          <w:b/>
          <w:bCs/>
          <w:i/>
          <w:iCs/>
          <w:sz w:val="30"/>
          <w:szCs w:val="30"/>
          <w:cs/>
        </w:rPr>
      </w:pPr>
      <w:r w:rsidRPr="00073751">
        <w:rPr>
          <w:rFonts w:hint="cs"/>
          <w:b/>
          <w:bCs/>
          <w:i/>
          <w:iCs/>
          <w:sz w:val="30"/>
          <w:szCs w:val="30"/>
          <w:cs/>
        </w:rPr>
        <w:lastRenderedPageBreak/>
        <w:t>เ</w:t>
      </w:r>
      <w:r w:rsidR="00073751" w:rsidRPr="00073751">
        <w:rPr>
          <w:rFonts w:hint="cs"/>
          <w:b/>
          <w:bCs/>
          <w:i/>
          <w:iCs/>
          <w:sz w:val="30"/>
          <w:szCs w:val="30"/>
          <w:cs/>
        </w:rPr>
        <w:t>ทคนิคการประเมินมูลค่า</w:t>
      </w:r>
    </w:p>
    <w:p w14:paraId="1F3F85D7" w14:textId="77777777" w:rsidR="00E575FD" w:rsidRPr="00CE35AC" w:rsidRDefault="00E575FD" w:rsidP="001B71E6">
      <w:pPr>
        <w:pStyle w:val="Bo-Blankline"/>
      </w:pPr>
    </w:p>
    <w:p w14:paraId="62FE54EE" w14:textId="3CB40E32" w:rsidR="00CF58AB" w:rsidRPr="00C122C1" w:rsidRDefault="00CF58AB" w:rsidP="001B71E6">
      <w:pPr>
        <w:pStyle w:val="Caption"/>
        <w:numPr>
          <w:ilvl w:val="0"/>
          <w:numId w:val="0"/>
        </w:numPr>
        <w:tabs>
          <w:tab w:val="clear" w:pos="540"/>
        </w:tabs>
        <w:ind w:left="540"/>
        <w:rPr>
          <w:b w:val="0"/>
          <w:bCs w:val="0"/>
        </w:rPr>
      </w:pPr>
      <w:r w:rsidRPr="00886E1B">
        <w:rPr>
          <w:b w:val="0"/>
          <w:bCs w:val="0"/>
          <w:spacing w:val="-6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984B3F">
        <w:rPr>
          <w:b w:val="0"/>
          <w:bCs w:val="0"/>
          <w:spacing w:val="-6"/>
        </w:rPr>
        <w:t>2</w:t>
      </w:r>
      <w:r w:rsidR="001B71E6" w:rsidRPr="00026E6A">
        <w:rPr>
          <w:b w:val="0"/>
          <w:bCs w:val="0"/>
          <w:spacing w:val="-6"/>
        </w:rPr>
        <w:t xml:space="preserve"> </w:t>
      </w:r>
    </w:p>
    <w:p w14:paraId="520D27C5" w14:textId="77777777" w:rsidR="00CF58AB" w:rsidRDefault="00CF58AB" w:rsidP="00CF58AB">
      <w:pPr>
        <w:pStyle w:val="Bo-Blankline"/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44476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F3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44476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A62F34" w:rsidRDefault="000404A7" w:rsidP="00C97613">
            <w:pPr>
              <w:ind w:left="250" w:right="-163" w:hanging="250"/>
              <w:rPr>
                <w:rFonts w:ascii="Angsana New" w:hAnsi="Angsana New"/>
                <w:sz w:val="30"/>
                <w:szCs w:val="30"/>
                <w:cs/>
              </w:rPr>
            </w:pPr>
            <w:r w:rsidRPr="000404A7">
              <w:rPr>
                <w:rFonts w:ascii="Angsana New" w:hAnsi="Angsana New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>
              <w:rPr>
                <w:rFonts w:ascii="Angsana New" w:hAnsi="Angsana New"/>
                <w:sz w:val="30"/>
                <w:szCs w:val="30"/>
              </w:rPr>
              <w:br/>
            </w:r>
            <w:r w:rsidRPr="000404A7">
              <w:rPr>
                <w:rFonts w:ascii="Angsana New" w:hAnsi="Angsana New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A62F34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B2627C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2F34">
              <w:rPr>
                <w:rFonts w:ascii="Angsana New" w:hAnsi="Angsana New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A62F34">
              <w:rPr>
                <w:rFonts w:ascii="Angsana New" w:hAnsi="Angsana New"/>
                <w:sz w:val="30"/>
                <w:szCs w:val="30"/>
                <w:lang w:val="en-US"/>
              </w:rPr>
              <w:t>Thai Bond Market Association Government Bond Yield Curve)</w:t>
            </w:r>
            <w:r w:rsidRPr="00A62F3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A7461E" w:rsidRPr="00744476" w14:paraId="5B55DCC1" w14:textId="77777777" w:rsidTr="00D106AE">
        <w:tc>
          <w:tcPr>
            <w:tcW w:w="2970" w:type="dxa"/>
            <w:shd w:val="clear" w:color="auto" w:fill="auto"/>
          </w:tcPr>
          <w:p w14:paraId="10B46951" w14:textId="77777777" w:rsidR="00A7461E" w:rsidRPr="00A62F34" w:rsidRDefault="00A7461E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EF3D22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931BB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270" w:type="dxa"/>
            <w:shd w:val="clear" w:color="auto" w:fill="auto"/>
          </w:tcPr>
          <w:p w14:paraId="743912E7" w14:textId="77777777" w:rsidR="00A7461E" w:rsidRPr="00A62F34" w:rsidRDefault="00A7461E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4C9716E3" w14:textId="7D3390B1" w:rsidR="00A7461E" w:rsidRPr="00876F89" w:rsidRDefault="00A7461E" w:rsidP="00C961D8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/การคิดลดกระแสเงินสด</w:t>
            </w:r>
            <w:r w:rsidRPr="00EF3D22"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ประเมินมูลค่ายุติธรรมโดยพิจารณาถึง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EF3D22">
              <w:rPr>
                <w:rFonts w:ascii="Angsana New" w:hAnsi="Angsana New"/>
                <w:sz w:val="30"/>
                <w:szCs w:val="30"/>
              </w:rPr>
              <w:t>(</w:t>
            </w:r>
            <w:r w:rsidR="00984B3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F3D2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EF3D22">
              <w:rPr>
                <w:rFonts w:ascii="Angsana New" w:hAnsi="Angsana New"/>
                <w:sz w:val="30"/>
                <w:szCs w:val="30"/>
                <w:cs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</w:t>
            </w:r>
            <w:r w:rsidR="00C961D8">
              <w:rPr>
                <w:rFonts w:ascii="Angsana New" w:hAnsi="Angsana New"/>
                <w:sz w:val="30"/>
                <w:szCs w:val="30"/>
                <w:lang w:val="en-US"/>
              </w:rPr>
              <w:t>ย</w:t>
            </w:r>
            <w:r w:rsidR="00C961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F3D22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0404A7" w:rsidRPr="00744476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EF3D22" w:rsidRDefault="000404A7" w:rsidP="00A7461E">
            <w:pPr>
              <w:ind w:left="256" w:right="-163" w:hanging="256"/>
              <w:rPr>
                <w:rFonts w:ascii="Angsana New" w:hAnsi="Angsana New"/>
                <w:sz w:val="30"/>
                <w:szCs w:val="30"/>
                <w:cs/>
              </w:rPr>
            </w:pPr>
            <w:r w:rsidRPr="00A3575F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A62F34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EF3D22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3575F">
              <w:rPr>
                <w:rFonts w:ascii="Angsana New" w:hAnsi="Angsana New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44476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E50529" w:rsidRDefault="00A7461E" w:rsidP="00A7461E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6C66AD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77777777" w:rsidR="00A7461E" w:rsidRPr="00E50529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 w:rsidR="00C22E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370BC2A8" w14:textId="4CB5DE14" w:rsidR="00A52635" w:rsidRDefault="00A52635" w:rsidP="004E2430">
      <w:pPr>
        <w:pStyle w:val="Bo-Blankline"/>
      </w:pPr>
    </w:p>
    <w:p w14:paraId="78157643" w14:textId="77777777" w:rsidR="00A52635" w:rsidRDefault="00A52635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19547150" w14:textId="2FA34BBB" w:rsidR="0047124B" w:rsidRDefault="00734223" w:rsidP="00EA770F">
      <w:pPr>
        <w:pStyle w:val="Caption"/>
        <w:ind w:hanging="900"/>
      </w:pPr>
      <w:r w:rsidRPr="00606A70">
        <w:rPr>
          <w:cs/>
        </w:rPr>
        <w:lastRenderedPageBreak/>
        <w:t>ภาระผูกพัน</w:t>
      </w:r>
      <w:r w:rsidRPr="00606A70">
        <w:rPr>
          <w:rFonts w:hint="cs"/>
          <w:cs/>
        </w:rPr>
        <w:t>กับบุคคล</w:t>
      </w:r>
      <w:r>
        <w:rPr>
          <w:rFonts w:hint="cs"/>
          <w:cs/>
        </w:rPr>
        <w:t>หรือกิจการที่ไม่เกี่ยวข้องกัน</w:t>
      </w:r>
    </w:p>
    <w:p w14:paraId="269D042D" w14:textId="70B5F182" w:rsidR="00140286" w:rsidRDefault="00140286" w:rsidP="00140286">
      <w:pPr>
        <w:pStyle w:val="Bo-Blankline"/>
        <w:rPr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744476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77777777" w:rsidR="00140286" w:rsidRPr="0074447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710" w:type="dxa"/>
          </w:tcPr>
          <w:p w14:paraId="26BCE64E" w14:textId="77777777" w:rsidR="00140286" w:rsidRPr="00460798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7DC133B" w14:textId="77777777" w:rsidR="00140286" w:rsidRPr="001F7F9F" w:rsidRDefault="00140286" w:rsidP="00BE269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1F7F9F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C74564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1F7F9F" w:rsidRDefault="00140286" w:rsidP="00BE269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744476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744476" w:rsidRDefault="00140286" w:rsidP="00BE269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744476" w:rsidRDefault="00140286" w:rsidP="00BE269E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33434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5A64AC" w:rsidRDefault="00140286" w:rsidP="00BE269E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2B54B1" w:rsidRDefault="00140286" w:rsidP="00BE269E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2B54B1" w:rsidRDefault="00140286" w:rsidP="00BE269E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5A0632" w14:paraId="6AF4C059" w14:textId="77777777" w:rsidTr="002D1E00">
        <w:tc>
          <w:tcPr>
            <w:tcW w:w="5490" w:type="dxa"/>
            <w:shd w:val="clear" w:color="auto" w:fill="auto"/>
          </w:tcPr>
          <w:p w14:paraId="5FD033DE" w14:textId="77777777" w:rsidR="00140286" w:rsidRPr="005A64AC" w:rsidRDefault="00140286" w:rsidP="00BE269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24EF9E46" w:rsidR="00140286" w:rsidRPr="002B54B1" w:rsidRDefault="00140286" w:rsidP="00BE269E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4,728,666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0CA7FDA3" w:rsidR="00140286" w:rsidRPr="002D1E00" w:rsidRDefault="00140286" w:rsidP="002D1E00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D1E0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731,233</w:t>
            </w:r>
          </w:p>
        </w:tc>
      </w:tr>
      <w:tr w:rsidR="00140286" w:rsidRPr="00AE0BB7" w14:paraId="2DAF44F8" w14:textId="77777777" w:rsidTr="002D1E00">
        <w:tc>
          <w:tcPr>
            <w:tcW w:w="5490" w:type="dxa"/>
            <w:shd w:val="clear" w:color="auto" w:fill="auto"/>
          </w:tcPr>
          <w:p w14:paraId="4A840FB7" w14:textId="77777777" w:rsidR="00140286" w:rsidRPr="00AE0BB7" w:rsidRDefault="00140286" w:rsidP="00BE269E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2B54B1" w:rsidRDefault="00140286" w:rsidP="00BE269E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2B54B1" w:rsidRDefault="00140286" w:rsidP="00BE269E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40286" w:rsidRPr="0033434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5A64AC" w:rsidRDefault="00140286" w:rsidP="00BE269E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77777777" w:rsidR="00140286" w:rsidRPr="002B54B1" w:rsidRDefault="00140286" w:rsidP="00BE269E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2B54B1" w:rsidRDefault="00140286" w:rsidP="00BE269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2B54B1" w:rsidRDefault="00140286" w:rsidP="00BE269E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B00DEA" w14:paraId="2F6A24B9" w14:textId="77777777" w:rsidTr="002D1E00">
        <w:tc>
          <w:tcPr>
            <w:tcW w:w="5490" w:type="dxa"/>
            <w:shd w:val="clear" w:color="auto" w:fill="auto"/>
          </w:tcPr>
          <w:p w14:paraId="2F4BF079" w14:textId="75B70DC9" w:rsidR="00140286" w:rsidRPr="00A91138" w:rsidRDefault="00140286" w:rsidP="00140286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AE020F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551F49" w14:textId="0F171546" w:rsidR="00140286" w:rsidRPr="002B54B1" w:rsidRDefault="0014028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2,336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A4E784D" w14:textId="349B9280" w:rsidR="00140286" w:rsidRPr="002B54B1" w:rsidRDefault="00140286" w:rsidP="00140286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40286" w:rsidRPr="0033434F" w14:paraId="7F853EB8" w14:textId="77777777" w:rsidTr="002D1E00">
        <w:tc>
          <w:tcPr>
            <w:tcW w:w="5490" w:type="dxa"/>
            <w:shd w:val="clear" w:color="auto" w:fill="auto"/>
          </w:tcPr>
          <w:p w14:paraId="160FA5B3" w14:textId="250AB01D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548B5B" w14:textId="755EE04A" w:rsidR="00140286" w:rsidRPr="002B54B1" w:rsidRDefault="0014028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390,055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4E917D21" w:rsidR="00140286" w:rsidRPr="002B54B1" w:rsidRDefault="00140286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390,055</w:t>
            </w:r>
          </w:p>
        </w:tc>
      </w:tr>
      <w:tr w:rsidR="00140286" w:rsidRPr="0033434F" w14:paraId="1EFBF9D9" w14:textId="77777777" w:rsidTr="002D1E00">
        <w:tc>
          <w:tcPr>
            <w:tcW w:w="5490" w:type="dxa"/>
            <w:shd w:val="clear" w:color="auto" w:fill="auto"/>
          </w:tcPr>
          <w:p w14:paraId="492B3607" w14:textId="26130D06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สั่งซื้อวัตถุดิบ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9C48D60" w14:textId="53CF7EBA" w:rsidR="00140286" w:rsidRDefault="0014028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203,705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3E7A3D4B" w:rsidR="00140286" w:rsidRDefault="00140286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203,705</w:t>
            </w:r>
          </w:p>
        </w:tc>
      </w:tr>
      <w:tr w:rsidR="00140286" w:rsidRPr="0033434F" w14:paraId="7D6B7B69" w14:textId="77777777" w:rsidTr="002D1E00">
        <w:tc>
          <w:tcPr>
            <w:tcW w:w="5490" w:type="dxa"/>
            <w:shd w:val="clear" w:color="auto" w:fill="auto"/>
          </w:tcPr>
          <w:p w14:paraId="0D47371C" w14:textId="43E75368" w:rsidR="00140286" w:rsidRPr="005A64AC" w:rsidRDefault="00140286" w:rsidP="00140286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หนังสือ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ค้ำประกัน</w:t>
            </w:r>
            <w:r w:rsidRPr="008379A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379A0">
              <w:rPr>
                <w:rFonts w:ascii="Angsana New" w:hAnsi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5A3D8B8C" w:rsidR="00140286" w:rsidRDefault="0014028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421,151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728E4C12" w:rsidR="00140286" w:rsidRDefault="00140286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183,322</w:t>
            </w:r>
          </w:p>
        </w:tc>
      </w:tr>
      <w:tr w:rsidR="00140286" w:rsidRPr="005A0632" w14:paraId="4B9A9362" w14:textId="77777777" w:rsidTr="002D1E00">
        <w:trPr>
          <w:trHeight w:val="451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140286" w:rsidRPr="005A64AC" w:rsidRDefault="00140286" w:rsidP="00140286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7C141D99" w:rsidR="00140286" w:rsidRPr="002B54B1" w:rsidRDefault="00140286" w:rsidP="00140286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1,017,247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140286" w:rsidRPr="002B54B1" w:rsidRDefault="00140286" w:rsidP="00140286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77414ACD" w:rsidR="00140286" w:rsidRPr="002B54B1" w:rsidRDefault="00140286" w:rsidP="00140286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777,082</w:t>
            </w:r>
          </w:p>
        </w:tc>
      </w:tr>
    </w:tbl>
    <w:p w14:paraId="578BD3F1" w14:textId="77777777" w:rsidR="00F5741D" w:rsidRPr="00F5741D" w:rsidRDefault="00F5741D" w:rsidP="00FA1809">
      <w:pPr>
        <w:pStyle w:val="Bo-Blankline"/>
        <w:rPr>
          <w:lang w:val="en-US"/>
        </w:rPr>
      </w:pPr>
    </w:p>
    <w:p w14:paraId="60F313BF" w14:textId="77777777" w:rsidR="00BE648B" w:rsidRDefault="00BE648B">
      <w:pPr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14:paraId="27024461" w14:textId="77777777" w:rsidR="00FF2DB6" w:rsidRPr="005A6990" w:rsidRDefault="00FF2DB6" w:rsidP="00FC4024">
      <w:pPr>
        <w:pStyle w:val="Caption"/>
        <w:ind w:hanging="900"/>
      </w:pPr>
      <w:r w:rsidRPr="005A6990">
        <w:rPr>
          <w:cs/>
        </w:rPr>
        <w:lastRenderedPageBreak/>
        <w:t>หนี้สินที่อาจเกิดขึ้น</w:t>
      </w:r>
    </w:p>
    <w:p w14:paraId="422D4928" w14:textId="77777777" w:rsidR="00C74B49" w:rsidRPr="005A6990" w:rsidRDefault="00C74B49" w:rsidP="00C74B49">
      <w:pPr>
        <w:pStyle w:val="Bo-Blankline"/>
      </w:pPr>
    </w:p>
    <w:p w14:paraId="5E5C488A" w14:textId="458948EF" w:rsidR="00C74B49" w:rsidRPr="005A6990" w:rsidRDefault="00C74B49" w:rsidP="00C74B49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C14E23" w:rsidRPr="005A6990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1557BB24" w14:textId="77777777" w:rsidR="00C74B49" w:rsidRPr="005A6990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61B301DC" w14:textId="43657C64" w:rsidR="00C74B49" w:rsidRPr="005A6990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5A6990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Pr="005A6990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Pr="005A6990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2B5B2E17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403E1AC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5A6990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Pr="005A6990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5A6990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5A6990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5A6990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5A6990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5A6990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Pr="005A6990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300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400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03F581F8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C87AB95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และเงื่อนไขแนบท้ายประทานบัตร 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5A699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Pr="005A6990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5A699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Pr="005A6990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5A6990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7BCE5E93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370F1986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595307B7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15BCFBF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5A6990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1A3DAB2E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ADCC08D" w14:textId="77777777" w:rsidR="00C74B49" w:rsidRPr="005A6990" w:rsidRDefault="00C74B49" w:rsidP="005A6990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ผู้ฟ้องคดียื่นอุทธรณ์ต่อศาลปกครองสูงสุดเมื่อวันที่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ขณะนี้อยู่ระหว่างการพิจารณาของศาลปกครองสูงสุด</w:t>
      </w:r>
    </w:p>
    <w:p w14:paraId="11D3CDF2" w14:textId="77777777" w:rsidR="00C74B49" w:rsidRPr="005A6990" w:rsidRDefault="00C74B49" w:rsidP="005A6990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59085E6" w14:textId="77777777" w:rsidR="00C74B49" w:rsidRPr="005A6990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.2/2561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71,566,889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146D78E3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6C35602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EC777BF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5549BF3D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249,159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4,916,600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71,566,289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66,650,289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80,000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93A73BC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2276AE58" w14:textId="3ADC5B70" w:rsidR="00C74B49" w:rsidRPr="004C16EF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เมื่อวันที่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32ACAC5C" w14:textId="255D02A4" w:rsidR="004E4AC3" w:rsidRPr="004C16EF" w:rsidRDefault="004E4AC3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5E2281AC" w14:textId="73D8058E" w:rsidR="004E4AC3" w:rsidRPr="004C16EF" w:rsidRDefault="004E4AC3" w:rsidP="004E4AC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ตุลาคม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52F89" w:rsidRPr="004C16EF">
        <w:rPr>
          <w:rFonts w:asciiTheme="majorBidi" w:hAnsiTheme="majorBidi" w:hint="cs"/>
          <w:sz w:val="30"/>
          <w:szCs w:val="30"/>
          <w:cs/>
          <w:lang w:val="en-US"/>
        </w:rPr>
        <w:t>ศาลแพ่งอ่านคำพิพากษาศาลอุทธรณ์</w:t>
      </w:r>
      <w:r w:rsidR="00C4124F" w:rsidRPr="004C16EF">
        <w:rPr>
          <w:rFonts w:asciiTheme="majorBidi" w:hAnsiTheme="majorBidi" w:hint="cs"/>
          <w:sz w:val="30"/>
          <w:szCs w:val="30"/>
          <w:cs/>
          <w:lang w:val="en-US"/>
        </w:rPr>
        <w:t xml:space="preserve"> ศาลอุทธรณ์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พิพากษาแก้ การคิดดอกเบี้ยตามคำพิพากษาศาลชั้นต้นตั้งแต่วันที่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7.5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6CD59A9E" w14:textId="77777777" w:rsidR="004E4AC3" w:rsidRPr="004C16EF" w:rsidRDefault="004E4AC3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7C3B1069" w14:textId="59999842" w:rsidR="004E4AC3" w:rsidRPr="005A6990" w:rsidRDefault="004E4AC3" w:rsidP="004E4AC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คดีอยู่ระหว่างการขออนุญาตฎีกา และยื่นฎีกาคัดค้านคำพิพากษาศาลอุทธรณ์ โดยจะครบกำหนดขออนุญาตฎีกา และยื่นฎีกาในวันที่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 xml:space="preserve">20 </w:t>
      </w:r>
      <w:r w:rsidRPr="004C16EF">
        <w:rPr>
          <w:rFonts w:asciiTheme="majorBidi" w:hAnsiTheme="majorBidi"/>
          <w:sz w:val="30"/>
          <w:szCs w:val="30"/>
          <w:cs/>
          <w:lang w:val="en-US"/>
        </w:rPr>
        <w:t xml:space="preserve">พฤศจิกายน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3E0B1E8A" w14:textId="22D56E1A" w:rsidR="004E4AC3" w:rsidRDefault="004E4AC3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p w14:paraId="4B9F734B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3F16D1F2" w14:textId="2BA09961" w:rsidR="00C74B49" w:rsidRPr="004E4AC3" w:rsidRDefault="00C74B49" w:rsidP="004E4AC3">
      <w:pPr>
        <w:pStyle w:val="Bo-Blankline"/>
        <w:rPr>
          <w:rFonts w:asciiTheme="majorBidi" w:hAnsiTheme="majorBidi" w:cstheme="majorBidi"/>
          <w:lang w:val="en-US"/>
        </w:rPr>
      </w:pPr>
    </w:p>
    <w:p w14:paraId="6981189D" w14:textId="77777777" w:rsidR="00C74B49" w:rsidRPr="005A6990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189A27DD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6CF8012E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5A6990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5A6990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01522EE3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8DD609A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บริษัทได้ทำคำให้การเพิ่มเติมยื่นศาลปกครองกลางเมื่อวันที่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คดีอยู่ระหว่างการแสวงหาข้อเท็จจริงของศาล</w:t>
      </w:r>
    </w:p>
    <w:p w14:paraId="6FCFDF3E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14B43707" w14:textId="77777777" w:rsidR="00C74B49" w:rsidRPr="005A6990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8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2558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5A6990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Pr="005A6990">
        <w:rPr>
          <w:rFonts w:asciiTheme="majorBidi" w:hAnsiTheme="majorBidi" w:cstheme="majorBidi"/>
          <w:spacing w:val="2"/>
          <w:sz w:val="30"/>
          <w:szCs w:val="30"/>
          <w:lang w:val="en-US"/>
        </w:rPr>
        <w:t>4/2559</w:t>
      </w:r>
      <w:r w:rsidRPr="005A6990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กล่าวหาว่าบริษัททำเหมืองแร่หินปูนนอกเขตประทานบัตร ขอให้คืนแร่หินปูนจำนวน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0AFB16D" w14:textId="77777777" w:rsidR="00C74B49" w:rsidRPr="005A6990" w:rsidRDefault="00C74B49" w:rsidP="005A6990">
      <w:pPr>
        <w:tabs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p w14:paraId="4F36910B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Pr="005A6990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7B6722CB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EAEB0BE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4EBF518C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CA8509D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31,522,374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291,085,376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4,338,558,231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4,047,472,854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002947F8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ABA99A9" w14:textId="6AB06E6E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ศาลนัดฟังคำพิพากษาหรือคำสั่งศาลอุทธรณ์ในวันที่ </w:t>
      </w:r>
      <w:r w:rsidR="004E4AC3">
        <w:rPr>
          <w:rFonts w:asciiTheme="majorBidi" w:hAnsiTheme="majorBidi" w:cstheme="majorBidi"/>
          <w:sz w:val="30"/>
          <w:szCs w:val="30"/>
          <w:lang w:val="en-US"/>
        </w:rPr>
        <w:t xml:space="preserve">17 </w:t>
      </w:r>
      <w:r w:rsidR="004E4AC3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3A5B472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37086FA7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9B0256B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5EF6E704" w14:textId="3554BD7F" w:rsidR="00C74B49" w:rsidRPr="00576796" w:rsidRDefault="00C74B49" w:rsidP="00576796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6/2559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576796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41098076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หากแร่ที่มีอยู่จำนวนมากใช้ให้หมดก่อนประทานบัตรหมดอายุจำเลยก็หมดสิทธิ์ใช้ได้อีกต่อไป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2491F9F3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0F2E92E8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08C68788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434A1731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2,447,906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ให้กลับคืนดีดังเดิม หรือให้ชำระเงินจำนวน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13,368,991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327,680,219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314,311,227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100,000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C6881C7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20477401" w14:textId="6644EEAC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ศาลนัดฟังคำพิพากษาหรือคำสั่งศาลอุทธรณ์ในวันที่ </w:t>
      </w:r>
      <w:r w:rsidR="00576796" w:rsidRPr="004C16EF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76796" w:rsidRPr="004C16EF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Pr="004C16E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4C16EF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03A137E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7F0AAD66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57AB2028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AFD9358" w14:textId="77777777" w:rsidR="00C74B49" w:rsidRPr="005A6990" w:rsidRDefault="00C74B49" w:rsidP="005A6990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24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5/2559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5A69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Pr="005A6990">
        <w:rPr>
          <w:rFonts w:asciiTheme="majorBidi" w:hAnsiTheme="majorBidi" w:cstheme="majorBidi"/>
          <w:spacing w:val="-4"/>
          <w:sz w:val="30"/>
          <w:szCs w:val="30"/>
          <w:lang w:val="en-US"/>
        </w:rPr>
        <w:t>1,671,128,829</w:t>
      </w:r>
      <w:r w:rsidRPr="005A69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5A699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4D0A77A0" w14:textId="77777777" w:rsidR="00C74B49" w:rsidRPr="005A6990" w:rsidRDefault="00C74B49" w:rsidP="005A6990">
      <w:pPr>
        <w:pStyle w:val="Bo-Blankline"/>
        <w:rPr>
          <w:rFonts w:asciiTheme="majorBidi" w:hAnsiTheme="majorBidi" w:cstheme="majorBidi"/>
          <w:lang w:val="en-US"/>
        </w:rPr>
      </w:pPr>
    </w:p>
    <w:p w14:paraId="259C1B1B" w14:textId="77777777" w:rsidR="00C74B49" w:rsidRPr="005A6990" w:rsidRDefault="00C74B49" w:rsidP="005A6990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0C89673" w14:textId="77777777" w:rsidR="00C74B49" w:rsidRPr="005A6990" w:rsidRDefault="00C74B49" w:rsidP="005A6990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5A40AA18" w14:textId="77777777" w:rsidR="00C74B49" w:rsidRPr="005A6990" w:rsidRDefault="00C74B49" w:rsidP="005A6990">
      <w:pPr>
        <w:pStyle w:val="Bo-Blankline"/>
        <w:shd w:val="clear" w:color="auto" w:fill="FFFFFF" w:themeFill="background1"/>
        <w:rPr>
          <w:rFonts w:asciiTheme="majorBidi" w:hAnsiTheme="majorBidi" w:cstheme="majorBidi"/>
          <w:lang w:val="en-US"/>
        </w:rPr>
      </w:pPr>
    </w:p>
    <w:p w14:paraId="7DCA3F58" w14:textId="77777777" w:rsidR="00C74B49" w:rsidRPr="005A6990" w:rsidRDefault="00C74B49" w:rsidP="005A6990">
      <w:pPr>
        <w:shd w:val="clear" w:color="auto" w:fill="FFFFFF" w:themeFill="background1"/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12,484,023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68,180,211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1,671,128,829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1,602,948,617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2ED10FF" w14:textId="77777777" w:rsidR="00C74B49" w:rsidRPr="005A6990" w:rsidRDefault="00C74B49" w:rsidP="005A6990">
      <w:pPr>
        <w:pStyle w:val="Bo-Blankline"/>
        <w:shd w:val="clear" w:color="auto" w:fill="FFFFFF" w:themeFill="background1"/>
        <w:rPr>
          <w:rFonts w:asciiTheme="majorBidi" w:hAnsiTheme="majorBidi" w:cstheme="majorBidi"/>
          <w:lang w:val="en-US"/>
        </w:rPr>
      </w:pPr>
    </w:p>
    <w:p w14:paraId="6BB1F48E" w14:textId="77777777" w:rsidR="00C74B49" w:rsidRPr="005A6990" w:rsidRDefault="00C74B49" w:rsidP="005A6990">
      <w:pPr>
        <w:shd w:val="clear" w:color="auto" w:fill="FFFFFF" w:themeFill="background1"/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 และ ได้ยื่นอุทธรณ์พร้อมคำร้องขอทุเลาการบังคับคดี เมื่อวันที่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แต่มีการเลื่อนนัดฟังคำพิพากษาศาลอุทธรณ์เนื่องจากคดีอยู่ระหว่างไกล่เกลี่ยในชั้นอุทธรณ์</w:t>
      </w:r>
      <w:r w:rsidRPr="005A699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A6990">
        <w:rPr>
          <w:rFonts w:asciiTheme="majorBidi" w:hAnsiTheme="majorBidi" w:cstheme="majorBidi"/>
          <w:sz w:val="30"/>
          <w:szCs w:val="30"/>
          <w:cs/>
          <w:lang w:val="en-US"/>
        </w:rPr>
        <w:t>ต่อมามีการยกเลิกการไกล่เกลี่ยในชั้นอุทธรณ์ คดีอยู่ระหว่างการพิจารณาของศาลอุทธรณ์</w:t>
      </w:r>
    </w:p>
    <w:p w14:paraId="24FFD756" w14:textId="77777777" w:rsidR="00C74B49" w:rsidRPr="00C14E23" w:rsidRDefault="00C74B49" w:rsidP="00C74B49">
      <w:pPr>
        <w:pStyle w:val="Bo-Blankline"/>
        <w:rPr>
          <w:rFonts w:asciiTheme="majorBidi" w:hAnsiTheme="majorBidi" w:cstheme="majorBidi"/>
          <w:highlight w:val="yellow"/>
          <w:lang w:val="en-US"/>
        </w:rPr>
      </w:pPr>
    </w:p>
    <w:p w14:paraId="05F4B984" w14:textId="77777777" w:rsidR="00C74B49" w:rsidRPr="00F83A3C" w:rsidRDefault="00C74B49" w:rsidP="009169EE">
      <w:pPr>
        <w:numPr>
          <w:ilvl w:val="0"/>
          <w:numId w:val="6"/>
        </w:numPr>
        <w:tabs>
          <w:tab w:val="clear" w:pos="720"/>
          <w:tab w:val="num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F83A3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1/2560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87DA412" w14:textId="0F5BEFEF" w:rsidR="00CD36AB" w:rsidRPr="00F83A3C" w:rsidRDefault="00CD36AB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F83A3C">
        <w:rPr>
          <w:rFonts w:asciiTheme="majorBidi" w:hAnsiTheme="majorBidi" w:cstheme="majorBidi"/>
          <w:cs/>
          <w:lang w:val="en-US"/>
        </w:rPr>
        <w:br w:type="page"/>
      </w:r>
    </w:p>
    <w:p w14:paraId="10750949" w14:textId="77777777" w:rsidR="00C74B49" w:rsidRPr="00F83A3C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F83A3C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74F1EC4A" w14:textId="77777777" w:rsidR="00C74B49" w:rsidRPr="00F83A3C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002CA9F" w14:textId="77777777" w:rsidR="00C74B49" w:rsidRPr="00F83A3C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2559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200,000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0623F36E" w14:textId="77777777" w:rsidR="00C74B49" w:rsidRPr="00F83A3C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2C3E893F" w14:textId="77777777" w:rsidR="00C74B49" w:rsidRPr="00F83A3C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 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 2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7.5 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62405BB" w14:textId="77777777" w:rsidR="00C74B49" w:rsidRPr="00F83A3C" w:rsidRDefault="00C74B49" w:rsidP="00C74B4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A83D76F" w14:textId="025A69FE" w:rsidR="00057CB9" w:rsidRPr="00F83A3C" w:rsidRDefault="00057CB9" w:rsidP="00057CB9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C16EF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บริษัทยื่นขออนุญาตฎีกาคัดค้านคำพิพากษาศาลอุทธรณ์พร้อมยื่นขอทุเลาการบังคับคดีระหว่างฎีกา ในวันที่</w:t>
      </w:r>
      <w:r w:rsidRPr="004C16E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4C16EF">
        <w:rPr>
          <w:rFonts w:asciiTheme="majorBidi" w:hAnsiTheme="majorBidi" w:cstheme="majorBidi" w:hint="cs"/>
          <w:sz w:val="30"/>
          <w:szCs w:val="30"/>
          <w:lang w:val="en-US"/>
        </w:rPr>
        <w:t xml:space="preserve">9 </w:t>
      </w:r>
      <w:r w:rsidRPr="004C16EF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Pr="004C16EF">
        <w:rPr>
          <w:rFonts w:asciiTheme="majorBidi" w:hAnsiTheme="majorBidi" w:cstheme="majorBidi" w:hint="cs"/>
          <w:sz w:val="30"/>
          <w:szCs w:val="30"/>
          <w:lang w:val="en-US"/>
        </w:rPr>
        <w:t xml:space="preserve"> 2564</w:t>
      </w:r>
    </w:p>
    <w:p w14:paraId="219770EA" w14:textId="77777777" w:rsidR="00C74B49" w:rsidRPr="00F83A3C" w:rsidRDefault="00C74B49" w:rsidP="00C74B49">
      <w:pPr>
        <w:pStyle w:val="Bo-Blankline"/>
        <w:rPr>
          <w:rFonts w:asciiTheme="majorBidi" w:hAnsiTheme="majorBidi" w:cstheme="majorBidi"/>
          <w:lang w:val="en-US"/>
        </w:rPr>
      </w:pPr>
    </w:p>
    <w:p w14:paraId="49D383B2" w14:textId="77777777" w:rsidR="00C74B49" w:rsidRPr="00F83A3C" w:rsidRDefault="00C74B49" w:rsidP="009169EE">
      <w:pPr>
        <w:tabs>
          <w:tab w:val="left" w:pos="900"/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52701077" w14:textId="60D301E5" w:rsidR="002D6A59" w:rsidRPr="00F83A3C" w:rsidRDefault="002D6A59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 w:rsidRPr="00F83A3C">
        <w:rPr>
          <w:rFonts w:asciiTheme="majorBidi" w:hAnsiTheme="majorBidi" w:cstheme="majorBidi"/>
          <w:lang w:val="en-US"/>
        </w:rPr>
        <w:br w:type="page"/>
      </w:r>
    </w:p>
    <w:p w14:paraId="3034860A" w14:textId="5180E384" w:rsidR="00C74B49" w:rsidRPr="00F83A3C" w:rsidRDefault="00C74B49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EA1C23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Pr="00F83A3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83A3C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702A69D" w14:textId="3BBED1F1" w:rsidR="00C461CC" w:rsidRPr="00F83A3C" w:rsidRDefault="00C461CC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7783AF72" w14:textId="77777777" w:rsidR="00C461CC" w:rsidRPr="005A6990" w:rsidRDefault="00C461CC" w:rsidP="00C461CC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7470"/>
        </w:tabs>
        <w:ind w:left="90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5A6990">
        <w:rPr>
          <w:rFonts w:ascii="Angsana New" w:hAnsi="Angsana New" w:hint="cs"/>
          <w:sz w:val="30"/>
          <w:szCs w:val="30"/>
          <w:lang w:val="en-US"/>
        </w:rPr>
        <w:t>16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5A6990">
        <w:rPr>
          <w:rFonts w:ascii="Angsana New" w:hAnsi="Angsana New" w:hint="cs"/>
          <w:sz w:val="30"/>
          <w:szCs w:val="30"/>
          <w:lang w:val="en-US"/>
        </w:rPr>
        <w:t xml:space="preserve">2562 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เอกชนรวม </w:t>
      </w:r>
      <w:r w:rsidRPr="005A6990">
        <w:rPr>
          <w:rFonts w:ascii="Angsana New" w:hAnsi="Angsana New"/>
          <w:sz w:val="30"/>
          <w:szCs w:val="30"/>
          <w:lang w:val="en-US"/>
        </w:rPr>
        <w:t>222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Pr="005A6990">
        <w:rPr>
          <w:rFonts w:ascii="Angsana New" w:hAnsi="Angsana New" w:hint="cs"/>
          <w:sz w:val="30"/>
          <w:szCs w:val="30"/>
          <w:lang w:val="en-US"/>
        </w:rPr>
        <w:t>5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Pr="005A6990">
        <w:rPr>
          <w:rFonts w:ascii="Angsana New" w:hAnsi="Angsana New" w:hint="cs"/>
          <w:sz w:val="30"/>
          <w:szCs w:val="30"/>
          <w:lang w:val="en-US"/>
        </w:rPr>
        <w:t>5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5A6990">
        <w:rPr>
          <w:rFonts w:ascii="Angsana New" w:hAnsi="Angsana New" w:hint="cs"/>
          <w:sz w:val="30"/>
          <w:szCs w:val="30"/>
          <w:lang w:val="en-US"/>
        </w:rPr>
        <w:t xml:space="preserve">EHIA) 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Pr="005A6990">
        <w:rPr>
          <w:rFonts w:ascii="Angsana New" w:hAnsi="Angsana New" w:hint="cs"/>
          <w:sz w:val="30"/>
          <w:szCs w:val="30"/>
          <w:lang w:val="en-US"/>
        </w:rPr>
        <w:t>150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Pr="005A6990">
        <w:rPr>
          <w:rFonts w:ascii="Angsana New" w:hAnsi="Angsana New" w:hint="cs"/>
          <w:sz w:val="30"/>
          <w:szCs w:val="30"/>
          <w:lang w:val="en-US"/>
        </w:rPr>
        <w:t>150</w:t>
      </w:r>
      <w:r w:rsidRPr="005A6990">
        <w:rPr>
          <w:rFonts w:ascii="Angsana New" w:hAnsi="Angsana New" w:hint="cs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ใบอนุญาตก่อสร้างอาคารของบริษัทย่อยดังกล่าว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11EEAEC3" w14:textId="77777777" w:rsidR="00C461CC" w:rsidRPr="005A6990" w:rsidRDefault="00C461CC" w:rsidP="00C461CC">
      <w:pPr>
        <w:tabs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CB33C8B" w14:textId="77777777" w:rsidR="00C461CC" w:rsidRPr="005A6990" w:rsidRDefault="00C461CC" w:rsidP="00C461CC">
      <w:pPr>
        <w:pStyle w:val="Bo-Blankline"/>
        <w:ind w:left="900"/>
        <w:jc w:val="thaiDistribute"/>
        <w:rPr>
          <w:sz w:val="30"/>
          <w:szCs w:val="30"/>
          <w:lang w:val="en-US"/>
        </w:rPr>
      </w:pPr>
      <w:r w:rsidRPr="005A6990">
        <w:rPr>
          <w:sz w:val="30"/>
          <w:szCs w:val="30"/>
          <w:cs/>
          <w:lang w:val="en-US"/>
        </w:rPr>
        <w:t xml:space="preserve">เมื่อวันที่ </w:t>
      </w:r>
      <w:r w:rsidRPr="005A6990">
        <w:rPr>
          <w:sz w:val="30"/>
          <w:szCs w:val="30"/>
          <w:lang w:val="en-US"/>
        </w:rPr>
        <w:t>25</w:t>
      </w:r>
      <w:r w:rsidRPr="005A6990">
        <w:rPr>
          <w:sz w:val="30"/>
          <w:szCs w:val="30"/>
          <w:cs/>
          <w:lang w:val="en-US"/>
        </w:rPr>
        <w:t xml:space="preserve"> ธันวาคม </w:t>
      </w:r>
      <w:r w:rsidRPr="005A6990">
        <w:rPr>
          <w:sz w:val="30"/>
          <w:szCs w:val="30"/>
          <w:lang w:val="en-US"/>
        </w:rPr>
        <w:t>2562</w:t>
      </w:r>
      <w:r w:rsidRPr="005A6990">
        <w:rPr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5A6990">
        <w:rPr>
          <w:sz w:val="30"/>
          <w:szCs w:val="30"/>
          <w:lang w:val="en-US"/>
        </w:rPr>
        <w:t>28</w:t>
      </w:r>
      <w:r w:rsidRPr="005A6990">
        <w:rPr>
          <w:sz w:val="30"/>
          <w:szCs w:val="30"/>
          <w:cs/>
          <w:lang w:val="en-US"/>
        </w:rPr>
        <w:t xml:space="preserve"> มกราคม </w:t>
      </w:r>
      <w:r w:rsidRPr="005A6990">
        <w:rPr>
          <w:sz w:val="30"/>
          <w:szCs w:val="30"/>
          <w:lang w:val="en-US"/>
        </w:rPr>
        <w:t>2563</w:t>
      </w:r>
      <w:r w:rsidRPr="005A6990">
        <w:rPr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</w:t>
      </w:r>
      <w:r w:rsidRPr="005A6990">
        <w:rPr>
          <w:rFonts w:hint="cs"/>
          <w:sz w:val="30"/>
          <w:szCs w:val="30"/>
          <w:cs/>
          <w:lang w:val="en-US"/>
        </w:rPr>
        <w:t>ย่อย</w:t>
      </w:r>
      <w:r w:rsidRPr="005A6990">
        <w:rPr>
          <w:sz w:val="30"/>
          <w:szCs w:val="30"/>
          <w:cs/>
          <w:lang w:val="en-US"/>
        </w:rPr>
        <w:t xml:space="preserve"> ไม่ชอบด้วยกฏหมายอย่างไร</w:t>
      </w:r>
    </w:p>
    <w:p w14:paraId="532661D5" w14:textId="77777777" w:rsidR="00C461CC" w:rsidRPr="005A6990" w:rsidRDefault="00C461CC" w:rsidP="00C461CC">
      <w:pPr>
        <w:pStyle w:val="Bo-Blankline"/>
      </w:pPr>
    </w:p>
    <w:p w14:paraId="02841135" w14:textId="77777777" w:rsidR="00C461CC" w:rsidRPr="005A6990" w:rsidRDefault="00C461CC" w:rsidP="00C461CC">
      <w:pPr>
        <w:ind w:left="900" w:right="-43"/>
        <w:jc w:val="thaiDistribute"/>
      </w:pPr>
      <w:r w:rsidRPr="005A6990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5A6990">
        <w:rPr>
          <w:rFonts w:ascii="Angsana New" w:hAnsi="Angsana New"/>
          <w:sz w:val="30"/>
          <w:szCs w:val="30"/>
          <w:lang w:val="en-US"/>
        </w:rPr>
        <w:t>31</w:t>
      </w:r>
      <w:r w:rsidRPr="005A6990">
        <w:rPr>
          <w:rFonts w:ascii="Angsana New" w:hAnsi="Angsana New"/>
          <w:sz w:val="30"/>
          <w:szCs w:val="30"/>
          <w:cs/>
        </w:rPr>
        <w:t xml:space="preserve"> มกราคม </w:t>
      </w:r>
      <w:r w:rsidRPr="005A6990">
        <w:rPr>
          <w:rFonts w:ascii="Angsana New" w:hAnsi="Angsana New"/>
          <w:sz w:val="30"/>
          <w:szCs w:val="30"/>
          <w:lang w:val="en-US"/>
        </w:rPr>
        <w:t>2563</w:t>
      </w:r>
      <w:r w:rsidRPr="005A6990">
        <w:rPr>
          <w:rFonts w:ascii="Angsana New" w:hAnsi="Angsana New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</w:t>
      </w:r>
      <w:r w:rsidRPr="005A6990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5A6990">
        <w:rPr>
          <w:rFonts w:ascii="Angsana New" w:hAnsi="Angsana New"/>
          <w:sz w:val="30"/>
          <w:szCs w:val="30"/>
          <w:cs/>
        </w:rPr>
        <w:t xml:space="preserve">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5A6990">
        <w:rPr>
          <w:rFonts w:ascii="Angsana New" w:hAnsi="Angsana New"/>
          <w:sz w:val="30"/>
          <w:szCs w:val="30"/>
          <w:lang w:val="en-US"/>
        </w:rPr>
        <w:t>1</w:t>
      </w:r>
      <w:r w:rsidRPr="005A6990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5A6990">
        <w:rPr>
          <w:rFonts w:ascii="Angsana New" w:hAnsi="Angsana New"/>
          <w:sz w:val="30"/>
          <w:szCs w:val="30"/>
          <w:lang w:val="en-US"/>
        </w:rPr>
        <w:t>2563</w:t>
      </w:r>
      <w:r w:rsidRPr="005A6990">
        <w:rPr>
          <w:rFonts w:ascii="Angsana New" w:hAnsi="Angsana New"/>
          <w:sz w:val="30"/>
          <w:szCs w:val="30"/>
          <w:cs/>
        </w:rPr>
        <w:t xml:space="preserve"> ขณะนี้อยู่ระหว่างการพิจารณาของศาล</w:t>
      </w:r>
    </w:p>
    <w:p w14:paraId="1F94D627" w14:textId="77777777" w:rsidR="00C461CC" w:rsidRPr="005A6990" w:rsidRDefault="00C461CC" w:rsidP="00C461CC">
      <w:pPr>
        <w:ind w:left="90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BE85CFB" w14:textId="77777777" w:rsidR="00C461CC" w:rsidRPr="005A6990" w:rsidRDefault="00C461CC" w:rsidP="00C461CC">
      <w:pPr>
        <w:pStyle w:val="Bo-Blankline"/>
        <w:ind w:left="900"/>
        <w:jc w:val="thaiDistribute"/>
        <w:rPr>
          <w:sz w:val="30"/>
          <w:szCs w:val="30"/>
          <w:cs/>
          <w:lang w:val="en-US"/>
        </w:rPr>
      </w:pPr>
      <w:r w:rsidRPr="005A6990">
        <w:rPr>
          <w:rFonts w:hint="cs"/>
          <w:sz w:val="30"/>
          <w:szCs w:val="30"/>
          <w:cs/>
        </w:rPr>
        <w:t xml:space="preserve">เมื่อวันที่ </w:t>
      </w:r>
      <w:r w:rsidRPr="005A6990">
        <w:rPr>
          <w:sz w:val="30"/>
          <w:szCs w:val="30"/>
          <w:lang w:val="en-US"/>
        </w:rPr>
        <w:t xml:space="preserve">7 </w:t>
      </w:r>
      <w:r w:rsidRPr="005A6990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5A6990">
        <w:rPr>
          <w:sz w:val="30"/>
          <w:szCs w:val="30"/>
          <w:lang w:val="en-US"/>
        </w:rPr>
        <w:t xml:space="preserve">2563 </w:t>
      </w:r>
      <w:r w:rsidRPr="005A6990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5A6990">
        <w:rPr>
          <w:sz w:val="30"/>
          <w:szCs w:val="30"/>
          <w:lang w:val="en-US"/>
        </w:rPr>
        <w:t xml:space="preserve">5 </w:t>
      </w:r>
      <w:r w:rsidRPr="005A6990">
        <w:rPr>
          <w:rFonts w:hint="cs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</w:t>
      </w:r>
      <w:r w:rsidRPr="005A6990">
        <w:rPr>
          <w:sz w:val="30"/>
          <w:szCs w:val="30"/>
          <w:cs/>
          <w:lang w:val="en-US"/>
        </w:rPr>
        <w:t xml:space="preserve">ซึ่งบริษัทได้ยื่นคำให้การเพิ่มเติมต่อศาลเมื่อวันที่ </w:t>
      </w:r>
      <w:r w:rsidRPr="005A6990">
        <w:rPr>
          <w:sz w:val="30"/>
          <w:szCs w:val="30"/>
          <w:lang w:val="en-US"/>
        </w:rPr>
        <w:br/>
        <w:t>12</w:t>
      </w:r>
      <w:r w:rsidRPr="005A6990">
        <w:rPr>
          <w:sz w:val="30"/>
          <w:szCs w:val="30"/>
          <w:cs/>
          <w:lang w:val="en-US"/>
        </w:rPr>
        <w:t xml:space="preserve"> มีนาคม </w:t>
      </w:r>
      <w:r w:rsidRPr="005A6990">
        <w:rPr>
          <w:sz w:val="30"/>
          <w:szCs w:val="30"/>
          <w:lang w:val="en-US"/>
        </w:rPr>
        <w:t>2564</w:t>
      </w:r>
      <w:r w:rsidRPr="005A6990">
        <w:rPr>
          <w:sz w:val="30"/>
          <w:szCs w:val="30"/>
          <w:cs/>
          <w:lang w:val="en-US"/>
        </w:rPr>
        <w:t xml:space="preserve"> แล้ว ขณะนี้อยู่ระหว่างการพิจารณาของศาล</w:t>
      </w:r>
    </w:p>
    <w:p w14:paraId="0C43C641" w14:textId="77777777" w:rsidR="00C461CC" w:rsidRPr="005A6990" w:rsidRDefault="00C461CC" w:rsidP="00C461CC">
      <w:pPr>
        <w:pStyle w:val="Bo-Blankline"/>
      </w:pPr>
    </w:p>
    <w:p w14:paraId="1F196084" w14:textId="77777777" w:rsidR="00C461CC" w:rsidRPr="005A6990" w:rsidRDefault="00C461CC" w:rsidP="00C461C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A6990">
        <w:rPr>
          <w:rFonts w:asciiTheme="majorBidi" w:hAnsiTheme="majorBidi"/>
          <w:sz w:val="30"/>
          <w:szCs w:val="30"/>
          <w:cs/>
          <w:lang w:val="en-US"/>
        </w:rPr>
        <w:t>ที่ปรึกษากฎหมายของบริษัท</w:t>
      </w:r>
      <w:r w:rsidRPr="005A6990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>ได้พิจารณาคำฟ้องและเอกสารประกอบคำฟ้องแล้วมีความเห็นว่า บริษัท</w:t>
      </w:r>
      <w:r w:rsidRPr="005A6990">
        <w:rPr>
          <w:rFonts w:asciiTheme="majorBidi" w:hAnsiTheme="majorBidi" w:hint="cs"/>
          <w:sz w:val="30"/>
          <w:szCs w:val="30"/>
          <w:cs/>
          <w:lang w:val="en-US"/>
        </w:rPr>
        <w:t>ย่อยดังกล่าว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 xml:space="preserve">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</w:t>
      </w:r>
      <w:r w:rsidRPr="005A6990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>มีข้อต่อสู้เพียงพอที่ไม่ต้องรับผิดตามฟ้อง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lastRenderedPageBreak/>
        <w:t>แต่อย่างใด ซึ่งขึ้นอยู่กับการพิจารณาของศาลปกครองกลาง นอกจากนี้ บริษัท</w:t>
      </w:r>
      <w:r w:rsidRPr="005A6990">
        <w:rPr>
          <w:rFonts w:asciiTheme="majorBidi" w:hAnsiTheme="majorBidi" w:hint="cs"/>
          <w:sz w:val="30"/>
          <w:szCs w:val="30"/>
          <w:cs/>
          <w:lang w:val="en-US"/>
        </w:rPr>
        <w:t>ย่อย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 xml:space="preserve">ได้แจ้งความร้องทุกข์กล่าวโทษผู้ฟ้องคดีทั้ง </w:t>
      </w:r>
      <w:r w:rsidRPr="005A6990">
        <w:rPr>
          <w:rFonts w:asciiTheme="majorBidi" w:hAnsiTheme="majorBidi"/>
          <w:sz w:val="30"/>
          <w:szCs w:val="30"/>
          <w:lang w:val="en-US"/>
        </w:rPr>
        <w:t>222</w:t>
      </w:r>
      <w:r w:rsidRPr="005A6990">
        <w:rPr>
          <w:rFonts w:asciiTheme="majorBidi" w:hAnsi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2B986492" w14:textId="77777777" w:rsidR="00C461CC" w:rsidRPr="005A6990" w:rsidRDefault="00C461CC" w:rsidP="00C461CC">
      <w:pPr>
        <w:pStyle w:val="Bo-Blankline"/>
      </w:pPr>
    </w:p>
    <w:p w14:paraId="10570CDC" w14:textId="77777777" w:rsidR="00C461CC" w:rsidRPr="005A6990" w:rsidRDefault="00C461CC" w:rsidP="00C461CC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5A6990">
        <w:rPr>
          <w:rFonts w:asciiTheme="majorBidi" w:hAnsi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2288DC99" w14:textId="7C7C99E1" w:rsidR="00C461CC" w:rsidRPr="005A6990" w:rsidRDefault="00C461CC" w:rsidP="00CE2E21">
      <w:pPr>
        <w:tabs>
          <w:tab w:val="num" w:pos="900"/>
          <w:tab w:val="num" w:pos="1080"/>
        </w:tabs>
        <w:ind w:left="90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947BF93" w14:textId="4EA544A9" w:rsidR="009E49FF" w:rsidRDefault="009E49FF" w:rsidP="009E49FF">
      <w:pPr>
        <w:pStyle w:val="Caption"/>
        <w:ind w:hanging="900"/>
      </w:pPr>
      <w:r w:rsidRPr="00040C75">
        <w:rPr>
          <w:rFonts w:hint="cs"/>
          <w:cs/>
        </w:rPr>
        <w:t>เหตุ</w:t>
      </w:r>
      <w:r w:rsidRPr="00040C75">
        <w:rPr>
          <w:cs/>
        </w:rPr>
        <w:t>การณ์ภายหลังรอบระยะเวลารายงาน</w:t>
      </w:r>
    </w:p>
    <w:p w14:paraId="3547DFF6" w14:textId="2167AEAB" w:rsidR="00256C6D" w:rsidRPr="00256C6D" w:rsidRDefault="00256C6D" w:rsidP="00256C6D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21A4A8D8" w14:textId="5FBD19AF" w:rsidR="00256C6D" w:rsidRPr="00256C6D" w:rsidRDefault="00256C6D" w:rsidP="00154C9C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56C6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56C6D">
        <w:rPr>
          <w:rFonts w:asciiTheme="majorBidi" w:hAnsiTheme="majorBidi" w:cstheme="majorBidi"/>
          <w:sz w:val="30"/>
          <w:szCs w:val="30"/>
        </w:rPr>
        <w:t xml:space="preserve">8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256C6D">
        <w:rPr>
          <w:rFonts w:asciiTheme="majorBidi" w:hAnsiTheme="majorBidi" w:cstheme="majorBidi"/>
          <w:sz w:val="30"/>
          <w:szCs w:val="30"/>
        </w:rPr>
        <w:t xml:space="preserve">2564 </w:t>
      </w:r>
      <w:r w:rsidRPr="00256C6D">
        <w:rPr>
          <w:rFonts w:asciiTheme="majorBidi" w:hAnsiTheme="majorBidi" w:cstheme="majorBidi"/>
          <w:sz w:val="30"/>
          <w:szCs w:val="30"/>
          <w:cs/>
        </w:rPr>
        <w:t>บริษัทได้ออกหุ้นกู้ไม่มี</w:t>
      </w:r>
      <w:r w:rsidR="00095573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ประกัน ชนิดระบุชื่อผู้ถือ ไม่ด้อยสิทธิ และมีผู้แทนผู้ถือหุ้นกู้ มูลค่ารวมทั้งสิ้น </w:t>
      </w:r>
      <w:r w:rsidRPr="00256C6D">
        <w:rPr>
          <w:rFonts w:asciiTheme="majorBidi" w:hAnsiTheme="majorBidi" w:cstheme="majorBidi"/>
          <w:sz w:val="30"/>
          <w:szCs w:val="30"/>
        </w:rPr>
        <w:t xml:space="preserve">8,000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ล้านบาท ประกอบด้วยหุ้นกู้ </w:t>
      </w:r>
      <w:r w:rsidRPr="00256C6D">
        <w:rPr>
          <w:rFonts w:asciiTheme="majorBidi" w:hAnsiTheme="majorBidi" w:cstheme="majorBidi"/>
          <w:sz w:val="30"/>
          <w:szCs w:val="30"/>
        </w:rPr>
        <w:t xml:space="preserve">4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56C6D">
        <w:rPr>
          <w:rFonts w:asciiTheme="majorBidi" w:hAnsiTheme="majorBidi" w:cstheme="majorBidi"/>
          <w:sz w:val="30"/>
          <w:szCs w:val="30"/>
        </w:rPr>
        <w:t xml:space="preserve">6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เดือน อัตราดอกเบี้ยคงที่ร้อยละ </w:t>
      </w:r>
      <w:r w:rsidRPr="00256C6D">
        <w:rPr>
          <w:rFonts w:asciiTheme="majorBidi" w:hAnsiTheme="majorBidi" w:cstheme="majorBidi"/>
          <w:sz w:val="30"/>
          <w:szCs w:val="30"/>
        </w:rPr>
        <w:t xml:space="preserve">3.55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ต่อปี ชำระดอกเบี้ยทุก </w:t>
      </w:r>
      <w:r w:rsidRPr="00256C6D">
        <w:rPr>
          <w:rFonts w:asciiTheme="majorBidi" w:hAnsiTheme="majorBidi" w:cstheme="majorBidi"/>
          <w:sz w:val="30"/>
          <w:szCs w:val="30"/>
        </w:rPr>
        <w:t xml:space="preserve">3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เดือน มูลค่า </w:t>
      </w:r>
      <w:r w:rsidRPr="00256C6D">
        <w:rPr>
          <w:rFonts w:asciiTheme="majorBidi" w:hAnsiTheme="majorBidi" w:cstheme="majorBidi"/>
          <w:sz w:val="30"/>
          <w:szCs w:val="30"/>
        </w:rPr>
        <w:t xml:space="preserve">4,000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ล้านบาท และหุ้นกู้ </w:t>
      </w:r>
      <w:r w:rsidRPr="00256C6D">
        <w:rPr>
          <w:rFonts w:asciiTheme="majorBidi" w:hAnsiTheme="majorBidi" w:cstheme="majorBidi"/>
          <w:sz w:val="30"/>
          <w:szCs w:val="30"/>
        </w:rPr>
        <w:t xml:space="preserve">4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56C6D">
        <w:rPr>
          <w:rFonts w:asciiTheme="majorBidi" w:hAnsiTheme="majorBidi" w:cstheme="majorBidi"/>
          <w:sz w:val="30"/>
          <w:szCs w:val="30"/>
        </w:rPr>
        <w:t xml:space="preserve">11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เดือน อัตราดอกเบี้ยคงที่ร้อยละ </w:t>
      </w:r>
      <w:r w:rsidRPr="00256C6D">
        <w:rPr>
          <w:rFonts w:asciiTheme="majorBidi" w:hAnsiTheme="majorBidi" w:cstheme="majorBidi"/>
          <w:sz w:val="30"/>
          <w:szCs w:val="30"/>
        </w:rPr>
        <w:t xml:space="preserve">3.70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ต่อปี ชำระดอกเบี้ยทุก </w:t>
      </w:r>
      <w:r w:rsidRPr="00256C6D">
        <w:rPr>
          <w:rFonts w:asciiTheme="majorBidi" w:hAnsiTheme="majorBidi" w:cstheme="majorBidi"/>
          <w:sz w:val="30"/>
          <w:szCs w:val="30"/>
        </w:rPr>
        <w:t xml:space="preserve">3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เดือน มูลค่า </w:t>
      </w:r>
      <w:r w:rsidRPr="00256C6D">
        <w:rPr>
          <w:rFonts w:asciiTheme="majorBidi" w:hAnsiTheme="majorBidi" w:cstheme="majorBidi"/>
          <w:sz w:val="30"/>
          <w:szCs w:val="30"/>
        </w:rPr>
        <w:t xml:space="preserve">4,000 </w:t>
      </w:r>
      <w:r w:rsidRPr="00256C6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9A41855" w14:textId="7EF65632" w:rsidR="009E49FF" w:rsidRDefault="009E49FF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E0658AD" w14:textId="40A7AE97" w:rsidR="005C1854" w:rsidRDefault="005C1854" w:rsidP="005C1854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C1854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5C1854">
        <w:rPr>
          <w:rFonts w:asciiTheme="majorBidi" w:hAnsiTheme="majorBidi" w:cstheme="majorBidi"/>
          <w:sz w:val="30"/>
          <w:szCs w:val="30"/>
          <w:lang w:val="en-US"/>
        </w:rPr>
        <w:t xml:space="preserve">28 </w:t>
      </w:r>
      <w:r w:rsidRPr="005C18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ตุลาคม </w:t>
      </w:r>
      <w:r w:rsidRPr="005C1854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5C1854">
        <w:rPr>
          <w:rFonts w:asciiTheme="majorBidi" w:hAnsiTheme="majorBidi" w:cstheme="majorBidi" w:hint="cs"/>
          <w:sz w:val="30"/>
          <w:szCs w:val="30"/>
          <w:cs/>
          <w:lang w:val="en-US"/>
        </w:rPr>
        <w:t>ที่ประชุมคณะกรรมการของบริษัท ได้มีมติอนุมัติให้บริษัทขายหุ้นสามัญของบริษัท โรงกลั่นน้ำมัน ทีพีไอ (</w:t>
      </w:r>
      <w:r w:rsidRPr="005C1854">
        <w:rPr>
          <w:rFonts w:asciiTheme="majorBidi" w:hAnsiTheme="majorBidi" w:cstheme="majorBidi"/>
          <w:sz w:val="30"/>
          <w:szCs w:val="30"/>
          <w:lang w:val="en-US"/>
        </w:rPr>
        <w:t>1997</w:t>
      </w:r>
      <w:r w:rsidRPr="005C18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) จำกัด จำนวน </w:t>
      </w:r>
      <w:r w:rsidRPr="005C1854">
        <w:rPr>
          <w:rFonts w:asciiTheme="majorBidi" w:hAnsiTheme="majorBidi" w:cstheme="majorBidi"/>
          <w:sz w:val="30"/>
          <w:szCs w:val="30"/>
          <w:lang w:val="en-US"/>
        </w:rPr>
        <w:t xml:space="preserve">129,999,995 </w:t>
      </w:r>
      <w:r w:rsidRPr="005C18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หุ้น คิดเป็นร้อยละ </w:t>
      </w:r>
      <w:r w:rsidRPr="005C1854">
        <w:rPr>
          <w:rFonts w:asciiTheme="majorBidi" w:hAnsiTheme="majorBidi" w:cstheme="majorBidi"/>
          <w:sz w:val="30"/>
          <w:szCs w:val="30"/>
          <w:lang w:val="en-US"/>
        </w:rPr>
        <w:t>99.99</w:t>
      </w:r>
      <w:r w:rsidRPr="005C18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ของทุนชำระแล้ว ในราคาหุ้นละ </w:t>
      </w:r>
      <w:r w:rsidRPr="005C1854">
        <w:rPr>
          <w:rFonts w:asciiTheme="majorBidi" w:hAnsiTheme="majorBidi" w:cstheme="majorBidi"/>
          <w:sz w:val="30"/>
          <w:szCs w:val="30"/>
          <w:lang w:val="en-US"/>
        </w:rPr>
        <w:t xml:space="preserve">0.01 </w:t>
      </w:r>
      <w:r w:rsidRPr="005C185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เป็นจำนวนเงิน </w:t>
      </w:r>
      <w:r w:rsidRPr="005C1854">
        <w:rPr>
          <w:rFonts w:asciiTheme="majorBidi" w:hAnsiTheme="majorBidi" w:cstheme="majorBidi"/>
          <w:sz w:val="30"/>
          <w:szCs w:val="30"/>
          <w:lang w:val="en-US"/>
        </w:rPr>
        <w:t xml:space="preserve">1.30 </w:t>
      </w:r>
      <w:r w:rsidRPr="005C1854">
        <w:rPr>
          <w:rFonts w:asciiTheme="majorBidi" w:hAnsiTheme="majorBidi" w:cstheme="majorBidi" w:hint="cs"/>
          <w:sz w:val="30"/>
          <w:szCs w:val="30"/>
          <w:cs/>
          <w:lang w:val="en-US"/>
        </w:rPr>
        <w:t>ล้านบาท ให้แก่บุคคลภายนอก เนื่องจากไม่มีการดำเนินธุรกิจใด</w:t>
      </w:r>
      <w:r w:rsidR="002965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C1854">
        <w:rPr>
          <w:rFonts w:asciiTheme="majorBidi" w:hAnsiTheme="majorBidi" w:cstheme="majorBidi" w:hint="cs"/>
          <w:sz w:val="30"/>
          <w:szCs w:val="30"/>
          <w:cs/>
          <w:lang w:val="en-US"/>
        </w:rPr>
        <w:t>ๆ ในปัจจุบัน และเพื่อเป็นการจัดโครงสร้างการถือหุ้นของกลุ่มบริษัท</w:t>
      </w:r>
    </w:p>
    <w:p w14:paraId="2707CFD4" w14:textId="71BCBC33" w:rsidR="00154C9C" w:rsidRPr="00154C9C" w:rsidRDefault="00154C9C" w:rsidP="00B24B3F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A966C4B" w14:textId="7EAE07BC" w:rsidR="00154C9C" w:rsidRPr="00256C6D" w:rsidRDefault="00154C9C" w:rsidP="00B24B3F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56C6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4E0322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095573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256C6D">
        <w:rPr>
          <w:rFonts w:asciiTheme="majorBidi" w:hAnsiTheme="majorBidi" w:cstheme="majorBidi"/>
          <w:sz w:val="30"/>
          <w:szCs w:val="30"/>
        </w:rPr>
        <w:t xml:space="preserve"> </w:t>
      </w:r>
      <w:r w:rsidR="004E032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6C6D">
        <w:rPr>
          <w:rFonts w:asciiTheme="majorBidi" w:hAnsiTheme="majorBidi" w:cstheme="majorBidi"/>
          <w:sz w:val="30"/>
          <w:szCs w:val="30"/>
        </w:rPr>
        <w:t xml:space="preserve">2564 </w:t>
      </w:r>
      <w:r w:rsidRPr="00256C6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E0322">
        <w:rPr>
          <w:rFonts w:asciiTheme="majorBidi" w:hAnsiTheme="majorBidi" w:cstheme="majorBidi" w:hint="cs"/>
          <w:sz w:val="30"/>
          <w:szCs w:val="30"/>
          <w:cs/>
        </w:rPr>
        <w:t>ย่อยแห่งหนึ่ง</w:t>
      </w:r>
      <w:r w:rsidRPr="00256C6D">
        <w:rPr>
          <w:rFonts w:asciiTheme="majorBidi" w:hAnsiTheme="majorBidi" w:cstheme="majorBidi"/>
          <w:sz w:val="30"/>
          <w:szCs w:val="30"/>
          <w:cs/>
        </w:rPr>
        <w:t>ได้ออกหุ้นกู้ไม่มี</w:t>
      </w:r>
      <w:r w:rsidR="00095573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256C6D">
        <w:rPr>
          <w:rFonts w:asciiTheme="majorBidi" w:hAnsiTheme="majorBidi" w:cstheme="majorBidi"/>
          <w:sz w:val="30"/>
          <w:szCs w:val="30"/>
          <w:cs/>
        </w:rPr>
        <w:t>ประกัน ชนิดระบุชื่อผู้ถือ ไม่ด้อยสิทธิ และ</w:t>
      </w:r>
      <w:r w:rsidRPr="00CE0A88">
        <w:rPr>
          <w:rFonts w:asciiTheme="majorBidi" w:hAnsiTheme="majorBidi" w:cstheme="majorBidi"/>
          <w:spacing w:val="2"/>
          <w:sz w:val="30"/>
          <w:szCs w:val="30"/>
          <w:cs/>
        </w:rPr>
        <w:t xml:space="preserve">มีผู้แทนผู้ถือหุ้นกู้ มูลค่ารวมทั้งสิ้น </w:t>
      </w:r>
      <w:r w:rsidR="009C58EB">
        <w:rPr>
          <w:rFonts w:asciiTheme="majorBidi" w:hAnsiTheme="majorBidi" w:cstheme="majorBidi"/>
          <w:spacing w:val="2"/>
          <w:sz w:val="30"/>
          <w:szCs w:val="30"/>
          <w:lang w:val="en-US"/>
        </w:rPr>
        <w:t>4,523.60</w:t>
      </w:r>
      <w:r w:rsidRPr="00CE0A8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E0A88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</w:t>
      </w:r>
      <w:r w:rsidR="005A6990">
        <w:rPr>
          <w:rFonts w:asciiTheme="majorBidi" w:hAnsiTheme="majorBidi" w:cstheme="majorBidi" w:hint="cs"/>
          <w:spacing w:val="2"/>
          <w:sz w:val="30"/>
          <w:szCs w:val="30"/>
          <w:cs/>
        </w:rPr>
        <w:t>อายุ</w:t>
      </w:r>
      <w:r w:rsidRPr="00CE0A88">
        <w:rPr>
          <w:rFonts w:asciiTheme="majorBidi" w:hAnsiTheme="majorBidi" w:cstheme="majorBidi"/>
          <w:spacing w:val="2"/>
          <w:sz w:val="30"/>
          <w:szCs w:val="30"/>
          <w:cs/>
        </w:rPr>
        <w:t xml:space="preserve">หุ้นกู้ </w:t>
      </w:r>
      <w:r w:rsidRPr="00CE0A88">
        <w:rPr>
          <w:rFonts w:asciiTheme="majorBidi" w:hAnsiTheme="majorBidi" w:cstheme="majorBidi"/>
          <w:spacing w:val="2"/>
          <w:sz w:val="30"/>
          <w:szCs w:val="30"/>
        </w:rPr>
        <w:t xml:space="preserve">4 </w:t>
      </w:r>
      <w:r w:rsidRPr="00CE0A88">
        <w:rPr>
          <w:rFonts w:asciiTheme="majorBidi" w:hAnsiTheme="majorBidi" w:cstheme="majorBidi"/>
          <w:spacing w:val="2"/>
          <w:sz w:val="30"/>
          <w:szCs w:val="30"/>
          <w:cs/>
        </w:rPr>
        <w:t xml:space="preserve">ปี </w:t>
      </w:r>
      <w:r w:rsidR="00095573" w:rsidRPr="00CE0A88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CE0A88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CE0A88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 อัตราดอกเบี้ยคงที่ร้อยละ </w:t>
      </w:r>
      <w:r w:rsidRPr="00CE0A88">
        <w:rPr>
          <w:rFonts w:asciiTheme="majorBidi" w:hAnsiTheme="majorBidi" w:cstheme="majorBidi"/>
          <w:spacing w:val="2"/>
          <w:sz w:val="30"/>
          <w:szCs w:val="30"/>
        </w:rPr>
        <w:t>3.55</w:t>
      </w:r>
      <w:r w:rsidRPr="00256C6D">
        <w:rPr>
          <w:rFonts w:asciiTheme="majorBidi" w:hAnsiTheme="majorBidi" w:cstheme="majorBidi"/>
          <w:sz w:val="30"/>
          <w:szCs w:val="30"/>
        </w:rPr>
        <w:t xml:space="preserve"> </w:t>
      </w:r>
      <w:r w:rsidRPr="00256C6D">
        <w:rPr>
          <w:rFonts w:asciiTheme="majorBidi" w:hAnsiTheme="majorBidi" w:cstheme="majorBidi"/>
          <w:sz w:val="30"/>
          <w:szCs w:val="30"/>
          <w:cs/>
        </w:rPr>
        <w:t xml:space="preserve">ต่อปี ชำระดอกเบี้ยทุก </w:t>
      </w:r>
      <w:r w:rsidRPr="00256C6D">
        <w:rPr>
          <w:rFonts w:asciiTheme="majorBidi" w:hAnsiTheme="majorBidi" w:cstheme="majorBidi"/>
          <w:sz w:val="30"/>
          <w:szCs w:val="30"/>
        </w:rPr>
        <w:t xml:space="preserve">3 </w:t>
      </w:r>
      <w:r w:rsidRPr="00256C6D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4B55ACDB" w14:textId="77777777" w:rsidR="000F3663" w:rsidRPr="000F3663" w:rsidRDefault="000F3663" w:rsidP="00C74B49">
      <w:pPr>
        <w:tabs>
          <w:tab w:val="num" w:pos="1080"/>
        </w:tabs>
        <w:ind w:left="540" w:right="-43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</w:p>
    <w:sectPr w:rsidR="000F3663" w:rsidRPr="000F3663" w:rsidSect="005274FF">
      <w:pgSz w:w="11909" w:h="16834" w:code="9"/>
      <w:pgMar w:top="691" w:right="1152" w:bottom="720" w:left="1152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7BA02" w14:textId="77777777" w:rsidR="00BB0BE1" w:rsidRDefault="00BB0BE1">
      <w:r>
        <w:separator/>
      </w:r>
    </w:p>
  </w:endnote>
  <w:endnote w:type="continuationSeparator" w:id="0">
    <w:p w14:paraId="17254C71" w14:textId="77777777" w:rsidR="00BB0BE1" w:rsidRDefault="00BB0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8BE72A" w14:textId="5C570B94" w:rsidR="006F7F88" w:rsidRPr="00896DD3" w:rsidRDefault="006F7F88" w:rsidP="00A14E61">
    <w:pPr>
      <w:pStyle w:val="Footer"/>
      <w:framePr w:w="285" w:wrap="around" w:vAnchor="text" w:hAnchor="page" w:x="5883" w:y="-77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6F7F88" w:rsidRDefault="006F7F88">
    <w:pPr>
      <w:pStyle w:val="Footer"/>
      <w:tabs>
        <w:tab w:val="clear" w:pos="8505"/>
      </w:tabs>
      <w:ind w:right="36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A67A" w14:textId="14BBDF7C" w:rsidR="006F7F88" w:rsidRPr="00A17E06" w:rsidRDefault="006F7F8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  <w:lang w:val="en-US"/>
      </w:rPr>
      <w:t>7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382496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D75B15" w14:textId="5CFE8523" w:rsidR="006F7F88" w:rsidRDefault="006F7F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lang w:val="en-US"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939CC" w14:textId="77777777" w:rsidR="00BB0BE1" w:rsidRDefault="00BB0BE1">
      <w:r>
        <w:separator/>
      </w:r>
    </w:p>
  </w:footnote>
  <w:footnote w:type="continuationSeparator" w:id="0">
    <w:p w14:paraId="37A9067B" w14:textId="77777777" w:rsidR="00BB0BE1" w:rsidRDefault="00BB0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714FE" w14:textId="1341E307" w:rsidR="006F7F88" w:rsidRPr="002A12A1" w:rsidRDefault="006F7F88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93D11CA" w14:textId="77777777" w:rsidR="006F7F88" w:rsidRPr="002A12A1" w:rsidRDefault="006F7F88" w:rsidP="002A12A1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21B73F6" w14:textId="597861D9" w:rsidR="006F7F88" w:rsidRPr="00720668" w:rsidRDefault="006F7F88" w:rsidP="00745748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4</w:t>
    </w:r>
    <w:r>
      <w:rPr>
        <w:rFonts w:ascii="Angsana New" w:hAnsi="Angsana New"/>
        <w:b/>
        <w:bCs/>
        <w:sz w:val="32"/>
        <w:szCs w:val="32"/>
        <w:lang w:val="en-US"/>
      </w:rPr>
      <w:t xml:space="preserve"> 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6F7F88" w:rsidRDefault="006F7F8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E3B8F"/>
    <w:multiLevelType w:val="hybridMultilevel"/>
    <w:tmpl w:val="624EC6AA"/>
    <w:lvl w:ilvl="0" w:tplc="781645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F586B"/>
    <w:multiLevelType w:val="hybridMultilevel"/>
    <w:tmpl w:val="F1500D4A"/>
    <w:lvl w:ilvl="0" w:tplc="3E7C696A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AB00D0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" w15:restartNumberingAfterBreak="0">
    <w:nsid w:val="0E0346D8"/>
    <w:multiLevelType w:val="hybridMultilevel"/>
    <w:tmpl w:val="5C8A83EC"/>
    <w:lvl w:ilvl="0" w:tplc="655CD25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1757B92"/>
    <w:multiLevelType w:val="singleLevel"/>
    <w:tmpl w:val="96F4A9B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1" w15:restartNumberingAfterBreak="0">
    <w:nsid w:val="1C1C0EB8"/>
    <w:multiLevelType w:val="hybridMultilevel"/>
    <w:tmpl w:val="4824FEF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12F4B12"/>
    <w:multiLevelType w:val="hybridMultilevel"/>
    <w:tmpl w:val="497C71E2"/>
    <w:lvl w:ilvl="0" w:tplc="556A56DC">
      <w:start w:val="1"/>
      <w:numFmt w:val="decimal"/>
      <w:lvlText w:val="%1)"/>
      <w:lvlJc w:val="left"/>
      <w:pPr>
        <w:ind w:left="10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44425CA3"/>
    <w:multiLevelType w:val="singleLevel"/>
    <w:tmpl w:val="BF68887E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E7A773E"/>
    <w:multiLevelType w:val="hybridMultilevel"/>
    <w:tmpl w:val="7026FF20"/>
    <w:lvl w:ilvl="0" w:tplc="ACC2FC6C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F135D2E"/>
    <w:multiLevelType w:val="hybridMultilevel"/>
    <w:tmpl w:val="9538FA54"/>
    <w:lvl w:ilvl="0" w:tplc="15BC395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E212CC"/>
    <w:multiLevelType w:val="hybridMultilevel"/>
    <w:tmpl w:val="BC662C52"/>
    <w:lvl w:ilvl="0" w:tplc="BF6888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0"/>
  </w:num>
  <w:num w:numId="2">
    <w:abstractNumId w:val="17"/>
  </w:num>
  <w:num w:numId="3">
    <w:abstractNumId w:val="23"/>
  </w:num>
  <w:num w:numId="4">
    <w:abstractNumId w:val="9"/>
  </w:num>
  <w:num w:numId="5">
    <w:abstractNumId w:val="7"/>
  </w:num>
  <w:num w:numId="6">
    <w:abstractNumId w:val="13"/>
  </w:num>
  <w:num w:numId="7">
    <w:abstractNumId w:val="2"/>
  </w:num>
  <w:num w:numId="8">
    <w:abstractNumId w:val="0"/>
  </w:num>
  <w:num w:numId="9">
    <w:abstractNumId w:val="5"/>
  </w:num>
  <w:num w:numId="10">
    <w:abstractNumId w:val="11"/>
  </w:num>
  <w:num w:numId="11">
    <w:abstractNumId w:val="21"/>
  </w:num>
  <w:num w:numId="12">
    <w:abstractNumId w:val="19"/>
  </w:num>
  <w:num w:numId="13">
    <w:abstractNumId w:val="16"/>
  </w:num>
  <w:num w:numId="14">
    <w:abstractNumId w:val="14"/>
  </w:num>
  <w:num w:numId="15">
    <w:abstractNumId w:val="18"/>
  </w:num>
  <w:num w:numId="16">
    <w:abstractNumId w:val="4"/>
  </w:num>
  <w:num w:numId="17">
    <w:abstractNumId w:val="6"/>
  </w:num>
  <w:num w:numId="18">
    <w:abstractNumId w:val="24"/>
  </w:num>
  <w:num w:numId="19">
    <w:abstractNumId w:val="22"/>
  </w:num>
  <w:num w:numId="20">
    <w:abstractNumId w:val="8"/>
  </w:num>
  <w:num w:numId="21">
    <w:abstractNumId w:val="15"/>
  </w:num>
  <w:num w:numId="22">
    <w:abstractNumId w:val="20"/>
  </w:num>
  <w:num w:numId="23">
    <w:abstractNumId w:val="25"/>
  </w:num>
  <w:num w:numId="24">
    <w:abstractNumId w:val="12"/>
  </w:num>
  <w:num w:numId="25">
    <w:abstractNumId w:val="3"/>
  </w:num>
  <w:num w:numId="26">
    <w:abstractNumId w:val="2"/>
    <w:lvlOverride w:ilvl="0">
      <w:startOverride w:val="1"/>
    </w:lvlOverride>
  </w:num>
  <w:num w:numId="27">
    <w:abstractNumId w:val="2"/>
  </w:num>
  <w:num w:numId="28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482"/>
    <w:rsid w:val="000007C3"/>
    <w:rsid w:val="00000DDB"/>
    <w:rsid w:val="00000EE9"/>
    <w:rsid w:val="0000105B"/>
    <w:rsid w:val="00001069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411"/>
    <w:rsid w:val="0000345A"/>
    <w:rsid w:val="00003A89"/>
    <w:rsid w:val="00003C8D"/>
    <w:rsid w:val="000040AB"/>
    <w:rsid w:val="0000414B"/>
    <w:rsid w:val="000046F7"/>
    <w:rsid w:val="00004A34"/>
    <w:rsid w:val="00004E64"/>
    <w:rsid w:val="00004F7E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53E"/>
    <w:rsid w:val="00007BD3"/>
    <w:rsid w:val="00007D84"/>
    <w:rsid w:val="00010439"/>
    <w:rsid w:val="000105FE"/>
    <w:rsid w:val="00010620"/>
    <w:rsid w:val="0001063C"/>
    <w:rsid w:val="0001064A"/>
    <w:rsid w:val="00010A17"/>
    <w:rsid w:val="000116AA"/>
    <w:rsid w:val="00011B1C"/>
    <w:rsid w:val="00012566"/>
    <w:rsid w:val="00012953"/>
    <w:rsid w:val="00012C0B"/>
    <w:rsid w:val="00012E2C"/>
    <w:rsid w:val="00013078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30C"/>
    <w:rsid w:val="00022651"/>
    <w:rsid w:val="00022B4F"/>
    <w:rsid w:val="00022EF1"/>
    <w:rsid w:val="000231A8"/>
    <w:rsid w:val="00023832"/>
    <w:rsid w:val="00024219"/>
    <w:rsid w:val="00024310"/>
    <w:rsid w:val="0002470F"/>
    <w:rsid w:val="00024824"/>
    <w:rsid w:val="00024C15"/>
    <w:rsid w:val="00025003"/>
    <w:rsid w:val="00025216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201B"/>
    <w:rsid w:val="0003299A"/>
    <w:rsid w:val="000333B0"/>
    <w:rsid w:val="000333C6"/>
    <w:rsid w:val="00033526"/>
    <w:rsid w:val="000337E8"/>
    <w:rsid w:val="00033902"/>
    <w:rsid w:val="00033B18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9E2"/>
    <w:rsid w:val="00036DD3"/>
    <w:rsid w:val="00036F1E"/>
    <w:rsid w:val="00037204"/>
    <w:rsid w:val="000377FE"/>
    <w:rsid w:val="000378D9"/>
    <w:rsid w:val="00037B08"/>
    <w:rsid w:val="000401D1"/>
    <w:rsid w:val="000404A7"/>
    <w:rsid w:val="000405D8"/>
    <w:rsid w:val="0004072E"/>
    <w:rsid w:val="00040A43"/>
    <w:rsid w:val="00040C75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F9C"/>
    <w:rsid w:val="00043249"/>
    <w:rsid w:val="00043565"/>
    <w:rsid w:val="000435DF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A76"/>
    <w:rsid w:val="00046319"/>
    <w:rsid w:val="000465E0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928"/>
    <w:rsid w:val="000509F3"/>
    <w:rsid w:val="00050B11"/>
    <w:rsid w:val="00050CA2"/>
    <w:rsid w:val="00051100"/>
    <w:rsid w:val="000515D5"/>
    <w:rsid w:val="00051AF0"/>
    <w:rsid w:val="0005210A"/>
    <w:rsid w:val="00052980"/>
    <w:rsid w:val="00052AF3"/>
    <w:rsid w:val="00052C78"/>
    <w:rsid w:val="00052F98"/>
    <w:rsid w:val="00053145"/>
    <w:rsid w:val="000533B7"/>
    <w:rsid w:val="000540BB"/>
    <w:rsid w:val="0005413E"/>
    <w:rsid w:val="0005505A"/>
    <w:rsid w:val="00055284"/>
    <w:rsid w:val="00055304"/>
    <w:rsid w:val="00055503"/>
    <w:rsid w:val="000555AD"/>
    <w:rsid w:val="00055BFA"/>
    <w:rsid w:val="00055D70"/>
    <w:rsid w:val="00055FCF"/>
    <w:rsid w:val="000560AD"/>
    <w:rsid w:val="000560C0"/>
    <w:rsid w:val="00056112"/>
    <w:rsid w:val="00056162"/>
    <w:rsid w:val="000568B6"/>
    <w:rsid w:val="00056B0E"/>
    <w:rsid w:val="00056C84"/>
    <w:rsid w:val="0005720B"/>
    <w:rsid w:val="000575A4"/>
    <w:rsid w:val="000575DA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9D8"/>
    <w:rsid w:val="00061B87"/>
    <w:rsid w:val="00062556"/>
    <w:rsid w:val="000629B5"/>
    <w:rsid w:val="00062A5F"/>
    <w:rsid w:val="00063824"/>
    <w:rsid w:val="000639B2"/>
    <w:rsid w:val="00063A04"/>
    <w:rsid w:val="00063ADF"/>
    <w:rsid w:val="00063E3C"/>
    <w:rsid w:val="000640AD"/>
    <w:rsid w:val="00064A10"/>
    <w:rsid w:val="00064A20"/>
    <w:rsid w:val="00064BF9"/>
    <w:rsid w:val="00064D40"/>
    <w:rsid w:val="00064F82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9BA"/>
    <w:rsid w:val="00067AFD"/>
    <w:rsid w:val="00070377"/>
    <w:rsid w:val="000706B0"/>
    <w:rsid w:val="00070EE1"/>
    <w:rsid w:val="000712EB"/>
    <w:rsid w:val="000718D6"/>
    <w:rsid w:val="00071902"/>
    <w:rsid w:val="00072143"/>
    <w:rsid w:val="00072530"/>
    <w:rsid w:val="00072781"/>
    <w:rsid w:val="000728A0"/>
    <w:rsid w:val="000728B7"/>
    <w:rsid w:val="00072A6A"/>
    <w:rsid w:val="000734A8"/>
    <w:rsid w:val="00073751"/>
    <w:rsid w:val="0007380C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EA3"/>
    <w:rsid w:val="00076255"/>
    <w:rsid w:val="00076683"/>
    <w:rsid w:val="000767D4"/>
    <w:rsid w:val="000773C3"/>
    <w:rsid w:val="0007767E"/>
    <w:rsid w:val="00077805"/>
    <w:rsid w:val="000778BE"/>
    <w:rsid w:val="00077AAD"/>
    <w:rsid w:val="00077C72"/>
    <w:rsid w:val="00077F93"/>
    <w:rsid w:val="00077FA1"/>
    <w:rsid w:val="00080AC3"/>
    <w:rsid w:val="00080BD6"/>
    <w:rsid w:val="00080ECF"/>
    <w:rsid w:val="00080F53"/>
    <w:rsid w:val="000818B2"/>
    <w:rsid w:val="000821B5"/>
    <w:rsid w:val="000822F5"/>
    <w:rsid w:val="00082B00"/>
    <w:rsid w:val="00082CF0"/>
    <w:rsid w:val="00082FE7"/>
    <w:rsid w:val="00083067"/>
    <w:rsid w:val="0008341D"/>
    <w:rsid w:val="00083920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FCB"/>
    <w:rsid w:val="000860EB"/>
    <w:rsid w:val="0008629E"/>
    <w:rsid w:val="0008644B"/>
    <w:rsid w:val="00086C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12A8"/>
    <w:rsid w:val="0009168B"/>
    <w:rsid w:val="00091A06"/>
    <w:rsid w:val="00091C4F"/>
    <w:rsid w:val="00092292"/>
    <w:rsid w:val="000922A7"/>
    <w:rsid w:val="00092526"/>
    <w:rsid w:val="000926D0"/>
    <w:rsid w:val="00092A60"/>
    <w:rsid w:val="0009315D"/>
    <w:rsid w:val="000933AE"/>
    <w:rsid w:val="000937E6"/>
    <w:rsid w:val="00093A5B"/>
    <w:rsid w:val="000944C1"/>
    <w:rsid w:val="000944D0"/>
    <w:rsid w:val="00095573"/>
    <w:rsid w:val="00095BA4"/>
    <w:rsid w:val="00095EDB"/>
    <w:rsid w:val="000962FA"/>
    <w:rsid w:val="000965C2"/>
    <w:rsid w:val="0009663B"/>
    <w:rsid w:val="0009682B"/>
    <w:rsid w:val="00096B4C"/>
    <w:rsid w:val="00096B87"/>
    <w:rsid w:val="00096FB9"/>
    <w:rsid w:val="0009773F"/>
    <w:rsid w:val="0009775B"/>
    <w:rsid w:val="00097A43"/>
    <w:rsid w:val="00097B33"/>
    <w:rsid w:val="00097B89"/>
    <w:rsid w:val="000A0087"/>
    <w:rsid w:val="000A00D7"/>
    <w:rsid w:val="000A0198"/>
    <w:rsid w:val="000A020D"/>
    <w:rsid w:val="000A027B"/>
    <w:rsid w:val="000A029A"/>
    <w:rsid w:val="000A0799"/>
    <w:rsid w:val="000A0848"/>
    <w:rsid w:val="000A0922"/>
    <w:rsid w:val="000A09EE"/>
    <w:rsid w:val="000A0AF2"/>
    <w:rsid w:val="000A0BC9"/>
    <w:rsid w:val="000A0F86"/>
    <w:rsid w:val="000A0F8A"/>
    <w:rsid w:val="000A18D0"/>
    <w:rsid w:val="000A1C1B"/>
    <w:rsid w:val="000A1F0A"/>
    <w:rsid w:val="000A2350"/>
    <w:rsid w:val="000A2706"/>
    <w:rsid w:val="000A27CE"/>
    <w:rsid w:val="000A2A02"/>
    <w:rsid w:val="000A2A32"/>
    <w:rsid w:val="000A2E90"/>
    <w:rsid w:val="000A31B0"/>
    <w:rsid w:val="000A322D"/>
    <w:rsid w:val="000A32BE"/>
    <w:rsid w:val="000A35AE"/>
    <w:rsid w:val="000A37AA"/>
    <w:rsid w:val="000A3DC6"/>
    <w:rsid w:val="000A3EC8"/>
    <w:rsid w:val="000A3F45"/>
    <w:rsid w:val="000A3F69"/>
    <w:rsid w:val="000A41D6"/>
    <w:rsid w:val="000A470A"/>
    <w:rsid w:val="000A4728"/>
    <w:rsid w:val="000A4DF3"/>
    <w:rsid w:val="000A4F9B"/>
    <w:rsid w:val="000A53D6"/>
    <w:rsid w:val="000A55BB"/>
    <w:rsid w:val="000A55D3"/>
    <w:rsid w:val="000A5C50"/>
    <w:rsid w:val="000A5F75"/>
    <w:rsid w:val="000A6F16"/>
    <w:rsid w:val="000A7163"/>
    <w:rsid w:val="000A72C4"/>
    <w:rsid w:val="000A7EF4"/>
    <w:rsid w:val="000A7F9E"/>
    <w:rsid w:val="000B0078"/>
    <w:rsid w:val="000B0084"/>
    <w:rsid w:val="000B037C"/>
    <w:rsid w:val="000B0B15"/>
    <w:rsid w:val="000B0BCE"/>
    <w:rsid w:val="000B0CBB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66"/>
    <w:rsid w:val="000B4032"/>
    <w:rsid w:val="000B49B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E10"/>
    <w:rsid w:val="000C0152"/>
    <w:rsid w:val="000C022C"/>
    <w:rsid w:val="000C0329"/>
    <w:rsid w:val="000C06CB"/>
    <w:rsid w:val="000C08B3"/>
    <w:rsid w:val="000C09C2"/>
    <w:rsid w:val="000C1015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6B6"/>
    <w:rsid w:val="000C2960"/>
    <w:rsid w:val="000C2AEB"/>
    <w:rsid w:val="000C2EC5"/>
    <w:rsid w:val="000C305B"/>
    <w:rsid w:val="000C39BF"/>
    <w:rsid w:val="000C3C7A"/>
    <w:rsid w:val="000C40C7"/>
    <w:rsid w:val="000C410B"/>
    <w:rsid w:val="000C4878"/>
    <w:rsid w:val="000C4989"/>
    <w:rsid w:val="000C59E3"/>
    <w:rsid w:val="000C5ABA"/>
    <w:rsid w:val="000C5C1A"/>
    <w:rsid w:val="000C60D8"/>
    <w:rsid w:val="000C668A"/>
    <w:rsid w:val="000C68EB"/>
    <w:rsid w:val="000C6B0B"/>
    <w:rsid w:val="000C776C"/>
    <w:rsid w:val="000C7825"/>
    <w:rsid w:val="000C79DC"/>
    <w:rsid w:val="000C7CA5"/>
    <w:rsid w:val="000C7DBC"/>
    <w:rsid w:val="000C7F38"/>
    <w:rsid w:val="000D0044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64D"/>
    <w:rsid w:val="000D18DF"/>
    <w:rsid w:val="000D202D"/>
    <w:rsid w:val="000D23A1"/>
    <w:rsid w:val="000D268E"/>
    <w:rsid w:val="000D2709"/>
    <w:rsid w:val="000D2718"/>
    <w:rsid w:val="000D27C6"/>
    <w:rsid w:val="000D28FE"/>
    <w:rsid w:val="000D2D60"/>
    <w:rsid w:val="000D3476"/>
    <w:rsid w:val="000D384B"/>
    <w:rsid w:val="000D3CF9"/>
    <w:rsid w:val="000D4170"/>
    <w:rsid w:val="000D41E7"/>
    <w:rsid w:val="000D427C"/>
    <w:rsid w:val="000D4701"/>
    <w:rsid w:val="000D4816"/>
    <w:rsid w:val="000D4DDD"/>
    <w:rsid w:val="000D5299"/>
    <w:rsid w:val="000D59E6"/>
    <w:rsid w:val="000D5C0F"/>
    <w:rsid w:val="000D5D5E"/>
    <w:rsid w:val="000D5EDE"/>
    <w:rsid w:val="000D5FFD"/>
    <w:rsid w:val="000D60F2"/>
    <w:rsid w:val="000D628B"/>
    <w:rsid w:val="000D6791"/>
    <w:rsid w:val="000D6A9B"/>
    <w:rsid w:val="000D6BE9"/>
    <w:rsid w:val="000D6BFA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773"/>
    <w:rsid w:val="000E0907"/>
    <w:rsid w:val="000E0951"/>
    <w:rsid w:val="000E0C08"/>
    <w:rsid w:val="000E0C93"/>
    <w:rsid w:val="000E106B"/>
    <w:rsid w:val="000E1557"/>
    <w:rsid w:val="000E15EC"/>
    <w:rsid w:val="000E1EB8"/>
    <w:rsid w:val="000E1F7C"/>
    <w:rsid w:val="000E2116"/>
    <w:rsid w:val="000E24B5"/>
    <w:rsid w:val="000E264D"/>
    <w:rsid w:val="000E299F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D32"/>
    <w:rsid w:val="000E51EA"/>
    <w:rsid w:val="000E521D"/>
    <w:rsid w:val="000E52D5"/>
    <w:rsid w:val="000E54E1"/>
    <w:rsid w:val="000E57D3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757"/>
    <w:rsid w:val="000E6EA5"/>
    <w:rsid w:val="000E70DF"/>
    <w:rsid w:val="000E7176"/>
    <w:rsid w:val="000E733B"/>
    <w:rsid w:val="000E7BC7"/>
    <w:rsid w:val="000E7E84"/>
    <w:rsid w:val="000F01E9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42F"/>
    <w:rsid w:val="000F2639"/>
    <w:rsid w:val="000F2A9A"/>
    <w:rsid w:val="000F2AEE"/>
    <w:rsid w:val="000F2E40"/>
    <w:rsid w:val="000F3074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1005B5"/>
    <w:rsid w:val="0010066A"/>
    <w:rsid w:val="00100821"/>
    <w:rsid w:val="001011A5"/>
    <w:rsid w:val="00101672"/>
    <w:rsid w:val="001016DC"/>
    <w:rsid w:val="00101BD2"/>
    <w:rsid w:val="00101F50"/>
    <w:rsid w:val="001026E8"/>
    <w:rsid w:val="00102746"/>
    <w:rsid w:val="0010278C"/>
    <w:rsid w:val="00102E85"/>
    <w:rsid w:val="00102FA2"/>
    <w:rsid w:val="001034E2"/>
    <w:rsid w:val="0010374E"/>
    <w:rsid w:val="00103DD9"/>
    <w:rsid w:val="00104770"/>
    <w:rsid w:val="00104ED3"/>
    <w:rsid w:val="00105101"/>
    <w:rsid w:val="00105738"/>
    <w:rsid w:val="00105D95"/>
    <w:rsid w:val="00105EC8"/>
    <w:rsid w:val="00105F4F"/>
    <w:rsid w:val="00105FFD"/>
    <w:rsid w:val="00106E62"/>
    <w:rsid w:val="001072C1"/>
    <w:rsid w:val="001074D8"/>
    <w:rsid w:val="00107641"/>
    <w:rsid w:val="001076DD"/>
    <w:rsid w:val="001076E3"/>
    <w:rsid w:val="00110C23"/>
    <w:rsid w:val="001116A5"/>
    <w:rsid w:val="00111978"/>
    <w:rsid w:val="00112547"/>
    <w:rsid w:val="00112979"/>
    <w:rsid w:val="00112A38"/>
    <w:rsid w:val="00113158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E4"/>
    <w:rsid w:val="0011588E"/>
    <w:rsid w:val="00115CB8"/>
    <w:rsid w:val="001160EC"/>
    <w:rsid w:val="0011627C"/>
    <w:rsid w:val="00116314"/>
    <w:rsid w:val="00116659"/>
    <w:rsid w:val="00116778"/>
    <w:rsid w:val="0011680B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F3"/>
    <w:rsid w:val="00117D16"/>
    <w:rsid w:val="0012002F"/>
    <w:rsid w:val="001201C7"/>
    <w:rsid w:val="001201F9"/>
    <w:rsid w:val="0012031B"/>
    <w:rsid w:val="001204ED"/>
    <w:rsid w:val="00120604"/>
    <w:rsid w:val="00120720"/>
    <w:rsid w:val="0012081E"/>
    <w:rsid w:val="001209F4"/>
    <w:rsid w:val="00120A38"/>
    <w:rsid w:val="00120B63"/>
    <w:rsid w:val="00120BF4"/>
    <w:rsid w:val="00120FA7"/>
    <w:rsid w:val="001212BE"/>
    <w:rsid w:val="001218C6"/>
    <w:rsid w:val="00121C77"/>
    <w:rsid w:val="00122092"/>
    <w:rsid w:val="0012229E"/>
    <w:rsid w:val="0012241D"/>
    <w:rsid w:val="00122A65"/>
    <w:rsid w:val="0012302E"/>
    <w:rsid w:val="0012336A"/>
    <w:rsid w:val="0012423D"/>
    <w:rsid w:val="00124B54"/>
    <w:rsid w:val="00124EB8"/>
    <w:rsid w:val="001250AB"/>
    <w:rsid w:val="0012553F"/>
    <w:rsid w:val="001255A8"/>
    <w:rsid w:val="00125610"/>
    <w:rsid w:val="001258EC"/>
    <w:rsid w:val="001260C3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7F6"/>
    <w:rsid w:val="00130E7E"/>
    <w:rsid w:val="001311CB"/>
    <w:rsid w:val="001312C9"/>
    <w:rsid w:val="001319A0"/>
    <w:rsid w:val="00131AA5"/>
    <w:rsid w:val="00131EC6"/>
    <w:rsid w:val="00131F55"/>
    <w:rsid w:val="00132F9A"/>
    <w:rsid w:val="001332CB"/>
    <w:rsid w:val="00133541"/>
    <w:rsid w:val="0013438A"/>
    <w:rsid w:val="00134BCD"/>
    <w:rsid w:val="00134DC4"/>
    <w:rsid w:val="00134E9F"/>
    <w:rsid w:val="00134EE9"/>
    <w:rsid w:val="00135B88"/>
    <w:rsid w:val="001360BA"/>
    <w:rsid w:val="001362FD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40286"/>
    <w:rsid w:val="00140684"/>
    <w:rsid w:val="00140849"/>
    <w:rsid w:val="00140858"/>
    <w:rsid w:val="001408CF"/>
    <w:rsid w:val="0014094B"/>
    <w:rsid w:val="00140BB4"/>
    <w:rsid w:val="00140EC4"/>
    <w:rsid w:val="00141213"/>
    <w:rsid w:val="0014179F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F7F"/>
    <w:rsid w:val="0014505C"/>
    <w:rsid w:val="001451AA"/>
    <w:rsid w:val="00145424"/>
    <w:rsid w:val="00145440"/>
    <w:rsid w:val="00145BA8"/>
    <w:rsid w:val="00145BB9"/>
    <w:rsid w:val="00145BEE"/>
    <w:rsid w:val="00145EB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50D34"/>
    <w:rsid w:val="00150F63"/>
    <w:rsid w:val="00150FAD"/>
    <w:rsid w:val="00150FE1"/>
    <w:rsid w:val="00151365"/>
    <w:rsid w:val="00151785"/>
    <w:rsid w:val="00152234"/>
    <w:rsid w:val="0015259E"/>
    <w:rsid w:val="001527D6"/>
    <w:rsid w:val="00152D0D"/>
    <w:rsid w:val="00152D40"/>
    <w:rsid w:val="001530E7"/>
    <w:rsid w:val="00153FAB"/>
    <w:rsid w:val="0015416B"/>
    <w:rsid w:val="00154216"/>
    <w:rsid w:val="001543A0"/>
    <w:rsid w:val="0015464C"/>
    <w:rsid w:val="001546E2"/>
    <w:rsid w:val="00154915"/>
    <w:rsid w:val="00154B04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95F"/>
    <w:rsid w:val="00156990"/>
    <w:rsid w:val="001569B3"/>
    <w:rsid w:val="00157270"/>
    <w:rsid w:val="00157315"/>
    <w:rsid w:val="0015734D"/>
    <w:rsid w:val="001574AD"/>
    <w:rsid w:val="001574B9"/>
    <w:rsid w:val="00157642"/>
    <w:rsid w:val="0015777B"/>
    <w:rsid w:val="00157ABE"/>
    <w:rsid w:val="00157C63"/>
    <w:rsid w:val="00157E4A"/>
    <w:rsid w:val="00160013"/>
    <w:rsid w:val="0016029D"/>
    <w:rsid w:val="0016041C"/>
    <w:rsid w:val="0016095B"/>
    <w:rsid w:val="00160A54"/>
    <w:rsid w:val="00160EF7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8E4"/>
    <w:rsid w:val="00163A43"/>
    <w:rsid w:val="00163C43"/>
    <w:rsid w:val="00163E6B"/>
    <w:rsid w:val="00164134"/>
    <w:rsid w:val="0016465E"/>
    <w:rsid w:val="001649A3"/>
    <w:rsid w:val="00164BA5"/>
    <w:rsid w:val="00164D76"/>
    <w:rsid w:val="00164E0C"/>
    <w:rsid w:val="00165003"/>
    <w:rsid w:val="00165548"/>
    <w:rsid w:val="001655C0"/>
    <w:rsid w:val="00165903"/>
    <w:rsid w:val="00165AF4"/>
    <w:rsid w:val="00165FF8"/>
    <w:rsid w:val="0016655F"/>
    <w:rsid w:val="001669F7"/>
    <w:rsid w:val="00166EF3"/>
    <w:rsid w:val="00167230"/>
    <w:rsid w:val="00167435"/>
    <w:rsid w:val="001675B1"/>
    <w:rsid w:val="00167650"/>
    <w:rsid w:val="001676F0"/>
    <w:rsid w:val="0017007D"/>
    <w:rsid w:val="0017008A"/>
    <w:rsid w:val="001703A0"/>
    <w:rsid w:val="001704D0"/>
    <w:rsid w:val="001705B0"/>
    <w:rsid w:val="00171049"/>
    <w:rsid w:val="00171264"/>
    <w:rsid w:val="001713EE"/>
    <w:rsid w:val="001721A7"/>
    <w:rsid w:val="00172290"/>
    <w:rsid w:val="001723E7"/>
    <w:rsid w:val="00172F31"/>
    <w:rsid w:val="001730DE"/>
    <w:rsid w:val="001732C7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993"/>
    <w:rsid w:val="001764AE"/>
    <w:rsid w:val="0017688F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395"/>
    <w:rsid w:val="00182844"/>
    <w:rsid w:val="00182A3E"/>
    <w:rsid w:val="00182DF6"/>
    <w:rsid w:val="00182F51"/>
    <w:rsid w:val="00183154"/>
    <w:rsid w:val="0018326F"/>
    <w:rsid w:val="0018336E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962"/>
    <w:rsid w:val="00186985"/>
    <w:rsid w:val="00186B69"/>
    <w:rsid w:val="00186DD6"/>
    <w:rsid w:val="00187327"/>
    <w:rsid w:val="00187508"/>
    <w:rsid w:val="00187D86"/>
    <w:rsid w:val="00190271"/>
    <w:rsid w:val="0019085A"/>
    <w:rsid w:val="00190EC5"/>
    <w:rsid w:val="00191009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336A"/>
    <w:rsid w:val="00193506"/>
    <w:rsid w:val="0019389B"/>
    <w:rsid w:val="001939EF"/>
    <w:rsid w:val="00193B04"/>
    <w:rsid w:val="00193B2C"/>
    <w:rsid w:val="00193B6C"/>
    <w:rsid w:val="00193DDE"/>
    <w:rsid w:val="00193E09"/>
    <w:rsid w:val="00193F93"/>
    <w:rsid w:val="0019416C"/>
    <w:rsid w:val="00194451"/>
    <w:rsid w:val="00194629"/>
    <w:rsid w:val="00194670"/>
    <w:rsid w:val="00194677"/>
    <w:rsid w:val="00194810"/>
    <w:rsid w:val="00194BB6"/>
    <w:rsid w:val="00195163"/>
    <w:rsid w:val="0019541F"/>
    <w:rsid w:val="0019545D"/>
    <w:rsid w:val="00195FC8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B00"/>
    <w:rsid w:val="00197CCF"/>
    <w:rsid w:val="001A017E"/>
    <w:rsid w:val="001A01E8"/>
    <w:rsid w:val="001A0350"/>
    <w:rsid w:val="001A0907"/>
    <w:rsid w:val="001A0A18"/>
    <w:rsid w:val="001A0A3D"/>
    <w:rsid w:val="001A0C56"/>
    <w:rsid w:val="001A0F68"/>
    <w:rsid w:val="001A13DD"/>
    <w:rsid w:val="001A1DE9"/>
    <w:rsid w:val="001A1F58"/>
    <w:rsid w:val="001A2025"/>
    <w:rsid w:val="001A26D8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A00"/>
    <w:rsid w:val="001A5AE9"/>
    <w:rsid w:val="001A5DFD"/>
    <w:rsid w:val="001A5F1D"/>
    <w:rsid w:val="001A623F"/>
    <w:rsid w:val="001A66EA"/>
    <w:rsid w:val="001A69B6"/>
    <w:rsid w:val="001A6C58"/>
    <w:rsid w:val="001A6CDD"/>
    <w:rsid w:val="001A6D25"/>
    <w:rsid w:val="001A7112"/>
    <w:rsid w:val="001A7558"/>
    <w:rsid w:val="001A7714"/>
    <w:rsid w:val="001A7994"/>
    <w:rsid w:val="001A7F31"/>
    <w:rsid w:val="001B0684"/>
    <w:rsid w:val="001B0A43"/>
    <w:rsid w:val="001B0A9E"/>
    <w:rsid w:val="001B0D1E"/>
    <w:rsid w:val="001B1780"/>
    <w:rsid w:val="001B1B16"/>
    <w:rsid w:val="001B1C88"/>
    <w:rsid w:val="001B1DEB"/>
    <w:rsid w:val="001B2B07"/>
    <w:rsid w:val="001B2D00"/>
    <w:rsid w:val="001B2D57"/>
    <w:rsid w:val="001B2DED"/>
    <w:rsid w:val="001B33E2"/>
    <w:rsid w:val="001B48C7"/>
    <w:rsid w:val="001B4927"/>
    <w:rsid w:val="001B4A78"/>
    <w:rsid w:val="001B4EAB"/>
    <w:rsid w:val="001B52AB"/>
    <w:rsid w:val="001B5780"/>
    <w:rsid w:val="001B5822"/>
    <w:rsid w:val="001B5C85"/>
    <w:rsid w:val="001B5FD9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226B"/>
    <w:rsid w:val="001C26F8"/>
    <w:rsid w:val="001C2C66"/>
    <w:rsid w:val="001C2DE0"/>
    <w:rsid w:val="001C3014"/>
    <w:rsid w:val="001C37CA"/>
    <w:rsid w:val="001C39D0"/>
    <w:rsid w:val="001C3AFE"/>
    <w:rsid w:val="001C40EA"/>
    <w:rsid w:val="001C531C"/>
    <w:rsid w:val="001C5C4F"/>
    <w:rsid w:val="001C5D92"/>
    <w:rsid w:val="001C6375"/>
    <w:rsid w:val="001C664C"/>
    <w:rsid w:val="001C681B"/>
    <w:rsid w:val="001C695D"/>
    <w:rsid w:val="001C6A10"/>
    <w:rsid w:val="001C6CCC"/>
    <w:rsid w:val="001C7367"/>
    <w:rsid w:val="001C76A3"/>
    <w:rsid w:val="001C7B93"/>
    <w:rsid w:val="001C7C87"/>
    <w:rsid w:val="001C7DBE"/>
    <w:rsid w:val="001D0943"/>
    <w:rsid w:val="001D0AC5"/>
    <w:rsid w:val="001D0B74"/>
    <w:rsid w:val="001D13CA"/>
    <w:rsid w:val="001D1AFA"/>
    <w:rsid w:val="001D1CAF"/>
    <w:rsid w:val="001D1DA9"/>
    <w:rsid w:val="001D1E5C"/>
    <w:rsid w:val="001D1E70"/>
    <w:rsid w:val="001D2410"/>
    <w:rsid w:val="001D2A5A"/>
    <w:rsid w:val="001D2BCF"/>
    <w:rsid w:val="001D2C58"/>
    <w:rsid w:val="001D2C76"/>
    <w:rsid w:val="001D2D2C"/>
    <w:rsid w:val="001D32FF"/>
    <w:rsid w:val="001D397C"/>
    <w:rsid w:val="001D39D6"/>
    <w:rsid w:val="001D3B84"/>
    <w:rsid w:val="001D403B"/>
    <w:rsid w:val="001D4471"/>
    <w:rsid w:val="001D4A95"/>
    <w:rsid w:val="001D4D40"/>
    <w:rsid w:val="001D5109"/>
    <w:rsid w:val="001D5399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6AE"/>
    <w:rsid w:val="001E0B08"/>
    <w:rsid w:val="001E0D94"/>
    <w:rsid w:val="001E0F53"/>
    <w:rsid w:val="001E1273"/>
    <w:rsid w:val="001E17DF"/>
    <w:rsid w:val="001E1D30"/>
    <w:rsid w:val="001E2595"/>
    <w:rsid w:val="001E2B1E"/>
    <w:rsid w:val="001E318D"/>
    <w:rsid w:val="001E32C6"/>
    <w:rsid w:val="001E33B1"/>
    <w:rsid w:val="001E346C"/>
    <w:rsid w:val="001E34B2"/>
    <w:rsid w:val="001E365F"/>
    <w:rsid w:val="001E381B"/>
    <w:rsid w:val="001E398D"/>
    <w:rsid w:val="001E40D2"/>
    <w:rsid w:val="001E45F1"/>
    <w:rsid w:val="001E4CE8"/>
    <w:rsid w:val="001E5369"/>
    <w:rsid w:val="001E5A41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E74"/>
    <w:rsid w:val="001F02AE"/>
    <w:rsid w:val="001F0448"/>
    <w:rsid w:val="001F0994"/>
    <w:rsid w:val="001F0FC5"/>
    <w:rsid w:val="001F10CC"/>
    <w:rsid w:val="001F1215"/>
    <w:rsid w:val="001F14F2"/>
    <w:rsid w:val="001F17B3"/>
    <w:rsid w:val="001F1DA2"/>
    <w:rsid w:val="001F1E1E"/>
    <w:rsid w:val="001F2188"/>
    <w:rsid w:val="001F2747"/>
    <w:rsid w:val="001F2BD0"/>
    <w:rsid w:val="001F2E65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909"/>
    <w:rsid w:val="001F7BC6"/>
    <w:rsid w:val="002001F3"/>
    <w:rsid w:val="00200AC9"/>
    <w:rsid w:val="0020100B"/>
    <w:rsid w:val="002012CF"/>
    <w:rsid w:val="00201688"/>
    <w:rsid w:val="002019CB"/>
    <w:rsid w:val="00202402"/>
    <w:rsid w:val="00202445"/>
    <w:rsid w:val="00202639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502E"/>
    <w:rsid w:val="0020519B"/>
    <w:rsid w:val="002054CA"/>
    <w:rsid w:val="0020565E"/>
    <w:rsid w:val="00205BC4"/>
    <w:rsid w:val="00205D56"/>
    <w:rsid w:val="00205D92"/>
    <w:rsid w:val="00206158"/>
    <w:rsid w:val="002062E1"/>
    <w:rsid w:val="0020649C"/>
    <w:rsid w:val="00206706"/>
    <w:rsid w:val="00206717"/>
    <w:rsid w:val="00206C32"/>
    <w:rsid w:val="0020722C"/>
    <w:rsid w:val="00207488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CF"/>
    <w:rsid w:val="0021176D"/>
    <w:rsid w:val="002118E1"/>
    <w:rsid w:val="00211A39"/>
    <w:rsid w:val="00211A6B"/>
    <w:rsid w:val="00211A86"/>
    <w:rsid w:val="00211B7E"/>
    <w:rsid w:val="00211B9A"/>
    <w:rsid w:val="00211BF2"/>
    <w:rsid w:val="002123D7"/>
    <w:rsid w:val="0021287A"/>
    <w:rsid w:val="00212C36"/>
    <w:rsid w:val="00212D13"/>
    <w:rsid w:val="00212D1A"/>
    <w:rsid w:val="0021325C"/>
    <w:rsid w:val="00213381"/>
    <w:rsid w:val="00213B7C"/>
    <w:rsid w:val="00214183"/>
    <w:rsid w:val="0021459F"/>
    <w:rsid w:val="00214873"/>
    <w:rsid w:val="002149A2"/>
    <w:rsid w:val="00214C06"/>
    <w:rsid w:val="00214C6E"/>
    <w:rsid w:val="00214E30"/>
    <w:rsid w:val="00214F22"/>
    <w:rsid w:val="0021593C"/>
    <w:rsid w:val="00215A34"/>
    <w:rsid w:val="00216209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7AB"/>
    <w:rsid w:val="00217DD1"/>
    <w:rsid w:val="00217FD2"/>
    <w:rsid w:val="00220131"/>
    <w:rsid w:val="00220179"/>
    <w:rsid w:val="0022047C"/>
    <w:rsid w:val="002204A7"/>
    <w:rsid w:val="002206AB"/>
    <w:rsid w:val="00220732"/>
    <w:rsid w:val="00220D62"/>
    <w:rsid w:val="00221016"/>
    <w:rsid w:val="002210B0"/>
    <w:rsid w:val="00221123"/>
    <w:rsid w:val="00221FBC"/>
    <w:rsid w:val="00222433"/>
    <w:rsid w:val="002224AF"/>
    <w:rsid w:val="002224EB"/>
    <w:rsid w:val="00222B85"/>
    <w:rsid w:val="00222C32"/>
    <w:rsid w:val="00223DB8"/>
    <w:rsid w:val="00223F0F"/>
    <w:rsid w:val="00224189"/>
    <w:rsid w:val="002241E8"/>
    <w:rsid w:val="00224433"/>
    <w:rsid w:val="00224481"/>
    <w:rsid w:val="00224937"/>
    <w:rsid w:val="00224D33"/>
    <w:rsid w:val="00224DF6"/>
    <w:rsid w:val="00224EDB"/>
    <w:rsid w:val="00225003"/>
    <w:rsid w:val="002250B5"/>
    <w:rsid w:val="0022548A"/>
    <w:rsid w:val="0022570E"/>
    <w:rsid w:val="002259C4"/>
    <w:rsid w:val="00225D32"/>
    <w:rsid w:val="002261AC"/>
    <w:rsid w:val="00226538"/>
    <w:rsid w:val="002268D5"/>
    <w:rsid w:val="00226B7A"/>
    <w:rsid w:val="00226E4A"/>
    <w:rsid w:val="002271C3"/>
    <w:rsid w:val="002272B2"/>
    <w:rsid w:val="00227564"/>
    <w:rsid w:val="00227766"/>
    <w:rsid w:val="00227D0F"/>
    <w:rsid w:val="00230147"/>
    <w:rsid w:val="002304F9"/>
    <w:rsid w:val="00230639"/>
    <w:rsid w:val="00230783"/>
    <w:rsid w:val="00230CC0"/>
    <w:rsid w:val="00231511"/>
    <w:rsid w:val="00231569"/>
    <w:rsid w:val="00231751"/>
    <w:rsid w:val="002317F3"/>
    <w:rsid w:val="00232221"/>
    <w:rsid w:val="002322C8"/>
    <w:rsid w:val="00232959"/>
    <w:rsid w:val="0023295D"/>
    <w:rsid w:val="00232A11"/>
    <w:rsid w:val="00232BDD"/>
    <w:rsid w:val="00232F23"/>
    <w:rsid w:val="00232FB6"/>
    <w:rsid w:val="002333F3"/>
    <w:rsid w:val="0023387C"/>
    <w:rsid w:val="00233B5B"/>
    <w:rsid w:val="00233DB4"/>
    <w:rsid w:val="00233F8A"/>
    <w:rsid w:val="00234463"/>
    <w:rsid w:val="002349CD"/>
    <w:rsid w:val="00234B62"/>
    <w:rsid w:val="00234C77"/>
    <w:rsid w:val="00234D20"/>
    <w:rsid w:val="00234FF9"/>
    <w:rsid w:val="00235202"/>
    <w:rsid w:val="002359E6"/>
    <w:rsid w:val="00235FD4"/>
    <w:rsid w:val="00236374"/>
    <w:rsid w:val="00236529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476"/>
    <w:rsid w:val="002436E1"/>
    <w:rsid w:val="00243722"/>
    <w:rsid w:val="00243A6B"/>
    <w:rsid w:val="00243EDE"/>
    <w:rsid w:val="00244380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D7C"/>
    <w:rsid w:val="00245F15"/>
    <w:rsid w:val="00245F2F"/>
    <w:rsid w:val="00246374"/>
    <w:rsid w:val="00246549"/>
    <w:rsid w:val="00246718"/>
    <w:rsid w:val="0024698A"/>
    <w:rsid w:val="00246DD1"/>
    <w:rsid w:val="00247690"/>
    <w:rsid w:val="0024780F"/>
    <w:rsid w:val="0025077E"/>
    <w:rsid w:val="00250BA9"/>
    <w:rsid w:val="00250C83"/>
    <w:rsid w:val="00250DED"/>
    <w:rsid w:val="00250F42"/>
    <w:rsid w:val="00250FBE"/>
    <w:rsid w:val="00251143"/>
    <w:rsid w:val="002515D7"/>
    <w:rsid w:val="00251737"/>
    <w:rsid w:val="0025196B"/>
    <w:rsid w:val="00251A3C"/>
    <w:rsid w:val="0025243D"/>
    <w:rsid w:val="0025279C"/>
    <w:rsid w:val="002527F1"/>
    <w:rsid w:val="002528E6"/>
    <w:rsid w:val="00253713"/>
    <w:rsid w:val="00253EA0"/>
    <w:rsid w:val="0025458D"/>
    <w:rsid w:val="00254B82"/>
    <w:rsid w:val="00254DD8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6AC"/>
    <w:rsid w:val="002607D0"/>
    <w:rsid w:val="00260932"/>
    <w:rsid w:val="00260B16"/>
    <w:rsid w:val="00260C53"/>
    <w:rsid w:val="00260D02"/>
    <w:rsid w:val="00260DC7"/>
    <w:rsid w:val="00260DE4"/>
    <w:rsid w:val="00260E9F"/>
    <w:rsid w:val="00261403"/>
    <w:rsid w:val="00261C1E"/>
    <w:rsid w:val="00261C9D"/>
    <w:rsid w:val="00261E63"/>
    <w:rsid w:val="00262750"/>
    <w:rsid w:val="00262B60"/>
    <w:rsid w:val="00262DBF"/>
    <w:rsid w:val="00262DFB"/>
    <w:rsid w:val="00262F66"/>
    <w:rsid w:val="00263383"/>
    <w:rsid w:val="002633F3"/>
    <w:rsid w:val="002636AA"/>
    <w:rsid w:val="00263A84"/>
    <w:rsid w:val="00263FCE"/>
    <w:rsid w:val="0026420D"/>
    <w:rsid w:val="0026433C"/>
    <w:rsid w:val="00265067"/>
    <w:rsid w:val="0026544D"/>
    <w:rsid w:val="0026584A"/>
    <w:rsid w:val="002658C6"/>
    <w:rsid w:val="00265F7E"/>
    <w:rsid w:val="00266101"/>
    <w:rsid w:val="0026619F"/>
    <w:rsid w:val="002662B2"/>
    <w:rsid w:val="0026641D"/>
    <w:rsid w:val="00266755"/>
    <w:rsid w:val="00266819"/>
    <w:rsid w:val="00266825"/>
    <w:rsid w:val="002668C7"/>
    <w:rsid w:val="00266A03"/>
    <w:rsid w:val="00266A67"/>
    <w:rsid w:val="002671AA"/>
    <w:rsid w:val="00267267"/>
    <w:rsid w:val="00267328"/>
    <w:rsid w:val="002675DA"/>
    <w:rsid w:val="00267866"/>
    <w:rsid w:val="00267B92"/>
    <w:rsid w:val="00267E34"/>
    <w:rsid w:val="00267F25"/>
    <w:rsid w:val="00270A9D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56EA"/>
    <w:rsid w:val="00275B76"/>
    <w:rsid w:val="00275DAE"/>
    <w:rsid w:val="00276436"/>
    <w:rsid w:val="0027650F"/>
    <w:rsid w:val="00276601"/>
    <w:rsid w:val="00276936"/>
    <w:rsid w:val="002769E8"/>
    <w:rsid w:val="00276A77"/>
    <w:rsid w:val="00276AE7"/>
    <w:rsid w:val="00276C8B"/>
    <w:rsid w:val="00276D5A"/>
    <w:rsid w:val="002800D6"/>
    <w:rsid w:val="0028035B"/>
    <w:rsid w:val="0028082F"/>
    <w:rsid w:val="00280C33"/>
    <w:rsid w:val="00281112"/>
    <w:rsid w:val="002812C4"/>
    <w:rsid w:val="0028139F"/>
    <w:rsid w:val="00281577"/>
    <w:rsid w:val="00281600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45AF"/>
    <w:rsid w:val="002845DF"/>
    <w:rsid w:val="00284626"/>
    <w:rsid w:val="00284CF4"/>
    <w:rsid w:val="00285191"/>
    <w:rsid w:val="002853F7"/>
    <w:rsid w:val="002855E5"/>
    <w:rsid w:val="00285AA2"/>
    <w:rsid w:val="00285DB1"/>
    <w:rsid w:val="00285E22"/>
    <w:rsid w:val="00286480"/>
    <w:rsid w:val="0028666E"/>
    <w:rsid w:val="00286814"/>
    <w:rsid w:val="00286C0B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A4D"/>
    <w:rsid w:val="0029433B"/>
    <w:rsid w:val="00294B83"/>
    <w:rsid w:val="00294F56"/>
    <w:rsid w:val="002952F9"/>
    <w:rsid w:val="00295617"/>
    <w:rsid w:val="00295B2B"/>
    <w:rsid w:val="00295BB3"/>
    <w:rsid w:val="002965A9"/>
    <w:rsid w:val="00296775"/>
    <w:rsid w:val="002967D0"/>
    <w:rsid w:val="00296DCD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3143"/>
    <w:rsid w:val="002A3209"/>
    <w:rsid w:val="002A3354"/>
    <w:rsid w:val="002A3933"/>
    <w:rsid w:val="002A3A8C"/>
    <w:rsid w:val="002A3EF4"/>
    <w:rsid w:val="002A4267"/>
    <w:rsid w:val="002A48BA"/>
    <w:rsid w:val="002A4B3C"/>
    <w:rsid w:val="002A5535"/>
    <w:rsid w:val="002A560C"/>
    <w:rsid w:val="002A5903"/>
    <w:rsid w:val="002A59E0"/>
    <w:rsid w:val="002A60C9"/>
    <w:rsid w:val="002A685D"/>
    <w:rsid w:val="002A68C6"/>
    <w:rsid w:val="002A6BFE"/>
    <w:rsid w:val="002A6CC1"/>
    <w:rsid w:val="002A6DC7"/>
    <w:rsid w:val="002A7678"/>
    <w:rsid w:val="002A7715"/>
    <w:rsid w:val="002A7747"/>
    <w:rsid w:val="002B0329"/>
    <w:rsid w:val="002B03DF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371"/>
    <w:rsid w:val="002B25E1"/>
    <w:rsid w:val="002B272E"/>
    <w:rsid w:val="002B29D2"/>
    <w:rsid w:val="002B2F28"/>
    <w:rsid w:val="002B32D5"/>
    <w:rsid w:val="002B3D0F"/>
    <w:rsid w:val="002B42DB"/>
    <w:rsid w:val="002B492F"/>
    <w:rsid w:val="002B4DCC"/>
    <w:rsid w:val="002B4F84"/>
    <w:rsid w:val="002B51F4"/>
    <w:rsid w:val="002B5428"/>
    <w:rsid w:val="002B5444"/>
    <w:rsid w:val="002B5833"/>
    <w:rsid w:val="002B5A0A"/>
    <w:rsid w:val="002B5C04"/>
    <w:rsid w:val="002B5E9C"/>
    <w:rsid w:val="002B5EBB"/>
    <w:rsid w:val="002B5EC1"/>
    <w:rsid w:val="002B6355"/>
    <w:rsid w:val="002B6419"/>
    <w:rsid w:val="002B6AFF"/>
    <w:rsid w:val="002B6FCF"/>
    <w:rsid w:val="002B7232"/>
    <w:rsid w:val="002B758A"/>
    <w:rsid w:val="002B795A"/>
    <w:rsid w:val="002B7B99"/>
    <w:rsid w:val="002B7BBC"/>
    <w:rsid w:val="002B7CF1"/>
    <w:rsid w:val="002B7DC0"/>
    <w:rsid w:val="002C0726"/>
    <w:rsid w:val="002C07C2"/>
    <w:rsid w:val="002C0A8B"/>
    <w:rsid w:val="002C0CD8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50AE"/>
    <w:rsid w:val="002C5266"/>
    <w:rsid w:val="002C55E8"/>
    <w:rsid w:val="002C581E"/>
    <w:rsid w:val="002C5DCE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5AE"/>
    <w:rsid w:val="002C78C4"/>
    <w:rsid w:val="002C7965"/>
    <w:rsid w:val="002C7A4F"/>
    <w:rsid w:val="002C7ACF"/>
    <w:rsid w:val="002C7B7D"/>
    <w:rsid w:val="002D03BE"/>
    <w:rsid w:val="002D075F"/>
    <w:rsid w:val="002D0ADE"/>
    <w:rsid w:val="002D0EB3"/>
    <w:rsid w:val="002D115C"/>
    <w:rsid w:val="002D1598"/>
    <w:rsid w:val="002D1B7D"/>
    <w:rsid w:val="002D1D2C"/>
    <w:rsid w:val="002D1E00"/>
    <w:rsid w:val="002D1F20"/>
    <w:rsid w:val="002D1FAE"/>
    <w:rsid w:val="002D2212"/>
    <w:rsid w:val="002D26D8"/>
    <w:rsid w:val="002D276C"/>
    <w:rsid w:val="002D297F"/>
    <w:rsid w:val="002D2993"/>
    <w:rsid w:val="002D2B25"/>
    <w:rsid w:val="002D2B51"/>
    <w:rsid w:val="002D2BE1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E39"/>
    <w:rsid w:val="002D6EA6"/>
    <w:rsid w:val="002D6FB8"/>
    <w:rsid w:val="002D7093"/>
    <w:rsid w:val="002D7222"/>
    <w:rsid w:val="002D79DA"/>
    <w:rsid w:val="002D7A1B"/>
    <w:rsid w:val="002D7A5D"/>
    <w:rsid w:val="002D7B48"/>
    <w:rsid w:val="002E0071"/>
    <w:rsid w:val="002E0337"/>
    <w:rsid w:val="002E03C1"/>
    <w:rsid w:val="002E04DD"/>
    <w:rsid w:val="002E0557"/>
    <w:rsid w:val="002E0F5B"/>
    <w:rsid w:val="002E1143"/>
    <w:rsid w:val="002E15F3"/>
    <w:rsid w:val="002E1B47"/>
    <w:rsid w:val="002E1B68"/>
    <w:rsid w:val="002E1E09"/>
    <w:rsid w:val="002E1E43"/>
    <w:rsid w:val="002E1FD1"/>
    <w:rsid w:val="002E25F6"/>
    <w:rsid w:val="002E28DC"/>
    <w:rsid w:val="002E2D0C"/>
    <w:rsid w:val="002E2D74"/>
    <w:rsid w:val="002E3540"/>
    <w:rsid w:val="002E3B09"/>
    <w:rsid w:val="002E3ED0"/>
    <w:rsid w:val="002E411C"/>
    <w:rsid w:val="002E4339"/>
    <w:rsid w:val="002E43F5"/>
    <w:rsid w:val="002E45EC"/>
    <w:rsid w:val="002E48BC"/>
    <w:rsid w:val="002E48BE"/>
    <w:rsid w:val="002E49FB"/>
    <w:rsid w:val="002E4B75"/>
    <w:rsid w:val="002E4D6A"/>
    <w:rsid w:val="002E5756"/>
    <w:rsid w:val="002E57AF"/>
    <w:rsid w:val="002E5AD0"/>
    <w:rsid w:val="002E5D9C"/>
    <w:rsid w:val="002E5E5C"/>
    <w:rsid w:val="002E5FE1"/>
    <w:rsid w:val="002E60D8"/>
    <w:rsid w:val="002E6755"/>
    <w:rsid w:val="002E6DB4"/>
    <w:rsid w:val="002E6DFE"/>
    <w:rsid w:val="002E727B"/>
    <w:rsid w:val="002E7301"/>
    <w:rsid w:val="002E75B3"/>
    <w:rsid w:val="002E75F1"/>
    <w:rsid w:val="002E776A"/>
    <w:rsid w:val="002E795F"/>
    <w:rsid w:val="002E7A3B"/>
    <w:rsid w:val="002F04FB"/>
    <w:rsid w:val="002F0AA3"/>
    <w:rsid w:val="002F0BAE"/>
    <w:rsid w:val="002F0D2C"/>
    <w:rsid w:val="002F0D82"/>
    <w:rsid w:val="002F19BE"/>
    <w:rsid w:val="002F1AEA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A62"/>
    <w:rsid w:val="002F64F2"/>
    <w:rsid w:val="002F6D39"/>
    <w:rsid w:val="002F7076"/>
    <w:rsid w:val="002F71F2"/>
    <w:rsid w:val="002F7597"/>
    <w:rsid w:val="002F7669"/>
    <w:rsid w:val="002F7B13"/>
    <w:rsid w:val="00300248"/>
    <w:rsid w:val="003008E7"/>
    <w:rsid w:val="00300B59"/>
    <w:rsid w:val="00300E48"/>
    <w:rsid w:val="0030104F"/>
    <w:rsid w:val="003011D6"/>
    <w:rsid w:val="00301392"/>
    <w:rsid w:val="0030177A"/>
    <w:rsid w:val="003023CD"/>
    <w:rsid w:val="003024B0"/>
    <w:rsid w:val="003024CA"/>
    <w:rsid w:val="003026CC"/>
    <w:rsid w:val="003029D8"/>
    <w:rsid w:val="0030325E"/>
    <w:rsid w:val="003033F7"/>
    <w:rsid w:val="003037E4"/>
    <w:rsid w:val="00303869"/>
    <w:rsid w:val="00303D61"/>
    <w:rsid w:val="00303D79"/>
    <w:rsid w:val="0030402C"/>
    <w:rsid w:val="00304D2C"/>
    <w:rsid w:val="00304D7B"/>
    <w:rsid w:val="00304E07"/>
    <w:rsid w:val="0030527C"/>
    <w:rsid w:val="003052A6"/>
    <w:rsid w:val="00305893"/>
    <w:rsid w:val="003063F4"/>
    <w:rsid w:val="00306505"/>
    <w:rsid w:val="003068D3"/>
    <w:rsid w:val="00306C62"/>
    <w:rsid w:val="00306F94"/>
    <w:rsid w:val="0030714F"/>
    <w:rsid w:val="003077D4"/>
    <w:rsid w:val="0031051A"/>
    <w:rsid w:val="003106F6"/>
    <w:rsid w:val="00310B91"/>
    <w:rsid w:val="00310FB4"/>
    <w:rsid w:val="00311024"/>
    <w:rsid w:val="00311212"/>
    <w:rsid w:val="00311245"/>
    <w:rsid w:val="00311C49"/>
    <w:rsid w:val="00311E00"/>
    <w:rsid w:val="00311F54"/>
    <w:rsid w:val="003129D3"/>
    <w:rsid w:val="00312B2A"/>
    <w:rsid w:val="00312F19"/>
    <w:rsid w:val="00312F66"/>
    <w:rsid w:val="0031326E"/>
    <w:rsid w:val="003133C7"/>
    <w:rsid w:val="00313CB7"/>
    <w:rsid w:val="00314228"/>
    <w:rsid w:val="00314396"/>
    <w:rsid w:val="0031477C"/>
    <w:rsid w:val="0031496D"/>
    <w:rsid w:val="00314DCF"/>
    <w:rsid w:val="003155F1"/>
    <w:rsid w:val="00315867"/>
    <w:rsid w:val="00315E02"/>
    <w:rsid w:val="00316108"/>
    <w:rsid w:val="00316193"/>
    <w:rsid w:val="0031620D"/>
    <w:rsid w:val="00316382"/>
    <w:rsid w:val="003164B4"/>
    <w:rsid w:val="00316C50"/>
    <w:rsid w:val="0031701C"/>
    <w:rsid w:val="00317220"/>
    <w:rsid w:val="003174AA"/>
    <w:rsid w:val="003175AE"/>
    <w:rsid w:val="00317771"/>
    <w:rsid w:val="003177C0"/>
    <w:rsid w:val="0031782B"/>
    <w:rsid w:val="00317917"/>
    <w:rsid w:val="00317B3D"/>
    <w:rsid w:val="00320184"/>
    <w:rsid w:val="003202EB"/>
    <w:rsid w:val="0032032C"/>
    <w:rsid w:val="00320BCF"/>
    <w:rsid w:val="00320C2C"/>
    <w:rsid w:val="00320E4F"/>
    <w:rsid w:val="003217B5"/>
    <w:rsid w:val="0032192D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83E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F93"/>
    <w:rsid w:val="00330030"/>
    <w:rsid w:val="0033039A"/>
    <w:rsid w:val="003303BC"/>
    <w:rsid w:val="00330867"/>
    <w:rsid w:val="003308BE"/>
    <w:rsid w:val="003308C8"/>
    <w:rsid w:val="00330A9E"/>
    <w:rsid w:val="00330C42"/>
    <w:rsid w:val="00330C86"/>
    <w:rsid w:val="0033130C"/>
    <w:rsid w:val="00331F33"/>
    <w:rsid w:val="00332184"/>
    <w:rsid w:val="003322E6"/>
    <w:rsid w:val="003324AB"/>
    <w:rsid w:val="003326B7"/>
    <w:rsid w:val="0033283B"/>
    <w:rsid w:val="00332C70"/>
    <w:rsid w:val="00332F51"/>
    <w:rsid w:val="003333D5"/>
    <w:rsid w:val="003334AF"/>
    <w:rsid w:val="00333563"/>
    <w:rsid w:val="0033399B"/>
    <w:rsid w:val="00333F88"/>
    <w:rsid w:val="00333FA0"/>
    <w:rsid w:val="0033407F"/>
    <w:rsid w:val="00334110"/>
    <w:rsid w:val="003342E7"/>
    <w:rsid w:val="00334C21"/>
    <w:rsid w:val="00335ADF"/>
    <w:rsid w:val="00335B2A"/>
    <w:rsid w:val="00335F7C"/>
    <w:rsid w:val="00335FC3"/>
    <w:rsid w:val="00335FCB"/>
    <w:rsid w:val="00336735"/>
    <w:rsid w:val="00336B76"/>
    <w:rsid w:val="00336D0D"/>
    <w:rsid w:val="0033726D"/>
    <w:rsid w:val="00337361"/>
    <w:rsid w:val="003375C5"/>
    <w:rsid w:val="0033768D"/>
    <w:rsid w:val="00337C0B"/>
    <w:rsid w:val="00337D5F"/>
    <w:rsid w:val="003400E5"/>
    <w:rsid w:val="00340311"/>
    <w:rsid w:val="00340410"/>
    <w:rsid w:val="00340641"/>
    <w:rsid w:val="003408DB"/>
    <w:rsid w:val="00340B6F"/>
    <w:rsid w:val="00340D60"/>
    <w:rsid w:val="00340D6C"/>
    <w:rsid w:val="0034162E"/>
    <w:rsid w:val="00341881"/>
    <w:rsid w:val="00341CA6"/>
    <w:rsid w:val="00341DAC"/>
    <w:rsid w:val="00342079"/>
    <w:rsid w:val="003424A1"/>
    <w:rsid w:val="003426F8"/>
    <w:rsid w:val="00342A2B"/>
    <w:rsid w:val="00342B69"/>
    <w:rsid w:val="00343A52"/>
    <w:rsid w:val="00343A66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50C2"/>
    <w:rsid w:val="00345147"/>
    <w:rsid w:val="00345272"/>
    <w:rsid w:val="003455B4"/>
    <w:rsid w:val="003455C8"/>
    <w:rsid w:val="0034572D"/>
    <w:rsid w:val="0034588F"/>
    <w:rsid w:val="00345B10"/>
    <w:rsid w:val="00345E8E"/>
    <w:rsid w:val="00345EDC"/>
    <w:rsid w:val="00346053"/>
    <w:rsid w:val="00346154"/>
    <w:rsid w:val="00346211"/>
    <w:rsid w:val="00346494"/>
    <w:rsid w:val="00346829"/>
    <w:rsid w:val="00346E3C"/>
    <w:rsid w:val="003473A9"/>
    <w:rsid w:val="003475FD"/>
    <w:rsid w:val="00347639"/>
    <w:rsid w:val="003476AE"/>
    <w:rsid w:val="003479B0"/>
    <w:rsid w:val="00347BD4"/>
    <w:rsid w:val="003500C9"/>
    <w:rsid w:val="00350323"/>
    <w:rsid w:val="0035034F"/>
    <w:rsid w:val="00350AC9"/>
    <w:rsid w:val="00350BB2"/>
    <w:rsid w:val="00350E78"/>
    <w:rsid w:val="00350E90"/>
    <w:rsid w:val="003515CD"/>
    <w:rsid w:val="00351A0D"/>
    <w:rsid w:val="00351B96"/>
    <w:rsid w:val="00351FAB"/>
    <w:rsid w:val="00352405"/>
    <w:rsid w:val="00352524"/>
    <w:rsid w:val="0035297F"/>
    <w:rsid w:val="00352A78"/>
    <w:rsid w:val="00352B73"/>
    <w:rsid w:val="00352D19"/>
    <w:rsid w:val="00352ECF"/>
    <w:rsid w:val="00352ED0"/>
    <w:rsid w:val="003532AE"/>
    <w:rsid w:val="003539FF"/>
    <w:rsid w:val="00353A6B"/>
    <w:rsid w:val="00353F98"/>
    <w:rsid w:val="0035402A"/>
    <w:rsid w:val="00354303"/>
    <w:rsid w:val="0035444E"/>
    <w:rsid w:val="00354BB4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7A1"/>
    <w:rsid w:val="0035728D"/>
    <w:rsid w:val="003574C5"/>
    <w:rsid w:val="00357660"/>
    <w:rsid w:val="00357915"/>
    <w:rsid w:val="00357CC1"/>
    <w:rsid w:val="0036044D"/>
    <w:rsid w:val="0036055E"/>
    <w:rsid w:val="003608F6"/>
    <w:rsid w:val="00360AAA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3948"/>
    <w:rsid w:val="00363CDE"/>
    <w:rsid w:val="00363E4D"/>
    <w:rsid w:val="0036411E"/>
    <w:rsid w:val="0036414F"/>
    <w:rsid w:val="0036461B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61E3"/>
    <w:rsid w:val="003662FA"/>
    <w:rsid w:val="00367857"/>
    <w:rsid w:val="00367A08"/>
    <w:rsid w:val="00367BB2"/>
    <w:rsid w:val="00367D2D"/>
    <w:rsid w:val="003700DF"/>
    <w:rsid w:val="003704CB"/>
    <w:rsid w:val="00370B7A"/>
    <w:rsid w:val="00370CC3"/>
    <w:rsid w:val="00370E30"/>
    <w:rsid w:val="00371242"/>
    <w:rsid w:val="003713F5"/>
    <w:rsid w:val="003716B4"/>
    <w:rsid w:val="00371E55"/>
    <w:rsid w:val="00371FAB"/>
    <w:rsid w:val="00371FF4"/>
    <w:rsid w:val="00372A23"/>
    <w:rsid w:val="00372A5B"/>
    <w:rsid w:val="00372B99"/>
    <w:rsid w:val="00372CDE"/>
    <w:rsid w:val="00372E02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E0C"/>
    <w:rsid w:val="003771CD"/>
    <w:rsid w:val="00377286"/>
    <w:rsid w:val="003776E4"/>
    <w:rsid w:val="00377890"/>
    <w:rsid w:val="003803A8"/>
    <w:rsid w:val="00380A00"/>
    <w:rsid w:val="00380A70"/>
    <w:rsid w:val="00380D5A"/>
    <w:rsid w:val="003816EB"/>
    <w:rsid w:val="0038177F"/>
    <w:rsid w:val="00381B9D"/>
    <w:rsid w:val="00382427"/>
    <w:rsid w:val="0038250C"/>
    <w:rsid w:val="00383111"/>
    <w:rsid w:val="00383190"/>
    <w:rsid w:val="003831E6"/>
    <w:rsid w:val="003833E3"/>
    <w:rsid w:val="003837AF"/>
    <w:rsid w:val="0038386D"/>
    <w:rsid w:val="00383941"/>
    <w:rsid w:val="00383A00"/>
    <w:rsid w:val="00383F61"/>
    <w:rsid w:val="00384096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6F4B"/>
    <w:rsid w:val="00387312"/>
    <w:rsid w:val="003873B6"/>
    <w:rsid w:val="00390103"/>
    <w:rsid w:val="00390493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59E"/>
    <w:rsid w:val="00393468"/>
    <w:rsid w:val="003938DB"/>
    <w:rsid w:val="003938E2"/>
    <w:rsid w:val="0039397D"/>
    <w:rsid w:val="00393E68"/>
    <w:rsid w:val="00393F27"/>
    <w:rsid w:val="003941D8"/>
    <w:rsid w:val="00394338"/>
    <w:rsid w:val="003945D7"/>
    <w:rsid w:val="00394A59"/>
    <w:rsid w:val="00394D1C"/>
    <w:rsid w:val="00395152"/>
    <w:rsid w:val="003951C9"/>
    <w:rsid w:val="003957A6"/>
    <w:rsid w:val="003958BE"/>
    <w:rsid w:val="00395BB1"/>
    <w:rsid w:val="00396307"/>
    <w:rsid w:val="003968B0"/>
    <w:rsid w:val="00396A68"/>
    <w:rsid w:val="00396FF3"/>
    <w:rsid w:val="003973DF"/>
    <w:rsid w:val="00397548"/>
    <w:rsid w:val="0039755E"/>
    <w:rsid w:val="003977A8"/>
    <w:rsid w:val="00397829"/>
    <w:rsid w:val="003979FF"/>
    <w:rsid w:val="00397DB6"/>
    <w:rsid w:val="003A0007"/>
    <w:rsid w:val="003A0297"/>
    <w:rsid w:val="003A02E9"/>
    <w:rsid w:val="003A08B8"/>
    <w:rsid w:val="003A0A73"/>
    <w:rsid w:val="003A0CD6"/>
    <w:rsid w:val="003A1637"/>
    <w:rsid w:val="003A1ECB"/>
    <w:rsid w:val="003A1EFB"/>
    <w:rsid w:val="003A2675"/>
    <w:rsid w:val="003A286B"/>
    <w:rsid w:val="003A2AB2"/>
    <w:rsid w:val="003A2AC8"/>
    <w:rsid w:val="003A2D2D"/>
    <w:rsid w:val="003A2FA0"/>
    <w:rsid w:val="003A3228"/>
    <w:rsid w:val="003A3596"/>
    <w:rsid w:val="003A36FF"/>
    <w:rsid w:val="003A373A"/>
    <w:rsid w:val="003A38A7"/>
    <w:rsid w:val="003A3E64"/>
    <w:rsid w:val="003A4055"/>
    <w:rsid w:val="003A4112"/>
    <w:rsid w:val="003A471C"/>
    <w:rsid w:val="003A47DF"/>
    <w:rsid w:val="003A4A74"/>
    <w:rsid w:val="003A54F8"/>
    <w:rsid w:val="003A5707"/>
    <w:rsid w:val="003A5ABD"/>
    <w:rsid w:val="003A5EBF"/>
    <w:rsid w:val="003A646A"/>
    <w:rsid w:val="003A65A9"/>
    <w:rsid w:val="003A6EF5"/>
    <w:rsid w:val="003A720A"/>
    <w:rsid w:val="003A734A"/>
    <w:rsid w:val="003A73D2"/>
    <w:rsid w:val="003A7713"/>
    <w:rsid w:val="003B0029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600"/>
    <w:rsid w:val="003B3A05"/>
    <w:rsid w:val="003B4170"/>
    <w:rsid w:val="003B4194"/>
    <w:rsid w:val="003B41EC"/>
    <w:rsid w:val="003B42D1"/>
    <w:rsid w:val="003B44A1"/>
    <w:rsid w:val="003B467A"/>
    <w:rsid w:val="003B4A0F"/>
    <w:rsid w:val="003B4C2B"/>
    <w:rsid w:val="003B4F83"/>
    <w:rsid w:val="003B52FD"/>
    <w:rsid w:val="003B5A37"/>
    <w:rsid w:val="003B6507"/>
    <w:rsid w:val="003B6B50"/>
    <w:rsid w:val="003B6CC8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5AF"/>
    <w:rsid w:val="003C0737"/>
    <w:rsid w:val="003C07CF"/>
    <w:rsid w:val="003C09C8"/>
    <w:rsid w:val="003C09F7"/>
    <w:rsid w:val="003C0C86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F42"/>
    <w:rsid w:val="003C62B6"/>
    <w:rsid w:val="003C697A"/>
    <w:rsid w:val="003C6A25"/>
    <w:rsid w:val="003C7245"/>
    <w:rsid w:val="003C7291"/>
    <w:rsid w:val="003C72A3"/>
    <w:rsid w:val="003C748C"/>
    <w:rsid w:val="003C7BC9"/>
    <w:rsid w:val="003C7DCF"/>
    <w:rsid w:val="003D05CB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D58"/>
    <w:rsid w:val="003D21E9"/>
    <w:rsid w:val="003D23D2"/>
    <w:rsid w:val="003D2512"/>
    <w:rsid w:val="003D2656"/>
    <w:rsid w:val="003D2772"/>
    <w:rsid w:val="003D2951"/>
    <w:rsid w:val="003D299F"/>
    <w:rsid w:val="003D2B9E"/>
    <w:rsid w:val="003D2CBF"/>
    <w:rsid w:val="003D2FA4"/>
    <w:rsid w:val="003D3040"/>
    <w:rsid w:val="003D3245"/>
    <w:rsid w:val="003D35B6"/>
    <w:rsid w:val="003D36D6"/>
    <w:rsid w:val="003D3C99"/>
    <w:rsid w:val="003D41CB"/>
    <w:rsid w:val="003D4203"/>
    <w:rsid w:val="003D423F"/>
    <w:rsid w:val="003D4256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482"/>
    <w:rsid w:val="003E07D8"/>
    <w:rsid w:val="003E0819"/>
    <w:rsid w:val="003E0827"/>
    <w:rsid w:val="003E09DE"/>
    <w:rsid w:val="003E0C21"/>
    <w:rsid w:val="003E129F"/>
    <w:rsid w:val="003E1354"/>
    <w:rsid w:val="003E1551"/>
    <w:rsid w:val="003E18DB"/>
    <w:rsid w:val="003E1BDE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AB2"/>
    <w:rsid w:val="003E3AD7"/>
    <w:rsid w:val="003E3BA1"/>
    <w:rsid w:val="003E4273"/>
    <w:rsid w:val="003E434E"/>
    <w:rsid w:val="003E44FB"/>
    <w:rsid w:val="003E45A2"/>
    <w:rsid w:val="003E4F07"/>
    <w:rsid w:val="003E4FD2"/>
    <w:rsid w:val="003E54CB"/>
    <w:rsid w:val="003E5A45"/>
    <w:rsid w:val="003E5B4D"/>
    <w:rsid w:val="003E5BF5"/>
    <w:rsid w:val="003E5F33"/>
    <w:rsid w:val="003E607B"/>
    <w:rsid w:val="003E6137"/>
    <w:rsid w:val="003E65E2"/>
    <w:rsid w:val="003E6896"/>
    <w:rsid w:val="003E6CF1"/>
    <w:rsid w:val="003E6E69"/>
    <w:rsid w:val="003E7132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D96"/>
    <w:rsid w:val="003F25BE"/>
    <w:rsid w:val="003F2896"/>
    <w:rsid w:val="003F299D"/>
    <w:rsid w:val="003F2C6E"/>
    <w:rsid w:val="003F2DC1"/>
    <w:rsid w:val="003F2DE8"/>
    <w:rsid w:val="003F38F6"/>
    <w:rsid w:val="003F3B0F"/>
    <w:rsid w:val="003F3C7E"/>
    <w:rsid w:val="003F4470"/>
    <w:rsid w:val="003F4591"/>
    <w:rsid w:val="003F4A40"/>
    <w:rsid w:val="003F505A"/>
    <w:rsid w:val="003F56E7"/>
    <w:rsid w:val="003F6155"/>
    <w:rsid w:val="003F66D9"/>
    <w:rsid w:val="003F6EFA"/>
    <w:rsid w:val="003F6F21"/>
    <w:rsid w:val="003F7137"/>
    <w:rsid w:val="003F7822"/>
    <w:rsid w:val="003F7998"/>
    <w:rsid w:val="003F79D2"/>
    <w:rsid w:val="003F7BF1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D37"/>
    <w:rsid w:val="00402EEC"/>
    <w:rsid w:val="0040333E"/>
    <w:rsid w:val="004034AB"/>
    <w:rsid w:val="00403820"/>
    <w:rsid w:val="0040389D"/>
    <w:rsid w:val="00403D9F"/>
    <w:rsid w:val="00404177"/>
    <w:rsid w:val="004047B3"/>
    <w:rsid w:val="0040492C"/>
    <w:rsid w:val="004051DB"/>
    <w:rsid w:val="004052F1"/>
    <w:rsid w:val="004055E3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D34"/>
    <w:rsid w:val="0040714C"/>
    <w:rsid w:val="0040733B"/>
    <w:rsid w:val="004073BB"/>
    <w:rsid w:val="0040749C"/>
    <w:rsid w:val="004077E2"/>
    <w:rsid w:val="00410357"/>
    <w:rsid w:val="0041072E"/>
    <w:rsid w:val="0041083B"/>
    <w:rsid w:val="00410E0B"/>
    <w:rsid w:val="00411070"/>
    <w:rsid w:val="00411B49"/>
    <w:rsid w:val="00411D5F"/>
    <w:rsid w:val="00411D90"/>
    <w:rsid w:val="00412200"/>
    <w:rsid w:val="004129E2"/>
    <w:rsid w:val="00412BED"/>
    <w:rsid w:val="0041305F"/>
    <w:rsid w:val="0041314A"/>
    <w:rsid w:val="00413334"/>
    <w:rsid w:val="00413C56"/>
    <w:rsid w:val="00413EC1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B89"/>
    <w:rsid w:val="00415F18"/>
    <w:rsid w:val="0041617A"/>
    <w:rsid w:val="004161C7"/>
    <w:rsid w:val="0041645D"/>
    <w:rsid w:val="00416508"/>
    <w:rsid w:val="00416626"/>
    <w:rsid w:val="00416EBE"/>
    <w:rsid w:val="00417112"/>
    <w:rsid w:val="00417255"/>
    <w:rsid w:val="00417345"/>
    <w:rsid w:val="00417550"/>
    <w:rsid w:val="004176C7"/>
    <w:rsid w:val="004178F5"/>
    <w:rsid w:val="00417A74"/>
    <w:rsid w:val="00417AD7"/>
    <w:rsid w:val="00417B6E"/>
    <w:rsid w:val="00417F81"/>
    <w:rsid w:val="004200C8"/>
    <w:rsid w:val="004202D0"/>
    <w:rsid w:val="00420519"/>
    <w:rsid w:val="00420755"/>
    <w:rsid w:val="00420D9E"/>
    <w:rsid w:val="004212E2"/>
    <w:rsid w:val="00421B8F"/>
    <w:rsid w:val="00421CD1"/>
    <w:rsid w:val="00422A22"/>
    <w:rsid w:val="00422AD6"/>
    <w:rsid w:val="00422DB0"/>
    <w:rsid w:val="00423178"/>
    <w:rsid w:val="00423590"/>
    <w:rsid w:val="004236EE"/>
    <w:rsid w:val="00423B61"/>
    <w:rsid w:val="00423F4E"/>
    <w:rsid w:val="00424887"/>
    <w:rsid w:val="00424E04"/>
    <w:rsid w:val="00424E17"/>
    <w:rsid w:val="00425167"/>
    <w:rsid w:val="004253CA"/>
    <w:rsid w:val="004254E1"/>
    <w:rsid w:val="004257B0"/>
    <w:rsid w:val="00425933"/>
    <w:rsid w:val="004259E8"/>
    <w:rsid w:val="00425D2D"/>
    <w:rsid w:val="00425FF8"/>
    <w:rsid w:val="00426078"/>
    <w:rsid w:val="0042626D"/>
    <w:rsid w:val="00426873"/>
    <w:rsid w:val="004268E3"/>
    <w:rsid w:val="00426A4D"/>
    <w:rsid w:val="004270D0"/>
    <w:rsid w:val="004277BA"/>
    <w:rsid w:val="00427948"/>
    <w:rsid w:val="00427AC6"/>
    <w:rsid w:val="00430014"/>
    <w:rsid w:val="004301C0"/>
    <w:rsid w:val="004307C6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53C4"/>
    <w:rsid w:val="0043574F"/>
    <w:rsid w:val="00435C38"/>
    <w:rsid w:val="00435FA5"/>
    <w:rsid w:val="004361F1"/>
    <w:rsid w:val="0043637C"/>
    <w:rsid w:val="00436693"/>
    <w:rsid w:val="004367D7"/>
    <w:rsid w:val="0043737D"/>
    <w:rsid w:val="004377D8"/>
    <w:rsid w:val="00437B94"/>
    <w:rsid w:val="00437C80"/>
    <w:rsid w:val="00437CD4"/>
    <w:rsid w:val="0044092E"/>
    <w:rsid w:val="004410AF"/>
    <w:rsid w:val="00441224"/>
    <w:rsid w:val="00441248"/>
    <w:rsid w:val="004418A8"/>
    <w:rsid w:val="00441AF7"/>
    <w:rsid w:val="004421F4"/>
    <w:rsid w:val="0044231A"/>
    <w:rsid w:val="00442468"/>
    <w:rsid w:val="0044255C"/>
    <w:rsid w:val="004426B4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526"/>
    <w:rsid w:val="00444840"/>
    <w:rsid w:val="00444887"/>
    <w:rsid w:val="00444F3F"/>
    <w:rsid w:val="00445221"/>
    <w:rsid w:val="004455C9"/>
    <w:rsid w:val="00445961"/>
    <w:rsid w:val="00445B25"/>
    <w:rsid w:val="00445D2B"/>
    <w:rsid w:val="004464F5"/>
    <w:rsid w:val="0044657D"/>
    <w:rsid w:val="00446A92"/>
    <w:rsid w:val="00446B9E"/>
    <w:rsid w:val="0044771E"/>
    <w:rsid w:val="00447E67"/>
    <w:rsid w:val="00450A57"/>
    <w:rsid w:val="00450B5D"/>
    <w:rsid w:val="00450C5F"/>
    <w:rsid w:val="004511F2"/>
    <w:rsid w:val="004515D0"/>
    <w:rsid w:val="004518A4"/>
    <w:rsid w:val="004519DA"/>
    <w:rsid w:val="00451D0B"/>
    <w:rsid w:val="00451E6C"/>
    <w:rsid w:val="00452971"/>
    <w:rsid w:val="00452A57"/>
    <w:rsid w:val="00452B9C"/>
    <w:rsid w:val="00452E24"/>
    <w:rsid w:val="0045313D"/>
    <w:rsid w:val="00453159"/>
    <w:rsid w:val="00453C8E"/>
    <w:rsid w:val="00454352"/>
    <w:rsid w:val="004544D5"/>
    <w:rsid w:val="00454EC6"/>
    <w:rsid w:val="0045510D"/>
    <w:rsid w:val="0045522B"/>
    <w:rsid w:val="00455231"/>
    <w:rsid w:val="00455291"/>
    <w:rsid w:val="00455A18"/>
    <w:rsid w:val="00455AE8"/>
    <w:rsid w:val="00455CB9"/>
    <w:rsid w:val="00455EB1"/>
    <w:rsid w:val="00456014"/>
    <w:rsid w:val="004560C1"/>
    <w:rsid w:val="00456261"/>
    <w:rsid w:val="00456382"/>
    <w:rsid w:val="004565FF"/>
    <w:rsid w:val="00456A21"/>
    <w:rsid w:val="00456AAB"/>
    <w:rsid w:val="00456C57"/>
    <w:rsid w:val="00456EE1"/>
    <w:rsid w:val="004577B1"/>
    <w:rsid w:val="00457E43"/>
    <w:rsid w:val="00460239"/>
    <w:rsid w:val="004607BA"/>
    <w:rsid w:val="00460838"/>
    <w:rsid w:val="00460C78"/>
    <w:rsid w:val="00460E14"/>
    <w:rsid w:val="00460EA0"/>
    <w:rsid w:val="00460F7F"/>
    <w:rsid w:val="00461753"/>
    <w:rsid w:val="004619D3"/>
    <w:rsid w:val="00461B8C"/>
    <w:rsid w:val="00462355"/>
    <w:rsid w:val="0046250C"/>
    <w:rsid w:val="00462593"/>
    <w:rsid w:val="00462782"/>
    <w:rsid w:val="00463000"/>
    <w:rsid w:val="0046313F"/>
    <w:rsid w:val="004638C5"/>
    <w:rsid w:val="00463A2C"/>
    <w:rsid w:val="004644ED"/>
    <w:rsid w:val="004645C8"/>
    <w:rsid w:val="00464958"/>
    <w:rsid w:val="00464B01"/>
    <w:rsid w:val="00464D20"/>
    <w:rsid w:val="00464E27"/>
    <w:rsid w:val="00465C7D"/>
    <w:rsid w:val="00465E42"/>
    <w:rsid w:val="004665D2"/>
    <w:rsid w:val="004666B9"/>
    <w:rsid w:val="0046684B"/>
    <w:rsid w:val="00466A14"/>
    <w:rsid w:val="00466BD5"/>
    <w:rsid w:val="00466E00"/>
    <w:rsid w:val="004672B7"/>
    <w:rsid w:val="004674DE"/>
    <w:rsid w:val="004677FC"/>
    <w:rsid w:val="004678A1"/>
    <w:rsid w:val="00467913"/>
    <w:rsid w:val="00467AC3"/>
    <w:rsid w:val="00467F11"/>
    <w:rsid w:val="00470007"/>
    <w:rsid w:val="0047012C"/>
    <w:rsid w:val="00470281"/>
    <w:rsid w:val="004702D8"/>
    <w:rsid w:val="004702ED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98F"/>
    <w:rsid w:val="00471DCF"/>
    <w:rsid w:val="00471E64"/>
    <w:rsid w:val="00472390"/>
    <w:rsid w:val="00472594"/>
    <w:rsid w:val="004727AC"/>
    <w:rsid w:val="00472963"/>
    <w:rsid w:val="00472C3D"/>
    <w:rsid w:val="00472D0D"/>
    <w:rsid w:val="00472EA2"/>
    <w:rsid w:val="00472FD7"/>
    <w:rsid w:val="00473321"/>
    <w:rsid w:val="00473BBB"/>
    <w:rsid w:val="00473FAA"/>
    <w:rsid w:val="0047407C"/>
    <w:rsid w:val="00474333"/>
    <w:rsid w:val="004744FB"/>
    <w:rsid w:val="00474DC4"/>
    <w:rsid w:val="004750BC"/>
    <w:rsid w:val="0047532A"/>
    <w:rsid w:val="00475A30"/>
    <w:rsid w:val="00475A3A"/>
    <w:rsid w:val="00475BA4"/>
    <w:rsid w:val="00475CE7"/>
    <w:rsid w:val="0047645B"/>
    <w:rsid w:val="004768FB"/>
    <w:rsid w:val="00476BA1"/>
    <w:rsid w:val="00476C49"/>
    <w:rsid w:val="00476DEF"/>
    <w:rsid w:val="004771C2"/>
    <w:rsid w:val="004772CD"/>
    <w:rsid w:val="00477538"/>
    <w:rsid w:val="004778FC"/>
    <w:rsid w:val="00477980"/>
    <w:rsid w:val="00477AFC"/>
    <w:rsid w:val="00477D3C"/>
    <w:rsid w:val="00477D6D"/>
    <w:rsid w:val="00477E2C"/>
    <w:rsid w:val="00480C1F"/>
    <w:rsid w:val="00480C5B"/>
    <w:rsid w:val="00481546"/>
    <w:rsid w:val="00481691"/>
    <w:rsid w:val="0048187D"/>
    <w:rsid w:val="004819EC"/>
    <w:rsid w:val="00482367"/>
    <w:rsid w:val="00482416"/>
    <w:rsid w:val="00482849"/>
    <w:rsid w:val="00482C2C"/>
    <w:rsid w:val="00482F4A"/>
    <w:rsid w:val="004831B5"/>
    <w:rsid w:val="00483752"/>
    <w:rsid w:val="00483B4D"/>
    <w:rsid w:val="00483D03"/>
    <w:rsid w:val="00484152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774"/>
    <w:rsid w:val="00487BB6"/>
    <w:rsid w:val="00487CEF"/>
    <w:rsid w:val="0049077C"/>
    <w:rsid w:val="00490C12"/>
    <w:rsid w:val="0049146D"/>
    <w:rsid w:val="0049155D"/>
    <w:rsid w:val="00491C37"/>
    <w:rsid w:val="00491E3A"/>
    <w:rsid w:val="00491E89"/>
    <w:rsid w:val="004922D3"/>
    <w:rsid w:val="00492557"/>
    <w:rsid w:val="00492606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E1E"/>
    <w:rsid w:val="00497327"/>
    <w:rsid w:val="00497537"/>
    <w:rsid w:val="004975F2"/>
    <w:rsid w:val="004A0338"/>
    <w:rsid w:val="004A043A"/>
    <w:rsid w:val="004A0715"/>
    <w:rsid w:val="004A07AF"/>
    <w:rsid w:val="004A09D3"/>
    <w:rsid w:val="004A0A2A"/>
    <w:rsid w:val="004A0EA6"/>
    <w:rsid w:val="004A1239"/>
    <w:rsid w:val="004A12E7"/>
    <w:rsid w:val="004A1600"/>
    <w:rsid w:val="004A164F"/>
    <w:rsid w:val="004A1F6D"/>
    <w:rsid w:val="004A2264"/>
    <w:rsid w:val="004A27FF"/>
    <w:rsid w:val="004A2E64"/>
    <w:rsid w:val="004A2F5E"/>
    <w:rsid w:val="004A307D"/>
    <w:rsid w:val="004A34FF"/>
    <w:rsid w:val="004A4418"/>
    <w:rsid w:val="004A4432"/>
    <w:rsid w:val="004A49A4"/>
    <w:rsid w:val="004A4A41"/>
    <w:rsid w:val="004A4A89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CF3"/>
    <w:rsid w:val="004B04E7"/>
    <w:rsid w:val="004B064E"/>
    <w:rsid w:val="004B08A7"/>
    <w:rsid w:val="004B10A7"/>
    <w:rsid w:val="004B137B"/>
    <w:rsid w:val="004B1EA3"/>
    <w:rsid w:val="004B212C"/>
    <w:rsid w:val="004B221A"/>
    <w:rsid w:val="004B24DD"/>
    <w:rsid w:val="004B2635"/>
    <w:rsid w:val="004B268E"/>
    <w:rsid w:val="004B28E9"/>
    <w:rsid w:val="004B33AC"/>
    <w:rsid w:val="004B3483"/>
    <w:rsid w:val="004B3590"/>
    <w:rsid w:val="004B376B"/>
    <w:rsid w:val="004B3A3F"/>
    <w:rsid w:val="004B3EA7"/>
    <w:rsid w:val="004B40F1"/>
    <w:rsid w:val="004B46B8"/>
    <w:rsid w:val="004B47AC"/>
    <w:rsid w:val="004B4877"/>
    <w:rsid w:val="004B4CA0"/>
    <w:rsid w:val="004B4CE8"/>
    <w:rsid w:val="004B4DE2"/>
    <w:rsid w:val="004B5416"/>
    <w:rsid w:val="004B54E9"/>
    <w:rsid w:val="004B56E6"/>
    <w:rsid w:val="004B5C61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A8D"/>
    <w:rsid w:val="004C01F9"/>
    <w:rsid w:val="004C0223"/>
    <w:rsid w:val="004C070B"/>
    <w:rsid w:val="004C080E"/>
    <w:rsid w:val="004C0D22"/>
    <w:rsid w:val="004C1058"/>
    <w:rsid w:val="004C1347"/>
    <w:rsid w:val="004C16EF"/>
    <w:rsid w:val="004C1986"/>
    <w:rsid w:val="004C1C8B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248"/>
    <w:rsid w:val="004C437E"/>
    <w:rsid w:val="004C469F"/>
    <w:rsid w:val="004C4D28"/>
    <w:rsid w:val="004C4EB7"/>
    <w:rsid w:val="004C54CD"/>
    <w:rsid w:val="004C573D"/>
    <w:rsid w:val="004C5876"/>
    <w:rsid w:val="004C597F"/>
    <w:rsid w:val="004C6138"/>
    <w:rsid w:val="004C62CD"/>
    <w:rsid w:val="004C69B1"/>
    <w:rsid w:val="004C6B30"/>
    <w:rsid w:val="004C6FEE"/>
    <w:rsid w:val="004C7810"/>
    <w:rsid w:val="004C7823"/>
    <w:rsid w:val="004C7EFE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464"/>
    <w:rsid w:val="004D2C14"/>
    <w:rsid w:val="004D2CC9"/>
    <w:rsid w:val="004D2EF0"/>
    <w:rsid w:val="004D307D"/>
    <w:rsid w:val="004D3229"/>
    <w:rsid w:val="004D3900"/>
    <w:rsid w:val="004D3955"/>
    <w:rsid w:val="004D39E2"/>
    <w:rsid w:val="004D3A60"/>
    <w:rsid w:val="004D3C6D"/>
    <w:rsid w:val="004D3CB7"/>
    <w:rsid w:val="004D3E37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8DE"/>
    <w:rsid w:val="004E09E1"/>
    <w:rsid w:val="004E0BE4"/>
    <w:rsid w:val="004E0FAF"/>
    <w:rsid w:val="004E14C3"/>
    <w:rsid w:val="004E1617"/>
    <w:rsid w:val="004E1634"/>
    <w:rsid w:val="004E1B53"/>
    <w:rsid w:val="004E1BA9"/>
    <w:rsid w:val="004E1F53"/>
    <w:rsid w:val="004E2078"/>
    <w:rsid w:val="004E2175"/>
    <w:rsid w:val="004E2430"/>
    <w:rsid w:val="004E28E2"/>
    <w:rsid w:val="004E293D"/>
    <w:rsid w:val="004E2E28"/>
    <w:rsid w:val="004E2FC3"/>
    <w:rsid w:val="004E320A"/>
    <w:rsid w:val="004E38C0"/>
    <w:rsid w:val="004E3D83"/>
    <w:rsid w:val="004E40D0"/>
    <w:rsid w:val="004E4983"/>
    <w:rsid w:val="004E4AC3"/>
    <w:rsid w:val="004E5138"/>
    <w:rsid w:val="004E517F"/>
    <w:rsid w:val="004E5C07"/>
    <w:rsid w:val="004E5DA6"/>
    <w:rsid w:val="004E5DD3"/>
    <w:rsid w:val="004E649B"/>
    <w:rsid w:val="004E6664"/>
    <w:rsid w:val="004E67C9"/>
    <w:rsid w:val="004E6BF7"/>
    <w:rsid w:val="004E6E90"/>
    <w:rsid w:val="004E712A"/>
    <w:rsid w:val="004E7184"/>
    <w:rsid w:val="004E7747"/>
    <w:rsid w:val="004E7AC9"/>
    <w:rsid w:val="004E7E39"/>
    <w:rsid w:val="004F02B9"/>
    <w:rsid w:val="004F0342"/>
    <w:rsid w:val="004F0788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C05"/>
    <w:rsid w:val="004F2C78"/>
    <w:rsid w:val="004F2CDC"/>
    <w:rsid w:val="004F2D46"/>
    <w:rsid w:val="004F2D7A"/>
    <w:rsid w:val="004F2F75"/>
    <w:rsid w:val="004F314E"/>
    <w:rsid w:val="004F34A0"/>
    <w:rsid w:val="004F392F"/>
    <w:rsid w:val="004F3D12"/>
    <w:rsid w:val="004F3DB4"/>
    <w:rsid w:val="004F3E49"/>
    <w:rsid w:val="004F4078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6DA"/>
    <w:rsid w:val="004F6889"/>
    <w:rsid w:val="004F6A7F"/>
    <w:rsid w:val="004F6E7B"/>
    <w:rsid w:val="004F6FC9"/>
    <w:rsid w:val="004F7299"/>
    <w:rsid w:val="004F7CD5"/>
    <w:rsid w:val="0050043F"/>
    <w:rsid w:val="005005D2"/>
    <w:rsid w:val="005005F2"/>
    <w:rsid w:val="005008F1"/>
    <w:rsid w:val="00500C09"/>
    <w:rsid w:val="00500E2C"/>
    <w:rsid w:val="0050117C"/>
    <w:rsid w:val="00501516"/>
    <w:rsid w:val="005016D0"/>
    <w:rsid w:val="005018DE"/>
    <w:rsid w:val="00501A38"/>
    <w:rsid w:val="00501A3C"/>
    <w:rsid w:val="00501E47"/>
    <w:rsid w:val="00502F4A"/>
    <w:rsid w:val="00503983"/>
    <w:rsid w:val="00503A63"/>
    <w:rsid w:val="00503C0F"/>
    <w:rsid w:val="00503D08"/>
    <w:rsid w:val="00504179"/>
    <w:rsid w:val="005047AC"/>
    <w:rsid w:val="00504979"/>
    <w:rsid w:val="00504C31"/>
    <w:rsid w:val="00504C94"/>
    <w:rsid w:val="00504CCD"/>
    <w:rsid w:val="00504CD7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75"/>
    <w:rsid w:val="00506C3F"/>
    <w:rsid w:val="00507A8A"/>
    <w:rsid w:val="00507B2E"/>
    <w:rsid w:val="00507E55"/>
    <w:rsid w:val="0051082D"/>
    <w:rsid w:val="00510E27"/>
    <w:rsid w:val="005110DB"/>
    <w:rsid w:val="005114A0"/>
    <w:rsid w:val="005114CA"/>
    <w:rsid w:val="0051152B"/>
    <w:rsid w:val="00511681"/>
    <w:rsid w:val="00511939"/>
    <w:rsid w:val="005129B7"/>
    <w:rsid w:val="00512D18"/>
    <w:rsid w:val="00512F1D"/>
    <w:rsid w:val="00512F73"/>
    <w:rsid w:val="005132B9"/>
    <w:rsid w:val="005139BD"/>
    <w:rsid w:val="00513BE3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614E"/>
    <w:rsid w:val="0051624E"/>
    <w:rsid w:val="00516250"/>
    <w:rsid w:val="00516634"/>
    <w:rsid w:val="00517182"/>
    <w:rsid w:val="005171DA"/>
    <w:rsid w:val="00517305"/>
    <w:rsid w:val="00517418"/>
    <w:rsid w:val="005175D8"/>
    <w:rsid w:val="0051776A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5C5"/>
    <w:rsid w:val="00521743"/>
    <w:rsid w:val="00521D72"/>
    <w:rsid w:val="00521F2B"/>
    <w:rsid w:val="005222E5"/>
    <w:rsid w:val="0052232F"/>
    <w:rsid w:val="0052241B"/>
    <w:rsid w:val="005224E0"/>
    <w:rsid w:val="00522C88"/>
    <w:rsid w:val="00522E88"/>
    <w:rsid w:val="00522F63"/>
    <w:rsid w:val="00522FDA"/>
    <w:rsid w:val="00523518"/>
    <w:rsid w:val="005235C9"/>
    <w:rsid w:val="005237BC"/>
    <w:rsid w:val="00523B7F"/>
    <w:rsid w:val="00523C57"/>
    <w:rsid w:val="00523ECF"/>
    <w:rsid w:val="005240E1"/>
    <w:rsid w:val="005243AC"/>
    <w:rsid w:val="005249FD"/>
    <w:rsid w:val="00524B9F"/>
    <w:rsid w:val="00525172"/>
    <w:rsid w:val="005254CD"/>
    <w:rsid w:val="0052557E"/>
    <w:rsid w:val="005255A4"/>
    <w:rsid w:val="00525A06"/>
    <w:rsid w:val="00525ADB"/>
    <w:rsid w:val="00525CE6"/>
    <w:rsid w:val="005265EA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3066A"/>
    <w:rsid w:val="00530AED"/>
    <w:rsid w:val="00530C04"/>
    <w:rsid w:val="005312DD"/>
    <w:rsid w:val="0053219B"/>
    <w:rsid w:val="0053224B"/>
    <w:rsid w:val="0053245A"/>
    <w:rsid w:val="005326EF"/>
    <w:rsid w:val="00532768"/>
    <w:rsid w:val="00533DFA"/>
    <w:rsid w:val="00535322"/>
    <w:rsid w:val="00535832"/>
    <w:rsid w:val="00535E8D"/>
    <w:rsid w:val="00536645"/>
    <w:rsid w:val="00536798"/>
    <w:rsid w:val="005369A8"/>
    <w:rsid w:val="00536F43"/>
    <w:rsid w:val="005371E9"/>
    <w:rsid w:val="00537402"/>
    <w:rsid w:val="005374C0"/>
    <w:rsid w:val="0053766E"/>
    <w:rsid w:val="00537840"/>
    <w:rsid w:val="005378DB"/>
    <w:rsid w:val="005378FE"/>
    <w:rsid w:val="00540611"/>
    <w:rsid w:val="005406A9"/>
    <w:rsid w:val="00540857"/>
    <w:rsid w:val="00540B2B"/>
    <w:rsid w:val="0054152E"/>
    <w:rsid w:val="0054156A"/>
    <w:rsid w:val="00541E4F"/>
    <w:rsid w:val="005420D9"/>
    <w:rsid w:val="00542197"/>
    <w:rsid w:val="00542297"/>
    <w:rsid w:val="00542649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915"/>
    <w:rsid w:val="00545BA2"/>
    <w:rsid w:val="0054600C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ABB"/>
    <w:rsid w:val="00547B68"/>
    <w:rsid w:val="00547D3E"/>
    <w:rsid w:val="00547F68"/>
    <w:rsid w:val="00550371"/>
    <w:rsid w:val="005505E5"/>
    <w:rsid w:val="00551790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72F"/>
    <w:rsid w:val="00556189"/>
    <w:rsid w:val="005561E5"/>
    <w:rsid w:val="00556632"/>
    <w:rsid w:val="00556709"/>
    <w:rsid w:val="00556C21"/>
    <w:rsid w:val="00556F16"/>
    <w:rsid w:val="0055708C"/>
    <w:rsid w:val="0055752E"/>
    <w:rsid w:val="00557936"/>
    <w:rsid w:val="00557ADA"/>
    <w:rsid w:val="00557C14"/>
    <w:rsid w:val="00560050"/>
    <w:rsid w:val="0056067F"/>
    <w:rsid w:val="00560FEF"/>
    <w:rsid w:val="00561573"/>
    <w:rsid w:val="00561854"/>
    <w:rsid w:val="00561E55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4316"/>
    <w:rsid w:val="005644B7"/>
    <w:rsid w:val="00564A24"/>
    <w:rsid w:val="00564EE9"/>
    <w:rsid w:val="00565406"/>
    <w:rsid w:val="005655AE"/>
    <w:rsid w:val="00565CE2"/>
    <w:rsid w:val="00565E79"/>
    <w:rsid w:val="0056622B"/>
    <w:rsid w:val="00566385"/>
    <w:rsid w:val="0056644A"/>
    <w:rsid w:val="005665F9"/>
    <w:rsid w:val="00566696"/>
    <w:rsid w:val="00566833"/>
    <w:rsid w:val="00566CF8"/>
    <w:rsid w:val="00566E82"/>
    <w:rsid w:val="0056741F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430"/>
    <w:rsid w:val="0057345A"/>
    <w:rsid w:val="00573853"/>
    <w:rsid w:val="00573C54"/>
    <w:rsid w:val="00573EC5"/>
    <w:rsid w:val="00573F72"/>
    <w:rsid w:val="00574187"/>
    <w:rsid w:val="0057424F"/>
    <w:rsid w:val="00574C2A"/>
    <w:rsid w:val="00574CCE"/>
    <w:rsid w:val="00574F3D"/>
    <w:rsid w:val="00574FDE"/>
    <w:rsid w:val="0057509E"/>
    <w:rsid w:val="00575325"/>
    <w:rsid w:val="005759FB"/>
    <w:rsid w:val="00575BEF"/>
    <w:rsid w:val="00575C9C"/>
    <w:rsid w:val="00575D53"/>
    <w:rsid w:val="005762D5"/>
    <w:rsid w:val="00576796"/>
    <w:rsid w:val="005768E9"/>
    <w:rsid w:val="00576A6C"/>
    <w:rsid w:val="00577105"/>
    <w:rsid w:val="005773B3"/>
    <w:rsid w:val="0057748D"/>
    <w:rsid w:val="005776DE"/>
    <w:rsid w:val="005779E0"/>
    <w:rsid w:val="00577F9F"/>
    <w:rsid w:val="00580520"/>
    <w:rsid w:val="00580727"/>
    <w:rsid w:val="005808BF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761"/>
    <w:rsid w:val="00582BB6"/>
    <w:rsid w:val="00582D7D"/>
    <w:rsid w:val="00582E10"/>
    <w:rsid w:val="00582F44"/>
    <w:rsid w:val="00583148"/>
    <w:rsid w:val="0058326C"/>
    <w:rsid w:val="005834A0"/>
    <w:rsid w:val="00583951"/>
    <w:rsid w:val="00583ACF"/>
    <w:rsid w:val="00583BF9"/>
    <w:rsid w:val="00583C0E"/>
    <w:rsid w:val="005841DF"/>
    <w:rsid w:val="005842E6"/>
    <w:rsid w:val="0058492B"/>
    <w:rsid w:val="00584C45"/>
    <w:rsid w:val="00584C59"/>
    <w:rsid w:val="00584E57"/>
    <w:rsid w:val="00584F04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78E"/>
    <w:rsid w:val="00591BE4"/>
    <w:rsid w:val="00591C5A"/>
    <w:rsid w:val="00591C70"/>
    <w:rsid w:val="00591CCD"/>
    <w:rsid w:val="00592298"/>
    <w:rsid w:val="00592391"/>
    <w:rsid w:val="00592694"/>
    <w:rsid w:val="0059289F"/>
    <w:rsid w:val="00592955"/>
    <w:rsid w:val="00592A3D"/>
    <w:rsid w:val="00592A8F"/>
    <w:rsid w:val="00592D43"/>
    <w:rsid w:val="00592E06"/>
    <w:rsid w:val="00593558"/>
    <w:rsid w:val="00593576"/>
    <w:rsid w:val="0059394A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AAC"/>
    <w:rsid w:val="00595BF1"/>
    <w:rsid w:val="00595C15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A01E9"/>
    <w:rsid w:val="005A0201"/>
    <w:rsid w:val="005A02A2"/>
    <w:rsid w:val="005A03CF"/>
    <w:rsid w:val="005A080D"/>
    <w:rsid w:val="005A08D8"/>
    <w:rsid w:val="005A0DEC"/>
    <w:rsid w:val="005A0F2E"/>
    <w:rsid w:val="005A0F8D"/>
    <w:rsid w:val="005A1DF3"/>
    <w:rsid w:val="005A1EBE"/>
    <w:rsid w:val="005A211C"/>
    <w:rsid w:val="005A22C5"/>
    <w:rsid w:val="005A252A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420"/>
    <w:rsid w:val="005A55C3"/>
    <w:rsid w:val="005A55CE"/>
    <w:rsid w:val="005A5696"/>
    <w:rsid w:val="005A5AB1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1012"/>
    <w:rsid w:val="005B125D"/>
    <w:rsid w:val="005B14E6"/>
    <w:rsid w:val="005B1A53"/>
    <w:rsid w:val="005B1F4E"/>
    <w:rsid w:val="005B2287"/>
    <w:rsid w:val="005B254A"/>
    <w:rsid w:val="005B2CCC"/>
    <w:rsid w:val="005B2D9D"/>
    <w:rsid w:val="005B3018"/>
    <w:rsid w:val="005B3033"/>
    <w:rsid w:val="005B34CD"/>
    <w:rsid w:val="005B3538"/>
    <w:rsid w:val="005B360A"/>
    <w:rsid w:val="005B385F"/>
    <w:rsid w:val="005B3A3B"/>
    <w:rsid w:val="005B3BB1"/>
    <w:rsid w:val="005B4839"/>
    <w:rsid w:val="005B587F"/>
    <w:rsid w:val="005B625D"/>
    <w:rsid w:val="005B6905"/>
    <w:rsid w:val="005B69CA"/>
    <w:rsid w:val="005B6C16"/>
    <w:rsid w:val="005B6D78"/>
    <w:rsid w:val="005B712E"/>
    <w:rsid w:val="005B74A3"/>
    <w:rsid w:val="005B786C"/>
    <w:rsid w:val="005B7A6F"/>
    <w:rsid w:val="005C0427"/>
    <w:rsid w:val="005C06FF"/>
    <w:rsid w:val="005C07E9"/>
    <w:rsid w:val="005C0956"/>
    <w:rsid w:val="005C0BA3"/>
    <w:rsid w:val="005C0FFE"/>
    <w:rsid w:val="005C114F"/>
    <w:rsid w:val="005C12AE"/>
    <w:rsid w:val="005C1854"/>
    <w:rsid w:val="005C18A6"/>
    <w:rsid w:val="005C194F"/>
    <w:rsid w:val="005C2082"/>
    <w:rsid w:val="005C2785"/>
    <w:rsid w:val="005C2AE5"/>
    <w:rsid w:val="005C2C10"/>
    <w:rsid w:val="005C2ED9"/>
    <w:rsid w:val="005C32F0"/>
    <w:rsid w:val="005C32F2"/>
    <w:rsid w:val="005C335B"/>
    <w:rsid w:val="005C345C"/>
    <w:rsid w:val="005C3A5E"/>
    <w:rsid w:val="005C3D03"/>
    <w:rsid w:val="005C40EE"/>
    <w:rsid w:val="005C4557"/>
    <w:rsid w:val="005C47F3"/>
    <w:rsid w:val="005C4CD1"/>
    <w:rsid w:val="005C529E"/>
    <w:rsid w:val="005C5582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9EC"/>
    <w:rsid w:val="005D627D"/>
    <w:rsid w:val="005D685F"/>
    <w:rsid w:val="005D6A4B"/>
    <w:rsid w:val="005D6BEA"/>
    <w:rsid w:val="005D6E7B"/>
    <w:rsid w:val="005D7809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95A"/>
    <w:rsid w:val="005E32B7"/>
    <w:rsid w:val="005E3524"/>
    <w:rsid w:val="005E3692"/>
    <w:rsid w:val="005E3969"/>
    <w:rsid w:val="005E3E65"/>
    <w:rsid w:val="005E3FF7"/>
    <w:rsid w:val="005E4131"/>
    <w:rsid w:val="005E42C9"/>
    <w:rsid w:val="005E44AA"/>
    <w:rsid w:val="005E4ADF"/>
    <w:rsid w:val="005E52F0"/>
    <w:rsid w:val="005E585C"/>
    <w:rsid w:val="005E596F"/>
    <w:rsid w:val="005E6348"/>
    <w:rsid w:val="005E6C4C"/>
    <w:rsid w:val="005E6D2A"/>
    <w:rsid w:val="005E7CBB"/>
    <w:rsid w:val="005E7FED"/>
    <w:rsid w:val="005F0007"/>
    <w:rsid w:val="005F0085"/>
    <w:rsid w:val="005F0396"/>
    <w:rsid w:val="005F05D5"/>
    <w:rsid w:val="005F05F8"/>
    <w:rsid w:val="005F0767"/>
    <w:rsid w:val="005F07A3"/>
    <w:rsid w:val="005F0953"/>
    <w:rsid w:val="005F0A28"/>
    <w:rsid w:val="005F0AAD"/>
    <w:rsid w:val="005F0B20"/>
    <w:rsid w:val="005F0BCA"/>
    <w:rsid w:val="005F0E3B"/>
    <w:rsid w:val="005F0F6B"/>
    <w:rsid w:val="005F100C"/>
    <w:rsid w:val="005F11D2"/>
    <w:rsid w:val="005F1426"/>
    <w:rsid w:val="005F18C7"/>
    <w:rsid w:val="005F1C8C"/>
    <w:rsid w:val="005F21B6"/>
    <w:rsid w:val="005F21E5"/>
    <w:rsid w:val="005F22FB"/>
    <w:rsid w:val="005F2766"/>
    <w:rsid w:val="005F293A"/>
    <w:rsid w:val="005F2C31"/>
    <w:rsid w:val="005F2CD3"/>
    <w:rsid w:val="005F38B6"/>
    <w:rsid w:val="005F3A6D"/>
    <w:rsid w:val="005F3B29"/>
    <w:rsid w:val="005F3D09"/>
    <w:rsid w:val="005F3D22"/>
    <w:rsid w:val="005F3F35"/>
    <w:rsid w:val="005F424D"/>
    <w:rsid w:val="005F44C6"/>
    <w:rsid w:val="005F4A20"/>
    <w:rsid w:val="005F4C57"/>
    <w:rsid w:val="005F5A48"/>
    <w:rsid w:val="005F5AD9"/>
    <w:rsid w:val="005F5AE6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A87"/>
    <w:rsid w:val="005F7C80"/>
    <w:rsid w:val="005F7E69"/>
    <w:rsid w:val="006002C5"/>
    <w:rsid w:val="00600AFF"/>
    <w:rsid w:val="00600D60"/>
    <w:rsid w:val="00600F10"/>
    <w:rsid w:val="00601038"/>
    <w:rsid w:val="00601A5E"/>
    <w:rsid w:val="00601C4A"/>
    <w:rsid w:val="00602254"/>
    <w:rsid w:val="006022FB"/>
    <w:rsid w:val="006029DE"/>
    <w:rsid w:val="00602F21"/>
    <w:rsid w:val="0060309B"/>
    <w:rsid w:val="00603277"/>
    <w:rsid w:val="006032C7"/>
    <w:rsid w:val="00603456"/>
    <w:rsid w:val="0060357A"/>
    <w:rsid w:val="006038B8"/>
    <w:rsid w:val="00603A85"/>
    <w:rsid w:val="00603EBF"/>
    <w:rsid w:val="00603EFF"/>
    <w:rsid w:val="00604135"/>
    <w:rsid w:val="0060471A"/>
    <w:rsid w:val="00604924"/>
    <w:rsid w:val="00604A9B"/>
    <w:rsid w:val="00604C23"/>
    <w:rsid w:val="00604D42"/>
    <w:rsid w:val="006051F3"/>
    <w:rsid w:val="0060583F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7155"/>
    <w:rsid w:val="00607291"/>
    <w:rsid w:val="00607335"/>
    <w:rsid w:val="00607FBC"/>
    <w:rsid w:val="006100FC"/>
    <w:rsid w:val="00610299"/>
    <w:rsid w:val="00610483"/>
    <w:rsid w:val="0061088E"/>
    <w:rsid w:val="00611941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71B1"/>
    <w:rsid w:val="00617679"/>
    <w:rsid w:val="00617695"/>
    <w:rsid w:val="0061786C"/>
    <w:rsid w:val="00617BF9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F7F"/>
    <w:rsid w:val="00622191"/>
    <w:rsid w:val="006224A7"/>
    <w:rsid w:val="0062281B"/>
    <w:rsid w:val="00622BF1"/>
    <w:rsid w:val="00622C25"/>
    <w:rsid w:val="00623141"/>
    <w:rsid w:val="0062367D"/>
    <w:rsid w:val="0062371A"/>
    <w:rsid w:val="00623ED8"/>
    <w:rsid w:val="00623F18"/>
    <w:rsid w:val="0062404C"/>
    <w:rsid w:val="006240CA"/>
    <w:rsid w:val="00624112"/>
    <w:rsid w:val="00624AB5"/>
    <w:rsid w:val="00624DF8"/>
    <w:rsid w:val="00624EC4"/>
    <w:rsid w:val="00624F76"/>
    <w:rsid w:val="00625087"/>
    <w:rsid w:val="00625547"/>
    <w:rsid w:val="006255E8"/>
    <w:rsid w:val="006256A2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EF"/>
    <w:rsid w:val="0062757E"/>
    <w:rsid w:val="006275BC"/>
    <w:rsid w:val="006276F4"/>
    <w:rsid w:val="00627C18"/>
    <w:rsid w:val="00627F51"/>
    <w:rsid w:val="006301A6"/>
    <w:rsid w:val="006301CE"/>
    <w:rsid w:val="0063026A"/>
    <w:rsid w:val="00630625"/>
    <w:rsid w:val="00630838"/>
    <w:rsid w:val="0063121D"/>
    <w:rsid w:val="0063131E"/>
    <w:rsid w:val="00631349"/>
    <w:rsid w:val="00631831"/>
    <w:rsid w:val="006328F2"/>
    <w:rsid w:val="00632C66"/>
    <w:rsid w:val="00632DF3"/>
    <w:rsid w:val="00632E1F"/>
    <w:rsid w:val="006338A0"/>
    <w:rsid w:val="00633E08"/>
    <w:rsid w:val="006341AC"/>
    <w:rsid w:val="00634AAE"/>
    <w:rsid w:val="00634CA2"/>
    <w:rsid w:val="00634F88"/>
    <w:rsid w:val="00635297"/>
    <w:rsid w:val="00635C1B"/>
    <w:rsid w:val="00636095"/>
    <w:rsid w:val="00636680"/>
    <w:rsid w:val="006367F7"/>
    <w:rsid w:val="00636838"/>
    <w:rsid w:val="00636896"/>
    <w:rsid w:val="00636950"/>
    <w:rsid w:val="00636EAE"/>
    <w:rsid w:val="00636F56"/>
    <w:rsid w:val="00637500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9C"/>
    <w:rsid w:val="00641825"/>
    <w:rsid w:val="00641E54"/>
    <w:rsid w:val="00641FC4"/>
    <w:rsid w:val="0064262E"/>
    <w:rsid w:val="006426CE"/>
    <w:rsid w:val="006427BB"/>
    <w:rsid w:val="006429CE"/>
    <w:rsid w:val="00642FDB"/>
    <w:rsid w:val="006436B6"/>
    <w:rsid w:val="00643BB8"/>
    <w:rsid w:val="006444B6"/>
    <w:rsid w:val="00644802"/>
    <w:rsid w:val="0064480A"/>
    <w:rsid w:val="00644ADD"/>
    <w:rsid w:val="00644B40"/>
    <w:rsid w:val="00644C77"/>
    <w:rsid w:val="00645E06"/>
    <w:rsid w:val="00645FB5"/>
    <w:rsid w:val="006461D6"/>
    <w:rsid w:val="00646728"/>
    <w:rsid w:val="00646B28"/>
    <w:rsid w:val="00646B77"/>
    <w:rsid w:val="00646CB5"/>
    <w:rsid w:val="00646E08"/>
    <w:rsid w:val="00647002"/>
    <w:rsid w:val="006470CE"/>
    <w:rsid w:val="0064710D"/>
    <w:rsid w:val="006474F5"/>
    <w:rsid w:val="006479D0"/>
    <w:rsid w:val="00647FCA"/>
    <w:rsid w:val="00650280"/>
    <w:rsid w:val="006502C9"/>
    <w:rsid w:val="00650624"/>
    <w:rsid w:val="00650830"/>
    <w:rsid w:val="00650C2E"/>
    <w:rsid w:val="006513C6"/>
    <w:rsid w:val="0065146C"/>
    <w:rsid w:val="006518E0"/>
    <w:rsid w:val="006522B5"/>
    <w:rsid w:val="0065236D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7F5"/>
    <w:rsid w:val="00660811"/>
    <w:rsid w:val="00660890"/>
    <w:rsid w:val="0066098C"/>
    <w:rsid w:val="0066127F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4B0"/>
    <w:rsid w:val="00663621"/>
    <w:rsid w:val="00663795"/>
    <w:rsid w:val="00663C52"/>
    <w:rsid w:val="006640FC"/>
    <w:rsid w:val="00664668"/>
    <w:rsid w:val="00664E2A"/>
    <w:rsid w:val="00664FD2"/>
    <w:rsid w:val="0066520F"/>
    <w:rsid w:val="00665232"/>
    <w:rsid w:val="00665296"/>
    <w:rsid w:val="00665FFA"/>
    <w:rsid w:val="006665FE"/>
    <w:rsid w:val="0066692B"/>
    <w:rsid w:val="00666C6C"/>
    <w:rsid w:val="00666E60"/>
    <w:rsid w:val="00666F46"/>
    <w:rsid w:val="0066710A"/>
    <w:rsid w:val="0066741C"/>
    <w:rsid w:val="00667455"/>
    <w:rsid w:val="00667519"/>
    <w:rsid w:val="00667946"/>
    <w:rsid w:val="00667F7A"/>
    <w:rsid w:val="006702B3"/>
    <w:rsid w:val="00670821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500A"/>
    <w:rsid w:val="00675956"/>
    <w:rsid w:val="00675A4F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8A7"/>
    <w:rsid w:val="00681BE3"/>
    <w:rsid w:val="00681C1E"/>
    <w:rsid w:val="0068203B"/>
    <w:rsid w:val="00682994"/>
    <w:rsid w:val="00682C5A"/>
    <w:rsid w:val="0068317C"/>
    <w:rsid w:val="006833B6"/>
    <w:rsid w:val="006833D7"/>
    <w:rsid w:val="006834A0"/>
    <w:rsid w:val="006836EF"/>
    <w:rsid w:val="0068455E"/>
    <w:rsid w:val="006846AD"/>
    <w:rsid w:val="006848D3"/>
    <w:rsid w:val="006849FA"/>
    <w:rsid w:val="00684A65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EB1"/>
    <w:rsid w:val="00687071"/>
    <w:rsid w:val="006870BE"/>
    <w:rsid w:val="00687243"/>
    <w:rsid w:val="006877E0"/>
    <w:rsid w:val="00687805"/>
    <w:rsid w:val="00687912"/>
    <w:rsid w:val="00687C6F"/>
    <w:rsid w:val="006902C1"/>
    <w:rsid w:val="006904EB"/>
    <w:rsid w:val="00690705"/>
    <w:rsid w:val="0069090F"/>
    <w:rsid w:val="00690AFD"/>
    <w:rsid w:val="00690D05"/>
    <w:rsid w:val="00690E74"/>
    <w:rsid w:val="0069108C"/>
    <w:rsid w:val="0069138E"/>
    <w:rsid w:val="00691748"/>
    <w:rsid w:val="00691809"/>
    <w:rsid w:val="00691966"/>
    <w:rsid w:val="0069233E"/>
    <w:rsid w:val="006925E6"/>
    <w:rsid w:val="0069290C"/>
    <w:rsid w:val="00692C1E"/>
    <w:rsid w:val="00692EE4"/>
    <w:rsid w:val="00692F32"/>
    <w:rsid w:val="00693306"/>
    <w:rsid w:val="006937B8"/>
    <w:rsid w:val="006937DB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7BE"/>
    <w:rsid w:val="00695971"/>
    <w:rsid w:val="0069650C"/>
    <w:rsid w:val="006966E3"/>
    <w:rsid w:val="006969C2"/>
    <w:rsid w:val="00696BB0"/>
    <w:rsid w:val="006970CF"/>
    <w:rsid w:val="00697147"/>
    <w:rsid w:val="0069718E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5A2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837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D9B"/>
    <w:rsid w:val="006A5E7F"/>
    <w:rsid w:val="006A5FB2"/>
    <w:rsid w:val="006A601E"/>
    <w:rsid w:val="006A697C"/>
    <w:rsid w:val="006A69AB"/>
    <w:rsid w:val="006A71EA"/>
    <w:rsid w:val="006A7379"/>
    <w:rsid w:val="006A74FF"/>
    <w:rsid w:val="006A7CF5"/>
    <w:rsid w:val="006A7EFD"/>
    <w:rsid w:val="006B00FE"/>
    <w:rsid w:val="006B0724"/>
    <w:rsid w:val="006B0B4E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349"/>
    <w:rsid w:val="006B334F"/>
    <w:rsid w:val="006B33DA"/>
    <w:rsid w:val="006B3561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2111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6142"/>
    <w:rsid w:val="006C64EB"/>
    <w:rsid w:val="006C66AD"/>
    <w:rsid w:val="006C6A6C"/>
    <w:rsid w:val="006C6BEF"/>
    <w:rsid w:val="006C6D86"/>
    <w:rsid w:val="006C6E30"/>
    <w:rsid w:val="006C6EE0"/>
    <w:rsid w:val="006C71FD"/>
    <w:rsid w:val="006C73CD"/>
    <w:rsid w:val="006C74E6"/>
    <w:rsid w:val="006C77C2"/>
    <w:rsid w:val="006C79B0"/>
    <w:rsid w:val="006C7BD6"/>
    <w:rsid w:val="006D043B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B2E"/>
    <w:rsid w:val="006D4D25"/>
    <w:rsid w:val="006D4E8A"/>
    <w:rsid w:val="006D5E47"/>
    <w:rsid w:val="006D5FD3"/>
    <w:rsid w:val="006D62E2"/>
    <w:rsid w:val="006D6477"/>
    <w:rsid w:val="006D64E4"/>
    <w:rsid w:val="006D67E8"/>
    <w:rsid w:val="006D6817"/>
    <w:rsid w:val="006D689A"/>
    <w:rsid w:val="006D6D20"/>
    <w:rsid w:val="006D7813"/>
    <w:rsid w:val="006D7B7C"/>
    <w:rsid w:val="006E0C28"/>
    <w:rsid w:val="006E0FD5"/>
    <w:rsid w:val="006E1092"/>
    <w:rsid w:val="006E120C"/>
    <w:rsid w:val="006E1215"/>
    <w:rsid w:val="006E155B"/>
    <w:rsid w:val="006E1920"/>
    <w:rsid w:val="006E198B"/>
    <w:rsid w:val="006E1AAA"/>
    <w:rsid w:val="006E1FB9"/>
    <w:rsid w:val="006E225E"/>
    <w:rsid w:val="006E22F7"/>
    <w:rsid w:val="006E23D1"/>
    <w:rsid w:val="006E25A0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DFB"/>
    <w:rsid w:val="006E4338"/>
    <w:rsid w:val="006E479E"/>
    <w:rsid w:val="006E4941"/>
    <w:rsid w:val="006E495A"/>
    <w:rsid w:val="006E4AE4"/>
    <w:rsid w:val="006E4D71"/>
    <w:rsid w:val="006E4DB6"/>
    <w:rsid w:val="006E4F71"/>
    <w:rsid w:val="006E52D8"/>
    <w:rsid w:val="006E535B"/>
    <w:rsid w:val="006E576A"/>
    <w:rsid w:val="006E5CA1"/>
    <w:rsid w:val="006E64AF"/>
    <w:rsid w:val="006E69D1"/>
    <w:rsid w:val="006E6B0F"/>
    <w:rsid w:val="006E6B4C"/>
    <w:rsid w:val="006E7B8F"/>
    <w:rsid w:val="006E7BB7"/>
    <w:rsid w:val="006E7E92"/>
    <w:rsid w:val="006F03A7"/>
    <w:rsid w:val="006F03C0"/>
    <w:rsid w:val="006F05BA"/>
    <w:rsid w:val="006F134A"/>
    <w:rsid w:val="006F13D0"/>
    <w:rsid w:val="006F178B"/>
    <w:rsid w:val="006F1802"/>
    <w:rsid w:val="006F1AEB"/>
    <w:rsid w:val="006F2336"/>
    <w:rsid w:val="006F25AC"/>
    <w:rsid w:val="006F25F4"/>
    <w:rsid w:val="006F2A9C"/>
    <w:rsid w:val="006F2CCC"/>
    <w:rsid w:val="006F33D4"/>
    <w:rsid w:val="006F39B4"/>
    <w:rsid w:val="006F4158"/>
    <w:rsid w:val="006F430D"/>
    <w:rsid w:val="006F432C"/>
    <w:rsid w:val="006F4941"/>
    <w:rsid w:val="006F4B18"/>
    <w:rsid w:val="006F4C63"/>
    <w:rsid w:val="006F4C94"/>
    <w:rsid w:val="006F56C4"/>
    <w:rsid w:val="006F5820"/>
    <w:rsid w:val="006F59B0"/>
    <w:rsid w:val="006F5D32"/>
    <w:rsid w:val="006F690F"/>
    <w:rsid w:val="006F6C49"/>
    <w:rsid w:val="006F6D89"/>
    <w:rsid w:val="006F6F63"/>
    <w:rsid w:val="006F7210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6C"/>
    <w:rsid w:val="00703DB4"/>
    <w:rsid w:val="00703F07"/>
    <w:rsid w:val="00703FA5"/>
    <w:rsid w:val="007041E5"/>
    <w:rsid w:val="0070442A"/>
    <w:rsid w:val="007049FA"/>
    <w:rsid w:val="00704A41"/>
    <w:rsid w:val="00704C7B"/>
    <w:rsid w:val="00704CB3"/>
    <w:rsid w:val="00704D34"/>
    <w:rsid w:val="0070538B"/>
    <w:rsid w:val="00705797"/>
    <w:rsid w:val="00705A25"/>
    <w:rsid w:val="00705CCE"/>
    <w:rsid w:val="00705D2B"/>
    <w:rsid w:val="00705DF6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83D"/>
    <w:rsid w:val="00712C6E"/>
    <w:rsid w:val="00712E1D"/>
    <w:rsid w:val="0071310D"/>
    <w:rsid w:val="00714088"/>
    <w:rsid w:val="007141CD"/>
    <w:rsid w:val="00714381"/>
    <w:rsid w:val="0071455E"/>
    <w:rsid w:val="007146BC"/>
    <w:rsid w:val="007150F1"/>
    <w:rsid w:val="007151D9"/>
    <w:rsid w:val="007153EA"/>
    <w:rsid w:val="00715687"/>
    <w:rsid w:val="00715B77"/>
    <w:rsid w:val="00715BDD"/>
    <w:rsid w:val="00715E83"/>
    <w:rsid w:val="00715EC7"/>
    <w:rsid w:val="007160F3"/>
    <w:rsid w:val="00716458"/>
    <w:rsid w:val="00716467"/>
    <w:rsid w:val="00716475"/>
    <w:rsid w:val="007165ED"/>
    <w:rsid w:val="00716EF5"/>
    <w:rsid w:val="00717569"/>
    <w:rsid w:val="00717B83"/>
    <w:rsid w:val="00717C56"/>
    <w:rsid w:val="00717C74"/>
    <w:rsid w:val="00720049"/>
    <w:rsid w:val="007201FE"/>
    <w:rsid w:val="007204C0"/>
    <w:rsid w:val="00720668"/>
    <w:rsid w:val="00720BCD"/>
    <w:rsid w:val="00720C60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F3"/>
    <w:rsid w:val="00725A12"/>
    <w:rsid w:val="00725CB3"/>
    <w:rsid w:val="00725CFC"/>
    <w:rsid w:val="00725EF2"/>
    <w:rsid w:val="0072630E"/>
    <w:rsid w:val="007263BC"/>
    <w:rsid w:val="00726604"/>
    <w:rsid w:val="007267E0"/>
    <w:rsid w:val="00726916"/>
    <w:rsid w:val="007276AA"/>
    <w:rsid w:val="00727892"/>
    <w:rsid w:val="00727A71"/>
    <w:rsid w:val="00727C0B"/>
    <w:rsid w:val="00727CB1"/>
    <w:rsid w:val="00730D4F"/>
    <w:rsid w:val="00730E0A"/>
    <w:rsid w:val="007318C2"/>
    <w:rsid w:val="00731A53"/>
    <w:rsid w:val="00731DCF"/>
    <w:rsid w:val="007327DB"/>
    <w:rsid w:val="0073283D"/>
    <w:rsid w:val="00732855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B4F"/>
    <w:rsid w:val="00737DB8"/>
    <w:rsid w:val="00737F63"/>
    <w:rsid w:val="00740528"/>
    <w:rsid w:val="007406A4"/>
    <w:rsid w:val="00740852"/>
    <w:rsid w:val="007418D9"/>
    <w:rsid w:val="00741E03"/>
    <w:rsid w:val="00741EF4"/>
    <w:rsid w:val="007424D6"/>
    <w:rsid w:val="0074279A"/>
    <w:rsid w:val="0074285B"/>
    <w:rsid w:val="007429FC"/>
    <w:rsid w:val="00742DC1"/>
    <w:rsid w:val="00742FBB"/>
    <w:rsid w:val="00743077"/>
    <w:rsid w:val="007430C4"/>
    <w:rsid w:val="0074318C"/>
    <w:rsid w:val="007435F2"/>
    <w:rsid w:val="00743755"/>
    <w:rsid w:val="00743874"/>
    <w:rsid w:val="00743906"/>
    <w:rsid w:val="00743DE9"/>
    <w:rsid w:val="00743F3A"/>
    <w:rsid w:val="007440CE"/>
    <w:rsid w:val="00744F1B"/>
    <w:rsid w:val="007451FE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B93"/>
    <w:rsid w:val="0075408F"/>
    <w:rsid w:val="0075429D"/>
    <w:rsid w:val="00754885"/>
    <w:rsid w:val="00755013"/>
    <w:rsid w:val="007551A1"/>
    <w:rsid w:val="007551B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FD2"/>
    <w:rsid w:val="0075727B"/>
    <w:rsid w:val="00757634"/>
    <w:rsid w:val="0075778C"/>
    <w:rsid w:val="00757C00"/>
    <w:rsid w:val="0076008B"/>
    <w:rsid w:val="00760227"/>
    <w:rsid w:val="00760387"/>
    <w:rsid w:val="00760DCB"/>
    <w:rsid w:val="00760ED4"/>
    <w:rsid w:val="007612BC"/>
    <w:rsid w:val="00761B78"/>
    <w:rsid w:val="00762353"/>
    <w:rsid w:val="007623DC"/>
    <w:rsid w:val="007625A9"/>
    <w:rsid w:val="00762684"/>
    <w:rsid w:val="00762AFC"/>
    <w:rsid w:val="00762EDF"/>
    <w:rsid w:val="00762F3A"/>
    <w:rsid w:val="00762FA2"/>
    <w:rsid w:val="007634DF"/>
    <w:rsid w:val="00763516"/>
    <w:rsid w:val="00763845"/>
    <w:rsid w:val="00763B90"/>
    <w:rsid w:val="00763F98"/>
    <w:rsid w:val="007640D9"/>
    <w:rsid w:val="007642A9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4F3"/>
    <w:rsid w:val="007666E7"/>
    <w:rsid w:val="007667F9"/>
    <w:rsid w:val="00766A9E"/>
    <w:rsid w:val="00766B33"/>
    <w:rsid w:val="00766BD0"/>
    <w:rsid w:val="00766C70"/>
    <w:rsid w:val="00766E07"/>
    <w:rsid w:val="00766F63"/>
    <w:rsid w:val="007678F2"/>
    <w:rsid w:val="00767B89"/>
    <w:rsid w:val="00767F68"/>
    <w:rsid w:val="00767FFE"/>
    <w:rsid w:val="00770B0B"/>
    <w:rsid w:val="00770F56"/>
    <w:rsid w:val="007715B8"/>
    <w:rsid w:val="0077176D"/>
    <w:rsid w:val="00771811"/>
    <w:rsid w:val="0077195F"/>
    <w:rsid w:val="00771F32"/>
    <w:rsid w:val="007723F7"/>
    <w:rsid w:val="007726A7"/>
    <w:rsid w:val="00772705"/>
    <w:rsid w:val="007727C5"/>
    <w:rsid w:val="00772A78"/>
    <w:rsid w:val="0077301B"/>
    <w:rsid w:val="007733AB"/>
    <w:rsid w:val="00773A78"/>
    <w:rsid w:val="00773F87"/>
    <w:rsid w:val="00773FA2"/>
    <w:rsid w:val="00773FC9"/>
    <w:rsid w:val="0077427B"/>
    <w:rsid w:val="007746ED"/>
    <w:rsid w:val="00774D0C"/>
    <w:rsid w:val="00774E45"/>
    <w:rsid w:val="0077510C"/>
    <w:rsid w:val="00775430"/>
    <w:rsid w:val="007756F4"/>
    <w:rsid w:val="00775AA8"/>
    <w:rsid w:val="00775AFB"/>
    <w:rsid w:val="00776A60"/>
    <w:rsid w:val="0077778D"/>
    <w:rsid w:val="0078028E"/>
    <w:rsid w:val="00780594"/>
    <w:rsid w:val="007805FE"/>
    <w:rsid w:val="007807F2"/>
    <w:rsid w:val="00780B97"/>
    <w:rsid w:val="00781205"/>
    <w:rsid w:val="00781523"/>
    <w:rsid w:val="00781C42"/>
    <w:rsid w:val="00781D14"/>
    <w:rsid w:val="00781DB6"/>
    <w:rsid w:val="0078224C"/>
    <w:rsid w:val="0078249D"/>
    <w:rsid w:val="0078255F"/>
    <w:rsid w:val="007827F8"/>
    <w:rsid w:val="00782A5E"/>
    <w:rsid w:val="00782A76"/>
    <w:rsid w:val="00782C32"/>
    <w:rsid w:val="0078349C"/>
    <w:rsid w:val="0078386A"/>
    <w:rsid w:val="00783B6D"/>
    <w:rsid w:val="00783E88"/>
    <w:rsid w:val="00784018"/>
    <w:rsid w:val="0078435F"/>
    <w:rsid w:val="007843CA"/>
    <w:rsid w:val="00784400"/>
    <w:rsid w:val="00784562"/>
    <w:rsid w:val="0078471C"/>
    <w:rsid w:val="00784F64"/>
    <w:rsid w:val="00785435"/>
    <w:rsid w:val="00785471"/>
    <w:rsid w:val="007856DE"/>
    <w:rsid w:val="00785A07"/>
    <w:rsid w:val="00785F2C"/>
    <w:rsid w:val="007864AC"/>
    <w:rsid w:val="00786770"/>
    <w:rsid w:val="00786939"/>
    <w:rsid w:val="00786AB6"/>
    <w:rsid w:val="00786E65"/>
    <w:rsid w:val="007878DF"/>
    <w:rsid w:val="00787BA2"/>
    <w:rsid w:val="00787FD5"/>
    <w:rsid w:val="00790104"/>
    <w:rsid w:val="007904C9"/>
    <w:rsid w:val="007905E1"/>
    <w:rsid w:val="007906C5"/>
    <w:rsid w:val="00790827"/>
    <w:rsid w:val="00790BFF"/>
    <w:rsid w:val="00791C7C"/>
    <w:rsid w:val="00791F03"/>
    <w:rsid w:val="0079206C"/>
    <w:rsid w:val="007923BE"/>
    <w:rsid w:val="007924DE"/>
    <w:rsid w:val="007927D0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37D"/>
    <w:rsid w:val="0079461B"/>
    <w:rsid w:val="00794947"/>
    <w:rsid w:val="0079507B"/>
    <w:rsid w:val="007950D3"/>
    <w:rsid w:val="007951AA"/>
    <w:rsid w:val="00795422"/>
    <w:rsid w:val="00795643"/>
    <w:rsid w:val="007956D6"/>
    <w:rsid w:val="007958C3"/>
    <w:rsid w:val="00795D49"/>
    <w:rsid w:val="0079607B"/>
    <w:rsid w:val="007963B5"/>
    <w:rsid w:val="0079649E"/>
    <w:rsid w:val="007965EE"/>
    <w:rsid w:val="0079674D"/>
    <w:rsid w:val="0079686E"/>
    <w:rsid w:val="0079697E"/>
    <w:rsid w:val="00796E3E"/>
    <w:rsid w:val="00796EA4"/>
    <w:rsid w:val="00797297"/>
    <w:rsid w:val="00797DDA"/>
    <w:rsid w:val="00797ED3"/>
    <w:rsid w:val="00797EF2"/>
    <w:rsid w:val="007A04A6"/>
    <w:rsid w:val="007A04F2"/>
    <w:rsid w:val="007A056B"/>
    <w:rsid w:val="007A06F0"/>
    <w:rsid w:val="007A08FF"/>
    <w:rsid w:val="007A0ABE"/>
    <w:rsid w:val="007A0C64"/>
    <w:rsid w:val="007A0E35"/>
    <w:rsid w:val="007A16EB"/>
    <w:rsid w:val="007A1D68"/>
    <w:rsid w:val="007A1DA2"/>
    <w:rsid w:val="007A1E8E"/>
    <w:rsid w:val="007A22EA"/>
    <w:rsid w:val="007A2A3B"/>
    <w:rsid w:val="007A2EF3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211"/>
    <w:rsid w:val="007A562A"/>
    <w:rsid w:val="007A5822"/>
    <w:rsid w:val="007A5BD4"/>
    <w:rsid w:val="007A5BE8"/>
    <w:rsid w:val="007A5C4C"/>
    <w:rsid w:val="007A6129"/>
    <w:rsid w:val="007A641D"/>
    <w:rsid w:val="007A6458"/>
    <w:rsid w:val="007A6725"/>
    <w:rsid w:val="007A6CA0"/>
    <w:rsid w:val="007A6EFA"/>
    <w:rsid w:val="007A72F6"/>
    <w:rsid w:val="007A737C"/>
    <w:rsid w:val="007A75EF"/>
    <w:rsid w:val="007A75F7"/>
    <w:rsid w:val="007A7E2F"/>
    <w:rsid w:val="007A7F50"/>
    <w:rsid w:val="007A7FA6"/>
    <w:rsid w:val="007A7FAA"/>
    <w:rsid w:val="007B006C"/>
    <w:rsid w:val="007B0410"/>
    <w:rsid w:val="007B0479"/>
    <w:rsid w:val="007B07BD"/>
    <w:rsid w:val="007B0CB3"/>
    <w:rsid w:val="007B0E00"/>
    <w:rsid w:val="007B1014"/>
    <w:rsid w:val="007B1082"/>
    <w:rsid w:val="007B10D1"/>
    <w:rsid w:val="007B13F2"/>
    <w:rsid w:val="007B1448"/>
    <w:rsid w:val="007B16B5"/>
    <w:rsid w:val="007B170B"/>
    <w:rsid w:val="007B1A35"/>
    <w:rsid w:val="007B238C"/>
    <w:rsid w:val="007B23F6"/>
    <w:rsid w:val="007B2482"/>
    <w:rsid w:val="007B2727"/>
    <w:rsid w:val="007B2EC8"/>
    <w:rsid w:val="007B33B9"/>
    <w:rsid w:val="007B39D9"/>
    <w:rsid w:val="007B3F70"/>
    <w:rsid w:val="007B4F14"/>
    <w:rsid w:val="007B4FF4"/>
    <w:rsid w:val="007B538D"/>
    <w:rsid w:val="007B5563"/>
    <w:rsid w:val="007B5727"/>
    <w:rsid w:val="007B57CB"/>
    <w:rsid w:val="007B591F"/>
    <w:rsid w:val="007B59AE"/>
    <w:rsid w:val="007B5A68"/>
    <w:rsid w:val="007B5B9E"/>
    <w:rsid w:val="007B5DC3"/>
    <w:rsid w:val="007B640D"/>
    <w:rsid w:val="007B6443"/>
    <w:rsid w:val="007B6647"/>
    <w:rsid w:val="007B68C8"/>
    <w:rsid w:val="007B6BB7"/>
    <w:rsid w:val="007B7006"/>
    <w:rsid w:val="007B700C"/>
    <w:rsid w:val="007B72A7"/>
    <w:rsid w:val="007B7D13"/>
    <w:rsid w:val="007C02CE"/>
    <w:rsid w:val="007C0404"/>
    <w:rsid w:val="007C0543"/>
    <w:rsid w:val="007C05C7"/>
    <w:rsid w:val="007C0630"/>
    <w:rsid w:val="007C074F"/>
    <w:rsid w:val="007C09B3"/>
    <w:rsid w:val="007C0D2C"/>
    <w:rsid w:val="007C15BC"/>
    <w:rsid w:val="007C17F5"/>
    <w:rsid w:val="007C1CBB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C37"/>
    <w:rsid w:val="007C2C77"/>
    <w:rsid w:val="007C2D67"/>
    <w:rsid w:val="007C3096"/>
    <w:rsid w:val="007C3C83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F9"/>
    <w:rsid w:val="007C5808"/>
    <w:rsid w:val="007C5A80"/>
    <w:rsid w:val="007C5EA1"/>
    <w:rsid w:val="007C5F2B"/>
    <w:rsid w:val="007C6ACE"/>
    <w:rsid w:val="007C6D06"/>
    <w:rsid w:val="007C70ED"/>
    <w:rsid w:val="007C713E"/>
    <w:rsid w:val="007C71EB"/>
    <w:rsid w:val="007C7373"/>
    <w:rsid w:val="007C75F1"/>
    <w:rsid w:val="007C764E"/>
    <w:rsid w:val="007D02B8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7F"/>
    <w:rsid w:val="007D299E"/>
    <w:rsid w:val="007D339F"/>
    <w:rsid w:val="007D347C"/>
    <w:rsid w:val="007D3629"/>
    <w:rsid w:val="007D3A08"/>
    <w:rsid w:val="007D3DDA"/>
    <w:rsid w:val="007D3E07"/>
    <w:rsid w:val="007D4464"/>
    <w:rsid w:val="007D46DB"/>
    <w:rsid w:val="007D46DD"/>
    <w:rsid w:val="007D4C8C"/>
    <w:rsid w:val="007D4DF3"/>
    <w:rsid w:val="007D4F06"/>
    <w:rsid w:val="007D503D"/>
    <w:rsid w:val="007D50FA"/>
    <w:rsid w:val="007D5175"/>
    <w:rsid w:val="007D53E6"/>
    <w:rsid w:val="007D59EB"/>
    <w:rsid w:val="007D59FE"/>
    <w:rsid w:val="007D5C53"/>
    <w:rsid w:val="007D65D4"/>
    <w:rsid w:val="007D669C"/>
    <w:rsid w:val="007D6F1C"/>
    <w:rsid w:val="007D7094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F48"/>
    <w:rsid w:val="007E406A"/>
    <w:rsid w:val="007E4480"/>
    <w:rsid w:val="007E44B2"/>
    <w:rsid w:val="007E4503"/>
    <w:rsid w:val="007E4899"/>
    <w:rsid w:val="007E53E4"/>
    <w:rsid w:val="007E543B"/>
    <w:rsid w:val="007E5472"/>
    <w:rsid w:val="007E550B"/>
    <w:rsid w:val="007E6168"/>
    <w:rsid w:val="007E61D6"/>
    <w:rsid w:val="007E6469"/>
    <w:rsid w:val="007E665C"/>
    <w:rsid w:val="007E6AFE"/>
    <w:rsid w:val="007E70CE"/>
    <w:rsid w:val="007E78B9"/>
    <w:rsid w:val="007E7981"/>
    <w:rsid w:val="007E7DD2"/>
    <w:rsid w:val="007F085A"/>
    <w:rsid w:val="007F0A95"/>
    <w:rsid w:val="007F0D10"/>
    <w:rsid w:val="007F1793"/>
    <w:rsid w:val="007F1919"/>
    <w:rsid w:val="007F1C6E"/>
    <w:rsid w:val="007F2174"/>
    <w:rsid w:val="007F2350"/>
    <w:rsid w:val="007F24DC"/>
    <w:rsid w:val="007F277B"/>
    <w:rsid w:val="007F27A1"/>
    <w:rsid w:val="007F288B"/>
    <w:rsid w:val="007F2A95"/>
    <w:rsid w:val="007F2E05"/>
    <w:rsid w:val="007F2EE6"/>
    <w:rsid w:val="007F421E"/>
    <w:rsid w:val="007F4432"/>
    <w:rsid w:val="007F44E9"/>
    <w:rsid w:val="007F4A1A"/>
    <w:rsid w:val="007F50CF"/>
    <w:rsid w:val="007F5A1A"/>
    <w:rsid w:val="007F5B5C"/>
    <w:rsid w:val="007F5C82"/>
    <w:rsid w:val="007F5CDE"/>
    <w:rsid w:val="007F5EAF"/>
    <w:rsid w:val="007F63D2"/>
    <w:rsid w:val="007F699C"/>
    <w:rsid w:val="007F721D"/>
    <w:rsid w:val="007F7573"/>
    <w:rsid w:val="007F758A"/>
    <w:rsid w:val="007F75E8"/>
    <w:rsid w:val="007F7D7B"/>
    <w:rsid w:val="008000F2"/>
    <w:rsid w:val="00800125"/>
    <w:rsid w:val="00800321"/>
    <w:rsid w:val="00800505"/>
    <w:rsid w:val="00800844"/>
    <w:rsid w:val="00800A2F"/>
    <w:rsid w:val="00800C48"/>
    <w:rsid w:val="00800EAF"/>
    <w:rsid w:val="00800EE9"/>
    <w:rsid w:val="00801380"/>
    <w:rsid w:val="0080164C"/>
    <w:rsid w:val="00801724"/>
    <w:rsid w:val="00801869"/>
    <w:rsid w:val="00801CC2"/>
    <w:rsid w:val="00801E2A"/>
    <w:rsid w:val="00802009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282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615B"/>
    <w:rsid w:val="0080649C"/>
    <w:rsid w:val="00806620"/>
    <w:rsid w:val="00806745"/>
    <w:rsid w:val="00806748"/>
    <w:rsid w:val="00806956"/>
    <w:rsid w:val="00807828"/>
    <w:rsid w:val="0081038A"/>
    <w:rsid w:val="008107D4"/>
    <w:rsid w:val="00810914"/>
    <w:rsid w:val="00810C7B"/>
    <w:rsid w:val="0081147C"/>
    <w:rsid w:val="00811716"/>
    <w:rsid w:val="00811A72"/>
    <w:rsid w:val="00811B26"/>
    <w:rsid w:val="00811F3E"/>
    <w:rsid w:val="008123B6"/>
    <w:rsid w:val="008128DE"/>
    <w:rsid w:val="00812CDB"/>
    <w:rsid w:val="00813183"/>
    <w:rsid w:val="0081360F"/>
    <w:rsid w:val="00813C9F"/>
    <w:rsid w:val="00813E94"/>
    <w:rsid w:val="008146AF"/>
    <w:rsid w:val="00814B2F"/>
    <w:rsid w:val="00815C29"/>
    <w:rsid w:val="00815EEF"/>
    <w:rsid w:val="008161F8"/>
    <w:rsid w:val="0081622D"/>
    <w:rsid w:val="00816236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C0"/>
    <w:rsid w:val="008220D2"/>
    <w:rsid w:val="0082225D"/>
    <w:rsid w:val="008225CF"/>
    <w:rsid w:val="008226B9"/>
    <w:rsid w:val="00822841"/>
    <w:rsid w:val="00822865"/>
    <w:rsid w:val="008229EC"/>
    <w:rsid w:val="00822B7A"/>
    <w:rsid w:val="00823506"/>
    <w:rsid w:val="008237FA"/>
    <w:rsid w:val="008239B7"/>
    <w:rsid w:val="00823A4C"/>
    <w:rsid w:val="008249B9"/>
    <w:rsid w:val="00824A6C"/>
    <w:rsid w:val="0082532B"/>
    <w:rsid w:val="008255D4"/>
    <w:rsid w:val="008255DA"/>
    <w:rsid w:val="008256E7"/>
    <w:rsid w:val="00825C15"/>
    <w:rsid w:val="00825C5C"/>
    <w:rsid w:val="00825C66"/>
    <w:rsid w:val="00825F2E"/>
    <w:rsid w:val="00825F3D"/>
    <w:rsid w:val="008261C5"/>
    <w:rsid w:val="0082641C"/>
    <w:rsid w:val="00826699"/>
    <w:rsid w:val="00826918"/>
    <w:rsid w:val="00826E2C"/>
    <w:rsid w:val="00826E49"/>
    <w:rsid w:val="00826E4B"/>
    <w:rsid w:val="0082797D"/>
    <w:rsid w:val="00827B54"/>
    <w:rsid w:val="00827C90"/>
    <w:rsid w:val="00830390"/>
    <w:rsid w:val="008306F8"/>
    <w:rsid w:val="0083071E"/>
    <w:rsid w:val="008308C6"/>
    <w:rsid w:val="008309D8"/>
    <w:rsid w:val="00830D02"/>
    <w:rsid w:val="008310AC"/>
    <w:rsid w:val="00831397"/>
    <w:rsid w:val="00831E05"/>
    <w:rsid w:val="00832271"/>
    <w:rsid w:val="008328D7"/>
    <w:rsid w:val="00832916"/>
    <w:rsid w:val="00832AA0"/>
    <w:rsid w:val="00832EE1"/>
    <w:rsid w:val="00833360"/>
    <w:rsid w:val="00833397"/>
    <w:rsid w:val="008338A4"/>
    <w:rsid w:val="00833A26"/>
    <w:rsid w:val="00833C5A"/>
    <w:rsid w:val="00833CA2"/>
    <w:rsid w:val="0083424D"/>
    <w:rsid w:val="00834704"/>
    <w:rsid w:val="00834B73"/>
    <w:rsid w:val="00834CEE"/>
    <w:rsid w:val="00834CF1"/>
    <w:rsid w:val="0083558A"/>
    <w:rsid w:val="008355C4"/>
    <w:rsid w:val="00835648"/>
    <w:rsid w:val="0083569C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8C"/>
    <w:rsid w:val="008376FB"/>
    <w:rsid w:val="008379A0"/>
    <w:rsid w:val="008402F7"/>
    <w:rsid w:val="008407ED"/>
    <w:rsid w:val="00840823"/>
    <w:rsid w:val="0084083E"/>
    <w:rsid w:val="008409D1"/>
    <w:rsid w:val="00840A01"/>
    <w:rsid w:val="00840D8A"/>
    <w:rsid w:val="00841909"/>
    <w:rsid w:val="008419B2"/>
    <w:rsid w:val="00841EB8"/>
    <w:rsid w:val="008421B5"/>
    <w:rsid w:val="00842804"/>
    <w:rsid w:val="008428D5"/>
    <w:rsid w:val="00842A56"/>
    <w:rsid w:val="00842E99"/>
    <w:rsid w:val="00843041"/>
    <w:rsid w:val="008432A9"/>
    <w:rsid w:val="00843566"/>
    <w:rsid w:val="008435BB"/>
    <w:rsid w:val="00843DFA"/>
    <w:rsid w:val="00843E7F"/>
    <w:rsid w:val="00844223"/>
    <w:rsid w:val="008445F2"/>
    <w:rsid w:val="008445F8"/>
    <w:rsid w:val="00844690"/>
    <w:rsid w:val="00844ABE"/>
    <w:rsid w:val="00844B7C"/>
    <w:rsid w:val="0084557D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FDB"/>
    <w:rsid w:val="0085445A"/>
    <w:rsid w:val="0085456B"/>
    <w:rsid w:val="008546E6"/>
    <w:rsid w:val="00854E01"/>
    <w:rsid w:val="008551EE"/>
    <w:rsid w:val="008552D9"/>
    <w:rsid w:val="00855591"/>
    <w:rsid w:val="00856679"/>
    <w:rsid w:val="008566B4"/>
    <w:rsid w:val="00856CEB"/>
    <w:rsid w:val="00856FB1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10BA"/>
    <w:rsid w:val="008611A8"/>
    <w:rsid w:val="00861279"/>
    <w:rsid w:val="00861330"/>
    <w:rsid w:val="008618B2"/>
    <w:rsid w:val="00862013"/>
    <w:rsid w:val="008620A6"/>
    <w:rsid w:val="0086279E"/>
    <w:rsid w:val="00862C2A"/>
    <w:rsid w:val="00863178"/>
    <w:rsid w:val="00863182"/>
    <w:rsid w:val="00863195"/>
    <w:rsid w:val="008634CF"/>
    <w:rsid w:val="008637D5"/>
    <w:rsid w:val="00863902"/>
    <w:rsid w:val="00863D73"/>
    <w:rsid w:val="00864AD8"/>
    <w:rsid w:val="00864B1C"/>
    <w:rsid w:val="008655C2"/>
    <w:rsid w:val="00865B98"/>
    <w:rsid w:val="00865EBD"/>
    <w:rsid w:val="00865F56"/>
    <w:rsid w:val="00866217"/>
    <w:rsid w:val="00866834"/>
    <w:rsid w:val="0086691A"/>
    <w:rsid w:val="00866A2C"/>
    <w:rsid w:val="00866D21"/>
    <w:rsid w:val="00866E11"/>
    <w:rsid w:val="008670B8"/>
    <w:rsid w:val="00867299"/>
    <w:rsid w:val="00867D63"/>
    <w:rsid w:val="00870239"/>
    <w:rsid w:val="0087096C"/>
    <w:rsid w:val="00870DB3"/>
    <w:rsid w:val="0087136F"/>
    <w:rsid w:val="00871890"/>
    <w:rsid w:val="00871C28"/>
    <w:rsid w:val="00871E57"/>
    <w:rsid w:val="00872025"/>
    <w:rsid w:val="00872C94"/>
    <w:rsid w:val="008738B1"/>
    <w:rsid w:val="008738D7"/>
    <w:rsid w:val="00873975"/>
    <w:rsid w:val="00873DDA"/>
    <w:rsid w:val="00874B60"/>
    <w:rsid w:val="008753DC"/>
    <w:rsid w:val="00875675"/>
    <w:rsid w:val="00875C20"/>
    <w:rsid w:val="00875F38"/>
    <w:rsid w:val="00876281"/>
    <w:rsid w:val="008763F7"/>
    <w:rsid w:val="008765C0"/>
    <w:rsid w:val="008766C0"/>
    <w:rsid w:val="00876DCE"/>
    <w:rsid w:val="00876F89"/>
    <w:rsid w:val="0087725D"/>
    <w:rsid w:val="00877262"/>
    <w:rsid w:val="00877277"/>
    <w:rsid w:val="00877292"/>
    <w:rsid w:val="008772E5"/>
    <w:rsid w:val="008773AC"/>
    <w:rsid w:val="008773CD"/>
    <w:rsid w:val="0087779F"/>
    <w:rsid w:val="00877860"/>
    <w:rsid w:val="00877DC5"/>
    <w:rsid w:val="00880563"/>
    <w:rsid w:val="0088076C"/>
    <w:rsid w:val="008808ED"/>
    <w:rsid w:val="00880EAC"/>
    <w:rsid w:val="00881689"/>
    <w:rsid w:val="00881875"/>
    <w:rsid w:val="00881C98"/>
    <w:rsid w:val="008820C9"/>
    <w:rsid w:val="00882204"/>
    <w:rsid w:val="00882339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260"/>
    <w:rsid w:val="0089130C"/>
    <w:rsid w:val="008915F4"/>
    <w:rsid w:val="008918EE"/>
    <w:rsid w:val="00891937"/>
    <w:rsid w:val="00891AC9"/>
    <w:rsid w:val="00891E1D"/>
    <w:rsid w:val="00891E28"/>
    <w:rsid w:val="00891E9F"/>
    <w:rsid w:val="00892513"/>
    <w:rsid w:val="008930A3"/>
    <w:rsid w:val="008930B8"/>
    <w:rsid w:val="008930F2"/>
    <w:rsid w:val="008933C1"/>
    <w:rsid w:val="008934C6"/>
    <w:rsid w:val="008937AE"/>
    <w:rsid w:val="00893F0D"/>
    <w:rsid w:val="008946DA"/>
    <w:rsid w:val="008947EB"/>
    <w:rsid w:val="00894BF1"/>
    <w:rsid w:val="008950D5"/>
    <w:rsid w:val="008952D8"/>
    <w:rsid w:val="00895511"/>
    <w:rsid w:val="008957A9"/>
    <w:rsid w:val="008959A8"/>
    <w:rsid w:val="00895A56"/>
    <w:rsid w:val="00895D50"/>
    <w:rsid w:val="00895F95"/>
    <w:rsid w:val="008965B7"/>
    <w:rsid w:val="00896B9D"/>
    <w:rsid w:val="00896DD3"/>
    <w:rsid w:val="008973F1"/>
    <w:rsid w:val="0089748B"/>
    <w:rsid w:val="0089766E"/>
    <w:rsid w:val="00897C2C"/>
    <w:rsid w:val="00897F53"/>
    <w:rsid w:val="008A0268"/>
    <w:rsid w:val="008A0372"/>
    <w:rsid w:val="008A0645"/>
    <w:rsid w:val="008A0C20"/>
    <w:rsid w:val="008A0DE6"/>
    <w:rsid w:val="008A0DFC"/>
    <w:rsid w:val="008A1278"/>
    <w:rsid w:val="008A1E7F"/>
    <w:rsid w:val="008A24F9"/>
    <w:rsid w:val="008A2F4C"/>
    <w:rsid w:val="008A33C4"/>
    <w:rsid w:val="008A3C6B"/>
    <w:rsid w:val="008A3D0B"/>
    <w:rsid w:val="008A44AB"/>
    <w:rsid w:val="008A4647"/>
    <w:rsid w:val="008A4A56"/>
    <w:rsid w:val="008A4FB3"/>
    <w:rsid w:val="008A5695"/>
    <w:rsid w:val="008A5A8F"/>
    <w:rsid w:val="008A5AAD"/>
    <w:rsid w:val="008A60BC"/>
    <w:rsid w:val="008A619A"/>
    <w:rsid w:val="008A6425"/>
    <w:rsid w:val="008A6711"/>
    <w:rsid w:val="008A69D4"/>
    <w:rsid w:val="008A6BF0"/>
    <w:rsid w:val="008A6CD3"/>
    <w:rsid w:val="008A6E26"/>
    <w:rsid w:val="008A7004"/>
    <w:rsid w:val="008A77DE"/>
    <w:rsid w:val="008A78B1"/>
    <w:rsid w:val="008A7A51"/>
    <w:rsid w:val="008A7BCA"/>
    <w:rsid w:val="008B02E8"/>
    <w:rsid w:val="008B0576"/>
    <w:rsid w:val="008B0A48"/>
    <w:rsid w:val="008B0A8E"/>
    <w:rsid w:val="008B0FB8"/>
    <w:rsid w:val="008B11D4"/>
    <w:rsid w:val="008B1682"/>
    <w:rsid w:val="008B16A5"/>
    <w:rsid w:val="008B1909"/>
    <w:rsid w:val="008B1A8C"/>
    <w:rsid w:val="008B1E08"/>
    <w:rsid w:val="008B1F19"/>
    <w:rsid w:val="008B2044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884"/>
    <w:rsid w:val="008B48D2"/>
    <w:rsid w:val="008B5000"/>
    <w:rsid w:val="008B526F"/>
    <w:rsid w:val="008B52FA"/>
    <w:rsid w:val="008B5343"/>
    <w:rsid w:val="008B552E"/>
    <w:rsid w:val="008B56E3"/>
    <w:rsid w:val="008B59B5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B5F"/>
    <w:rsid w:val="008C05DB"/>
    <w:rsid w:val="008C099B"/>
    <w:rsid w:val="008C0B06"/>
    <w:rsid w:val="008C0EDC"/>
    <w:rsid w:val="008C1BD6"/>
    <w:rsid w:val="008C1D38"/>
    <w:rsid w:val="008C1E81"/>
    <w:rsid w:val="008C1E9D"/>
    <w:rsid w:val="008C251A"/>
    <w:rsid w:val="008C25CF"/>
    <w:rsid w:val="008C2ECE"/>
    <w:rsid w:val="008C32C6"/>
    <w:rsid w:val="008C345B"/>
    <w:rsid w:val="008C34C8"/>
    <w:rsid w:val="008C38BB"/>
    <w:rsid w:val="008C3DC0"/>
    <w:rsid w:val="008C41AD"/>
    <w:rsid w:val="008C4204"/>
    <w:rsid w:val="008C461D"/>
    <w:rsid w:val="008C4A29"/>
    <w:rsid w:val="008C4FF4"/>
    <w:rsid w:val="008C505B"/>
    <w:rsid w:val="008C542D"/>
    <w:rsid w:val="008C5762"/>
    <w:rsid w:val="008C5EEE"/>
    <w:rsid w:val="008C6023"/>
    <w:rsid w:val="008C64BD"/>
    <w:rsid w:val="008C687F"/>
    <w:rsid w:val="008C6B60"/>
    <w:rsid w:val="008C6BC0"/>
    <w:rsid w:val="008C6FCE"/>
    <w:rsid w:val="008C75BA"/>
    <w:rsid w:val="008C764D"/>
    <w:rsid w:val="008C76A0"/>
    <w:rsid w:val="008C78C6"/>
    <w:rsid w:val="008C78EB"/>
    <w:rsid w:val="008C7C3E"/>
    <w:rsid w:val="008C7F63"/>
    <w:rsid w:val="008D0505"/>
    <w:rsid w:val="008D059C"/>
    <w:rsid w:val="008D05A5"/>
    <w:rsid w:val="008D083F"/>
    <w:rsid w:val="008D096C"/>
    <w:rsid w:val="008D0A4D"/>
    <w:rsid w:val="008D0AC7"/>
    <w:rsid w:val="008D11DF"/>
    <w:rsid w:val="008D1384"/>
    <w:rsid w:val="008D14B9"/>
    <w:rsid w:val="008D1501"/>
    <w:rsid w:val="008D195C"/>
    <w:rsid w:val="008D1AAA"/>
    <w:rsid w:val="008D23CE"/>
    <w:rsid w:val="008D2B13"/>
    <w:rsid w:val="008D2C20"/>
    <w:rsid w:val="008D306F"/>
    <w:rsid w:val="008D3079"/>
    <w:rsid w:val="008D32AA"/>
    <w:rsid w:val="008D3570"/>
    <w:rsid w:val="008D3F26"/>
    <w:rsid w:val="008D4B89"/>
    <w:rsid w:val="008D4C69"/>
    <w:rsid w:val="008D50C9"/>
    <w:rsid w:val="008D526A"/>
    <w:rsid w:val="008D5272"/>
    <w:rsid w:val="008D5292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7479"/>
    <w:rsid w:val="008D7B95"/>
    <w:rsid w:val="008D7C32"/>
    <w:rsid w:val="008E0218"/>
    <w:rsid w:val="008E0260"/>
    <w:rsid w:val="008E06D1"/>
    <w:rsid w:val="008E0855"/>
    <w:rsid w:val="008E0ACF"/>
    <w:rsid w:val="008E0BD4"/>
    <w:rsid w:val="008E0CBC"/>
    <w:rsid w:val="008E0F7A"/>
    <w:rsid w:val="008E1031"/>
    <w:rsid w:val="008E13E0"/>
    <w:rsid w:val="008E1899"/>
    <w:rsid w:val="008E1A56"/>
    <w:rsid w:val="008E1A6E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C86"/>
    <w:rsid w:val="008E3DD2"/>
    <w:rsid w:val="008E426C"/>
    <w:rsid w:val="008E4414"/>
    <w:rsid w:val="008E4680"/>
    <w:rsid w:val="008E46BC"/>
    <w:rsid w:val="008E4CEB"/>
    <w:rsid w:val="008E4E33"/>
    <w:rsid w:val="008E53BD"/>
    <w:rsid w:val="008E5A57"/>
    <w:rsid w:val="008E601E"/>
    <w:rsid w:val="008E620F"/>
    <w:rsid w:val="008E64C7"/>
    <w:rsid w:val="008E652B"/>
    <w:rsid w:val="008E669D"/>
    <w:rsid w:val="008E6B0B"/>
    <w:rsid w:val="008E6B9C"/>
    <w:rsid w:val="008E6BD7"/>
    <w:rsid w:val="008E6D54"/>
    <w:rsid w:val="008E6DBB"/>
    <w:rsid w:val="008E70F1"/>
    <w:rsid w:val="008E7432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6176"/>
    <w:rsid w:val="008F61E1"/>
    <w:rsid w:val="008F645B"/>
    <w:rsid w:val="008F702C"/>
    <w:rsid w:val="008F7094"/>
    <w:rsid w:val="008F70DE"/>
    <w:rsid w:val="00900020"/>
    <w:rsid w:val="009001EC"/>
    <w:rsid w:val="009005D6"/>
    <w:rsid w:val="0090097B"/>
    <w:rsid w:val="00900B56"/>
    <w:rsid w:val="00900C60"/>
    <w:rsid w:val="00901063"/>
    <w:rsid w:val="00901235"/>
    <w:rsid w:val="0090170F"/>
    <w:rsid w:val="00901752"/>
    <w:rsid w:val="0090182F"/>
    <w:rsid w:val="009018E9"/>
    <w:rsid w:val="009019EE"/>
    <w:rsid w:val="00901E70"/>
    <w:rsid w:val="0090220E"/>
    <w:rsid w:val="009029BB"/>
    <w:rsid w:val="00902C0B"/>
    <w:rsid w:val="00902C4C"/>
    <w:rsid w:val="00903AA7"/>
    <w:rsid w:val="009041A5"/>
    <w:rsid w:val="00904391"/>
    <w:rsid w:val="009045E7"/>
    <w:rsid w:val="00904724"/>
    <w:rsid w:val="00904918"/>
    <w:rsid w:val="00904CAE"/>
    <w:rsid w:val="00904EF5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7049"/>
    <w:rsid w:val="0090719F"/>
    <w:rsid w:val="00907627"/>
    <w:rsid w:val="0090772C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31B7"/>
    <w:rsid w:val="009131E2"/>
    <w:rsid w:val="009132C0"/>
    <w:rsid w:val="009132D9"/>
    <w:rsid w:val="00913593"/>
    <w:rsid w:val="009139A2"/>
    <w:rsid w:val="00913CBA"/>
    <w:rsid w:val="00913FC2"/>
    <w:rsid w:val="0091465F"/>
    <w:rsid w:val="009146D5"/>
    <w:rsid w:val="0091489C"/>
    <w:rsid w:val="00915360"/>
    <w:rsid w:val="009154B5"/>
    <w:rsid w:val="00915691"/>
    <w:rsid w:val="009157F5"/>
    <w:rsid w:val="00916005"/>
    <w:rsid w:val="00916358"/>
    <w:rsid w:val="0091663E"/>
    <w:rsid w:val="009169EE"/>
    <w:rsid w:val="00916A2A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758"/>
    <w:rsid w:val="00920952"/>
    <w:rsid w:val="009209F9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A65"/>
    <w:rsid w:val="00923AF5"/>
    <w:rsid w:val="00923B0B"/>
    <w:rsid w:val="00923DC7"/>
    <w:rsid w:val="00923EDC"/>
    <w:rsid w:val="009243D1"/>
    <w:rsid w:val="00924907"/>
    <w:rsid w:val="00924C36"/>
    <w:rsid w:val="0092514C"/>
    <w:rsid w:val="00925592"/>
    <w:rsid w:val="0092580B"/>
    <w:rsid w:val="0092594A"/>
    <w:rsid w:val="00925D77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9D"/>
    <w:rsid w:val="00931FA1"/>
    <w:rsid w:val="0093208B"/>
    <w:rsid w:val="0093229F"/>
    <w:rsid w:val="00932624"/>
    <w:rsid w:val="00932774"/>
    <w:rsid w:val="00932B26"/>
    <w:rsid w:val="00932B38"/>
    <w:rsid w:val="00932CF7"/>
    <w:rsid w:val="009332DD"/>
    <w:rsid w:val="009335AA"/>
    <w:rsid w:val="00933FAC"/>
    <w:rsid w:val="009343CB"/>
    <w:rsid w:val="00934545"/>
    <w:rsid w:val="009348BD"/>
    <w:rsid w:val="009351E5"/>
    <w:rsid w:val="0093528C"/>
    <w:rsid w:val="00935347"/>
    <w:rsid w:val="009357E7"/>
    <w:rsid w:val="00935919"/>
    <w:rsid w:val="00935C8E"/>
    <w:rsid w:val="00936641"/>
    <w:rsid w:val="009371D9"/>
    <w:rsid w:val="00937387"/>
    <w:rsid w:val="00937745"/>
    <w:rsid w:val="0093776F"/>
    <w:rsid w:val="009379E2"/>
    <w:rsid w:val="009407C0"/>
    <w:rsid w:val="009408C9"/>
    <w:rsid w:val="00940B14"/>
    <w:rsid w:val="00940CD3"/>
    <w:rsid w:val="009415D3"/>
    <w:rsid w:val="00941A0E"/>
    <w:rsid w:val="00941D5C"/>
    <w:rsid w:val="00941EFA"/>
    <w:rsid w:val="00941FD0"/>
    <w:rsid w:val="00941FE8"/>
    <w:rsid w:val="0094242D"/>
    <w:rsid w:val="00942584"/>
    <w:rsid w:val="0094364A"/>
    <w:rsid w:val="00943812"/>
    <w:rsid w:val="009439CF"/>
    <w:rsid w:val="009439E2"/>
    <w:rsid w:val="00943B08"/>
    <w:rsid w:val="00943B86"/>
    <w:rsid w:val="00943C78"/>
    <w:rsid w:val="0094418C"/>
    <w:rsid w:val="00944B65"/>
    <w:rsid w:val="00945127"/>
    <w:rsid w:val="0094541E"/>
    <w:rsid w:val="00945474"/>
    <w:rsid w:val="00945483"/>
    <w:rsid w:val="00945863"/>
    <w:rsid w:val="009458AC"/>
    <w:rsid w:val="00945D49"/>
    <w:rsid w:val="00945D6C"/>
    <w:rsid w:val="00945D87"/>
    <w:rsid w:val="009462E7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DB1"/>
    <w:rsid w:val="00947FF5"/>
    <w:rsid w:val="0095022C"/>
    <w:rsid w:val="009504E3"/>
    <w:rsid w:val="00950B14"/>
    <w:rsid w:val="00951654"/>
    <w:rsid w:val="00951668"/>
    <w:rsid w:val="0095168D"/>
    <w:rsid w:val="0095185A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B80"/>
    <w:rsid w:val="00957EBF"/>
    <w:rsid w:val="00957F9A"/>
    <w:rsid w:val="00957FD0"/>
    <w:rsid w:val="00960671"/>
    <w:rsid w:val="009606D6"/>
    <w:rsid w:val="009609F8"/>
    <w:rsid w:val="00960C0A"/>
    <w:rsid w:val="00960CB0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A20"/>
    <w:rsid w:val="00965B90"/>
    <w:rsid w:val="00965ED7"/>
    <w:rsid w:val="009662D0"/>
    <w:rsid w:val="009663E1"/>
    <w:rsid w:val="00966E40"/>
    <w:rsid w:val="009676A1"/>
    <w:rsid w:val="00967881"/>
    <w:rsid w:val="00967AEF"/>
    <w:rsid w:val="00967B97"/>
    <w:rsid w:val="0097014E"/>
    <w:rsid w:val="00970542"/>
    <w:rsid w:val="0097098A"/>
    <w:rsid w:val="009709F8"/>
    <w:rsid w:val="00970C66"/>
    <w:rsid w:val="00970FF0"/>
    <w:rsid w:val="00971230"/>
    <w:rsid w:val="009715D8"/>
    <w:rsid w:val="00971A31"/>
    <w:rsid w:val="00971B60"/>
    <w:rsid w:val="00971D77"/>
    <w:rsid w:val="0097253F"/>
    <w:rsid w:val="00972D2C"/>
    <w:rsid w:val="00972DE7"/>
    <w:rsid w:val="00972F9D"/>
    <w:rsid w:val="00973148"/>
    <w:rsid w:val="00973216"/>
    <w:rsid w:val="00973E3B"/>
    <w:rsid w:val="00974504"/>
    <w:rsid w:val="00974B69"/>
    <w:rsid w:val="00974FAC"/>
    <w:rsid w:val="0097521F"/>
    <w:rsid w:val="0097563B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804D6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F7"/>
    <w:rsid w:val="0098511B"/>
    <w:rsid w:val="00985B61"/>
    <w:rsid w:val="00985BEA"/>
    <w:rsid w:val="00985C2F"/>
    <w:rsid w:val="00985CE2"/>
    <w:rsid w:val="00985EE5"/>
    <w:rsid w:val="00986185"/>
    <w:rsid w:val="0098648D"/>
    <w:rsid w:val="009865F7"/>
    <w:rsid w:val="00986A62"/>
    <w:rsid w:val="00986EAE"/>
    <w:rsid w:val="00986F8A"/>
    <w:rsid w:val="00986FB5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B95"/>
    <w:rsid w:val="00990E4E"/>
    <w:rsid w:val="00990E55"/>
    <w:rsid w:val="00990FA9"/>
    <w:rsid w:val="009912B4"/>
    <w:rsid w:val="009912E6"/>
    <w:rsid w:val="0099142E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E9"/>
    <w:rsid w:val="00992BC2"/>
    <w:rsid w:val="00992CC0"/>
    <w:rsid w:val="00992D32"/>
    <w:rsid w:val="00992F4A"/>
    <w:rsid w:val="009939A4"/>
    <w:rsid w:val="009939D9"/>
    <w:rsid w:val="00993A83"/>
    <w:rsid w:val="00993C49"/>
    <w:rsid w:val="0099406D"/>
    <w:rsid w:val="00994204"/>
    <w:rsid w:val="00994219"/>
    <w:rsid w:val="00994EAA"/>
    <w:rsid w:val="0099511E"/>
    <w:rsid w:val="009952E7"/>
    <w:rsid w:val="00995A7B"/>
    <w:rsid w:val="00995BEE"/>
    <w:rsid w:val="00996262"/>
    <w:rsid w:val="0099653A"/>
    <w:rsid w:val="00996906"/>
    <w:rsid w:val="00996CCB"/>
    <w:rsid w:val="00996D9B"/>
    <w:rsid w:val="00996FA8"/>
    <w:rsid w:val="00997440"/>
    <w:rsid w:val="009977BF"/>
    <w:rsid w:val="009977C1"/>
    <w:rsid w:val="00997FA8"/>
    <w:rsid w:val="009A0025"/>
    <w:rsid w:val="009A059C"/>
    <w:rsid w:val="009A07D9"/>
    <w:rsid w:val="009A0CC4"/>
    <w:rsid w:val="009A0F5C"/>
    <w:rsid w:val="009A176D"/>
    <w:rsid w:val="009A1E2D"/>
    <w:rsid w:val="009A1EC0"/>
    <w:rsid w:val="009A1FE6"/>
    <w:rsid w:val="009A25D6"/>
    <w:rsid w:val="009A2B73"/>
    <w:rsid w:val="009A2FA7"/>
    <w:rsid w:val="009A30EC"/>
    <w:rsid w:val="009A3560"/>
    <w:rsid w:val="009A3701"/>
    <w:rsid w:val="009A3B7D"/>
    <w:rsid w:val="009A3D81"/>
    <w:rsid w:val="009A3E29"/>
    <w:rsid w:val="009A41FE"/>
    <w:rsid w:val="009A4B8E"/>
    <w:rsid w:val="009A5061"/>
    <w:rsid w:val="009A559A"/>
    <w:rsid w:val="009A55BC"/>
    <w:rsid w:val="009A5925"/>
    <w:rsid w:val="009A5A2A"/>
    <w:rsid w:val="009A5ADF"/>
    <w:rsid w:val="009A64D3"/>
    <w:rsid w:val="009A6E01"/>
    <w:rsid w:val="009A739D"/>
    <w:rsid w:val="009A74B3"/>
    <w:rsid w:val="009A77BF"/>
    <w:rsid w:val="009A7E0D"/>
    <w:rsid w:val="009A7F96"/>
    <w:rsid w:val="009B0353"/>
    <w:rsid w:val="009B03E1"/>
    <w:rsid w:val="009B040E"/>
    <w:rsid w:val="009B0466"/>
    <w:rsid w:val="009B04E8"/>
    <w:rsid w:val="009B0567"/>
    <w:rsid w:val="009B081C"/>
    <w:rsid w:val="009B0C95"/>
    <w:rsid w:val="009B143B"/>
    <w:rsid w:val="009B15F6"/>
    <w:rsid w:val="009B2156"/>
    <w:rsid w:val="009B21C5"/>
    <w:rsid w:val="009B23DC"/>
    <w:rsid w:val="009B26EE"/>
    <w:rsid w:val="009B2A33"/>
    <w:rsid w:val="009B2A75"/>
    <w:rsid w:val="009B2C29"/>
    <w:rsid w:val="009B2DC7"/>
    <w:rsid w:val="009B2E53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C2B"/>
    <w:rsid w:val="009B5C4B"/>
    <w:rsid w:val="009B5DAB"/>
    <w:rsid w:val="009B5E04"/>
    <w:rsid w:val="009B5EDA"/>
    <w:rsid w:val="009B5F25"/>
    <w:rsid w:val="009B62F2"/>
    <w:rsid w:val="009B65AD"/>
    <w:rsid w:val="009B6EDB"/>
    <w:rsid w:val="009B701E"/>
    <w:rsid w:val="009B711A"/>
    <w:rsid w:val="009B76F7"/>
    <w:rsid w:val="009B7A42"/>
    <w:rsid w:val="009B7BC1"/>
    <w:rsid w:val="009C009D"/>
    <w:rsid w:val="009C0515"/>
    <w:rsid w:val="009C07A1"/>
    <w:rsid w:val="009C0903"/>
    <w:rsid w:val="009C0E58"/>
    <w:rsid w:val="009C138B"/>
    <w:rsid w:val="009C141A"/>
    <w:rsid w:val="009C1849"/>
    <w:rsid w:val="009C1EA9"/>
    <w:rsid w:val="009C2019"/>
    <w:rsid w:val="009C2208"/>
    <w:rsid w:val="009C2372"/>
    <w:rsid w:val="009C2A40"/>
    <w:rsid w:val="009C2E64"/>
    <w:rsid w:val="009C2E88"/>
    <w:rsid w:val="009C2FDE"/>
    <w:rsid w:val="009C3B63"/>
    <w:rsid w:val="009C3BDA"/>
    <w:rsid w:val="009C41B4"/>
    <w:rsid w:val="009C4A92"/>
    <w:rsid w:val="009C4AA8"/>
    <w:rsid w:val="009C4C6C"/>
    <w:rsid w:val="009C4D19"/>
    <w:rsid w:val="009C5605"/>
    <w:rsid w:val="009C56D7"/>
    <w:rsid w:val="009C58EB"/>
    <w:rsid w:val="009C5E7B"/>
    <w:rsid w:val="009C6516"/>
    <w:rsid w:val="009C66EF"/>
    <w:rsid w:val="009C6924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D055E"/>
    <w:rsid w:val="009D05A3"/>
    <w:rsid w:val="009D05DA"/>
    <w:rsid w:val="009D0889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E0793"/>
    <w:rsid w:val="009E0A19"/>
    <w:rsid w:val="009E0A58"/>
    <w:rsid w:val="009E0BFA"/>
    <w:rsid w:val="009E15FD"/>
    <w:rsid w:val="009E179A"/>
    <w:rsid w:val="009E1A8C"/>
    <w:rsid w:val="009E25FF"/>
    <w:rsid w:val="009E284A"/>
    <w:rsid w:val="009E294A"/>
    <w:rsid w:val="009E2AF6"/>
    <w:rsid w:val="009E2D1B"/>
    <w:rsid w:val="009E3103"/>
    <w:rsid w:val="009E342E"/>
    <w:rsid w:val="009E375C"/>
    <w:rsid w:val="009E3794"/>
    <w:rsid w:val="009E3DBE"/>
    <w:rsid w:val="009E45C9"/>
    <w:rsid w:val="009E45CA"/>
    <w:rsid w:val="009E462A"/>
    <w:rsid w:val="009E47ED"/>
    <w:rsid w:val="009E49FF"/>
    <w:rsid w:val="009E4A31"/>
    <w:rsid w:val="009E4B28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821"/>
    <w:rsid w:val="009E7E5F"/>
    <w:rsid w:val="009F01BF"/>
    <w:rsid w:val="009F0237"/>
    <w:rsid w:val="009F0875"/>
    <w:rsid w:val="009F0DB0"/>
    <w:rsid w:val="009F0F82"/>
    <w:rsid w:val="009F1B28"/>
    <w:rsid w:val="009F1C38"/>
    <w:rsid w:val="009F1CA5"/>
    <w:rsid w:val="009F1CD3"/>
    <w:rsid w:val="009F20DB"/>
    <w:rsid w:val="009F2671"/>
    <w:rsid w:val="009F2760"/>
    <w:rsid w:val="009F2C4C"/>
    <w:rsid w:val="009F2CB8"/>
    <w:rsid w:val="009F3439"/>
    <w:rsid w:val="009F3538"/>
    <w:rsid w:val="009F3D00"/>
    <w:rsid w:val="009F406E"/>
    <w:rsid w:val="009F47F2"/>
    <w:rsid w:val="009F4B7C"/>
    <w:rsid w:val="009F4DA9"/>
    <w:rsid w:val="009F52D5"/>
    <w:rsid w:val="009F5C81"/>
    <w:rsid w:val="009F5CC7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A4"/>
    <w:rsid w:val="00A006E5"/>
    <w:rsid w:val="00A00CD8"/>
    <w:rsid w:val="00A00DF1"/>
    <w:rsid w:val="00A010BA"/>
    <w:rsid w:val="00A01104"/>
    <w:rsid w:val="00A01194"/>
    <w:rsid w:val="00A01243"/>
    <w:rsid w:val="00A01413"/>
    <w:rsid w:val="00A0207D"/>
    <w:rsid w:val="00A025CE"/>
    <w:rsid w:val="00A02857"/>
    <w:rsid w:val="00A02A13"/>
    <w:rsid w:val="00A02AD1"/>
    <w:rsid w:val="00A02B33"/>
    <w:rsid w:val="00A02C7E"/>
    <w:rsid w:val="00A02DD3"/>
    <w:rsid w:val="00A0312C"/>
    <w:rsid w:val="00A0327D"/>
    <w:rsid w:val="00A04195"/>
    <w:rsid w:val="00A041B7"/>
    <w:rsid w:val="00A042C1"/>
    <w:rsid w:val="00A04415"/>
    <w:rsid w:val="00A044E2"/>
    <w:rsid w:val="00A04A30"/>
    <w:rsid w:val="00A04D0D"/>
    <w:rsid w:val="00A05054"/>
    <w:rsid w:val="00A050CE"/>
    <w:rsid w:val="00A0551F"/>
    <w:rsid w:val="00A05647"/>
    <w:rsid w:val="00A05C9C"/>
    <w:rsid w:val="00A05FB6"/>
    <w:rsid w:val="00A06418"/>
    <w:rsid w:val="00A06734"/>
    <w:rsid w:val="00A07037"/>
    <w:rsid w:val="00A07F6D"/>
    <w:rsid w:val="00A1048D"/>
    <w:rsid w:val="00A105B1"/>
    <w:rsid w:val="00A105F0"/>
    <w:rsid w:val="00A10936"/>
    <w:rsid w:val="00A10BB1"/>
    <w:rsid w:val="00A1107D"/>
    <w:rsid w:val="00A115BD"/>
    <w:rsid w:val="00A11666"/>
    <w:rsid w:val="00A1168E"/>
    <w:rsid w:val="00A11729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EA8"/>
    <w:rsid w:val="00A13115"/>
    <w:rsid w:val="00A1325F"/>
    <w:rsid w:val="00A133F4"/>
    <w:rsid w:val="00A137D2"/>
    <w:rsid w:val="00A14655"/>
    <w:rsid w:val="00A14750"/>
    <w:rsid w:val="00A147D5"/>
    <w:rsid w:val="00A14950"/>
    <w:rsid w:val="00A14E61"/>
    <w:rsid w:val="00A1526C"/>
    <w:rsid w:val="00A15854"/>
    <w:rsid w:val="00A15E59"/>
    <w:rsid w:val="00A15EA0"/>
    <w:rsid w:val="00A16797"/>
    <w:rsid w:val="00A168D0"/>
    <w:rsid w:val="00A16B0C"/>
    <w:rsid w:val="00A17145"/>
    <w:rsid w:val="00A176AD"/>
    <w:rsid w:val="00A17E06"/>
    <w:rsid w:val="00A200F0"/>
    <w:rsid w:val="00A20100"/>
    <w:rsid w:val="00A206FF"/>
    <w:rsid w:val="00A209A2"/>
    <w:rsid w:val="00A21233"/>
    <w:rsid w:val="00A21458"/>
    <w:rsid w:val="00A21577"/>
    <w:rsid w:val="00A21A43"/>
    <w:rsid w:val="00A21C8B"/>
    <w:rsid w:val="00A21DCA"/>
    <w:rsid w:val="00A21EC1"/>
    <w:rsid w:val="00A223E0"/>
    <w:rsid w:val="00A2295D"/>
    <w:rsid w:val="00A22CF8"/>
    <w:rsid w:val="00A22FBE"/>
    <w:rsid w:val="00A239A4"/>
    <w:rsid w:val="00A239B3"/>
    <w:rsid w:val="00A239B8"/>
    <w:rsid w:val="00A24A33"/>
    <w:rsid w:val="00A25140"/>
    <w:rsid w:val="00A252D5"/>
    <w:rsid w:val="00A2594A"/>
    <w:rsid w:val="00A25D02"/>
    <w:rsid w:val="00A25DFB"/>
    <w:rsid w:val="00A2616F"/>
    <w:rsid w:val="00A26480"/>
    <w:rsid w:val="00A26CD8"/>
    <w:rsid w:val="00A26F82"/>
    <w:rsid w:val="00A2717E"/>
    <w:rsid w:val="00A274AA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4683"/>
    <w:rsid w:val="00A346D1"/>
    <w:rsid w:val="00A3479D"/>
    <w:rsid w:val="00A34893"/>
    <w:rsid w:val="00A34BBD"/>
    <w:rsid w:val="00A34F0B"/>
    <w:rsid w:val="00A355DD"/>
    <w:rsid w:val="00A35630"/>
    <w:rsid w:val="00A35777"/>
    <w:rsid w:val="00A357A8"/>
    <w:rsid w:val="00A35D0B"/>
    <w:rsid w:val="00A365B7"/>
    <w:rsid w:val="00A3686A"/>
    <w:rsid w:val="00A368BE"/>
    <w:rsid w:val="00A36F91"/>
    <w:rsid w:val="00A370DA"/>
    <w:rsid w:val="00A37317"/>
    <w:rsid w:val="00A37801"/>
    <w:rsid w:val="00A37802"/>
    <w:rsid w:val="00A379A5"/>
    <w:rsid w:val="00A37BBE"/>
    <w:rsid w:val="00A37E9B"/>
    <w:rsid w:val="00A402FC"/>
    <w:rsid w:val="00A40437"/>
    <w:rsid w:val="00A4047D"/>
    <w:rsid w:val="00A40512"/>
    <w:rsid w:val="00A406C3"/>
    <w:rsid w:val="00A411BC"/>
    <w:rsid w:val="00A419A3"/>
    <w:rsid w:val="00A41F68"/>
    <w:rsid w:val="00A42640"/>
    <w:rsid w:val="00A42CDC"/>
    <w:rsid w:val="00A43684"/>
    <w:rsid w:val="00A43AE3"/>
    <w:rsid w:val="00A43B04"/>
    <w:rsid w:val="00A440F2"/>
    <w:rsid w:val="00A443E1"/>
    <w:rsid w:val="00A4489A"/>
    <w:rsid w:val="00A45021"/>
    <w:rsid w:val="00A45166"/>
    <w:rsid w:val="00A456BD"/>
    <w:rsid w:val="00A458FA"/>
    <w:rsid w:val="00A45BC5"/>
    <w:rsid w:val="00A460D8"/>
    <w:rsid w:val="00A46498"/>
    <w:rsid w:val="00A46779"/>
    <w:rsid w:val="00A4692E"/>
    <w:rsid w:val="00A470A6"/>
    <w:rsid w:val="00A47B7B"/>
    <w:rsid w:val="00A5021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F2"/>
    <w:rsid w:val="00A62125"/>
    <w:rsid w:val="00A62221"/>
    <w:rsid w:val="00A62305"/>
    <w:rsid w:val="00A624A6"/>
    <w:rsid w:val="00A626E5"/>
    <w:rsid w:val="00A628CD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E67"/>
    <w:rsid w:val="00A662A8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C86"/>
    <w:rsid w:val="00A67DCC"/>
    <w:rsid w:val="00A67EEB"/>
    <w:rsid w:val="00A67EF9"/>
    <w:rsid w:val="00A705B0"/>
    <w:rsid w:val="00A706BD"/>
    <w:rsid w:val="00A70E12"/>
    <w:rsid w:val="00A7142F"/>
    <w:rsid w:val="00A718EF"/>
    <w:rsid w:val="00A71950"/>
    <w:rsid w:val="00A71A2B"/>
    <w:rsid w:val="00A71BB5"/>
    <w:rsid w:val="00A7218A"/>
    <w:rsid w:val="00A721B3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98F"/>
    <w:rsid w:val="00A76BBD"/>
    <w:rsid w:val="00A76DF7"/>
    <w:rsid w:val="00A76DFA"/>
    <w:rsid w:val="00A774C1"/>
    <w:rsid w:val="00A776E5"/>
    <w:rsid w:val="00A77902"/>
    <w:rsid w:val="00A77B7F"/>
    <w:rsid w:val="00A80153"/>
    <w:rsid w:val="00A805AC"/>
    <w:rsid w:val="00A8089C"/>
    <w:rsid w:val="00A813F7"/>
    <w:rsid w:val="00A81BD1"/>
    <w:rsid w:val="00A81DDF"/>
    <w:rsid w:val="00A81F71"/>
    <w:rsid w:val="00A81FDF"/>
    <w:rsid w:val="00A820C0"/>
    <w:rsid w:val="00A8222E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61CE"/>
    <w:rsid w:val="00A863E9"/>
    <w:rsid w:val="00A86518"/>
    <w:rsid w:val="00A8697E"/>
    <w:rsid w:val="00A86A2C"/>
    <w:rsid w:val="00A86F66"/>
    <w:rsid w:val="00A8729C"/>
    <w:rsid w:val="00A87303"/>
    <w:rsid w:val="00A877CA"/>
    <w:rsid w:val="00A87965"/>
    <w:rsid w:val="00A87AB9"/>
    <w:rsid w:val="00A87AFF"/>
    <w:rsid w:val="00A87CC6"/>
    <w:rsid w:val="00A9028F"/>
    <w:rsid w:val="00A90505"/>
    <w:rsid w:val="00A9061C"/>
    <w:rsid w:val="00A91052"/>
    <w:rsid w:val="00A91158"/>
    <w:rsid w:val="00A9173D"/>
    <w:rsid w:val="00A91954"/>
    <w:rsid w:val="00A91EBB"/>
    <w:rsid w:val="00A92850"/>
    <w:rsid w:val="00A92A98"/>
    <w:rsid w:val="00A92D60"/>
    <w:rsid w:val="00A92F92"/>
    <w:rsid w:val="00A93139"/>
    <w:rsid w:val="00A93204"/>
    <w:rsid w:val="00A93245"/>
    <w:rsid w:val="00A93551"/>
    <w:rsid w:val="00A93A0A"/>
    <w:rsid w:val="00A93BEB"/>
    <w:rsid w:val="00A94497"/>
    <w:rsid w:val="00A94745"/>
    <w:rsid w:val="00A94EB8"/>
    <w:rsid w:val="00A94FF4"/>
    <w:rsid w:val="00A953A0"/>
    <w:rsid w:val="00A953D9"/>
    <w:rsid w:val="00A95C6F"/>
    <w:rsid w:val="00A95F81"/>
    <w:rsid w:val="00A96194"/>
    <w:rsid w:val="00A966CA"/>
    <w:rsid w:val="00A9686C"/>
    <w:rsid w:val="00A96A33"/>
    <w:rsid w:val="00A971F9"/>
    <w:rsid w:val="00A97820"/>
    <w:rsid w:val="00A97B1E"/>
    <w:rsid w:val="00AA0132"/>
    <w:rsid w:val="00AA08CF"/>
    <w:rsid w:val="00AA0AFA"/>
    <w:rsid w:val="00AA0B35"/>
    <w:rsid w:val="00AA0C0E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33D1"/>
    <w:rsid w:val="00AA342E"/>
    <w:rsid w:val="00AA371C"/>
    <w:rsid w:val="00AA3720"/>
    <w:rsid w:val="00AA37FD"/>
    <w:rsid w:val="00AA386D"/>
    <w:rsid w:val="00AA3940"/>
    <w:rsid w:val="00AA3CE9"/>
    <w:rsid w:val="00AA3F85"/>
    <w:rsid w:val="00AA3FCB"/>
    <w:rsid w:val="00AA41C9"/>
    <w:rsid w:val="00AA44BF"/>
    <w:rsid w:val="00AA47E2"/>
    <w:rsid w:val="00AA55EE"/>
    <w:rsid w:val="00AA5980"/>
    <w:rsid w:val="00AA5A4F"/>
    <w:rsid w:val="00AA60A3"/>
    <w:rsid w:val="00AA61D9"/>
    <w:rsid w:val="00AA6554"/>
    <w:rsid w:val="00AA6813"/>
    <w:rsid w:val="00AA6B0A"/>
    <w:rsid w:val="00AA6C9E"/>
    <w:rsid w:val="00AA749E"/>
    <w:rsid w:val="00AA777B"/>
    <w:rsid w:val="00AA7A37"/>
    <w:rsid w:val="00AA7AC1"/>
    <w:rsid w:val="00AA7BD6"/>
    <w:rsid w:val="00AA7C92"/>
    <w:rsid w:val="00AA7E27"/>
    <w:rsid w:val="00AB0905"/>
    <w:rsid w:val="00AB095B"/>
    <w:rsid w:val="00AB0F10"/>
    <w:rsid w:val="00AB0F58"/>
    <w:rsid w:val="00AB1972"/>
    <w:rsid w:val="00AB2405"/>
    <w:rsid w:val="00AB247E"/>
    <w:rsid w:val="00AB2508"/>
    <w:rsid w:val="00AB32A4"/>
    <w:rsid w:val="00AB345C"/>
    <w:rsid w:val="00AB3777"/>
    <w:rsid w:val="00AB394B"/>
    <w:rsid w:val="00AB3AD7"/>
    <w:rsid w:val="00AB4059"/>
    <w:rsid w:val="00AB41B0"/>
    <w:rsid w:val="00AB44E6"/>
    <w:rsid w:val="00AB49B1"/>
    <w:rsid w:val="00AB5497"/>
    <w:rsid w:val="00AB5614"/>
    <w:rsid w:val="00AB56CC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211"/>
    <w:rsid w:val="00AB78B2"/>
    <w:rsid w:val="00AC0028"/>
    <w:rsid w:val="00AC08B7"/>
    <w:rsid w:val="00AC09D4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C9A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BD9"/>
    <w:rsid w:val="00AC631B"/>
    <w:rsid w:val="00AC6412"/>
    <w:rsid w:val="00AC659D"/>
    <w:rsid w:val="00AC68BB"/>
    <w:rsid w:val="00AC695C"/>
    <w:rsid w:val="00AC6BCB"/>
    <w:rsid w:val="00AC6C4F"/>
    <w:rsid w:val="00AC6C75"/>
    <w:rsid w:val="00AC6C7B"/>
    <w:rsid w:val="00AC7CBC"/>
    <w:rsid w:val="00AC7E2E"/>
    <w:rsid w:val="00AD0488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EC"/>
    <w:rsid w:val="00AD4C15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754"/>
    <w:rsid w:val="00AD7ABF"/>
    <w:rsid w:val="00AD7CB7"/>
    <w:rsid w:val="00AE0275"/>
    <w:rsid w:val="00AE0A16"/>
    <w:rsid w:val="00AE1428"/>
    <w:rsid w:val="00AE2495"/>
    <w:rsid w:val="00AE28D0"/>
    <w:rsid w:val="00AE2FAE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B73"/>
    <w:rsid w:val="00AE6E6A"/>
    <w:rsid w:val="00AE6F13"/>
    <w:rsid w:val="00AE70D9"/>
    <w:rsid w:val="00AE7175"/>
    <w:rsid w:val="00AE72AD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3B4"/>
    <w:rsid w:val="00AF1561"/>
    <w:rsid w:val="00AF166D"/>
    <w:rsid w:val="00AF16F0"/>
    <w:rsid w:val="00AF1B46"/>
    <w:rsid w:val="00AF1B7D"/>
    <w:rsid w:val="00AF21E5"/>
    <w:rsid w:val="00AF23ED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70D"/>
    <w:rsid w:val="00AF3745"/>
    <w:rsid w:val="00AF3B27"/>
    <w:rsid w:val="00AF4F48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F7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2179"/>
    <w:rsid w:val="00B0266B"/>
    <w:rsid w:val="00B0275A"/>
    <w:rsid w:val="00B027E3"/>
    <w:rsid w:val="00B02AC4"/>
    <w:rsid w:val="00B02C21"/>
    <w:rsid w:val="00B02FAB"/>
    <w:rsid w:val="00B030FC"/>
    <w:rsid w:val="00B03C28"/>
    <w:rsid w:val="00B03F73"/>
    <w:rsid w:val="00B04545"/>
    <w:rsid w:val="00B04AB0"/>
    <w:rsid w:val="00B04E35"/>
    <w:rsid w:val="00B0587F"/>
    <w:rsid w:val="00B05962"/>
    <w:rsid w:val="00B05BA4"/>
    <w:rsid w:val="00B05EE6"/>
    <w:rsid w:val="00B060BC"/>
    <w:rsid w:val="00B060FD"/>
    <w:rsid w:val="00B0673F"/>
    <w:rsid w:val="00B06749"/>
    <w:rsid w:val="00B06D30"/>
    <w:rsid w:val="00B0756A"/>
    <w:rsid w:val="00B0765F"/>
    <w:rsid w:val="00B079BF"/>
    <w:rsid w:val="00B07B47"/>
    <w:rsid w:val="00B07D2B"/>
    <w:rsid w:val="00B07EB0"/>
    <w:rsid w:val="00B113DA"/>
    <w:rsid w:val="00B11969"/>
    <w:rsid w:val="00B119F0"/>
    <w:rsid w:val="00B11FA0"/>
    <w:rsid w:val="00B121B9"/>
    <w:rsid w:val="00B12271"/>
    <w:rsid w:val="00B12397"/>
    <w:rsid w:val="00B124EF"/>
    <w:rsid w:val="00B127BD"/>
    <w:rsid w:val="00B12962"/>
    <w:rsid w:val="00B12C0B"/>
    <w:rsid w:val="00B1330F"/>
    <w:rsid w:val="00B1351D"/>
    <w:rsid w:val="00B13F6A"/>
    <w:rsid w:val="00B14709"/>
    <w:rsid w:val="00B1475A"/>
    <w:rsid w:val="00B14892"/>
    <w:rsid w:val="00B14B44"/>
    <w:rsid w:val="00B14C70"/>
    <w:rsid w:val="00B14F8C"/>
    <w:rsid w:val="00B154D6"/>
    <w:rsid w:val="00B15523"/>
    <w:rsid w:val="00B15B5F"/>
    <w:rsid w:val="00B15C70"/>
    <w:rsid w:val="00B15DB6"/>
    <w:rsid w:val="00B16038"/>
    <w:rsid w:val="00B162D9"/>
    <w:rsid w:val="00B164DB"/>
    <w:rsid w:val="00B166FC"/>
    <w:rsid w:val="00B16746"/>
    <w:rsid w:val="00B16A6A"/>
    <w:rsid w:val="00B17065"/>
    <w:rsid w:val="00B173B7"/>
    <w:rsid w:val="00B1773D"/>
    <w:rsid w:val="00B177D3"/>
    <w:rsid w:val="00B17A25"/>
    <w:rsid w:val="00B2003F"/>
    <w:rsid w:val="00B202F5"/>
    <w:rsid w:val="00B2030A"/>
    <w:rsid w:val="00B20405"/>
    <w:rsid w:val="00B20792"/>
    <w:rsid w:val="00B20ECE"/>
    <w:rsid w:val="00B21117"/>
    <w:rsid w:val="00B2151A"/>
    <w:rsid w:val="00B2174A"/>
    <w:rsid w:val="00B218C9"/>
    <w:rsid w:val="00B21A25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305"/>
    <w:rsid w:val="00B24463"/>
    <w:rsid w:val="00B245FD"/>
    <w:rsid w:val="00B2486D"/>
    <w:rsid w:val="00B24B3F"/>
    <w:rsid w:val="00B250B7"/>
    <w:rsid w:val="00B2522B"/>
    <w:rsid w:val="00B25263"/>
    <w:rsid w:val="00B2569E"/>
    <w:rsid w:val="00B256E7"/>
    <w:rsid w:val="00B2627C"/>
    <w:rsid w:val="00B265B2"/>
    <w:rsid w:val="00B266C9"/>
    <w:rsid w:val="00B26D73"/>
    <w:rsid w:val="00B27857"/>
    <w:rsid w:val="00B27DEA"/>
    <w:rsid w:val="00B3035F"/>
    <w:rsid w:val="00B30494"/>
    <w:rsid w:val="00B30B8E"/>
    <w:rsid w:val="00B30C09"/>
    <w:rsid w:val="00B3167A"/>
    <w:rsid w:val="00B31730"/>
    <w:rsid w:val="00B319AA"/>
    <w:rsid w:val="00B319F6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7C3"/>
    <w:rsid w:val="00B34C4D"/>
    <w:rsid w:val="00B34D41"/>
    <w:rsid w:val="00B3514A"/>
    <w:rsid w:val="00B3583C"/>
    <w:rsid w:val="00B359D8"/>
    <w:rsid w:val="00B35E6B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56"/>
    <w:rsid w:val="00B40432"/>
    <w:rsid w:val="00B40761"/>
    <w:rsid w:val="00B40772"/>
    <w:rsid w:val="00B40892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BD6"/>
    <w:rsid w:val="00B45936"/>
    <w:rsid w:val="00B45961"/>
    <w:rsid w:val="00B465A7"/>
    <w:rsid w:val="00B46F6B"/>
    <w:rsid w:val="00B472F8"/>
    <w:rsid w:val="00B475F5"/>
    <w:rsid w:val="00B4788C"/>
    <w:rsid w:val="00B47CDE"/>
    <w:rsid w:val="00B47ECA"/>
    <w:rsid w:val="00B502B9"/>
    <w:rsid w:val="00B5034B"/>
    <w:rsid w:val="00B50353"/>
    <w:rsid w:val="00B5106F"/>
    <w:rsid w:val="00B510ED"/>
    <w:rsid w:val="00B5169F"/>
    <w:rsid w:val="00B519D1"/>
    <w:rsid w:val="00B51B54"/>
    <w:rsid w:val="00B51CF1"/>
    <w:rsid w:val="00B51D0A"/>
    <w:rsid w:val="00B52376"/>
    <w:rsid w:val="00B5241E"/>
    <w:rsid w:val="00B52485"/>
    <w:rsid w:val="00B52712"/>
    <w:rsid w:val="00B52DD8"/>
    <w:rsid w:val="00B52FBC"/>
    <w:rsid w:val="00B533C1"/>
    <w:rsid w:val="00B5360B"/>
    <w:rsid w:val="00B5377A"/>
    <w:rsid w:val="00B538B1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F7"/>
    <w:rsid w:val="00B60199"/>
    <w:rsid w:val="00B6086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5EA"/>
    <w:rsid w:val="00B62656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472"/>
    <w:rsid w:val="00B725F4"/>
    <w:rsid w:val="00B7260F"/>
    <w:rsid w:val="00B72652"/>
    <w:rsid w:val="00B729D6"/>
    <w:rsid w:val="00B72DBD"/>
    <w:rsid w:val="00B72F86"/>
    <w:rsid w:val="00B72FE5"/>
    <w:rsid w:val="00B73429"/>
    <w:rsid w:val="00B73B0B"/>
    <w:rsid w:val="00B73CB1"/>
    <w:rsid w:val="00B73E3C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6C3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64"/>
    <w:rsid w:val="00B804F7"/>
    <w:rsid w:val="00B8065F"/>
    <w:rsid w:val="00B80FE1"/>
    <w:rsid w:val="00B81251"/>
    <w:rsid w:val="00B81463"/>
    <w:rsid w:val="00B81B09"/>
    <w:rsid w:val="00B824F8"/>
    <w:rsid w:val="00B83460"/>
    <w:rsid w:val="00B838A7"/>
    <w:rsid w:val="00B8393E"/>
    <w:rsid w:val="00B84224"/>
    <w:rsid w:val="00B8455E"/>
    <w:rsid w:val="00B848A6"/>
    <w:rsid w:val="00B84CE7"/>
    <w:rsid w:val="00B85161"/>
    <w:rsid w:val="00B85BD5"/>
    <w:rsid w:val="00B863C9"/>
    <w:rsid w:val="00B86714"/>
    <w:rsid w:val="00B875F2"/>
    <w:rsid w:val="00B877E9"/>
    <w:rsid w:val="00B87B1D"/>
    <w:rsid w:val="00B901B5"/>
    <w:rsid w:val="00B90F6C"/>
    <w:rsid w:val="00B90FDF"/>
    <w:rsid w:val="00B91555"/>
    <w:rsid w:val="00B918BC"/>
    <w:rsid w:val="00B91C94"/>
    <w:rsid w:val="00B91D75"/>
    <w:rsid w:val="00B91EDF"/>
    <w:rsid w:val="00B922C8"/>
    <w:rsid w:val="00B929E4"/>
    <w:rsid w:val="00B937D9"/>
    <w:rsid w:val="00B93A26"/>
    <w:rsid w:val="00B93C5F"/>
    <w:rsid w:val="00B93ECF"/>
    <w:rsid w:val="00B94103"/>
    <w:rsid w:val="00B94B8F"/>
    <w:rsid w:val="00B94D49"/>
    <w:rsid w:val="00B94F66"/>
    <w:rsid w:val="00B94F7A"/>
    <w:rsid w:val="00B950A1"/>
    <w:rsid w:val="00B950B1"/>
    <w:rsid w:val="00B954C6"/>
    <w:rsid w:val="00B9571D"/>
    <w:rsid w:val="00B95A31"/>
    <w:rsid w:val="00B95CD2"/>
    <w:rsid w:val="00B95DF6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29AC"/>
    <w:rsid w:val="00BA2BCF"/>
    <w:rsid w:val="00BA2E05"/>
    <w:rsid w:val="00BA30A2"/>
    <w:rsid w:val="00BA30C8"/>
    <w:rsid w:val="00BA36D9"/>
    <w:rsid w:val="00BA3AB4"/>
    <w:rsid w:val="00BA3BD2"/>
    <w:rsid w:val="00BA3C1E"/>
    <w:rsid w:val="00BA3EEB"/>
    <w:rsid w:val="00BA426B"/>
    <w:rsid w:val="00BA431E"/>
    <w:rsid w:val="00BA4B10"/>
    <w:rsid w:val="00BA4C61"/>
    <w:rsid w:val="00BA4E15"/>
    <w:rsid w:val="00BA4E6E"/>
    <w:rsid w:val="00BA5120"/>
    <w:rsid w:val="00BA5402"/>
    <w:rsid w:val="00BA5C6B"/>
    <w:rsid w:val="00BA5CB7"/>
    <w:rsid w:val="00BA60EE"/>
    <w:rsid w:val="00BA6187"/>
    <w:rsid w:val="00BA6268"/>
    <w:rsid w:val="00BA789E"/>
    <w:rsid w:val="00BA79EF"/>
    <w:rsid w:val="00BA7F9E"/>
    <w:rsid w:val="00BB024F"/>
    <w:rsid w:val="00BB0B5A"/>
    <w:rsid w:val="00BB0BA1"/>
    <w:rsid w:val="00BB0BE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30E7"/>
    <w:rsid w:val="00BB32B0"/>
    <w:rsid w:val="00BB365D"/>
    <w:rsid w:val="00BB3757"/>
    <w:rsid w:val="00BB3C8C"/>
    <w:rsid w:val="00BB3DBA"/>
    <w:rsid w:val="00BB3F44"/>
    <w:rsid w:val="00BB497F"/>
    <w:rsid w:val="00BB4F4D"/>
    <w:rsid w:val="00BB5103"/>
    <w:rsid w:val="00BB556E"/>
    <w:rsid w:val="00BB5690"/>
    <w:rsid w:val="00BB5B26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C0009"/>
    <w:rsid w:val="00BC01C4"/>
    <w:rsid w:val="00BC08D8"/>
    <w:rsid w:val="00BC0D3C"/>
    <w:rsid w:val="00BC0E74"/>
    <w:rsid w:val="00BC11D1"/>
    <w:rsid w:val="00BC175A"/>
    <w:rsid w:val="00BC1982"/>
    <w:rsid w:val="00BC22EF"/>
    <w:rsid w:val="00BC256E"/>
    <w:rsid w:val="00BC25DE"/>
    <w:rsid w:val="00BC25E2"/>
    <w:rsid w:val="00BC2D4A"/>
    <w:rsid w:val="00BC2E7B"/>
    <w:rsid w:val="00BC34F8"/>
    <w:rsid w:val="00BC3515"/>
    <w:rsid w:val="00BC352A"/>
    <w:rsid w:val="00BC374C"/>
    <w:rsid w:val="00BC3912"/>
    <w:rsid w:val="00BC397D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912"/>
    <w:rsid w:val="00BC591E"/>
    <w:rsid w:val="00BC5A06"/>
    <w:rsid w:val="00BC6031"/>
    <w:rsid w:val="00BC6275"/>
    <w:rsid w:val="00BC644E"/>
    <w:rsid w:val="00BC6502"/>
    <w:rsid w:val="00BC651C"/>
    <w:rsid w:val="00BC6594"/>
    <w:rsid w:val="00BC6918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11F2"/>
    <w:rsid w:val="00BD1832"/>
    <w:rsid w:val="00BD1953"/>
    <w:rsid w:val="00BD1A60"/>
    <w:rsid w:val="00BD1C73"/>
    <w:rsid w:val="00BD1EDE"/>
    <w:rsid w:val="00BD26ED"/>
    <w:rsid w:val="00BD2B4B"/>
    <w:rsid w:val="00BD2D63"/>
    <w:rsid w:val="00BD2DA6"/>
    <w:rsid w:val="00BD2E4D"/>
    <w:rsid w:val="00BD3235"/>
    <w:rsid w:val="00BD33AD"/>
    <w:rsid w:val="00BD3D06"/>
    <w:rsid w:val="00BD44EE"/>
    <w:rsid w:val="00BD453E"/>
    <w:rsid w:val="00BD4690"/>
    <w:rsid w:val="00BD4703"/>
    <w:rsid w:val="00BD472C"/>
    <w:rsid w:val="00BD4AA3"/>
    <w:rsid w:val="00BD4D2E"/>
    <w:rsid w:val="00BD5239"/>
    <w:rsid w:val="00BD5DFA"/>
    <w:rsid w:val="00BD5FDC"/>
    <w:rsid w:val="00BD60AF"/>
    <w:rsid w:val="00BD6216"/>
    <w:rsid w:val="00BD6352"/>
    <w:rsid w:val="00BD63C3"/>
    <w:rsid w:val="00BD6633"/>
    <w:rsid w:val="00BD6A24"/>
    <w:rsid w:val="00BD6C3B"/>
    <w:rsid w:val="00BD7434"/>
    <w:rsid w:val="00BD763C"/>
    <w:rsid w:val="00BD7B36"/>
    <w:rsid w:val="00BD7B7B"/>
    <w:rsid w:val="00BE0199"/>
    <w:rsid w:val="00BE0325"/>
    <w:rsid w:val="00BE05C1"/>
    <w:rsid w:val="00BE0695"/>
    <w:rsid w:val="00BE0AD8"/>
    <w:rsid w:val="00BE0CCE"/>
    <w:rsid w:val="00BE0F1E"/>
    <w:rsid w:val="00BE1C46"/>
    <w:rsid w:val="00BE269E"/>
    <w:rsid w:val="00BE2712"/>
    <w:rsid w:val="00BE2774"/>
    <w:rsid w:val="00BE28EB"/>
    <w:rsid w:val="00BE3888"/>
    <w:rsid w:val="00BE3AC4"/>
    <w:rsid w:val="00BE3E48"/>
    <w:rsid w:val="00BE42E4"/>
    <w:rsid w:val="00BE4438"/>
    <w:rsid w:val="00BE47AA"/>
    <w:rsid w:val="00BE4DD9"/>
    <w:rsid w:val="00BE5000"/>
    <w:rsid w:val="00BE53EF"/>
    <w:rsid w:val="00BE58B3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ADA"/>
    <w:rsid w:val="00BE7D4F"/>
    <w:rsid w:val="00BE7F4B"/>
    <w:rsid w:val="00BE7F5A"/>
    <w:rsid w:val="00BF0534"/>
    <w:rsid w:val="00BF06FB"/>
    <w:rsid w:val="00BF0978"/>
    <w:rsid w:val="00BF141D"/>
    <w:rsid w:val="00BF1533"/>
    <w:rsid w:val="00BF1A72"/>
    <w:rsid w:val="00BF1AE3"/>
    <w:rsid w:val="00BF1B63"/>
    <w:rsid w:val="00BF1EB2"/>
    <w:rsid w:val="00BF26F0"/>
    <w:rsid w:val="00BF3711"/>
    <w:rsid w:val="00BF37E0"/>
    <w:rsid w:val="00BF3E46"/>
    <w:rsid w:val="00BF3E8C"/>
    <w:rsid w:val="00BF3F4A"/>
    <w:rsid w:val="00BF43A5"/>
    <w:rsid w:val="00BF458D"/>
    <w:rsid w:val="00BF46B7"/>
    <w:rsid w:val="00BF4ABB"/>
    <w:rsid w:val="00BF4F22"/>
    <w:rsid w:val="00BF4FC6"/>
    <w:rsid w:val="00BF541B"/>
    <w:rsid w:val="00BF5986"/>
    <w:rsid w:val="00BF5C1D"/>
    <w:rsid w:val="00BF607C"/>
    <w:rsid w:val="00BF63A1"/>
    <w:rsid w:val="00BF6683"/>
    <w:rsid w:val="00BF6D6A"/>
    <w:rsid w:val="00BF7384"/>
    <w:rsid w:val="00BF775F"/>
    <w:rsid w:val="00BF78A6"/>
    <w:rsid w:val="00BF7C6E"/>
    <w:rsid w:val="00BF7E78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5EA"/>
    <w:rsid w:val="00C02720"/>
    <w:rsid w:val="00C0273E"/>
    <w:rsid w:val="00C02840"/>
    <w:rsid w:val="00C028FA"/>
    <w:rsid w:val="00C02D6B"/>
    <w:rsid w:val="00C031E2"/>
    <w:rsid w:val="00C0326D"/>
    <w:rsid w:val="00C0378F"/>
    <w:rsid w:val="00C03AC9"/>
    <w:rsid w:val="00C03B9B"/>
    <w:rsid w:val="00C03F7D"/>
    <w:rsid w:val="00C03FD1"/>
    <w:rsid w:val="00C04175"/>
    <w:rsid w:val="00C04352"/>
    <w:rsid w:val="00C04C1C"/>
    <w:rsid w:val="00C04DF3"/>
    <w:rsid w:val="00C04E10"/>
    <w:rsid w:val="00C0523A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143"/>
    <w:rsid w:val="00C103B6"/>
    <w:rsid w:val="00C106AB"/>
    <w:rsid w:val="00C107AC"/>
    <w:rsid w:val="00C10902"/>
    <w:rsid w:val="00C10DFE"/>
    <w:rsid w:val="00C1199B"/>
    <w:rsid w:val="00C11CCF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8DC"/>
    <w:rsid w:val="00C14E23"/>
    <w:rsid w:val="00C14E87"/>
    <w:rsid w:val="00C1519B"/>
    <w:rsid w:val="00C151CD"/>
    <w:rsid w:val="00C153D7"/>
    <w:rsid w:val="00C15426"/>
    <w:rsid w:val="00C1572F"/>
    <w:rsid w:val="00C15903"/>
    <w:rsid w:val="00C15B68"/>
    <w:rsid w:val="00C15DC1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D5E"/>
    <w:rsid w:val="00C22E51"/>
    <w:rsid w:val="00C22E98"/>
    <w:rsid w:val="00C22EE6"/>
    <w:rsid w:val="00C23070"/>
    <w:rsid w:val="00C2330F"/>
    <w:rsid w:val="00C233D7"/>
    <w:rsid w:val="00C237EA"/>
    <w:rsid w:val="00C23951"/>
    <w:rsid w:val="00C23D40"/>
    <w:rsid w:val="00C241B7"/>
    <w:rsid w:val="00C24806"/>
    <w:rsid w:val="00C24E2D"/>
    <w:rsid w:val="00C25751"/>
    <w:rsid w:val="00C257D4"/>
    <w:rsid w:val="00C25E2E"/>
    <w:rsid w:val="00C25E57"/>
    <w:rsid w:val="00C26CCA"/>
    <w:rsid w:val="00C27422"/>
    <w:rsid w:val="00C27971"/>
    <w:rsid w:val="00C30501"/>
    <w:rsid w:val="00C30904"/>
    <w:rsid w:val="00C30AB0"/>
    <w:rsid w:val="00C3128C"/>
    <w:rsid w:val="00C313BC"/>
    <w:rsid w:val="00C315A0"/>
    <w:rsid w:val="00C31888"/>
    <w:rsid w:val="00C31ACC"/>
    <w:rsid w:val="00C31DB2"/>
    <w:rsid w:val="00C31F2F"/>
    <w:rsid w:val="00C32184"/>
    <w:rsid w:val="00C3242A"/>
    <w:rsid w:val="00C324E2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C13"/>
    <w:rsid w:val="00C33C20"/>
    <w:rsid w:val="00C33F19"/>
    <w:rsid w:val="00C34126"/>
    <w:rsid w:val="00C343EA"/>
    <w:rsid w:val="00C345CF"/>
    <w:rsid w:val="00C3481E"/>
    <w:rsid w:val="00C34DDC"/>
    <w:rsid w:val="00C34F74"/>
    <w:rsid w:val="00C351CA"/>
    <w:rsid w:val="00C3529D"/>
    <w:rsid w:val="00C3582D"/>
    <w:rsid w:val="00C359FF"/>
    <w:rsid w:val="00C35B23"/>
    <w:rsid w:val="00C361C4"/>
    <w:rsid w:val="00C36537"/>
    <w:rsid w:val="00C36571"/>
    <w:rsid w:val="00C36647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AC3"/>
    <w:rsid w:val="00C47C89"/>
    <w:rsid w:val="00C47D13"/>
    <w:rsid w:val="00C47DD7"/>
    <w:rsid w:val="00C5050C"/>
    <w:rsid w:val="00C507D2"/>
    <w:rsid w:val="00C50D3B"/>
    <w:rsid w:val="00C5110D"/>
    <w:rsid w:val="00C51607"/>
    <w:rsid w:val="00C5180C"/>
    <w:rsid w:val="00C51950"/>
    <w:rsid w:val="00C51EB2"/>
    <w:rsid w:val="00C5285D"/>
    <w:rsid w:val="00C528B7"/>
    <w:rsid w:val="00C52B49"/>
    <w:rsid w:val="00C5329D"/>
    <w:rsid w:val="00C53541"/>
    <w:rsid w:val="00C53A90"/>
    <w:rsid w:val="00C53CD8"/>
    <w:rsid w:val="00C5445E"/>
    <w:rsid w:val="00C54AEE"/>
    <w:rsid w:val="00C54B85"/>
    <w:rsid w:val="00C54E93"/>
    <w:rsid w:val="00C55422"/>
    <w:rsid w:val="00C55569"/>
    <w:rsid w:val="00C55697"/>
    <w:rsid w:val="00C55886"/>
    <w:rsid w:val="00C55CAC"/>
    <w:rsid w:val="00C55D08"/>
    <w:rsid w:val="00C56360"/>
    <w:rsid w:val="00C563B2"/>
    <w:rsid w:val="00C566B2"/>
    <w:rsid w:val="00C56B5F"/>
    <w:rsid w:val="00C56E74"/>
    <w:rsid w:val="00C574CA"/>
    <w:rsid w:val="00C5754B"/>
    <w:rsid w:val="00C57914"/>
    <w:rsid w:val="00C57B90"/>
    <w:rsid w:val="00C6037C"/>
    <w:rsid w:val="00C60FE4"/>
    <w:rsid w:val="00C6100E"/>
    <w:rsid w:val="00C61236"/>
    <w:rsid w:val="00C6140B"/>
    <w:rsid w:val="00C614FB"/>
    <w:rsid w:val="00C6151D"/>
    <w:rsid w:val="00C618D1"/>
    <w:rsid w:val="00C61EA9"/>
    <w:rsid w:val="00C61F28"/>
    <w:rsid w:val="00C6244A"/>
    <w:rsid w:val="00C62CBD"/>
    <w:rsid w:val="00C62E4F"/>
    <w:rsid w:val="00C62E50"/>
    <w:rsid w:val="00C62FAB"/>
    <w:rsid w:val="00C62FCE"/>
    <w:rsid w:val="00C6301F"/>
    <w:rsid w:val="00C635D6"/>
    <w:rsid w:val="00C63EBA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9E"/>
    <w:rsid w:val="00C6747F"/>
    <w:rsid w:val="00C67751"/>
    <w:rsid w:val="00C6788E"/>
    <w:rsid w:val="00C67A45"/>
    <w:rsid w:val="00C67C74"/>
    <w:rsid w:val="00C67DB8"/>
    <w:rsid w:val="00C707B3"/>
    <w:rsid w:val="00C70AE9"/>
    <w:rsid w:val="00C7118F"/>
    <w:rsid w:val="00C711F3"/>
    <w:rsid w:val="00C7127E"/>
    <w:rsid w:val="00C712E6"/>
    <w:rsid w:val="00C717EF"/>
    <w:rsid w:val="00C71AC2"/>
    <w:rsid w:val="00C720C2"/>
    <w:rsid w:val="00C726BF"/>
    <w:rsid w:val="00C7284F"/>
    <w:rsid w:val="00C72A1C"/>
    <w:rsid w:val="00C72E23"/>
    <w:rsid w:val="00C7349E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4F2"/>
    <w:rsid w:val="00C74633"/>
    <w:rsid w:val="00C74B49"/>
    <w:rsid w:val="00C74C07"/>
    <w:rsid w:val="00C74C43"/>
    <w:rsid w:val="00C74C5B"/>
    <w:rsid w:val="00C74DAE"/>
    <w:rsid w:val="00C74E7C"/>
    <w:rsid w:val="00C74FA0"/>
    <w:rsid w:val="00C750C9"/>
    <w:rsid w:val="00C75658"/>
    <w:rsid w:val="00C7589D"/>
    <w:rsid w:val="00C75969"/>
    <w:rsid w:val="00C75B45"/>
    <w:rsid w:val="00C76110"/>
    <w:rsid w:val="00C76147"/>
    <w:rsid w:val="00C76AA0"/>
    <w:rsid w:val="00C76C79"/>
    <w:rsid w:val="00C76CFE"/>
    <w:rsid w:val="00C77387"/>
    <w:rsid w:val="00C7742E"/>
    <w:rsid w:val="00C7750C"/>
    <w:rsid w:val="00C77735"/>
    <w:rsid w:val="00C77BE8"/>
    <w:rsid w:val="00C80002"/>
    <w:rsid w:val="00C80675"/>
    <w:rsid w:val="00C80CDD"/>
    <w:rsid w:val="00C80F30"/>
    <w:rsid w:val="00C810EE"/>
    <w:rsid w:val="00C817CD"/>
    <w:rsid w:val="00C817E3"/>
    <w:rsid w:val="00C81ACC"/>
    <w:rsid w:val="00C82053"/>
    <w:rsid w:val="00C82179"/>
    <w:rsid w:val="00C8229D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F5"/>
    <w:rsid w:val="00C84F29"/>
    <w:rsid w:val="00C850A7"/>
    <w:rsid w:val="00C850DC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E"/>
    <w:rsid w:val="00C86D35"/>
    <w:rsid w:val="00C86D73"/>
    <w:rsid w:val="00C86EE7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B16"/>
    <w:rsid w:val="00C90E3A"/>
    <w:rsid w:val="00C90F0B"/>
    <w:rsid w:val="00C9103C"/>
    <w:rsid w:val="00C91248"/>
    <w:rsid w:val="00C915BD"/>
    <w:rsid w:val="00C919AF"/>
    <w:rsid w:val="00C91D55"/>
    <w:rsid w:val="00C91DCD"/>
    <w:rsid w:val="00C91FA7"/>
    <w:rsid w:val="00C927CD"/>
    <w:rsid w:val="00C9297C"/>
    <w:rsid w:val="00C931BB"/>
    <w:rsid w:val="00C9342F"/>
    <w:rsid w:val="00C93448"/>
    <w:rsid w:val="00C93B86"/>
    <w:rsid w:val="00C94292"/>
    <w:rsid w:val="00C9433A"/>
    <w:rsid w:val="00C943BB"/>
    <w:rsid w:val="00C949AD"/>
    <w:rsid w:val="00C94F61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40"/>
    <w:rsid w:val="00CA781F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9D"/>
    <w:rsid w:val="00CB15BB"/>
    <w:rsid w:val="00CB16CC"/>
    <w:rsid w:val="00CB1752"/>
    <w:rsid w:val="00CB18BB"/>
    <w:rsid w:val="00CB18D7"/>
    <w:rsid w:val="00CB1E0C"/>
    <w:rsid w:val="00CB1F52"/>
    <w:rsid w:val="00CB2001"/>
    <w:rsid w:val="00CB2153"/>
    <w:rsid w:val="00CB2161"/>
    <w:rsid w:val="00CB21AB"/>
    <w:rsid w:val="00CB2E78"/>
    <w:rsid w:val="00CB2E7D"/>
    <w:rsid w:val="00CB2EF4"/>
    <w:rsid w:val="00CB30E4"/>
    <w:rsid w:val="00CB348B"/>
    <w:rsid w:val="00CB3A71"/>
    <w:rsid w:val="00CB3CD2"/>
    <w:rsid w:val="00CB4080"/>
    <w:rsid w:val="00CB4592"/>
    <w:rsid w:val="00CB4A93"/>
    <w:rsid w:val="00CB4ACD"/>
    <w:rsid w:val="00CB4B98"/>
    <w:rsid w:val="00CB4E7D"/>
    <w:rsid w:val="00CB4EC2"/>
    <w:rsid w:val="00CB4FA4"/>
    <w:rsid w:val="00CB52A4"/>
    <w:rsid w:val="00CB55E2"/>
    <w:rsid w:val="00CB5B98"/>
    <w:rsid w:val="00CB642C"/>
    <w:rsid w:val="00CB6DA6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6C0"/>
    <w:rsid w:val="00CC1ACE"/>
    <w:rsid w:val="00CC1CB4"/>
    <w:rsid w:val="00CC2053"/>
    <w:rsid w:val="00CC21DB"/>
    <w:rsid w:val="00CC30A0"/>
    <w:rsid w:val="00CC3943"/>
    <w:rsid w:val="00CC3BC0"/>
    <w:rsid w:val="00CC3C21"/>
    <w:rsid w:val="00CC4027"/>
    <w:rsid w:val="00CC4235"/>
    <w:rsid w:val="00CC42D1"/>
    <w:rsid w:val="00CC4347"/>
    <w:rsid w:val="00CC453E"/>
    <w:rsid w:val="00CC45AD"/>
    <w:rsid w:val="00CC4621"/>
    <w:rsid w:val="00CC4767"/>
    <w:rsid w:val="00CC47A0"/>
    <w:rsid w:val="00CC4CBB"/>
    <w:rsid w:val="00CC4D6E"/>
    <w:rsid w:val="00CC5236"/>
    <w:rsid w:val="00CC5A6A"/>
    <w:rsid w:val="00CC5F00"/>
    <w:rsid w:val="00CC6080"/>
    <w:rsid w:val="00CC6425"/>
    <w:rsid w:val="00CC64F7"/>
    <w:rsid w:val="00CC7134"/>
    <w:rsid w:val="00CC7407"/>
    <w:rsid w:val="00CC7676"/>
    <w:rsid w:val="00CC7B9A"/>
    <w:rsid w:val="00CC7C47"/>
    <w:rsid w:val="00CC7EBC"/>
    <w:rsid w:val="00CC7ED9"/>
    <w:rsid w:val="00CD0124"/>
    <w:rsid w:val="00CD0158"/>
    <w:rsid w:val="00CD173E"/>
    <w:rsid w:val="00CD1881"/>
    <w:rsid w:val="00CD1C10"/>
    <w:rsid w:val="00CD22BC"/>
    <w:rsid w:val="00CD25D4"/>
    <w:rsid w:val="00CD283E"/>
    <w:rsid w:val="00CD2B69"/>
    <w:rsid w:val="00CD2BA8"/>
    <w:rsid w:val="00CD313E"/>
    <w:rsid w:val="00CD356A"/>
    <w:rsid w:val="00CD3592"/>
    <w:rsid w:val="00CD36AB"/>
    <w:rsid w:val="00CD3CAB"/>
    <w:rsid w:val="00CD3FF2"/>
    <w:rsid w:val="00CD41A0"/>
    <w:rsid w:val="00CD447E"/>
    <w:rsid w:val="00CD47EF"/>
    <w:rsid w:val="00CD4D59"/>
    <w:rsid w:val="00CD5516"/>
    <w:rsid w:val="00CD5548"/>
    <w:rsid w:val="00CD5703"/>
    <w:rsid w:val="00CD597F"/>
    <w:rsid w:val="00CD5CED"/>
    <w:rsid w:val="00CD5E37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198C"/>
    <w:rsid w:val="00CE2164"/>
    <w:rsid w:val="00CE2529"/>
    <w:rsid w:val="00CE27D8"/>
    <w:rsid w:val="00CE2B71"/>
    <w:rsid w:val="00CE2E21"/>
    <w:rsid w:val="00CE329A"/>
    <w:rsid w:val="00CE35AC"/>
    <w:rsid w:val="00CE38EA"/>
    <w:rsid w:val="00CE3CED"/>
    <w:rsid w:val="00CE4236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E75"/>
    <w:rsid w:val="00CE798B"/>
    <w:rsid w:val="00CE7C4B"/>
    <w:rsid w:val="00CE7D55"/>
    <w:rsid w:val="00CE7E82"/>
    <w:rsid w:val="00CF0271"/>
    <w:rsid w:val="00CF064F"/>
    <w:rsid w:val="00CF0AF5"/>
    <w:rsid w:val="00CF0B07"/>
    <w:rsid w:val="00CF1398"/>
    <w:rsid w:val="00CF13DC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480"/>
    <w:rsid w:val="00CF4E44"/>
    <w:rsid w:val="00CF51DB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1A4"/>
    <w:rsid w:val="00D001AF"/>
    <w:rsid w:val="00D0035D"/>
    <w:rsid w:val="00D008AA"/>
    <w:rsid w:val="00D00F7C"/>
    <w:rsid w:val="00D01DF1"/>
    <w:rsid w:val="00D01F72"/>
    <w:rsid w:val="00D02362"/>
    <w:rsid w:val="00D0258B"/>
    <w:rsid w:val="00D02B1C"/>
    <w:rsid w:val="00D02F05"/>
    <w:rsid w:val="00D03061"/>
    <w:rsid w:val="00D030E9"/>
    <w:rsid w:val="00D035CF"/>
    <w:rsid w:val="00D03891"/>
    <w:rsid w:val="00D03988"/>
    <w:rsid w:val="00D039CD"/>
    <w:rsid w:val="00D03DC5"/>
    <w:rsid w:val="00D04106"/>
    <w:rsid w:val="00D045DA"/>
    <w:rsid w:val="00D04C77"/>
    <w:rsid w:val="00D053AD"/>
    <w:rsid w:val="00D05619"/>
    <w:rsid w:val="00D05671"/>
    <w:rsid w:val="00D058C3"/>
    <w:rsid w:val="00D05A90"/>
    <w:rsid w:val="00D05D2E"/>
    <w:rsid w:val="00D067EF"/>
    <w:rsid w:val="00D068A8"/>
    <w:rsid w:val="00D06BDE"/>
    <w:rsid w:val="00D06C61"/>
    <w:rsid w:val="00D06EF2"/>
    <w:rsid w:val="00D070D1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A98"/>
    <w:rsid w:val="00D11B9E"/>
    <w:rsid w:val="00D11E37"/>
    <w:rsid w:val="00D11F4A"/>
    <w:rsid w:val="00D1251F"/>
    <w:rsid w:val="00D12670"/>
    <w:rsid w:val="00D12AAD"/>
    <w:rsid w:val="00D12C31"/>
    <w:rsid w:val="00D133B7"/>
    <w:rsid w:val="00D134A9"/>
    <w:rsid w:val="00D13A07"/>
    <w:rsid w:val="00D141B7"/>
    <w:rsid w:val="00D148DF"/>
    <w:rsid w:val="00D14C6D"/>
    <w:rsid w:val="00D14CB8"/>
    <w:rsid w:val="00D153B9"/>
    <w:rsid w:val="00D15C46"/>
    <w:rsid w:val="00D15F4E"/>
    <w:rsid w:val="00D15FA4"/>
    <w:rsid w:val="00D16087"/>
    <w:rsid w:val="00D161BD"/>
    <w:rsid w:val="00D164C1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7B"/>
    <w:rsid w:val="00D20010"/>
    <w:rsid w:val="00D20289"/>
    <w:rsid w:val="00D202BB"/>
    <w:rsid w:val="00D20636"/>
    <w:rsid w:val="00D20680"/>
    <w:rsid w:val="00D20BC1"/>
    <w:rsid w:val="00D21124"/>
    <w:rsid w:val="00D21332"/>
    <w:rsid w:val="00D21AFE"/>
    <w:rsid w:val="00D21C4B"/>
    <w:rsid w:val="00D21E1B"/>
    <w:rsid w:val="00D2355B"/>
    <w:rsid w:val="00D23773"/>
    <w:rsid w:val="00D23B9C"/>
    <w:rsid w:val="00D241E3"/>
    <w:rsid w:val="00D243F5"/>
    <w:rsid w:val="00D24404"/>
    <w:rsid w:val="00D247CA"/>
    <w:rsid w:val="00D248B9"/>
    <w:rsid w:val="00D248F4"/>
    <w:rsid w:val="00D24A67"/>
    <w:rsid w:val="00D24B47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3AE"/>
    <w:rsid w:val="00D2752F"/>
    <w:rsid w:val="00D275D9"/>
    <w:rsid w:val="00D27F49"/>
    <w:rsid w:val="00D30007"/>
    <w:rsid w:val="00D30156"/>
    <w:rsid w:val="00D302DA"/>
    <w:rsid w:val="00D30340"/>
    <w:rsid w:val="00D30A0B"/>
    <w:rsid w:val="00D30A70"/>
    <w:rsid w:val="00D30B2F"/>
    <w:rsid w:val="00D30D07"/>
    <w:rsid w:val="00D31200"/>
    <w:rsid w:val="00D317A6"/>
    <w:rsid w:val="00D319F6"/>
    <w:rsid w:val="00D31B53"/>
    <w:rsid w:val="00D321CC"/>
    <w:rsid w:val="00D32328"/>
    <w:rsid w:val="00D32765"/>
    <w:rsid w:val="00D32DF3"/>
    <w:rsid w:val="00D32EB0"/>
    <w:rsid w:val="00D32FF8"/>
    <w:rsid w:val="00D3335A"/>
    <w:rsid w:val="00D334CF"/>
    <w:rsid w:val="00D34408"/>
    <w:rsid w:val="00D349C2"/>
    <w:rsid w:val="00D34BC6"/>
    <w:rsid w:val="00D34C53"/>
    <w:rsid w:val="00D34C96"/>
    <w:rsid w:val="00D358AA"/>
    <w:rsid w:val="00D358ED"/>
    <w:rsid w:val="00D3591A"/>
    <w:rsid w:val="00D36AB2"/>
    <w:rsid w:val="00D36F54"/>
    <w:rsid w:val="00D37000"/>
    <w:rsid w:val="00D37053"/>
    <w:rsid w:val="00D373D4"/>
    <w:rsid w:val="00D37A2A"/>
    <w:rsid w:val="00D37BD0"/>
    <w:rsid w:val="00D40079"/>
    <w:rsid w:val="00D403FC"/>
    <w:rsid w:val="00D4043A"/>
    <w:rsid w:val="00D40887"/>
    <w:rsid w:val="00D409D6"/>
    <w:rsid w:val="00D40A37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B0F"/>
    <w:rsid w:val="00D44C1C"/>
    <w:rsid w:val="00D44C8D"/>
    <w:rsid w:val="00D456F0"/>
    <w:rsid w:val="00D45B9E"/>
    <w:rsid w:val="00D45FFD"/>
    <w:rsid w:val="00D460C8"/>
    <w:rsid w:val="00D46D73"/>
    <w:rsid w:val="00D47078"/>
    <w:rsid w:val="00D473F4"/>
    <w:rsid w:val="00D47428"/>
    <w:rsid w:val="00D47709"/>
    <w:rsid w:val="00D47E36"/>
    <w:rsid w:val="00D47F2D"/>
    <w:rsid w:val="00D50A02"/>
    <w:rsid w:val="00D50A3A"/>
    <w:rsid w:val="00D50B51"/>
    <w:rsid w:val="00D51029"/>
    <w:rsid w:val="00D510F7"/>
    <w:rsid w:val="00D51214"/>
    <w:rsid w:val="00D5157C"/>
    <w:rsid w:val="00D51A07"/>
    <w:rsid w:val="00D51E0B"/>
    <w:rsid w:val="00D5213E"/>
    <w:rsid w:val="00D5289E"/>
    <w:rsid w:val="00D53288"/>
    <w:rsid w:val="00D5398A"/>
    <w:rsid w:val="00D539F1"/>
    <w:rsid w:val="00D542B3"/>
    <w:rsid w:val="00D5525C"/>
    <w:rsid w:val="00D55905"/>
    <w:rsid w:val="00D5591D"/>
    <w:rsid w:val="00D55CF7"/>
    <w:rsid w:val="00D55D7B"/>
    <w:rsid w:val="00D56268"/>
    <w:rsid w:val="00D562CC"/>
    <w:rsid w:val="00D563F5"/>
    <w:rsid w:val="00D566CE"/>
    <w:rsid w:val="00D56995"/>
    <w:rsid w:val="00D56D3A"/>
    <w:rsid w:val="00D5735A"/>
    <w:rsid w:val="00D574FB"/>
    <w:rsid w:val="00D57505"/>
    <w:rsid w:val="00D576DE"/>
    <w:rsid w:val="00D5770F"/>
    <w:rsid w:val="00D57F45"/>
    <w:rsid w:val="00D60019"/>
    <w:rsid w:val="00D601CE"/>
    <w:rsid w:val="00D6053F"/>
    <w:rsid w:val="00D60884"/>
    <w:rsid w:val="00D60BEF"/>
    <w:rsid w:val="00D60F8D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667"/>
    <w:rsid w:val="00D62A48"/>
    <w:rsid w:val="00D62CFF"/>
    <w:rsid w:val="00D62E71"/>
    <w:rsid w:val="00D6376B"/>
    <w:rsid w:val="00D63FD9"/>
    <w:rsid w:val="00D649B9"/>
    <w:rsid w:val="00D64AFB"/>
    <w:rsid w:val="00D64B78"/>
    <w:rsid w:val="00D64C2D"/>
    <w:rsid w:val="00D64DBD"/>
    <w:rsid w:val="00D64EF3"/>
    <w:rsid w:val="00D64F16"/>
    <w:rsid w:val="00D65433"/>
    <w:rsid w:val="00D65635"/>
    <w:rsid w:val="00D65AB0"/>
    <w:rsid w:val="00D66434"/>
    <w:rsid w:val="00D665FA"/>
    <w:rsid w:val="00D66758"/>
    <w:rsid w:val="00D667B7"/>
    <w:rsid w:val="00D67394"/>
    <w:rsid w:val="00D67598"/>
    <w:rsid w:val="00D675C8"/>
    <w:rsid w:val="00D67A34"/>
    <w:rsid w:val="00D67F94"/>
    <w:rsid w:val="00D70047"/>
    <w:rsid w:val="00D700B7"/>
    <w:rsid w:val="00D7098B"/>
    <w:rsid w:val="00D70D02"/>
    <w:rsid w:val="00D70E68"/>
    <w:rsid w:val="00D71061"/>
    <w:rsid w:val="00D7118E"/>
    <w:rsid w:val="00D714FC"/>
    <w:rsid w:val="00D717E3"/>
    <w:rsid w:val="00D71C0D"/>
    <w:rsid w:val="00D71E2B"/>
    <w:rsid w:val="00D72396"/>
    <w:rsid w:val="00D7261B"/>
    <w:rsid w:val="00D72AB4"/>
    <w:rsid w:val="00D72B5F"/>
    <w:rsid w:val="00D72CB0"/>
    <w:rsid w:val="00D72E5C"/>
    <w:rsid w:val="00D72F53"/>
    <w:rsid w:val="00D73A5A"/>
    <w:rsid w:val="00D73B64"/>
    <w:rsid w:val="00D73EBE"/>
    <w:rsid w:val="00D73FC2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BE"/>
    <w:rsid w:val="00D75D79"/>
    <w:rsid w:val="00D75DC8"/>
    <w:rsid w:val="00D7653A"/>
    <w:rsid w:val="00D76546"/>
    <w:rsid w:val="00D76CA2"/>
    <w:rsid w:val="00D76CF8"/>
    <w:rsid w:val="00D76D54"/>
    <w:rsid w:val="00D76D7B"/>
    <w:rsid w:val="00D76E04"/>
    <w:rsid w:val="00D7722F"/>
    <w:rsid w:val="00D77291"/>
    <w:rsid w:val="00D77CA1"/>
    <w:rsid w:val="00D80901"/>
    <w:rsid w:val="00D80FFF"/>
    <w:rsid w:val="00D813A0"/>
    <w:rsid w:val="00D817F9"/>
    <w:rsid w:val="00D81C99"/>
    <w:rsid w:val="00D82452"/>
    <w:rsid w:val="00D825F9"/>
    <w:rsid w:val="00D82842"/>
    <w:rsid w:val="00D82A0A"/>
    <w:rsid w:val="00D82D0E"/>
    <w:rsid w:val="00D82D61"/>
    <w:rsid w:val="00D8315A"/>
    <w:rsid w:val="00D832DA"/>
    <w:rsid w:val="00D83589"/>
    <w:rsid w:val="00D83680"/>
    <w:rsid w:val="00D83B21"/>
    <w:rsid w:val="00D83C53"/>
    <w:rsid w:val="00D83CAD"/>
    <w:rsid w:val="00D83D04"/>
    <w:rsid w:val="00D8431D"/>
    <w:rsid w:val="00D8446D"/>
    <w:rsid w:val="00D84D90"/>
    <w:rsid w:val="00D85171"/>
    <w:rsid w:val="00D852BE"/>
    <w:rsid w:val="00D8585F"/>
    <w:rsid w:val="00D85AB5"/>
    <w:rsid w:val="00D8656D"/>
    <w:rsid w:val="00D868EA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405"/>
    <w:rsid w:val="00D91424"/>
    <w:rsid w:val="00D91730"/>
    <w:rsid w:val="00D91D03"/>
    <w:rsid w:val="00D91E43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723"/>
    <w:rsid w:val="00D957EE"/>
    <w:rsid w:val="00D957F1"/>
    <w:rsid w:val="00D959D5"/>
    <w:rsid w:val="00D95E6A"/>
    <w:rsid w:val="00D961F6"/>
    <w:rsid w:val="00D963FD"/>
    <w:rsid w:val="00D965CF"/>
    <w:rsid w:val="00D9679D"/>
    <w:rsid w:val="00D96833"/>
    <w:rsid w:val="00D96A16"/>
    <w:rsid w:val="00D96FAB"/>
    <w:rsid w:val="00D97226"/>
    <w:rsid w:val="00D9730C"/>
    <w:rsid w:val="00D974A1"/>
    <w:rsid w:val="00D978DF"/>
    <w:rsid w:val="00D97C09"/>
    <w:rsid w:val="00D97F0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6BA"/>
    <w:rsid w:val="00DA39DF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F14"/>
    <w:rsid w:val="00DA62E6"/>
    <w:rsid w:val="00DA64FF"/>
    <w:rsid w:val="00DA6691"/>
    <w:rsid w:val="00DA6CEA"/>
    <w:rsid w:val="00DA6E81"/>
    <w:rsid w:val="00DA717C"/>
    <w:rsid w:val="00DA732C"/>
    <w:rsid w:val="00DA7355"/>
    <w:rsid w:val="00DA73B7"/>
    <w:rsid w:val="00DA74CC"/>
    <w:rsid w:val="00DA7587"/>
    <w:rsid w:val="00DA79CF"/>
    <w:rsid w:val="00DA7BC7"/>
    <w:rsid w:val="00DB017E"/>
    <w:rsid w:val="00DB046E"/>
    <w:rsid w:val="00DB13FA"/>
    <w:rsid w:val="00DB150F"/>
    <w:rsid w:val="00DB17DD"/>
    <w:rsid w:val="00DB1B4A"/>
    <w:rsid w:val="00DB1BDA"/>
    <w:rsid w:val="00DB1DF3"/>
    <w:rsid w:val="00DB268C"/>
    <w:rsid w:val="00DB2A0A"/>
    <w:rsid w:val="00DB2CBE"/>
    <w:rsid w:val="00DB2F42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1E0"/>
    <w:rsid w:val="00DB722A"/>
    <w:rsid w:val="00DB7817"/>
    <w:rsid w:val="00DB7885"/>
    <w:rsid w:val="00DB792E"/>
    <w:rsid w:val="00DB79D2"/>
    <w:rsid w:val="00DB7E28"/>
    <w:rsid w:val="00DB7E6C"/>
    <w:rsid w:val="00DC007C"/>
    <w:rsid w:val="00DC00B8"/>
    <w:rsid w:val="00DC00C9"/>
    <w:rsid w:val="00DC04CF"/>
    <w:rsid w:val="00DC0724"/>
    <w:rsid w:val="00DC07DA"/>
    <w:rsid w:val="00DC0CF8"/>
    <w:rsid w:val="00DC0D12"/>
    <w:rsid w:val="00DC0DE4"/>
    <w:rsid w:val="00DC0E99"/>
    <w:rsid w:val="00DC15E2"/>
    <w:rsid w:val="00DC17FB"/>
    <w:rsid w:val="00DC18CB"/>
    <w:rsid w:val="00DC1906"/>
    <w:rsid w:val="00DC1A0D"/>
    <w:rsid w:val="00DC1E48"/>
    <w:rsid w:val="00DC2046"/>
    <w:rsid w:val="00DC2784"/>
    <w:rsid w:val="00DC27F1"/>
    <w:rsid w:val="00DC2CA5"/>
    <w:rsid w:val="00DC2DC7"/>
    <w:rsid w:val="00DC2E2A"/>
    <w:rsid w:val="00DC2F5D"/>
    <w:rsid w:val="00DC2F7C"/>
    <w:rsid w:val="00DC321B"/>
    <w:rsid w:val="00DC3889"/>
    <w:rsid w:val="00DC38F5"/>
    <w:rsid w:val="00DC3A12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205"/>
    <w:rsid w:val="00DD1216"/>
    <w:rsid w:val="00DD156E"/>
    <w:rsid w:val="00DD1C0F"/>
    <w:rsid w:val="00DD1CBF"/>
    <w:rsid w:val="00DD22C1"/>
    <w:rsid w:val="00DD22FD"/>
    <w:rsid w:val="00DD2310"/>
    <w:rsid w:val="00DD251A"/>
    <w:rsid w:val="00DD2A7B"/>
    <w:rsid w:val="00DD2E3C"/>
    <w:rsid w:val="00DD36AE"/>
    <w:rsid w:val="00DD389E"/>
    <w:rsid w:val="00DD3AC1"/>
    <w:rsid w:val="00DD3C73"/>
    <w:rsid w:val="00DD3CDF"/>
    <w:rsid w:val="00DD3CFF"/>
    <w:rsid w:val="00DD3D1C"/>
    <w:rsid w:val="00DD3FAF"/>
    <w:rsid w:val="00DD40F8"/>
    <w:rsid w:val="00DD44DB"/>
    <w:rsid w:val="00DD495E"/>
    <w:rsid w:val="00DD4A08"/>
    <w:rsid w:val="00DD4A2A"/>
    <w:rsid w:val="00DD4B37"/>
    <w:rsid w:val="00DD4C49"/>
    <w:rsid w:val="00DD4FC2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06"/>
    <w:rsid w:val="00DD77C7"/>
    <w:rsid w:val="00DD77E4"/>
    <w:rsid w:val="00DD7BA7"/>
    <w:rsid w:val="00DE02CB"/>
    <w:rsid w:val="00DE06C7"/>
    <w:rsid w:val="00DE0E23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4008"/>
    <w:rsid w:val="00DE4187"/>
    <w:rsid w:val="00DE4237"/>
    <w:rsid w:val="00DE4B27"/>
    <w:rsid w:val="00DE4CA7"/>
    <w:rsid w:val="00DE4F25"/>
    <w:rsid w:val="00DE5222"/>
    <w:rsid w:val="00DE5792"/>
    <w:rsid w:val="00DE5DB6"/>
    <w:rsid w:val="00DE6380"/>
    <w:rsid w:val="00DE6454"/>
    <w:rsid w:val="00DE69FA"/>
    <w:rsid w:val="00DE6BF7"/>
    <w:rsid w:val="00DE6DC4"/>
    <w:rsid w:val="00DE6EFF"/>
    <w:rsid w:val="00DE7FE2"/>
    <w:rsid w:val="00DF00C6"/>
    <w:rsid w:val="00DF0457"/>
    <w:rsid w:val="00DF07A0"/>
    <w:rsid w:val="00DF0D36"/>
    <w:rsid w:val="00DF0EAE"/>
    <w:rsid w:val="00DF133F"/>
    <w:rsid w:val="00DF1988"/>
    <w:rsid w:val="00DF1A83"/>
    <w:rsid w:val="00DF1F60"/>
    <w:rsid w:val="00DF2385"/>
    <w:rsid w:val="00DF2978"/>
    <w:rsid w:val="00DF2AD9"/>
    <w:rsid w:val="00DF2CEF"/>
    <w:rsid w:val="00DF2DD4"/>
    <w:rsid w:val="00DF3381"/>
    <w:rsid w:val="00DF3414"/>
    <w:rsid w:val="00DF342A"/>
    <w:rsid w:val="00DF402C"/>
    <w:rsid w:val="00DF4531"/>
    <w:rsid w:val="00DF4996"/>
    <w:rsid w:val="00DF4A0C"/>
    <w:rsid w:val="00DF4CC5"/>
    <w:rsid w:val="00DF4DA1"/>
    <w:rsid w:val="00DF5655"/>
    <w:rsid w:val="00DF56A5"/>
    <w:rsid w:val="00DF5DE5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6A8"/>
    <w:rsid w:val="00DF78C8"/>
    <w:rsid w:val="00DF78F0"/>
    <w:rsid w:val="00DF7A9E"/>
    <w:rsid w:val="00E00398"/>
    <w:rsid w:val="00E00826"/>
    <w:rsid w:val="00E01253"/>
    <w:rsid w:val="00E01871"/>
    <w:rsid w:val="00E01988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503B"/>
    <w:rsid w:val="00E0572F"/>
    <w:rsid w:val="00E05856"/>
    <w:rsid w:val="00E05B01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72D"/>
    <w:rsid w:val="00E10A52"/>
    <w:rsid w:val="00E10A77"/>
    <w:rsid w:val="00E10A99"/>
    <w:rsid w:val="00E10AD2"/>
    <w:rsid w:val="00E10D1D"/>
    <w:rsid w:val="00E10D5D"/>
    <w:rsid w:val="00E11099"/>
    <w:rsid w:val="00E1158A"/>
    <w:rsid w:val="00E11645"/>
    <w:rsid w:val="00E1234A"/>
    <w:rsid w:val="00E124B0"/>
    <w:rsid w:val="00E12721"/>
    <w:rsid w:val="00E12A4B"/>
    <w:rsid w:val="00E13027"/>
    <w:rsid w:val="00E13518"/>
    <w:rsid w:val="00E1380A"/>
    <w:rsid w:val="00E13BA2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20D"/>
    <w:rsid w:val="00E17897"/>
    <w:rsid w:val="00E2005C"/>
    <w:rsid w:val="00E20064"/>
    <w:rsid w:val="00E208F0"/>
    <w:rsid w:val="00E20B0A"/>
    <w:rsid w:val="00E21507"/>
    <w:rsid w:val="00E21829"/>
    <w:rsid w:val="00E21C53"/>
    <w:rsid w:val="00E21C6F"/>
    <w:rsid w:val="00E21D52"/>
    <w:rsid w:val="00E22769"/>
    <w:rsid w:val="00E22AE0"/>
    <w:rsid w:val="00E22BD2"/>
    <w:rsid w:val="00E22D76"/>
    <w:rsid w:val="00E23569"/>
    <w:rsid w:val="00E23698"/>
    <w:rsid w:val="00E236C3"/>
    <w:rsid w:val="00E23B5D"/>
    <w:rsid w:val="00E23CCC"/>
    <w:rsid w:val="00E23F5B"/>
    <w:rsid w:val="00E242EB"/>
    <w:rsid w:val="00E24646"/>
    <w:rsid w:val="00E252C0"/>
    <w:rsid w:val="00E256E4"/>
    <w:rsid w:val="00E257F6"/>
    <w:rsid w:val="00E260BF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11C1"/>
    <w:rsid w:val="00E313A7"/>
    <w:rsid w:val="00E3144D"/>
    <w:rsid w:val="00E314AF"/>
    <w:rsid w:val="00E314BA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DAD"/>
    <w:rsid w:val="00E33EC1"/>
    <w:rsid w:val="00E34019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40092"/>
    <w:rsid w:val="00E4036E"/>
    <w:rsid w:val="00E404B1"/>
    <w:rsid w:val="00E4055B"/>
    <w:rsid w:val="00E4064A"/>
    <w:rsid w:val="00E412BC"/>
    <w:rsid w:val="00E41518"/>
    <w:rsid w:val="00E41DA0"/>
    <w:rsid w:val="00E42205"/>
    <w:rsid w:val="00E423CF"/>
    <w:rsid w:val="00E424CE"/>
    <w:rsid w:val="00E42811"/>
    <w:rsid w:val="00E42AF0"/>
    <w:rsid w:val="00E42B4F"/>
    <w:rsid w:val="00E42F94"/>
    <w:rsid w:val="00E431DC"/>
    <w:rsid w:val="00E431ED"/>
    <w:rsid w:val="00E432A6"/>
    <w:rsid w:val="00E43398"/>
    <w:rsid w:val="00E4371A"/>
    <w:rsid w:val="00E43841"/>
    <w:rsid w:val="00E4396F"/>
    <w:rsid w:val="00E43F26"/>
    <w:rsid w:val="00E43F64"/>
    <w:rsid w:val="00E4435B"/>
    <w:rsid w:val="00E445EF"/>
    <w:rsid w:val="00E4496F"/>
    <w:rsid w:val="00E45151"/>
    <w:rsid w:val="00E4556A"/>
    <w:rsid w:val="00E45B30"/>
    <w:rsid w:val="00E45D46"/>
    <w:rsid w:val="00E45F5E"/>
    <w:rsid w:val="00E45FBE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50354"/>
    <w:rsid w:val="00E50422"/>
    <w:rsid w:val="00E50529"/>
    <w:rsid w:val="00E50B4D"/>
    <w:rsid w:val="00E50E0E"/>
    <w:rsid w:val="00E51746"/>
    <w:rsid w:val="00E51777"/>
    <w:rsid w:val="00E51841"/>
    <w:rsid w:val="00E51F14"/>
    <w:rsid w:val="00E52269"/>
    <w:rsid w:val="00E525C5"/>
    <w:rsid w:val="00E52914"/>
    <w:rsid w:val="00E52B83"/>
    <w:rsid w:val="00E532AE"/>
    <w:rsid w:val="00E537AC"/>
    <w:rsid w:val="00E53839"/>
    <w:rsid w:val="00E53E0A"/>
    <w:rsid w:val="00E5414C"/>
    <w:rsid w:val="00E54197"/>
    <w:rsid w:val="00E5426E"/>
    <w:rsid w:val="00E543D2"/>
    <w:rsid w:val="00E543F4"/>
    <w:rsid w:val="00E54791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DE6"/>
    <w:rsid w:val="00E573DB"/>
    <w:rsid w:val="00E57498"/>
    <w:rsid w:val="00E575FD"/>
    <w:rsid w:val="00E5764E"/>
    <w:rsid w:val="00E57EA2"/>
    <w:rsid w:val="00E57F52"/>
    <w:rsid w:val="00E6008A"/>
    <w:rsid w:val="00E60128"/>
    <w:rsid w:val="00E601EC"/>
    <w:rsid w:val="00E605E3"/>
    <w:rsid w:val="00E608BF"/>
    <w:rsid w:val="00E6098D"/>
    <w:rsid w:val="00E60AB2"/>
    <w:rsid w:val="00E60FC2"/>
    <w:rsid w:val="00E61383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40C8"/>
    <w:rsid w:val="00E64515"/>
    <w:rsid w:val="00E6473F"/>
    <w:rsid w:val="00E64774"/>
    <w:rsid w:val="00E6482D"/>
    <w:rsid w:val="00E6492E"/>
    <w:rsid w:val="00E64F6E"/>
    <w:rsid w:val="00E65174"/>
    <w:rsid w:val="00E6583D"/>
    <w:rsid w:val="00E65879"/>
    <w:rsid w:val="00E65C1F"/>
    <w:rsid w:val="00E65DCD"/>
    <w:rsid w:val="00E65FA4"/>
    <w:rsid w:val="00E66387"/>
    <w:rsid w:val="00E663CA"/>
    <w:rsid w:val="00E664D3"/>
    <w:rsid w:val="00E666DF"/>
    <w:rsid w:val="00E66EC2"/>
    <w:rsid w:val="00E66F60"/>
    <w:rsid w:val="00E6778B"/>
    <w:rsid w:val="00E67906"/>
    <w:rsid w:val="00E67B2B"/>
    <w:rsid w:val="00E67CF8"/>
    <w:rsid w:val="00E700E5"/>
    <w:rsid w:val="00E70978"/>
    <w:rsid w:val="00E70A69"/>
    <w:rsid w:val="00E70B9A"/>
    <w:rsid w:val="00E70BEF"/>
    <w:rsid w:val="00E71859"/>
    <w:rsid w:val="00E71ADC"/>
    <w:rsid w:val="00E71B82"/>
    <w:rsid w:val="00E71C05"/>
    <w:rsid w:val="00E72264"/>
    <w:rsid w:val="00E7227F"/>
    <w:rsid w:val="00E72A97"/>
    <w:rsid w:val="00E72B22"/>
    <w:rsid w:val="00E72BFE"/>
    <w:rsid w:val="00E72EFE"/>
    <w:rsid w:val="00E73010"/>
    <w:rsid w:val="00E73099"/>
    <w:rsid w:val="00E73188"/>
    <w:rsid w:val="00E73222"/>
    <w:rsid w:val="00E7356B"/>
    <w:rsid w:val="00E73579"/>
    <w:rsid w:val="00E7428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B2D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415"/>
    <w:rsid w:val="00E8045E"/>
    <w:rsid w:val="00E8086A"/>
    <w:rsid w:val="00E80DB5"/>
    <w:rsid w:val="00E81AB8"/>
    <w:rsid w:val="00E81BC0"/>
    <w:rsid w:val="00E81ECD"/>
    <w:rsid w:val="00E82349"/>
    <w:rsid w:val="00E831E4"/>
    <w:rsid w:val="00E8340A"/>
    <w:rsid w:val="00E83515"/>
    <w:rsid w:val="00E839F0"/>
    <w:rsid w:val="00E83A85"/>
    <w:rsid w:val="00E83B85"/>
    <w:rsid w:val="00E83CA2"/>
    <w:rsid w:val="00E84407"/>
    <w:rsid w:val="00E84594"/>
    <w:rsid w:val="00E8470F"/>
    <w:rsid w:val="00E84D9D"/>
    <w:rsid w:val="00E84E03"/>
    <w:rsid w:val="00E84E3C"/>
    <w:rsid w:val="00E8507B"/>
    <w:rsid w:val="00E851DF"/>
    <w:rsid w:val="00E856A8"/>
    <w:rsid w:val="00E857DC"/>
    <w:rsid w:val="00E85B07"/>
    <w:rsid w:val="00E85D43"/>
    <w:rsid w:val="00E85E3F"/>
    <w:rsid w:val="00E85FBC"/>
    <w:rsid w:val="00E8607B"/>
    <w:rsid w:val="00E86492"/>
    <w:rsid w:val="00E86697"/>
    <w:rsid w:val="00E86AF0"/>
    <w:rsid w:val="00E86BF5"/>
    <w:rsid w:val="00E86E26"/>
    <w:rsid w:val="00E8714B"/>
    <w:rsid w:val="00E87BFF"/>
    <w:rsid w:val="00E87C77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701F"/>
    <w:rsid w:val="00E97114"/>
    <w:rsid w:val="00E97DD9"/>
    <w:rsid w:val="00EA02C2"/>
    <w:rsid w:val="00EA042E"/>
    <w:rsid w:val="00EA060A"/>
    <w:rsid w:val="00EA06E6"/>
    <w:rsid w:val="00EA08C4"/>
    <w:rsid w:val="00EA0E00"/>
    <w:rsid w:val="00EA1459"/>
    <w:rsid w:val="00EA1629"/>
    <w:rsid w:val="00EA187A"/>
    <w:rsid w:val="00EA1965"/>
    <w:rsid w:val="00EA1966"/>
    <w:rsid w:val="00EA1BAE"/>
    <w:rsid w:val="00EA1C23"/>
    <w:rsid w:val="00EA1F05"/>
    <w:rsid w:val="00EA25C5"/>
    <w:rsid w:val="00EA2B78"/>
    <w:rsid w:val="00EA2D91"/>
    <w:rsid w:val="00EA2EC5"/>
    <w:rsid w:val="00EA2F34"/>
    <w:rsid w:val="00EA2F53"/>
    <w:rsid w:val="00EA3A4D"/>
    <w:rsid w:val="00EA3B2E"/>
    <w:rsid w:val="00EA3D41"/>
    <w:rsid w:val="00EA439D"/>
    <w:rsid w:val="00EA4609"/>
    <w:rsid w:val="00EA4984"/>
    <w:rsid w:val="00EA4D1F"/>
    <w:rsid w:val="00EA4F4A"/>
    <w:rsid w:val="00EA569B"/>
    <w:rsid w:val="00EA5BB7"/>
    <w:rsid w:val="00EA5C56"/>
    <w:rsid w:val="00EA5EFB"/>
    <w:rsid w:val="00EA628D"/>
    <w:rsid w:val="00EA6416"/>
    <w:rsid w:val="00EA646C"/>
    <w:rsid w:val="00EA65EB"/>
    <w:rsid w:val="00EA6607"/>
    <w:rsid w:val="00EA6794"/>
    <w:rsid w:val="00EA68A4"/>
    <w:rsid w:val="00EA736F"/>
    <w:rsid w:val="00EA770F"/>
    <w:rsid w:val="00EA7728"/>
    <w:rsid w:val="00EA77B4"/>
    <w:rsid w:val="00EA789E"/>
    <w:rsid w:val="00EA7B36"/>
    <w:rsid w:val="00EB037E"/>
    <w:rsid w:val="00EB07DF"/>
    <w:rsid w:val="00EB0F28"/>
    <w:rsid w:val="00EB0F2E"/>
    <w:rsid w:val="00EB116C"/>
    <w:rsid w:val="00EB1239"/>
    <w:rsid w:val="00EB15C7"/>
    <w:rsid w:val="00EB17B5"/>
    <w:rsid w:val="00EB17F2"/>
    <w:rsid w:val="00EB1977"/>
    <w:rsid w:val="00EB19F2"/>
    <w:rsid w:val="00EB1AFA"/>
    <w:rsid w:val="00EB1E23"/>
    <w:rsid w:val="00EB28CA"/>
    <w:rsid w:val="00EB294F"/>
    <w:rsid w:val="00EB2DEC"/>
    <w:rsid w:val="00EB2EF3"/>
    <w:rsid w:val="00EB3006"/>
    <w:rsid w:val="00EB32C4"/>
    <w:rsid w:val="00EB346D"/>
    <w:rsid w:val="00EB392B"/>
    <w:rsid w:val="00EB3F3A"/>
    <w:rsid w:val="00EB4656"/>
    <w:rsid w:val="00EB4735"/>
    <w:rsid w:val="00EB49EA"/>
    <w:rsid w:val="00EB4C9A"/>
    <w:rsid w:val="00EB4EC6"/>
    <w:rsid w:val="00EB50E7"/>
    <w:rsid w:val="00EB5258"/>
    <w:rsid w:val="00EB5677"/>
    <w:rsid w:val="00EB5BCC"/>
    <w:rsid w:val="00EB5D0C"/>
    <w:rsid w:val="00EB62DF"/>
    <w:rsid w:val="00EB6322"/>
    <w:rsid w:val="00EB64A3"/>
    <w:rsid w:val="00EB6536"/>
    <w:rsid w:val="00EB654E"/>
    <w:rsid w:val="00EB671C"/>
    <w:rsid w:val="00EB67CE"/>
    <w:rsid w:val="00EB6F5A"/>
    <w:rsid w:val="00EB73E9"/>
    <w:rsid w:val="00EB75B1"/>
    <w:rsid w:val="00EB766D"/>
    <w:rsid w:val="00EB784F"/>
    <w:rsid w:val="00EB78E5"/>
    <w:rsid w:val="00EB7A0D"/>
    <w:rsid w:val="00EB7EF7"/>
    <w:rsid w:val="00EC0582"/>
    <w:rsid w:val="00EC0781"/>
    <w:rsid w:val="00EC0E65"/>
    <w:rsid w:val="00EC138B"/>
    <w:rsid w:val="00EC19A5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42A"/>
    <w:rsid w:val="00EC4971"/>
    <w:rsid w:val="00EC49FB"/>
    <w:rsid w:val="00EC4BFD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800"/>
    <w:rsid w:val="00EC7985"/>
    <w:rsid w:val="00EC7F0F"/>
    <w:rsid w:val="00ED0235"/>
    <w:rsid w:val="00ED0630"/>
    <w:rsid w:val="00ED0B95"/>
    <w:rsid w:val="00ED1128"/>
    <w:rsid w:val="00ED1150"/>
    <w:rsid w:val="00ED1AC3"/>
    <w:rsid w:val="00ED1BA7"/>
    <w:rsid w:val="00ED1C1F"/>
    <w:rsid w:val="00ED1C72"/>
    <w:rsid w:val="00ED1E96"/>
    <w:rsid w:val="00ED20F2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5017"/>
    <w:rsid w:val="00ED564D"/>
    <w:rsid w:val="00ED5651"/>
    <w:rsid w:val="00ED56B2"/>
    <w:rsid w:val="00ED5A27"/>
    <w:rsid w:val="00ED5AB4"/>
    <w:rsid w:val="00ED6397"/>
    <w:rsid w:val="00ED63F0"/>
    <w:rsid w:val="00ED6E8C"/>
    <w:rsid w:val="00ED78AA"/>
    <w:rsid w:val="00ED797F"/>
    <w:rsid w:val="00ED7B78"/>
    <w:rsid w:val="00EE066F"/>
    <w:rsid w:val="00EE0B05"/>
    <w:rsid w:val="00EE0D68"/>
    <w:rsid w:val="00EE10A2"/>
    <w:rsid w:val="00EE1126"/>
    <w:rsid w:val="00EE1202"/>
    <w:rsid w:val="00EE1593"/>
    <w:rsid w:val="00EE1805"/>
    <w:rsid w:val="00EE1E67"/>
    <w:rsid w:val="00EE220C"/>
    <w:rsid w:val="00EE2293"/>
    <w:rsid w:val="00EE263A"/>
    <w:rsid w:val="00EE274C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40AD"/>
    <w:rsid w:val="00EE4A92"/>
    <w:rsid w:val="00EE4EA1"/>
    <w:rsid w:val="00EE4EBD"/>
    <w:rsid w:val="00EE55AE"/>
    <w:rsid w:val="00EE5616"/>
    <w:rsid w:val="00EE57C4"/>
    <w:rsid w:val="00EE5822"/>
    <w:rsid w:val="00EE5DFB"/>
    <w:rsid w:val="00EE5E74"/>
    <w:rsid w:val="00EE5F61"/>
    <w:rsid w:val="00EE68BF"/>
    <w:rsid w:val="00EE6E0A"/>
    <w:rsid w:val="00EE724F"/>
    <w:rsid w:val="00EE743E"/>
    <w:rsid w:val="00EE7460"/>
    <w:rsid w:val="00EE76A3"/>
    <w:rsid w:val="00EE76F9"/>
    <w:rsid w:val="00EE7825"/>
    <w:rsid w:val="00EE7A06"/>
    <w:rsid w:val="00EE7D5E"/>
    <w:rsid w:val="00EF08A5"/>
    <w:rsid w:val="00EF0BFB"/>
    <w:rsid w:val="00EF1427"/>
    <w:rsid w:val="00EF1516"/>
    <w:rsid w:val="00EF15AF"/>
    <w:rsid w:val="00EF177B"/>
    <w:rsid w:val="00EF192F"/>
    <w:rsid w:val="00EF1C83"/>
    <w:rsid w:val="00EF1F49"/>
    <w:rsid w:val="00EF205F"/>
    <w:rsid w:val="00EF20B2"/>
    <w:rsid w:val="00EF21B4"/>
    <w:rsid w:val="00EF252F"/>
    <w:rsid w:val="00EF261F"/>
    <w:rsid w:val="00EF28AE"/>
    <w:rsid w:val="00EF2B4A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A2"/>
    <w:rsid w:val="00EF4FDB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ECC"/>
    <w:rsid w:val="00F001C9"/>
    <w:rsid w:val="00F00486"/>
    <w:rsid w:val="00F005D0"/>
    <w:rsid w:val="00F00815"/>
    <w:rsid w:val="00F0098C"/>
    <w:rsid w:val="00F009E8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5008"/>
    <w:rsid w:val="00F05672"/>
    <w:rsid w:val="00F05775"/>
    <w:rsid w:val="00F057B2"/>
    <w:rsid w:val="00F0583B"/>
    <w:rsid w:val="00F05B2A"/>
    <w:rsid w:val="00F0634B"/>
    <w:rsid w:val="00F06965"/>
    <w:rsid w:val="00F06A30"/>
    <w:rsid w:val="00F06ED1"/>
    <w:rsid w:val="00F07ADF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7F"/>
    <w:rsid w:val="00F1264F"/>
    <w:rsid w:val="00F126A7"/>
    <w:rsid w:val="00F1277F"/>
    <w:rsid w:val="00F12AD6"/>
    <w:rsid w:val="00F12CA4"/>
    <w:rsid w:val="00F134CB"/>
    <w:rsid w:val="00F1376C"/>
    <w:rsid w:val="00F140F9"/>
    <w:rsid w:val="00F1426B"/>
    <w:rsid w:val="00F1427F"/>
    <w:rsid w:val="00F143DA"/>
    <w:rsid w:val="00F14649"/>
    <w:rsid w:val="00F14795"/>
    <w:rsid w:val="00F15186"/>
    <w:rsid w:val="00F151E8"/>
    <w:rsid w:val="00F15360"/>
    <w:rsid w:val="00F15631"/>
    <w:rsid w:val="00F16811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967"/>
    <w:rsid w:val="00F209F3"/>
    <w:rsid w:val="00F20F0D"/>
    <w:rsid w:val="00F20FB9"/>
    <w:rsid w:val="00F21957"/>
    <w:rsid w:val="00F21C1B"/>
    <w:rsid w:val="00F21E42"/>
    <w:rsid w:val="00F21E81"/>
    <w:rsid w:val="00F223DF"/>
    <w:rsid w:val="00F22432"/>
    <w:rsid w:val="00F227B2"/>
    <w:rsid w:val="00F22863"/>
    <w:rsid w:val="00F229EC"/>
    <w:rsid w:val="00F22DF4"/>
    <w:rsid w:val="00F22E04"/>
    <w:rsid w:val="00F22E5F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3FB"/>
    <w:rsid w:val="00F25610"/>
    <w:rsid w:val="00F25840"/>
    <w:rsid w:val="00F259A8"/>
    <w:rsid w:val="00F25E86"/>
    <w:rsid w:val="00F25FB6"/>
    <w:rsid w:val="00F26269"/>
    <w:rsid w:val="00F26741"/>
    <w:rsid w:val="00F26A08"/>
    <w:rsid w:val="00F26B36"/>
    <w:rsid w:val="00F26B9F"/>
    <w:rsid w:val="00F26EE9"/>
    <w:rsid w:val="00F2718A"/>
    <w:rsid w:val="00F27494"/>
    <w:rsid w:val="00F27891"/>
    <w:rsid w:val="00F27B94"/>
    <w:rsid w:val="00F27F38"/>
    <w:rsid w:val="00F3013A"/>
    <w:rsid w:val="00F3049D"/>
    <w:rsid w:val="00F305E8"/>
    <w:rsid w:val="00F30649"/>
    <w:rsid w:val="00F3095F"/>
    <w:rsid w:val="00F30BF5"/>
    <w:rsid w:val="00F31272"/>
    <w:rsid w:val="00F31684"/>
    <w:rsid w:val="00F31890"/>
    <w:rsid w:val="00F321D1"/>
    <w:rsid w:val="00F325EF"/>
    <w:rsid w:val="00F328F8"/>
    <w:rsid w:val="00F32B96"/>
    <w:rsid w:val="00F32DBD"/>
    <w:rsid w:val="00F3393D"/>
    <w:rsid w:val="00F33A4B"/>
    <w:rsid w:val="00F34122"/>
    <w:rsid w:val="00F34C58"/>
    <w:rsid w:val="00F34E4B"/>
    <w:rsid w:val="00F34E54"/>
    <w:rsid w:val="00F34E5E"/>
    <w:rsid w:val="00F3523A"/>
    <w:rsid w:val="00F354BC"/>
    <w:rsid w:val="00F35627"/>
    <w:rsid w:val="00F356C1"/>
    <w:rsid w:val="00F3573B"/>
    <w:rsid w:val="00F36C76"/>
    <w:rsid w:val="00F37209"/>
    <w:rsid w:val="00F37235"/>
    <w:rsid w:val="00F372A1"/>
    <w:rsid w:val="00F372E3"/>
    <w:rsid w:val="00F3762E"/>
    <w:rsid w:val="00F407F7"/>
    <w:rsid w:val="00F413FD"/>
    <w:rsid w:val="00F41731"/>
    <w:rsid w:val="00F4177C"/>
    <w:rsid w:val="00F418F2"/>
    <w:rsid w:val="00F41B89"/>
    <w:rsid w:val="00F41C84"/>
    <w:rsid w:val="00F41E1A"/>
    <w:rsid w:val="00F41FD3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162"/>
    <w:rsid w:val="00F45AF5"/>
    <w:rsid w:val="00F45BA3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9D"/>
    <w:rsid w:val="00F479B9"/>
    <w:rsid w:val="00F50215"/>
    <w:rsid w:val="00F5036F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629"/>
    <w:rsid w:val="00F52678"/>
    <w:rsid w:val="00F52828"/>
    <w:rsid w:val="00F52A8C"/>
    <w:rsid w:val="00F52CC8"/>
    <w:rsid w:val="00F52E6D"/>
    <w:rsid w:val="00F53050"/>
    <w:rsid w:val="00F53499"/>
    <w:rsid w:val="00F53531"/>
    <w:rsid w:val="00F53E6E"/>
    <w:rsid w:val="00F54156"/>
    <w:rsid w:val="00F543A9"/>
    <w:rsid w:val="00F543BB"/>
    <w:rsid w:val="00F543EC"/>
    <w:rsid w:val="00F5459E"/>
    <w:rsid w:val="00F545E1"/>
    <w:rsid w:val="00F54949"/>
    <w:rsid w:val="00F54BF2"/>
    <w:rsid w:val="00F54F40"/>
    <w:rsid w:val="00F553E3"/>
    <w:rsid w:val="00F5548E"/>
    <w:rsid w:val="00F5561F"/>
    <w:rsid w:val="00F5583A"/>
    <w:rsid w:val="00F55AAE"/>
    <w:rsid w:val="00F55B35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60105"/>
    <w:rsid w:val="00F60245"/>
    <w:rsid w:val="00F604A5"/>
    <w:rsid w:val="00F604F1"/>
    <w:rsid w:val="00F60599"/>
    <w:rsid w:val="00F6079E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916"/>
    <w:rsid w:val="00F64A2C"/>
    <w:rsid w:val="00F65089"/>
    <w:rsid w:val="00F6528C"/>
    <w:rsid w:val="00F65C9B"/>
    <w:rsid w:val="00F65D4D"/>
    <w:rsid w:val="00F6602A"/>
    <w:rsid w:val="00F66151"/>
    <w:rsid w:val="00F661A0"/>
    <w:rsid w:val="00F6626B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C61"/>
    <w:rsid w:val="00F74223"/>
    <w:rsid w:val="00F74300"/>
    <w:rsid w:val="00F7489F"/>
    <w:rsid w:val="00F74BB4"/>
    <w:rsid w:val="00F74C90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5E"/>
    <w:rsid w:val="00F77BF4"/>
    <w:rsid w:val="00F77DAD"/>
    <w:rsid w:val="00F80443"/>
    <w:rsid w:val="00F805CE"/>
    <w:rsid w:val="00F80B8D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F1B"/>
    <w:rsid w:val="00F8419E"/>
    <w:rsid w:val="00F843F5"/>
    <w:rsid w:val="00F8444E"/>
    <w:rsid w:val="00F84D29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4F7"/>
    <w:rsid w:val="00F875DD"/>
    <w:rsid w:val="00F8762A"/>
    <w:rsid w:val="00F87A21"/>
    <w:rsid w:val="00F87B4C"/>
    <w:rsid w:val="00F87C2F"/>
    <w:rsid w:val="00F9043D"/>
    <w:rsid w:val="00F90608"/>
    <w:rsid w:val="00F908ED"/>
    <w:rsid w:val="00F90901"/>
    <w:rsid w:val="00F90B1F"/>
    <w:rsid w:val="00F90B2D"/>
    <w:rsid w:val="00F90BF3"/>
    <w:rsid w:val="00F90C7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128"/>
    <w:rsid w:val="00F935DA"/>
    <w:rsid w:val="00F93A72"/>
    <w:rsid w:val="00F9431C"/>
    <w:rsid w:val="00F94687"/>
    <w:rsid w:val="00F946C8"/>
    <w:rsid w:val="00F94C42"/>
    <w:rsid w:val="00F94E56"/>
    <w:rsid w:val="00F950A1"/>
    <w:rsid w:val="00F951EE"/>
    <w:rsid w:val="00F95261"/>
    <w:rsid w:val="00F953D4"/>
    <w:rsid w:val="00F95644"/>
    <w:rsid w:val="00F95853"/>
    <w:rsid w:val="00F95F3E"/>
    <w:rsid w:val="00F9649E"/>
    <w:rsid w:val="00F96BFF"/>
    <w:rsid w:val="00F97036"/>
    <w:rsid w:val="00F971DF"/>
    <w:rsid w:val="00F97334"/>
    <w:rsid w:val="00F97553"/>
    <w:rsid w:val="00F975F0"/>
    <w:rsid w:val="00F978C7"/>
    <w:rsid w:val="00FA01D6"/>
    <w:rsid w:val="00FA086D"/>
    <w:rsid w:val="00FA099A"/>
    <w:rsid w:val="00FA0AB9"/>
    <w:rsid w:val="00FA0F94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CA6"/>
    <w:rsid w:val="00FA2E14"/>
    <w:rsid w:val="00FA36BB"/>
    <w:rsid w:val="00FA370D"/>
    <w:rsid w:val="00FA384C"/>
    <w:rsid w:val="00FA397C"/>
    <w:rsid w:val="00FA3A90"/>
    <w:rsid w:val="00FA4205"/>
    <w:rsid w:val="00FA454D"/>
    <w:rsid w:val="00FA4D1A"/>
    <w:rsid w:val="00FA4ECC"/>
    <w:rsid w:val="00FA51AE"/>
    <w:rsid w:val="00FA5250"/>
    <w:rsid w:val="00FA54C6"/>
    <w:rsid w:val="00FA58A3"/>
    <w:rsid w:val="00FA5900"/>
    <w:rsid w:val="00FA5EB1"/>
    <w:rsid w:val="00FA61F9"/>
    <w:rsid w:val="00FA6201"/>
    <w:rsid w:val="00FA62D5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C7F"/>
    <w:rsid w:val="00FB0F14"/>
    <w:rsid w:val="00FB0F9D"/>
    <w:rsid w:val="00FB0FB6"/>
    <w:rsid w:val="00FB1C75"/>
    <w:rsid w:val="00FB1CD5"/>
    <w:rsid w:val="00FB1F0B"/>
    <w:rsid w:val="00FB370C"/>
    <w:rsid w:val="00FB3991"/>
    <w:rsid w:val="00FB3D02"/>
    <w:rsid w:val="00FB42B2"/>
    <w:rsid w:val="00FB43D1"/>
    <w:rsid w:val="00FB4597"/>
    <w:rsid w:val="00FB4A51"/>
    <w:rsid w:val="00FB4DAB"/>
    <w:rsid w:val="00FB4FBC"/>
    <w:rsid w:val="00FB519E"/>
    <w:rsid w:val="00FB51DB"/>
    <w:rsid w:val="00FB52E8"/>
    <w:rsid w:val="00FB59DD"/>
    <w:rsid w:val="00FB5A97"/>
    <w:rsid w:val="00FB5C2A"/>
    <w:rsid w:val="00FB5C96"/>
    <w:rsid w:val="00FB5CD3"/>
    <w:rsid w:val="00FB6088"/>
    <w:rsid w:val="00FB6091"/>
    <w:rsid w:val="00FB64C1"/>
    <w:rsid w:val="00FB64F7"/>
    <w:rsid w:val="00FB674C"/>
    <w:rsid w:val="00FB6DFF"/>
    <w:rsid w:val="00FB723F"/>
    <w:rsid w:val="00FB784B"/>
    <w:rsid w:val="00FB7C99"/>
    <w:rsid w:val="00FB7D3D"/>
    <w:rsid w:val="00FB7D6A"/>
    <w:rsid w:val="00FC0254"/>
    <w:rsid w:val="00FC06E5"/>
    <w:rsid w:val="00FC0944"/>
    <w:rsid w:val="00FC0A5B"/>
    <w:rsid w:val="00FC0CB9"/>
    <w:rsid w:val="00FC0EFB"/>
    <w:rsid w:val="00FC10E8"/>
    <w:rsid w:val="00FC10FD"/>
    <w:rsid w:val="00FC1358"/>
    <w:rsid w:val="00FC145A"/>
    <w:rsid w:val="00FC154F"/>
    <w:rsid w:val="00FC15C0"/>
    <w:rsid w:val="00FC1AB1"/>
    <w:rsid w:val="00FC1B42"/>
    <w:rsid w:val="00FC1C0D"/>
    <w:rsid w:val="00FC1D02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501D"/>
    <w:rsid w:val="00FC5177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6E7B"/>
    <w:rsid w:val="00FC72B9"/>
    <w:rsid w:val="00FC79CD"/>
    <w:rsid w:val="00FC7A15"/>
    <w:rsid w:val="00FC7AD6"/>
    <w:rsid w:val="00FC7CAE"/>
    <w:rsid w:val="00FD015E"/>
    <w:rsid w:val="00FD05C2"/>
    <w:rsid w:val="00FD074C"/>
    <w:rsid w:val="00FD0AB4"/>
    <w:rsid w:val="00FD0BE0"/>
    <w:rsid w:val="00FD0E2B"/>
    <w:rsid w:val="00FD0E65"/>
    <w:rsid w:val="00FD0F47"/>
    <w:rsid w:val="00FD1083"/>
    <w:rsid w:val="00FD1245"/>
    <w:rsid w:val="00FD14B0"/>
    <w:rsid w:val="00FD19EC"/>
    <w:rsid w:val="00FD2024"/>
    <w:rsid w:val="00FD20F8"/>
    <w:rsid w:val="00FD217F"/>
    <w:rsid w:val="00FD27B0"/>
    <w:rsid w:val="00FD2C81"/>
    <w:rsid w:val="00FD3003"/>
    <w:rsid w:val="00FD380E"/>
    <w:rsid w:val="00FD387D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EB1"/>
    <w:rsid w:val="00FE1E65"/>
    <w:rsid w:val="00FE20B0"/>
    <w:rsid w:val="00FE2139"/>
    <w:rsid w:val="00FE21FA"/>
    <w:rsid w:val="00FE2235"/>
    <w:rsid w:val="00FE29A2"/>
    <w:rsid w:val="00FE2D81"/>
    <w:rsid w:val="00FE3775"/>
    <w:rsid w:val="00FE388A"/>
    <w:rsid w:val="00FE38CD"/>
    <w:rsid w:val="00FE3992"/>
    <w:rsid w:val="00FE39E1"/>
    <w:rsid w:val="00FE3F8D"/>
    <w:rsid w:val="00FE3FF9"/>
    <w:rsid w:val="00FE45D8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610"/>
    <w:rsid w:val="00FF0097"/>
    <w:rsid w:val="00FF03FB"/>
    <w:rsid w:val="00FF059F"/>
    <w:rsid w:val="00FF085D"/>
    <w:rsid w:val="00FF0B3E"/>
    <w:rsid w:val="00FF0DF4"/>
    <w:rsid w:val="00FF11B3"/>
    <w:rsid w:val="00FF1FA4"/>
    <w:rsid w:val="00FF215D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40F1"/>
    <w:rsid w:val="00FF4340"/>
    <w:rsid w:val="00FF4602"/>
    <w:rsid w:val="00FF4833"/>
    <w:rsid w:val="00FF4A52"/>
    <w:rsid w:val="00FF4CFE"/>
    <w:rsid w:val="00FF4F89"/>
    <w:rsid w:val="00FF4FCB"/>
    <w:rsid w:val="00FF5A63"/>
    <w:rsid w:val="00FF5AEB"/>
    <w:rsid w:val="00FF5B6A"/>
    <w:rsid w:val="00FF6C0B"/>
    <w:rsid w:val="00FF7316"/>
    <w:rsid w:val="00FF7576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14973F"/>
  <w14:defaultImageDpi w14:val="32767"/>
  <w15:chartTrackingRefBased/>
  <w15:docId w15:val="{5556975C-6CE6-4259-8DCA-E8E4AA8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F3E3-71B0-45DE-8832-6319D7C7C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2273</TotalTime>
  <Pages>47</Pages>
  <Words>9619</Words>
  <Characters>54830</Characters>
  <Application>Microsoft Office Word</Application>
  <DocSecurity>0</DocSecurity>
  <Lines>456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64321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Hataiput, Theppinta</cp:lastModifiedBy>
  <cp:revision>353</cp:revision>
  <cp:lastPrinted>2021-11-11T09:12:00Z</cp:lastPrinted>
  <dcterms:created xsi:type="dcterms:W3CDTF">2021-08-04T15:58:00Z</dcterms:created>
  <dcterms:modified xsi:type="dcterms:W3CDTF">2021-11-12T06:11:00Z</dcterms:modified>
</cp:coreProperties>
</file>