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8"/>
        <w:gridCol w:w="270"/>
        <w:gridCol w:w="8010"/>
      </w:tblGrid>
      <w:tr w:rsidR="00A552BC" w:rsidRPr="00E80272" w:rsidTr="00396C63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552BC" w:rsidRPr="00E80272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552BC" w:rsidRPr="00E80272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:rsidR="00A552BC" w:rsidRPr="00E80272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A552BC" w:rsidRPr="00E80272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A552BC" w:rsidRPr="00E80272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A552BC" w:rsidRPr="00E80272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E80272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552BC" w:rsidRPr="00E80272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E80272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552BC" w:rsidRPr="00E80272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886950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8695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A552BC" w:rsidRPr="00E80272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E80272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552BC" w:rsidRPr="00E80272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886950" w:rsidRDefault="00A41D83" w:rsidP="00A41D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8695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</w:t>
            </w:r>
            <w:r w:rsidRPr="0088695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ข้อมูลทางการเงินระหว่างกาล</w:t>
            </w:r>
            <w:r w:rsidR="009215D1" w:rsidRPr="0088695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    </w:t>
            </w:r>
            <w:r w:rsidR="00B95BBD" w:rsidRPr="0088695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      </w:t>
            </w:r>
            <w:r w:rsidR="00166401" w:rsidRPr="0088695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                 </w:t>
            </w:r>
          </w:p>
        </w:tc>
      </w:tr>
      <w:tr w:rsidR="00A552BC" w:rsidRPr="00E80272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E80272" w:rsidRDefault="00BF04CF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8027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A552BC" w:rsidRPr="00E80272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E80272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A552BC" w:rsidRPr="00E80272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E80272" w:rsidRDefault="00BF04CF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A552BC" w:rsidRPr="00E80272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E80272" w:rsidRDefault="00A552BC" w:rsidP="00396C63">
            <w:pPr>
              <w:pStyle w:val="index"/>
              <w:tabs>
                <w:tab w:val="clear" w:pos="1134"/>
              </w:tabs>
              <w:spacing w:after="0" w:line="240" w:lineRule="atLeast"/>
              <w:ind w:left="-18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A552BC" w:rsidRPr="00E80272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E80272" w:rsidRDefault="00334C11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8027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:rsidR="00A552BC" w:rsidRPr="00E80272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E80272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A552BC" w:rsidRPr="00E80272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E80272" w:rsidRDefault="00334C11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8027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:rsidR="00A552BC" w:rsidRPr="00E80272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E80272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8027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="00112A5F" w:rsidRPr="00E8027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E8027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A552BC" w:rsidRPr="00E80272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E80272" w:rsidRDefault="00334C11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8027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:rsidR="00A552BC" w:rsidRPr="00E80272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E80272" w:rsidRDefault="00C25378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8027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สินทรัพย์ที่เกิดจากสัญญาก่อสร้าง</w:t>
            </w:r>
          </w:p>
        </w:tc>
      </w:tr>
      <w:tr w:rsidR="00A552BC" w:rsidRPr="00E80272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E80272" w:rsidRDefault="00334C11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8027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:rsidR="00A552BC" w:rsidRPr="00E80272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E80272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8027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C14112" w:rsidRPr="00E80272" w:rsidTr="00B142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C14112" w:rsidRPr="00E80272" w:rsidRDefault="00C1411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C14112" w:rsidRPr="00E80272" w:rsidRDefault="00C1411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C14112" w:rsidRPr="00E80272" w:rsidRDefault="00C1411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8027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A51632" w:rsidRPr="00E80272" w:rsidTr="00B142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1632" w:rsidRPr="00E80272" w:rsidRDefault="00C1411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A51632" w:rsidRPr="00E80272" w:rsidRDefault="00A5163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1632" w:rsidRPr="00E80272" w:rsidRDefault="00A5163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8027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A552BC" w:rsidRPr="00E80272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E80272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bookmarkStart w:id="0" w:name="_Hlk30577534"/>
            <w:r w:rsidRPr="00E8027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E8027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552BC" w:rsidRPr="00E80272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E80272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8027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AC77D8" w:rsidRPr="00E80272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C77D8" w:rsidRPr="00E80272" w:rsidRDefault="00AC77D8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E8027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C77D8" w:rsidRPr="00E80272" w:rsidRDefault="00AC77D8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C77D8" w:rsidRPr="00E80272" w:rsidRDefault="00AC77D8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8027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bookmarkEnd w:id="0"/>
      <w:tr w:rsidR="00A552BC" w:rsidRPr="00E80272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E80272" w:rsidRDefault="00A552BC" w:rsidP="00AC77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E8027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A552BC" w:rsidRPr="00E80272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E80272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8027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</w:tr>
      <w:tr w:rsidR="00A552BC" w:rsidRPr="00E80272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E80272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E8027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A552BC" w:rsidRPr="00E80272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E80272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8027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A552BC" w:rsidRPr="00E80272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E80272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E8027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A552BC" w:rsidRPr="00E80272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E80272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8027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A552BC" w:rsidRPr="00E80272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E80272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E8027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A552BC" w:rsidRPr="00E80272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E80272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8027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="00112A5F" w:rsidRPr="00E8027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E8027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A552BC" w:rsidRPr="00E80272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E80272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E8027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A552BC" w:rsidRPr="00E80272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E80272" w:rsidRDefault="00C55E64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8027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AD1FC0" w:rsidRPr="00E80272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E80272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E8027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AD1FC0" w:rsidRPr="00E80272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E80272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8027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AD1FC0" w:rsidRPr="00E80272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E80272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E8027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AD1FC0" w:rsidRPr="00E80272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E80272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8027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AD1FC0" w:rsidRPr="00E80272" w:rsidTr="002546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E80272" w:rsidRDefault="00C14112" w:rsidP="002546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AD1FC0" w:rsidRPr="00E80272" w:rsidRDefault="00AD1FC0" w:rsidP="002546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E80272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8027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</w:t>
            </w:r>
            <w:r w:rsidRPr="00E8027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ผูกพันและหนี้สินที่อาจเกิดขึ้น</w:t>
            </w:r>
          </w:p>
        </w:tc>
      </w:tr>
      <w:tr w:rsidR="00AD1FC0" w:rsidRPr="00E80272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E80272" w:rsidRDefault="00C14112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8027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:rsidR="00AD1FC0" w:rsidRPr="00E80272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E80272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8027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AD1FC0" w:rsidRPr="00E80272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E80272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8027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C14112" w:rsidRPr="00E8027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D1FC0" w:rsidRPr="00E80272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E80272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8027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AD1FC0" w:rsidRPr="00E80272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E80272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C14112" w:rsidRPr="00E8027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AD1FC0" w:rsidRPr="00E80272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E80272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8027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581E0E" w:rsidRPr="00E80272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81E0E" w:rsidRPr="00E80272" w:rsidRDefault="00581E0E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C14112" w:rsidRPr="00E8027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581E0E" w:rsidRPr="00E80272" w:rsidRDefault="00581E0E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581E0E" w:rsidRPr="00E80272" w:rsidRDefault="00581E0E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8027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AD1FC0" w:rsidRPr="00E80272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E80272" w:rsidRDefault="00AD1FC0" w:rsidP="00581E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C14112" w:rsidRPr="00E8027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AD1FC0" w:rsidRPr="00E80272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E80272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8027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D1FC0" w:rsidRPr="00E80272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E80272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AD1FC0" w:rsidRPr="00E80272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E80272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D1FC0" w:rsidRPr="00E80272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E80272" w:rsidRDefault="00AD1FC0" w:rsidP="003710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AD1FC0" w:rsidRPr="00E80272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E80272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D1FC0" w:rsidRPr="00E80272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E80272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AD1FC0" w:rsidRPr="00E80272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E80272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:rsidR="00A552BC" w:rsidRPr="00E80272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80272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E80272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A552BC" w:rsidRPr="00E80272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D64A23" w:rsidRPr="00E80272" w:rsidRDefault="00A552BC" w:rsidP="00D64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E80272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</w:t>
      </w:r>
      <w:r w:rsidRPr="00E80272">
        <w:rPr>
          <w:rFonts w:ascii="Angsana New" w:hAnsi="Angsana New" w:hint="cs"/>
          <w:sz w:val="30"/>
          <w:szCs w:val="30"/>
          <w:cs/>
        </w:rPr>
        <w:t>คณะ</w:t>
      </w:r>
      <w:r w:rsidRPr="00E80272">
        <w:rPr>
          <w:rFonts w:ascii="Angsana New" w:hAnsi="Angsana New"/>
          <w:sz w:val="30"/>
          <w:szCs w:val="30"/>
          <w:cs/>
        </w:rPr>
        <w:t>กรรมการเมื่อ</w:t>
      </w:r>
      <w:r w:rsidR="00EE42E8" w:rsidRPr="00E80272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2B4626" w:rsidRPr="00E80272">
        <w:rPr>
          <w:rFonts w:ascii="Angsana New" w:hAnsi="Angsana New"/>
          <w:sz w:val="30"/>
          <w:szCs w:val="30"/>
        </w:rPr>
        <w:t>1</w:t>
      </w:r>
      <w:r w:rsidR="00737F49" w:rsidRPr="00E80272">
        <w:rPr>
          <w:rFonts w:ascii="Angsana New" w:hAnsi="Angsana New"/>
          <w:sz w:val="30"/>
          <w:szCs w:val="30"/>
        </w:rPr>
        <w:t>2</w:t>
      </w:r>
      <w:r w:rsidR="006C703C" w:rsidRPr="00E80272">
        <w:rPr>
          <w:rFonts w:ascii="Angsana New" w:hAnsi="Angsana New" w:hint="cs"/>
          <w:sz w:val="30"/>
          <w:szCs w:val="30"/>
          <w:cs/>
        </w:rPr>
        <w:t xml:space="preserve"> </w:t>
      </w:r>
      <w:r w:rsidR="00107251" w:rsidRPr="00E80272">
        <w:rPr>
          <w:rFonts w:ascii="Angsana New" w:hAnsi="Angsana New" w:hint="cs"/>
          <w:sz w:val="30"/>
          <w:szCs w:val="30"/>
          <w:cs/>
        </w:rPr>
        <w:t>พฤศจิกายน</w:t>
      </w:r>
      <w:r w:rsidR="00E343EA" w:rsidRPr="00E80272">
        <w:rPr>
          <w:rFonts w:ascii="Angsana New" w:hAnsi="Angsana New"/>
          <w:sz w:val="30"/>
          <w:szCs w:val="30"/>
        </w:rPr>
        <w:t xml:space="preserve"> 2564</w:t>
      </w:r>
    </w:p>
    <w:p w:rsidR="007D451A" w:rsidRPr="00E80272" w:rsidRDefault="007D451A" w:rsidP="00D64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2"/>
          <w:szCs w:val="12"/>
          <w:cs/>
        </w:rPr>
      </w:pPr>
    </w:p>
    <w:p w:rsidR="00A552BC" w:rsidRPr="00886950" w:rsidRDefault="00A552BC" w:rsidP="005734C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hanging="72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86950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886950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:rsidR="00A552BC" w:rsidRPr="00886950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</w:rPr>
      </w:pPr>
    </w:p>
    <w:p w:rsidR="00A552BC" w:rsidRPr="00886950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both"/>
        <w:rPr>
          <w:rFonts w:ascii="Angsana New" w:hAnsi="Angsana New"/>
          <w:sz w:val="30"/>
          <w:szCs w:val="30"/>
        </w:rPr>
      </w:pPr>
      <w:r w:rsidRPr="00886950">
        <w:rPr>
          <w:rFonts w:ascii="Angsana New" w:hAnsi="Angsana New"/>
          <w:sz w:val="30"/>
          <w:szCs w:val="30"/>
          <w:cs/>
        </w:rPr>
        <w:t>บริษัท สยามเทคนิคคอนกรีต จำกัด</w:t>
      </w:r>
      <w:r w:rsidR="008A2512" w:rsidRPr="00886950">
        <w:rPr>
          <w:rFonts w:ascii="Angsana New" w:hAnsi="Angsana New" w:hint="cs"/>
          <w:sz w:val="30"/>
          <w:szCs w:val="30"/>
          <w:cs/>
        </w:rPr>
        <w:t xml:space="preserve"> </w:t>
      </w:r>
      <w:r w:rsidR="007D451A" w:rsidRPr="00886950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="006B14A0" w:rsidRPr="00886950">
        <w:rPr>
          <w:rFonts w:ascii="Angsana New" w:hAnsi="Angsana New"/>
          <w:sz w:val="30"/>
          <w:szCs w:val="30"/>
          <w:cs/>
        </w:rPr>
        <w:t>(เดิมชื่อ</w:t>
      </w:r>
      <w:r w:rsidR="008A2512" w:rsidRPr="00886950">
        <w:rPr>
          <w:rFonts w:ascii="Angsana New" w:hAnsi="Angsana New"/>
          <w:sz w:val="30"/>
          <w:szCs w:val="30"/>
          <w:cs/>
        </w:rPr>
        <w:t xml:space="preserve"> บริษัท สระบุรีเทคนิคคอนกรีต จำกัด</w:t>
      </w:r>
      <w:r w:rsidR="008A2512" w:rsidRPr="00886950">
        <w:rPr>
          <w:rFonts w:ascii="Angsana New" w:hAnsi="Angsana New" w:hint="cs"/>
          <w:sz w:val="30"/>
          <w:szCs w:val="30"/>
          <w:cs/>
        </w:rPr>
        <w:t>)</w:t>
      </w:r>
      <w:r w:rsidRPr="00886950">
        <w:rPr>
          <w:rFonts w:ascii="Angsana New" w:hAnsi="Angsana New"/>
          <w:sz w:val="30"/>
          <w:szCs w:val="30"/>
          <w:cs/>
        </w:rPr>
        <w:t xml:space="preserve"> “บริษัท” เป็นนิติบุคคลที่จัดตั้งขึ้นในประเทศไทย และมีที่อยู่จดทะเบียนตั้งอยู่ที่สำนักงานใหญ่และสาขาดังต่อไปนี้</w:t>
      </w:r>
    </w:p>
    <w:p w:rsidR="00A552BC" w:rsidRPr="00886950" w:rsidRDefault="00A552BC" w:rsidP="00A552BC">
      <w:pPr>
        <w:ind w:left="540"/>
        <w:jc w:val="both"/>
        <w:rPr>
          <w:rFonts w:ascii="Angsana New" w:hAnsi="Angsana New"/>
          <w:sz w:val="10"/>
          <w:szCs w:val="10"/>
          <w:cs/>
        </w:rPr>
      </w:pPr>
    </w:p>
    <w:p w:rsidR="00A552BC" w:rsidRPr="00886950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886950">
        <w:rPr>
          <w:rFonts w:ascii="Angsana New" w:hAnsi="Angsana New"/>
          <w:sz w:val="30"/>
          <w:szCs w:val="30"/>
          <w:cs/>
        </w:rPr>
        <w:tab/>
        <w:t>สำนักงานใหญ่</w:t>
      </w:r>
      <w:r w:rsidRPr="00886950">
        <w:rPr>
          <w:rFonts w:ascii="Angsana New" w:hAnsi="Angsana New"/>
          <w:sz w:val="30"/>
          <w:szCs w:val="30"/>
          <w:cs/>
        </w:rPr>
        <w:tab/>
      </w:r>
      <w:r w:rsidRPr="00886950">
        <w:rPr>
          <w:rFonts w:ascii="Angsana New" w:hAnsi="Angsana New"/>
          <w:sz w:val="30"/>
          <w:szCs w:val="30"/>
          <w:cs/>
        </w:rPr>
        <w:tab/>
        <w:t xml:space="preserve"> :</w:t>
      </w:r>
      <w:r w:rsidRPr="00886950">
        <w:rPr>
          <w:rFonts w:ascii="Angsana New" w:hAnsi="Angsana New"/>
          <w:sz w:val="30"/>
          <w:szCs w:val="30"/>
        </w:rPr>
        <w:tab/>
        <w:t>50</w:t>
      </w:r>
      <w:r w:rsidRPr="00886950">
        <w:rPr>
          <w:rFonts w:ascii="Angsana New" w:hAnsi="Angsana New"/>
          <w:sz w:val="30"/>
          <w:szCs w:val="30"/>
          <w:cs/>
        </w:rPr>
        <w:t xml:space="preserve"> ซอยงามวงศ์วาน </w:t>
      </w:r>
      <w:r w:rsidRPr="00886950">
        <w:rPr>
          <w:rFonts w:ascii="Angsana New" w:hAnsi="Angsana New"/>
          <w:sz w:val="30"/>
          <w:szCs w:val="30"/>
        </w:rPr>
        <w:t>47</w:t>
      </w:r>
      <w:r w:rsidRPr="00886950">
        <w:rPr>
          <w:rFonts w:ascii="Angsana New" w:hAnsi="Angsana New"/>
          <w:sz w:val="30"/>
          <w:szCs w:val="30"/>
          <w:cs/>
        </w:rPr>
        <w:t xml:space="preserve"> แยก </w:t>
      </w:r>
      <w:r w:rsidRPr="00886950">
        <w:rPr>
          <w:rFonts w:ascii="Angsana New" w:hAnsi="Angsana New"/>
          <w:sz w:val="30"/>
          <w:szCs w:val="30"/>
        </w:rPr>
        <w:t>20</w:t>
      </w:r>
      <w:r w:rsidRPr="00886950">
        <w:rPr>
          <w:rFonts w:ascii="Angsana New" w:hAnsi="Angsana New"/>
          <w:sz w:val="30"/>
          <w:szCs w:val="30"/>
          <w:cs/>
        </w:rPr>
        <w:t xml:space="preserve"> แขวงทุ่งสองห้อง เขตหลักสี่</w:t>
      </w:r>
      <w:r w:rsidR="007D451A" w:rsidRPr="00886950">
        <w:rPr>
          <w:rFonts w:ascii="Angsana New" w:hAnsi="Angsana New" w:hint="cs"/>
          <w:sz w:val="30"/>
          <w:szCs w:val="30"/>
          <w:cs/>
        </w:rPr>
        <w:t xml:space="preserve"> กรุงเทพมหานคร</w:t>
      </w:r>
    </w:p>
    <w:p w:rsidR="00A552BC" w:rsidRPr="00886950" w:rsidRDefault="00910603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886950">
        <w:rPr>
          <w:rFonts w:ascii="Angsana New" w:hAnsi="Angsana New" w:hint="cs"/>
          <w:sz w:val="30"/>
          <w:szCs w:val="30"/>
          <w:cs/>
        </w:rPr>
        <w:t xml:space="preserve">สาขา </w:t>
      </w:r>
      <w:r w:rsidR="006E2372" w:rsidRPr="00886950">
        <w:rPr>
          <w:rFonts w:ascii="Angsana New" w:hAnsi="Angsana New" w:hint="cs"/>
          <w:sz w:val="30"/>
          <w:szCs w:val="30"/>
          <w:cs/>
        </w:rPr>
        <w:t>สระบุรี</w:t>
      </w:r>
      <w:r w:rsidR="00A552BC" w:rsidRPr="00886950">
        <w:rPr>
          <w:rFonts w:ascii="Angsana New" w:hAnsi="Angsana New"/>
          <w:sz w:val="30"/>
          <w:szCs w:val="30"/>
          <w:cs/>
        </w:rPr>
        <w:tab/>
      </w:r>
      <w:r w:rsidR="00A552BC" w:rsidRPr="00886950">
        <w:rPr>
          <w:rFonts w:ascii="Angsana New" w:hAnsi="Angsana New"/>
          <w:sz w:val="30"/>
          <w:szCs w:val="30"/>
          <w:cs/>
        </w:rPr>
        <w:tab/>
        <w:t>:</w:t>
      </w:r>
      <w:r w:rsidR="00A552BC" w:rsidRPr="00886950">
        <w:rPr>
          <w:rFonts w:ascii="Angsana New" w:hAnsi="Angsana New"/>
          <w:sz w:val="30"/>
          <w:szCs w:val="30"/>
        </w:rPr>
        <w:tab/>
        <w:t xml:space="preserve">113 </w:t>
      </w:r>
      <w:r w:rsidR="00A552BC" w:rsidRPr="00886950">
        <w:rPr>
          <w:rFonts w:ascii="Angsana New" w:hAnsi="Angsana New"/>
          <w:sz w:val="30"/>
          <w:szCs w:val="30"/>
          <w:cs/>
        </w:rPr>
        <w:t xml:space="preserve">หมู่ที่ </w:t>
      </w:r>
      <w:r w:rsidR="00A552BC" w:rsidRPr="00886950">
        <w:rPr>
          <w:rFonts w:ascii="Angsana New" w:hAnsi="Angsana New"/>
          <w:sz w:val="30"/>
          <w:szCs w:val="30"/>
        </w:rPr>
        <w:t xml:space="preserve">2 </w:t>
      </w:r>
      <w:r w:rsidR="00A552BC" w:rsidRPr="00886950">
        <w:rPr>
          <w:rFonts w:ascii="Angsana New" w:hAnsi="Angsana New"/>
          <w:sz w:val="30"/>
          <w:szCs w:val="30"/>
          <w:cs/>
        </w:rPr>
        <w:t>ตำบลดอนพุด อำเภอดอนพุด จังหวัดสระบุรี</w:t>
      </w:r>
    </w:p>
    <w:p w:rsidR="00A552BC" w:rsidRPr="00886950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886950">
        <w:rPr>
          <w:rFonts w:ascii="Angsana New" w:hAnsi="Angsana New"/>
          <w:sz w:val="30"/>
          <w:szCs w:val="30"/>
          <w:cs/>
        </w:rPr>
        <w:t>สาขา สุโขทัย</w:t>
      </w:r>
      <w:r w:rsidRPr="00886950">
        <w:rPr>
          <w:rFonts w:ascii="Angsana New" w:hAnsi="Angsana New"/>
          <w:sz w:val="30"/>
          <w:szCs w:val="30"/>
          <w:cs/>
        </w:rPr>
        <w:tab/>
      </w:r>
      <w:r w:rsidRPr="00886950">
        <w:rPr>
          <w:rFonts w:ascii="Angsana New" w:hAnsi="Angsana New"/>
          <w:sz w:val="30"/>
          <w:szCs w:val="30"/>
          <w:cs/>
        </w:rPr>
        <w:tab/>
        <w:t>:</w:t>
      </w:r>
      <w:r w:rsidRPr="00886950">
        <w:rPr>
          <w:rFonts w:ascii="Angsana New" w:hAnsi="Angsana New"/>
          <w:sz w:val="30"/>
          <w:szCs w:val="30"/>
        </w:rPr>
        <w:tab/>
        <w:t xml:space="preserve">221 </w:t>
      </w:r>
      <w:r w:rsidRPr="00886950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886950">
        <w:rPr>
          <w:rFonts w:ascii="Angsana New" w:hAnsi="Angsana New"/>
          <w:sz w:val="30"/>
          <w:szCs w:val="30"/>
        </w:rPr>
        <w:t>4</w:t>
      </w:r>
      <w:r w:rsidRPr="00886950">
        <w:rPr>
          <w:rFonts w:ascii="Angsana New" w:hAnsi="Angsana New"/>
          <w:sz w:val="30"/>
          <w:szCs w:val="30"/>
          <w:cs/>
        </w:rPr>
        <w:t xml:space="preserve"> ตำบลบ้านหลุม อำเภอเมือง</w:t>
      </w:r>
      <w:r w:rsidR="00CF622D" w:rsidRPr="00886950">
        <w:rPr>
          <w:rFonts w:ascii="Angsana New" w:hAnsi="Angsana New" w:hint="cs"/>
          <w:sz w:val="30"/>
          <w:szCs w:val="30"/>
          <w:cs/>
        </w:rPr>
        <w:t>สุโขทัย</w:t>
      </w:r>
      <w:r w:rsidRPr="00886950">
        <w:rPr>
          <w:rFonts w:ascii="Angsana New" w:hAnsi="Angsana New"/>
          <w:sz w:val="30"/>
          <w:szCs w:val="30"/>
          <w:cs/>
        </w:rPr>
        <w:t xml:space="preserve"> จังหวัดสุโขทัย</w:t>
      </w:r>
    </w:p>
    <w:p w:rsidR="00A552BC" w:rsidRPr="00886950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886950">
        <w:rPr>
          <w:rFonts w:ascii="Angsana New" w:hAnsi="Angsana New"/>
          <w:sz w:val="30"/>
          <w:szCs w:val="30"/>
          <w:cs/>
        </w:rPr>
        <w:t>สาขา บุรีรัมย์</w:t>
      </w:r>
      <w:r w:rsidRPr="00886950">
        <w:rPr>
          <w:rFonts w:ascii="Angsana New" w:hAnsi="Angsana New"/>
          <w:sz w:val="30"/>
          <w:szCs w:val="30"/>
          <w:cs/>
        </w:rPr>
        <w:tab/>
      </w:r>
      <w:r w:rsidRPr="00886950">
        <w:rPr>
          <w:rFonts w:ascii="Angsana New" w:hAnsi="Angsana New"/>
          <w:sz w:val="30"/>
          <w:szCs w:val="30"/>
          <w:cs/>
        </w:rPr>
        <w:tab/>
        <w:t>:</w:t>
      </w:r>
      <w:r w:rsidRPr="00886950">
        <w:rPr>
          <w:rFonts w:ascii="Angsana New" w:hAnsi="Angsana New"/>
          <w:sz w:val="30"/>
          <w:szCs w:val="30"/>
        </w:rPr>
        <w:tab/>
        <w:t xml:space="preserve">333 </w:t>
      </w:r>
      <w:r w:rsidRPr="00886950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886950">
        <w:rPr>
          <w:rFonts w:ascii="Angsana New" w:hAnsi="Angsana New"/>
          <w:sz w:val="30"/>
          <w:szCs w:val="30"/>
        </w:rPr>
        <w:t>16</w:t>
      </w:r>
      <w:r w:rsidRPr="00886950">
        <w:rPr>
          <w:rFonts w:ascii="Angsana New" w:hAnsi="Angsana New"/>
          <w:sz w:val="30"/>
          <w:szCs w:val="30"/>
          <w:cs/>
        </w:rPr>
        <w:t xml:space="preserve"> ตำบลเสม็ด อำเภอเมืองบุรีรัมย์ จังหวัดบุรีรัมย์</w:t>
      </w:r>
    </w:p>
    <w:p w:rsidR="00A552BC" w:rsidRPr="00886950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886950">
        <w:rPr>
          <w:rFonts w:ascii="Angsana New" w:hAnsi="Angsana New"/>
          <w:sz w:val="30"/>
          <w:szCs w:val="30"/>
          <w:cs/>
        </w:rPr>
        <w:t>สาขา อุบลราชธานี</w:t>
      </w:r>
      <w:r w:rsidRPr="00886950">
        <w:rPr>
          <w:rFonts w:ascii="Angsana New" w:hAnsi="Angsana New"/>
          <w:sz w:val="30"/>
          <w:szCs w:val="30"/>
        </w:rPr>
        <w:tab/>
      </w:r>
      <w:r w:rsidRPr="00886950">
        <w:rPr>
          <w:rFonts w:ascii="Angsana New" w:hAnsi="Angsana New"/>
          <w:sz w:val="30"/>
          <w:szCs w:val="30"/>
          <w:cs/>
        </w:rPr>
        <w:t xml:space="preserve"> </w:t>
      </w:r>
      <w:r w:rsidRPr="00886950">
        <w:rPr>
          <w:rFonts w:ascii="Angsana New" w:hAnsi="Angsana New"/>
          <w:sz w:val="30"/>
          <w:szCs w:val="30"/>
          <w:cs/>
        </w:rPr>
        <w:tab/>
        <w:t>:</w:t>
      </w:r>
      <w:r w:rsidRPr="00886950">
        <w:rPr>
          <w:rFonts w:ascii="Angsana New" w:hAnsi="Angsana New"/>
          <w:sz w:val="30"/>
          <w:szCs w:val="30"/>
          <w:cs/>
        </w:rPr>
        <w:tab/>
      </w:r>
      <w:r w:rsidRPr="00886950">
        <w:rPr>
          <w:rFonts w:ascii="Angsana New" w:hAnsi="Angsana New"/>
          <w:sz w:val="30"/>
          <w:szCs w:val="30"/>
        </w:rPr>
        <w:t>34</w:t>
      </w:r>
      <w:r w:rsidRPr="00886950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886950">
        <w:rPr>
          <w:rFonts w:ascii="Angsana New" w:hAnsi="Angsana New"/>
          <w:sz w:val="30"/>
          <w:szCs w:val="30"/>
        </w:rPr>
        <w:t xml:space="preserve">4 </w:t>
      </w:r>
      <w:r w:rsidRPr="00886950">
        <w:rPr>
          <w:rFonts w:ascii="Angsana New" w:hAnsi="Angsana New"/>
          <w:sz w:val="30"/>
          <w:szCs w:val="30"/>
          <w:cs/>
        </w:rPr>
        <w:t>ตำบลโคกก่อง อำเภอสำโรง จังหวัดอุบลราชธานี</w:t>
      </w:r>
    </w:p>
    <w:p w:rsidR="00A552BC" w:rsidRPr="00886950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886950">
        <w:rPr>
          <w:rFonts w:ascii="Angsana New" w:hAnsi="Angsana New"/>
          <w:sz w:val="30"/>
          <w:szCs w:val="30"/>
          <w:cs/>
        </w:rPr>
        <w:t>สาขา ขอนแก่น</w:t>
      </w:r>
      <w:r w:rsidRPr="00886950">
        <w:rPr>
          <w:rFonts w:ascii="Angsana New" w:hAnsi="Angsana New"/>
          <w:sz w:val="30"/>
          <w:szCs w:val="30"/>
          <w:cs/>
        </w:rPr>
        <w:tab/>
      </w:r>
      <w:r w:rsidRPr="00886950">
        <w:rPr>
          <w:rFonts w:ascii="Angsana New" w:hAnsi="Angsana New"/>
          <w:sz w:val="30"/>
          <w:szCs w:val="30"/>
          <w:cs/>
        </w:rPr>
        <w:tab/>
        <w:t>:</w:t>
      </w:r>
      <w:r w:rsidRPr="00886950">
        <w:rPr>
          <w:rFonts w:ascii="Angsana New" w:hAnsi="Angsana New"/>
          <w:sz w:val="30"/>
          <w:szCs w:val="30"/>
          <w:cs/>
        </w:rPr>
        <w:tab/>
      </w:r>
      <w:r w:rsidRPr="00886950">
        <w:rPr>
          <w:rFonts w:ascii="Angsana New" w:hAnsi="Angsana New"/>
          <w:sz w:val="30"/>
          <w:szCs w:val="30"/>
        </w:rPr>
        <w:t>113</w:t>
      </w:r>
      <w:r w:rsidRPr="00886950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886950">
        <w:rPr>
          <w:rFonts w:ascii="Angsana New" w:hAnsi="Angsana New"/>
          <w:sz w:val="30"/>
          <w:szCs w:val="30"/>
        </w:rPr>
        <w:t xml:space="preserve">4 </w:t>
      </w:r>
      <w:r w:rsidRPr="00886950">
        <w:rPr>
          <w:rFonts w:ascii="Angsana New" w:hAnsi="Angsana New"/>
          <w:sz w:val="30"/>
          <w:szCs w:val="30"/>
          <w:cs/>
        </w:rPr>
        <w:t>ตำบลบ้านแฮด อำเภอบ้านแฮด จังหวัดขอนแก่น</w:t>
      </w:r>
    </w:p>
    <w:p w:rsidR="00A552BC" w:rsidRPr="00886950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886950">
        <w:rPr>
          <w:rFonts w:ascii="Angsana New" w:hAnsi="Angsana New"/>
          <w:sz w:val="30"/>
          <w:szCs w:val="30"/>
          <w:cs/>
        </w:rPr>
        <w:t>สาขา ลำพูน</w:t>
      </w:r>
      <w:r w:rsidRPr="00886950">
        <w:rPr>
          <w:rFonts w:ascii="Angsana New" w:hAnsi="Angsana New"/>
          <w:sz w:val="30"/>
          <w:szCs w:val="30"/>
          <w:cs/>
        </w:rPr>
        <w:tab/>
      </w:r>
      <w:r w:rsidRPr="00886950">
        <w:rPr>
          <w:rFonts w:ascii="Angsana New" w:hAnsi="Angsana New"/>
          <w:sz w:val="30"/>
          <w:szCs w:val="30"/>
          <w:cs/>
        </w:rPr>
        <w:tab/>
        <w:t>:</w:t>
      </w:r>
      <w:r w:rsidRPr="00886950">
        <w:rPr>
          <w:rFonts w:ascii="Angsana New" w:hAnsi="Angsana New"/>
          <w:sz w:val="30"/>
          <w:szCs w:val="30"/>
          <w:cs/>
        </w:rPr>
        <w:tab/>
      </w:r>
      <w:r w:rsidRPr="00886950">
        <w:rPr>
          <w:rFonts w:ascii="Angsana New" w:hAnsi="Angsana New"/>
          <w:sz w:val="30"/>
          <w:szCs w:val="30"/>
        </w:rPr>
        <w:t xml:space="preserve">131 </w:t>
      </w:r>
      <w:r w:rsidRPr="00886950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886950">
        <w:rPr>
          <w:rFonts w:ascii="Angsana New" w:hAnsi="Angsana New"/>
          <w:sz w:val="30"/>
          <w:szCs w:val="30"/>
        </w:rPr>
        <w:t>15</w:t>
      </w:r>
      <w:r w:rsidRPr="00886950">
        <w:rPr>
          <w:rFonts w:ascii="Angsana New" w:hAnsi="Angsana New"/>
          <w:sz w:val="30"/>
          <w:szCs w:val="30"/>
          <w:cs/>
        </w:rPr>
        <w:t xml:space="preserve"> ตำบลป่าสัก อำเภอเมืองลำพูน จังหวัดลำพูน</w:t>
      </w:r>
    </w:p>
    <w:p w:rsidR="00A552BC" w:rsidRPr="00886950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886950">
        <w:rPr>
          <w:rFonts w:ascii="Angsana New" w:hAnsi="Angsana New"/>
          <w:sz w:val="30"/>
          <w:szCs w:val="30"/>
          <w:cs/>
        </w:rPr>
        <w:t>สาขา ชลบุรี</w:t>
      </w:r>
      <w:r w:rsidRPr="00886950">
        <w:rPr>
          <w:rFonts w:ascii="Angsana New" w:hAnsi="Angsana New"/>
          <w:sz w:val="30"/>
          <w:szCs w:val="30"/>
        </w:rPr>
        <w:tab/>
      </w:r>
      <w:r w:rsidRPr="00886950">
        <w:rPr>
          <w:rFonts w:ascii="Angsana New" w:hAnsi="Angsana New"/>
          <w:sz w:val="30"/>
          <w:szCs w:val="30"/>
          <w:cs/>
        </w:rPr>
        <w:tab/>
        <w:t>:</w:t>
      </w:r>
      <w:r w:rsidRPr="00886950">
        <w:rPr>
          <w:rFonts w:ascii="Angsana New" w:hAnsi="Angsana New"/>
          <w:sz w:val="30"/>
          <w:szCs w:val="30"/>
          <w:cs/>
        </w:rPr>
        <w:tab/>
      </w:r>
      <w:r w:rsidRPr="00886950">
        <w:rPr>
          <w:rFonts w:ascii="Angsana New" w:hAnsi="Angsana New"/>
          <w:sz w:val="30"/>
          <w:szCs w:val="30"/>
        </w:rPr>
        <w:t>999</w:t>
      </w:r>
      <w:r w:rsidRPr="00886950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886950">
        <w:rPr>
          <w:rFonts w:ascii="Angsana New" w:hAnsi="Angsana New"/>
          <w:sz w:val="30"/>
          <w:szCs w:val="30"/>
        </w:rPr>
        <w:t>5</w:t>
      </w:r>
      <w:r w:rsidRPr="00886950">
        <w:rPr>
          <w:rFonts w:ascii="Angsana New" w:hAnsi="Angsana New"/>
          <w:sz w:val="30"/>
          <w:szCs w:val="30"/>
          <w:cs/>
        </w:rPr>
        <w:t xml:space="preserve"> ตำบลหนองไผ่แก้ว อำเภอบ้านบึง จังหวัดชลบุรี</w:t>
      </w:r>
    </w:p>
    <w:p w:rsidR="00A552BC" w:rsidRPr="00886950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886950">
        <w:rPr>
          <w:rFonts w:ascii="Angsana New" w:hAnsi="Angsana New"/>
          <w:sz w:val="30"/>
          <w:szCs w:val="30"/>
          <w:cs/>
        </w:rPr>
        <w:t>สาขา พระพุทธบาท</w:t>
      </w:r>
      <w:r w:rsidRPr="00886950">
        <w:rPr>
          <w:rFonts w:ascii="Angsana New" w:hAnsi="Angsana New"/>
          <w:sz w:val="30"/>
          <w:szCs w:val="30"/>
          <w:cs/>
        </w:rPr>
        <w:tab/>
      </w:r>
      <w:r w:rsidRPr="00886950">
        <w:rPr>
          <w:rFonts w:ascii="Angsana New" w:hAnsi="Angsana New"/>
          <w:sz w:val="30"/>
          <w:szCs w:val="30"/>
        </w:rPr>
        <w:tab/>
      </w:r>
      <w:r w:rsidRPr="00886950">
        <w:rPr>
          <w:rFonts w:ascii="Angsana New" w:hAnsi="Angsana New"/>
          <w:sz w:val="30"/>
          <w:szCs w:val="30"/>
          <w:cs/>
        </w:rPr>
        <w:t>:</w:t>
      </w:r>
      <w:r w:rsidRPr="00886950">
        <w:rPr>
          <w:rFonts w:ascii="Angsana New" w:hAnsi="Angsana New"/>
          <w:sz w:val="30"/>
          <w:szCs w:val="30"/>
          <w:cs/>
        </w:rPr>
        <w:tab/>
      </w:r>
      <w:r w:rsidRPr="00886950">
        <w:rPr>
          <w:rFonts w:ascii="Angsana New" w:hAnsi="Angsana New"/>
          <w:sz w:val="30"/>
          <w:szCs w:val="30"/>
        </w:rPr>
        <w:t>41</w:t>
      </w:r>
      <w:r w:rsidRPr="00886950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886950">
        <w:rPr>
          <w:rFonts w:ascii="Angsana New" w:hAnsi="Angsana New"/>
          <w:sz w:val="30"/>
          <w:szCs w:val="30"/>
        </w:rPr>
        <w:t>7</w:t>
      </w:r>
      <w:r w:rsidRPr="00886950">
        <w:rPr>
          <w:rFonts w:ascii="Angsana New" w:hAnsi="Angsana New"/>
          <w:sz w:val="30"/>
          <w:szCs w:val="30"/>
          <w:cs/>
        </w:rPr>
        <w:t xml:space="preserve"> ตำบลนายาว อำเภอพระพุทธบาท จังหวัดสระบุรี</w:t>
      </w:r>
    </w:p>
    <w:p w:rsidR="00C937F8" w:rsidRPr="00886950" w:rsidRDefault="00C937F8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886950">
        <w:rPr>
          <w:rFonts w:ascii="Angsana New" w:hAnsi="Angsana New" w:hint="cs"/>
          <w:sz w:val="30"/>
          <w:szCs w:val="30"/>
          <w:cs/>
        </w:rPr>
        <w:t>สาขา นครราชสีมา</w:t>
      </w:r>
      <w:r w:rsidRPr="00886950">
        <w:rPr>
          <w:rFonts w:ascii="Angsana New" w:hAnsi="Angsana New"/>
          <w:sz w:val="30"/>
          <w:szCs w:val="30"/>
          <w:cs/>
        </w:rPr>
        <w:tab/>
      </w:r>
      <w:r w:rsidRPr="00886950">
        <w:rPr>
          <w:rFonts w:ascii="Angsana New" w:hAnsi="Angsana New"/>
          <w:sz w:val="30"/>
          <w:szCs w:val="30"/>
          <w:cs/>
        </w:rPr>
        <w:tab/>
        <w:t xml:space="preserve">: </w:t>
      </w:r>
      <w:r w:rsidRPr="00886950">
        <w:rPr>
          <w:rFonts w:ascii="Angsana New" w:hAnsi="Angsana New"/>
          <w:sz w:val="30"/>
          <w:szCs w:val="30"/>
        </w:rPr>
        <w:t>160</w:t>
      </w:r>
      <w:r w:rsidRPr="00886950">
        <w:rPr>
          <w:rFonts w:ascii="Angsana New" w:hAnsi="Angsana New"/>
          <w:sz w:val="30"/>
          <w:szCs w:val="30"/>
          <w:cs/>
        </w:rPr>
        <w:t>-</w:t>
      </w:r>
      <w:r w:rsidRPr="00886950">
        <w:rPr>
          <w:rFonts w:ascii="Angsana New" w:hAnsi="Angsana New"/>
          <w:sz w:val="30"/>
          <w:szCs w:val="30"/>
        </w:rPr>
        <w:t xml:space="preserve">161 </w:t>
      </w:r>
      <w:r w:rsidRPr="00886950">
        <w:rPr>
          <w:rFonts w:ascii="Angsana New" w:hAnsi="Angsana New" w:hint="cs"/>
          <w:sz w:val="30"/>
          <w:szCs w:val="30"/>
          <w:cs/>
        </w:rPr>
        <w:t xml:space="preserve">หมู่ที่ 3 ถนนมิตรภาพ ตำบลโคกกรวด อำเภอเมืองนครราชสีมา </w:t>
      </w:r>
    </w:p>
    <w:p w:rsidR="00C937F8" w:rsidRPr="00886950" w:rsidRDefault="00C937F8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886950"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886950">
        <w:rPr>
          <w:rFonts w:ascii="Angsana New" w:hAnsi="Angsana New"/>
          <w:sz w:val="30"/>
          <w:szCs w:val="30"/>
          <w:cs/>
        </w:rPr>
        <w:tab/>
      </w:r>
      <w:r w:rsidRPr="00886950">
        <w:rPr>
          <w:rFonts w:ascii="Angsana New" w:hAnsi="Angsana New"/>
          <w:sz w:val="30"/>
          <w:szCs w:val="30"/>
          <w:cs/>
        </w:rPr>
        <w:tab/>
      </w:r>
      <w:r w:rsidRPr="00886950">
        <w:rPr>
          <w:rFonts w:ascii="Angsana New" w:hAnsi="Angsana New"/>
          <w:sz w:val="30"/>
          <w:szCs w:val="30"/>
          <w:cs/>
        </w:rPr>
        <w:tab/>
      </w:r>
      <w:r w:rsidRPr="00886950">
        <w:rPr>
          <w:rFonts w:ascii="Angsana New" w:hAnsi="Angsana New" w:hint="cs"/>
          <w:sz w:val="30"/>
          <w:szCs w:val="30"/>
          <w:cs/>
        </w:rPr>
        <w:t>จังหวัดนครราชสีมา</w:t>
      </w:r>
    </w:p>
    <w:p w:rsidR="00A552BC" w:rsidRPr="00886950" w:rsidRDefault="00A552BC" w:rsidP="00A552BC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10"/>
          <w:szCs w:val="10"/>
          <w:cs/>
          <w:lang w:bidi="th-TH"/>
        </w:rPr>
      </w:pPr>
    </w:p>
    <w:p w:rsidR="008A2512" w:rsidRPr="00886950" w:rsidRDefault="008A2512" w:rsidP="00A86946">
      <w:pPr>
        <w:spacing w:after="240"/>
        <w:ind w:left="540" w:right="90"/>
        <w:jc w:val="thaiDistribute"/>
        <w:rPr>
          <w:rFonts w:ascii="Angsana New" w:hAnsi="Angsana New"/>
          <w:sz w:val="30"/>
          <w:szCs w:val="30"/>
          <w:cs/>
        </w:rPr>
      </w:pPr>
      <w:r w:rsidRPr="00886950">
        <w:rPr>
          <w:rFonts w:ascii="Angsana New" w:hAnsi="Angsana New" w:hint="cs"/>
          <w:sz w:val="30"/>
          <w:szCs w:val="30"/>
          <w:cs/>
        </w:rPr>
        <w:t xml:space="preserve">ในการประชุมวิสามัญผู้ถือหุ้น เมื่อวันที่ </w:t>
      </w:r>
      <w:r w:rsidRPr="00886950">
        <w:rPr>
          <w:rFonts w:ascii="Angsana New" w:hAnsi="Angsana New"/>
          <w:sz w:val="30"/>
          <w:szCs w:val="30"/>
        </w:rPr>
        <w:t xml:space="preserve">26 </w:t>
      </w:r>
      <w:r w:rsidRPr="00886950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Pr="00886950">
        <w:rPr>
          <w:rFonts w:ascii="Angsana New" w:hAnsi="Angsana New"/>
          <w:sz w:val="30"/>
          <w:szCs w:val="30"/>
        </w:rPr>
        <w:t>2559</w:t>
      </w:r>
      <w:r w:rsidRPr="00886950">
        <w:rPr>
          <w:rFonts w:ascii="Angsana New" w:hAnsi="Angsana New" w:hint="cs"/>
          <w:sz w:val="30"/>
          <w:szCs w:val="30"/>
          <w:cs/>
        </w:rPr>
        <w:t xml:space="preserve"> </w:t>
      </w:r>
      <w:r w:rsidR="00733C9D" w:rsidRPr="00886950">
        <w:rPr>
          <w:rFonts w:ascii="Angsana New" w:hAnsi="Angsana New" w:hint="cs"/>
          <w:sz w:val="30"/>
          <w:szCs w:val="30"/>
          <w:cs/>
        </w:rPr>
        <w:t>ผู้ถือหุ้นมีมติอนุมัติการเปลี่ยน</w:t>
      </w:r>
      <w:r w:rsidRPr="00886950">
        <w:rPr>
          <w:rFonts w:ascii="Angsana New" w:hAnsi="Angsana New" w:hint="cs"/>
          <w:sz w:val="30"/>
          <w:szCs w:val="30"/>
          <w:cs/>
        </w:rPr>
        <w:t xml:space="preserve">ชื่อบริษัทจาก </w:t>
      </w:r>
      <w:r w:rsidRPr="00886950">
        <w:rPr>
          <w:rFonts w:ascii="Angsana New" w:hAnsi="Angsana New"/>
          <w:sz w:val="30"/>
          <w:szCs w:val="30"/>
          <w:cs/>
        </w:rPr>
        <w:t>“</w:t>
      </w:r>
      <w:r w:rsidRPr="00886950">
        <w:rPr>
          <w:rFonts w:ascii="Angsana New" w:hAnsi="Angsana New" w:hint="cs"/>
          <w:sz w:val="30"/>
          <w:szCs w:val="30"/>
          <w:cs/>
        </w:rPr>
        <w:t>บริษัท สระบุรีเทคนิคคอนกรีต จำกัด</w:t>
      </w:r>
      <w:r w:rsidRPr="00886950">
        <w:rPr>
          <w:rFonts w:ascii="Angsana New" w:hAnsi="Angsana New"/>
          <w:sz w:val="30"/>
          <w:szCs w:val="30"/>
          <w:cs/>
        </w:rPr>
        <w:t xml:space="preserve">” </w:t>
      </w:r>
      <w:r w:rsidRPr="00886950">
        <w:rPr>
          <w:rFonts w:ascii="Angsana New" w:hAnsi="Angsana New" w:hint="cs"/>
          <w:sz w:val="30"/>
          <w:szCs w:val="30"/>
          <w:cs/>
        </w:rPr>
        <w:t xml:space="preserve">เป็น </w:t>
      </w:r>
      <w:r w:rsidRPr="00886950">
        <w:rPr>
          <w:rFonts w:ascii="Angsana New" w:hAnsi="Angsana New"/>
          <w:sz w:val="30"/>
          <w:szCs w:val="30"/>
          <w:cs/>
        </w:rPr>
        <w:t>“</w:t>
      </w:r>
      <w:r w:rsidRPr="00886950">
        <w:rPr>
          <w:rFonts w:ascii="Angsana New" w:hAnsi="Angsana New" w:hint="cs"/>
          <w:sz w:val="30"/>
          <w:szCs w:val="30"/>
          <w:cs/>
        </w:rPr>
        <w:t>บริษัท สยามเทคนิคคอนกรีต จำกัด</w:t>
      </w:r>
      <w:r w:rsidRPr="00886950">
        <w:rPr>
          <w:rFonts w:ascii="Angsana New" w:hAnsi="Angsana New"/>
          <w:sz w:val="30"/>
          <w:szCs w:val="30"/>
          <w:cs/>
        </w:rPr>
        <w:t xml:space="preserve">” </w:t>
      </w:r>
      <w:r w:rsidRPr="00886950">
        <w:rPr>
          <w:rFonts w:ascii="Angsana New" w:hAnsi="Angsana New" w:hint="cs"/>
          <w:sz w:val="30"/>
          <w:szCs w:val="30"/>
          <w:cs/>
        </w:rPr>
        <w:t xml:space="preserve">และที่ตั้งสำนักงานใหญ่จากเดิมอยู่ที่เลขที่ </w:t>
      </w:r>
      <w:r w:rsidRPr="00886950">
        <w:rPr>
          <w:rFonts w:ascii="Angsana New" w:hAnsi="Angsana New"/>
          <w:sz w:val="30"/>
          <w:szCs w:val="30"/>
        </w:rPr>
        <w:t xml:space="preserve">113 </w:t>
      </w:r>
      <w:r w:rsidRPr="00886950">
        <w:rPr>
          <w:rFonts w:ascii="Angsana New" w:hAnsi="Angsana New" w:hint="cs"/>
          <w:sz w:val="30"/>
          <w:szCs w:val="30"/>
          <w:cs/>
        </w:rPr>
        <w:t xml:space="preserve">หมู่ </w:t>
      </w:r>
      <w:r w:rsidRPr="00886950">
        <w:rPr>
          <w:rFonts w:ascii="Angsana New" w:hAnsi="Angsana New"/>
          <w:sz w:val="30"/>
          <w:szCs w:val="30"/>
        </w:rPr>
        <w:t xml:space="preserve">2 </w:t>
      </w:r>
      <w:r w:rsidRPr="00886950">
        <w:rPr>
          <w:rFonts w:ascii="Angsana New" w:hAnsi="Angsana New" w:hint="cs"/>
          <w:sz w:val="30"/>
          <w:szCs w:val="30"/>
          <w:cs/>
        </w:rPr>
        <w:t xml:space="preserve">ตำบลดอนพุด อำเภอดอนพุด จังหวัดสระบุรี </w:t>
      </w:r>
      <w:r w:rsidRPr="00886950">
        <w:rPr>
          <w:rFonts w:ascii="Angsana New" w:hAnsi="Angsana New"/>
          <w:sz w:val="30"/>
          <w:szCs w:val="30"/>
          <w:cs/>
        </w:rPr>
        <w:t xml:space="preserve"> </w:t>
      </w:r>
      <w:r w:rsidRPr="00886950">
        <w:rPr>
          <w:rFonts w:ascii="Angsana New" w:hAnsi="Angsana New" w:hint="cs"/>
          <w:sz w:val="30"/>
          <w:szCs w:val="30"/>
          <w:cs/>
        </w:rPr>
        <w:t xml:space="preserve">เป็นเลขที่ </w:t>
      </w:r>
      <w:r w:rsidRPr="00886950">
        <w:rPr>
          <w:rFonts w:ascii="Angsana New" w:hAnsi="Angsana New"/>
          <w:sz w:val="30"/>
          <w:szCs w:val="30"/>
        </w:rPr>
        <w:t xml:space="preserve">50 </w:t>
      </w:r>
      <w:r w:rsidRPr="00886950">
        <w:rPr>
          <w:rFonts w:ascii="Angsana New" w:hAnsi="Angsana New" w:hint="cs"/>
          <w:sz w:val="30"/>
          <w:szCs w:val="30"/>
          <w:cs/>
        </w:rPr>
        <w:t xml:space="preserve">ซอยงามวงศ์วาน </w:t>
      </w:r>
      <w:r w:rsidRPr="00886950">
        <w:rPr>
          <w:rFonts w:ascii="Angsana New" w:hAnsi="Angsana New"/>
          <w:sz w:val="30"/>
          <w:szCs w:val="30"/>
        </w:rPr>
        <w:t xml:space="preserve">47 </w:t>
      </w:r>
      <w:r w:rsidRPr="00886950">
        <w:rPr>
          <w:rFonts w:ascii="Angsana New" w:hAnsi="Angsana New" w:hint="cs"/>
          <w:sz w:val="30"/>
          <w:szCs w:val="30"/>
          <w:cs/>
        </w:rPr>
        <w:t xml:space="preserve">แยก </w:t>
      </w:r>
      <w:r w:rsidRPr="00886950">
        <w:rPr>
          <w:rFonts w:ascii="Angsana New" w:hAnsi="Angsana New"/>
          <w:sz w:val="30"/>
          <w:szCs w:val="30"/>
        </w:rPr>
        <w:t xml:space="preserve">20 </w:t>
      </w:r>
      <w:r w:rsidRPr="00886950">
        <w:rPr>
          <w:rFonts w:ascii="Angsana New" w:hAnsi="Angsana New" w:hint="cs"/>
          <w:sz w:val="30"/>
          <w:szCs w:val="30"/>
          <w:cs/>
        </w:rPr>
        <w:t xml:space="preserve">ถนนงามวงศ์วาน แขวงทุ่งสองห้อง เขตหลักสี่ กรุงเทพฯ </w:t>
      </w:r>
      <w:r w:rsidR="00EE5AB6" w:rsidRPr="00886950">
        <w:rPr>
          <w:rFonts w:ascii="Angsana New" w:hAnsi="Angsana New" w:hint="cs"/>
          <w:sz w:val="30"/>
          <w:szCs w:val="30"/>
          <w:cs/>
        </w:rPr>
        <w:t>การ</w:t>
      </w:r>
      <w:r w:rsidRPr="00886950">
        <w:rPr>
          <w:rFonts w:ascii="Angsana New" w:hAnsi="Angsana New" w:hint="cs"/>
          <w:sz w:val="30"/>
          <w:szCs w:val="30"/>
          <w:cs/>
        </w:rPr>
        <w:t>เปลี่ยน</w:t>
      </w:r>
      <w:r w:rsidR="00EE5AB6" w:rsidRPr="00886950">
        <w:rPr>
          <w:rFonts w:ascii="Angsana New" w:hAnsi="Angsana New" w:hint="cs"/>
          <w:sz w:val="30"/>
          <w:szCs w:val="30"/>
          <w:cs/>
        </w:rPr>
        <w:t>แปลง</w:t>
      </w:r>
      <w:r w:rsidR="00F7492E" w:rsidRPr="00886950">
        <w:rPr>
          <w:rFonts w:ascii="Angsana New" w:hAnsi="Angsana New" w:hint="cs"/>
          <w:sz w:val="30"/>
          <w:szCs w:val="30"/>
          <w:cs/>
        </w:rPr>
        <w:t>ดังกล่าว</w:t>
      </w:r>
      <w:r w:rsidR="00EE5AB6" w:rsidRPr="00886950">
        <w:rPr>
          <w:rFonts w:ascii="Angsana New" w:hAnsi="Angsana New" w:hint="cs"/>
          <w:sz w:val="30"/>
          <w:szCs w:val="30"/>
          <w:cs/>
        </w:rPr>
        <w:t>ได้จดทะเบียน</w:t>
      </w:r>
      <w:r w:rsidRPr="00886950">
        <w:rPr>
          <w:rFonts w:ascii="Angsana New" w:hAnsi="Angsana New" w:hint="cs"/>
          <w:sz w:val="30"/>
          <w:szCs w:val="30"/>
          <w:cs/>
        </w:rPr>
        <w:t xml:space="preserve">กับกรมพัฒนาธุรกิจการค้าเมื่อวันที่ </w:t>
      </w:r>
      <w:r w:rsidRPr="00886950">
        <w:rPr>
          <w:rFonts w:ascii="Angsana New" w:hAnsi="Angsana New"/>
          <w:sz w:val="30"/>
          <w:szCs w:val="30"/>
        </w:rPr>
        <w:t xml:space="preserve">9 </w:t>
      </w:r>
      <w:r w:rsidRPr="00886950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886950">
        <w:rPr>
          <w:rFonts w:ascii="Angsana New" w:hAnsi="Angsana New"/>
          <w:sz w:val="30"/>
          <w:szCs w:val="30"/>
        </w:rPr>
        <w:t>2559</w:t>
      </w:r>
    </w:p>
    <w:p w:rsidR="007D451A" w:rsidRPr="00886950" w:rsidRDefault="007D451A" w:rsidP="007D451A">
      <w:pPr>
        <w:pStyle w:val="block"/>
        <w:spacing w:line="240" w:lineRule="auto"/>
        <w:ind w:left="540" w:right="-45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88695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วันที่ </w:t>
      </w:r>
      <w:r w:rsidRPr="00886950">
        <w:rPr>
          <w:rFonts w:ascii="Angsana New" w:hAnsi="Angsana New"/>
          <w:sz w:val="30"/>
          <w:szCs w:val="30"/>
        </w:rPr>
        <w:t xml:space="preserve">25 </w:t>
      </w:r>
      <w:r w:rsidRPr="0088695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มิถุนายน </w:t>
      </w:r>
      <w:r w:rsidRPr="00886950">
        <w:rPr>
          <w:rFonts w:ascii="Angsana New" w:hAnsi="Angsana New"/>
          <w:sz w:val="30"/>
          <w:szCs w:val="30"/>
        </w:rPr>
        <w:t xml:space="preserve">2562 </w:t>
      </w:r>
      <w:r w:rsidRPr="00886950">
        <w:rPr>
          <w:rFonts w:ascii="Angsana New" w:hAnsi="Angsana New" w:cs="Angsana New" w:hint="cs"/>
          <w:sz w:val="30"/>
          <w:szCs w:val="30"/>
          <w:cs/>
          <w:lang w:bidi="th-TH"/>
        </w:rPr>
        <w:t>บริษัทจดทะเบียนแปรสภาพเป็นบริษัทมหาชนจำกัด</w:t>
      </w:r>
      <w:r w:rsidRPr="00886950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886950">
        <w:rPr>
          <w:rFonts w:ascii="Angsana New" w:hAnsi="Angsana New" w:cs="Angsana New" w:hint="cs"/>
          <w:sz w:val="30"/>
          <w:szCs w:val="30"/>
          <w:cs/>
          <w:lang w:bidi="th-TH"/>
        </w:rPr>
        <w:t>ตามมติ</w:t>
      </w:r>
      <w:r w:rsidRPr="00886950">
        <w:rPr>
          <w:rFonts w:ascii="Angsana New" w:hAnsi="Angsana New" w:cs="Angsana New"/>
          <w:sz w:val="30"/>
          <w:szCs w:val="30"/>
          <w:cs/>
          <w:lang w:bidi="th-TH"/>
        </w:rPr>
        <w:t>อนุมัติ</w:t>
      </w:r>
      <w:r w:rsidRPr="00886950">
        <w:rPr>
          <w:rFonts w:ascii="Angsana New" w:hAnsi="Angsana New" w:cs="Angsana New" w:hint="cs"/>
          <w:sz w:val="30"/>
          <w:szCs w:val="30"/>
          <w:cs/>
          <w:lang w:bidi="th-TH"/>
        </w:rPr>
        <w:t>แปรสภาพเป็นบริษัทมหาชนจำกัด</w:t>
      </w:r>
      <w:r w:rsidRPr="00886950">
        <w:rPr>
          <w:rFonts w:ascii="Angsana New" w:hAnsi="Angsana New" w:cs="Angsana New"/>
          <w:sz w:val="30"/>
          <w:szCs w:val="30"/>
          <w:cs/>
          <w:lang w:bidi="th-TH"/>
        </w:rPr>
        <w:t>ในการประชุม</w:t>
      </w:r>
      <w:r w:rsidRPr="00886950">
        <w:rPr>
          <w:rFonts w:ascii="Angsana New" w:hAnsi="Angsana New" w:cs="Angsana New" w:hint="cs"/>
          <w:sz w:val="30"/>
          <w:szCs w:val="30"/>
          <w:cs/>
          <w:lang w:bidi="th-TH"/>
        </w:rPr>
        <w:t>วิสามัญผู้ถือหุ้นครั้งที่</w:t>
      </w:r>
      <w:r w:rsidRPr="00886950">
        <w:rPr>
          <w:rFonts w:ascii="Angsana New" w:hAnsi="Angsana New"/>
          <w:sz w:val="30"/>
          <w:szCs w:val="30"/>
          <w:rtl/>
          <w:cs/>
        </w:rPr>
        <w:t xml:space="preserve"> </w:t>
      </w:r>
      <w:r w:rsidRPr="00886950">
        <w:rPr>
          <w:rFonts w:ascii="Angsana New" w:hAnsi="Angsana New"/>
          <w:sz w:val="30"/>
          <w:szCs w:val="30"/>
        </w:rPr>
        <w:t>1</w:t>
      </w:r>
      <w:r w:rsidRPr="00886950">
        <w:rPr>
          <w:rFonts w:ascii="Angsana New" w:hAnsi="Angsana New"/>
          <w:sz w:val="30"/>
          <w:szCs w:val="30"/>
          <w:rtl/>
          <w:cs/>
        </w:rPr>
        <w:t>/</w:t>
      </w:r>
      <w:r w:rsidRPr="00886950">
        <w:rPr>
          <w:rFonts w:ascii="Angsana New" w:hAnsi="Angsana New"/>
          <w:sz w:val="30"/>
          <w:szCs w:val="30"/>
        </w:rPr>
        <w:t>2562</w:t>
      </w:r>
      <w:r w:rsidRPr="00886950">
        <w:rPr>
          <w:rFonts w:ascii="Angsana New" w:hAnsi="Angsana New"/>
          <w:sz w:val="30"/>
          <w:szCs w:val="30"/>
          <w:rtl/>
          <w:cs/>
        </w:rPr>
        <w:t xml:space="preserve"> </w:t>
      </w:r>
      <w:r w:rsidRPr="00886950">
        <w:rPr>
          <w:rFonts w:ascii="Angsana New" w:hAnsi="Angsana New" w:cs="Angsana New" w:hint="cs"/>
          <w:sz w:val="30"/>
          <w:szCs w:val="30"/>
          <w:cs/>
          <w:lang w:bidi="th-TH"/>
        </w:rPr>
        <w:t>เมื่อวั</w:t>
      </w:r>
      <w:r w:rsidRPr="00886950">
        <w:rPr>
          <w:rFonts w:ascii="Angsana New" w:hAnsi="Angsana New" w:cs="Angsana New"/>
          <w:sz w:val="30"/>
          <w:szCs w:val="30"/>
          <w:cs/>
          <w:lang w:bidi="th-TH"/>
        </w:rPr>
        <w:t xml:space="preserve">นที่ </w:t>
      </w:r>
      <w:r w:rsidRPr="00886950">
        <w:rPr>
          <w:rFonts w:ascii="Angsana New" w:hAnsi="Angsana New" w:cs="Angsana New"/>
          <w:sz w:val="30"/>
          <w:szCs w:val="30"/>
          <w:lang w:bidi="th-TH"/>
        </w:rPr>
        <w:t xml:space="preserve">24 </w:t>
      </w:r>
      <w:r w:rsidRPr="0088695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มิถุนายน </w:t>
      </w:r>
      <w:r w:rsidRPr="00886950">
        <w:rPr>
          <w:rFonts w:ascii="Angsana New" w:hAnsi="Angsana New" w:cs="Angsana New"/>
          <w:sz w:val="30"/>
          <w:szCs w:val="30"/>
          <w:lang w:bidi="th-TH"/>
        </w:rPr>
        <w:t>2562</w:t>
      </w:r>
    </w:p>
    <w:p w:rsidR="00A552BC" w:rsidRPr="00886950" w:rsidRDefault="00A552BC" w:rsidP="00A552BC">
      <w:pPr>
        <w:pStyle w:val="block"/>
        <w:spacing w:after="0" w:line="240" w:lineRule="auto"/>
        <w:ind w:left="540" w:right="-45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886950">
        <w:rPr>
          <w:rFonts w:ascii="Angsana New" w:hAnsi="Angsana New" w:cs="Angsana New"/>
          <w:sz w:val="30"/>
          <w:szCs w:val="30"/>
          <w:cs/>
          <w:lang w:bidi="th-TH"/>
        </w:rPr>
        <w:t>บริษัทใหญ่ในระหว่าง</w:t>
      </w:r>
      <w:r w:rsidRPr="00886950">
        <w:rPr>
          <w:rFonts w:ascii="Angsana New" w:hAnsi="Angsana New" w:cs="Angsana New" w:hint="cs"/>
          <w:sz w:val="30"/>
          <w:szCs w:val="30"/>
          <w:cs/>
          <w:lang w:bidi="th-TH"/>
        </w:rPr>
        <w:t>ปีไ</w:t>
      </w:r>
      <w:r w:rsidRPr="00886950">
        <w:rPr>
          <w:rFonts w:ascii="Angsana New" w:hAnsi="Angsana New" w:cs="Angsana New"/>
          <w:sz w:val="30"/>
          <w:szCs w:val="30"/>
          <w:cs/>
          <w:lang w:bidi="th-TH"/>
        </w:rPr>
        <w:t>ด้แก่ บริษัท ร่วมชัยกิจ จำกัด (</w:t>
      </w:r>
      <w:r w:rsidRPr="0088695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ถือหุ้นร้อยละ </w:t>
      </w:r>
      <w:r w:rsidR="00342A76" w:rsidRPr="00886950">
        <w:rPr>
          <w:rFonts w:ascii="Angsana New" w:hAnsi="Angsana New" w:cs="Angsana New"/>
          <w:sz w:val="30"/>
          <w:szCs w:val="30"/>
          <w:lang w:val="en-US" w:bidi="th-TH"/>
        </w:rPr>
        <w:t>49.24</w:t>
      </w:r>
      <w:r w:rsidRPr="0088695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) </w:t>
      </w:r>
      <w:r w:rsidRPr="00886950">
        <w:rPr>
          <w:rFonts w:ascii="Angsana New" w:hAnsi="Angsana New" w:cs="Angsana New"/>
          <w:sz w:val="30"/>
          <w:szCs w:val="30"/>
          <w:cs/>
          <w:lang w:bidi="th-TH"/>
        </w:rPr>
        <w:t>ซึ</w:t>
      </w:r>
      <w:r w:rsidRPr="00886950">
        <w:rPr>
          <w:rFonts w:ascii="Angsana New" w:hAnsi="Angsana New" w:cs="Angsana New"/>
          <w:sz w:val="30"/>
          <w:szCs w:val="30"/>
          <w:cs/>
          <w:lang w:val="en-US" w:bidi="th-TH"/>
        </w:rPr>
        <w:t>่</w:t>
      </w:r>
      <w:r w:rsidRPr="00886950">
        <w:rPr>
          <w:rFonts w:ascii="Angsana New" w:hAnsi="Angsana New" w:cs="Angsana New"/>
          <w:sz w:val="30"/>
          <w:szCs w:val="30"/>
          <w:cs/>
          <w:lang w:bidi="th-TH"/>
        </w:rPr>
        <w:t>งบริษัทเป็นนิติบุคคลที่จัดตั้งขึ้นในประเทศไทย</w:t>
      </w:r>
    </w:p>
    <w:p w:rsidR="002364CE" w:rsidRPr="00886950" w:rsidRDefault="002364CE" w:rsidP="00AC7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both"/>
        <w:rPr>
          <w:rFonts w:ascii="Angsana New" w:hAnsi="Angsana New"/>
          <w:sz w:val="10"/>
          <w:szCs w:val="10"/>
        </w:rPr>
      </w:pPr>
    </w:p>
    <w:p w:rsidR="00DE2526" w:rsidRPr="00886950" w:rsidRDefault="00DE2526" w:rsidP="00AC7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DE2526" w:rsidRPr="00886950" w:rsidRDefault="00DE2526" w:rsidP="00AC7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886950">
        <w:rPr>
          <w:rFonts w:ascii="Angsana New" w:hAnsi="Angsana New" w:hint="cs"/>
          <w:sz w:val="30"/>
          <w:szCs w:val="30"/>
          <w:cs/>
        </w:rPr>
        <w:lastRenderedPageBreak/>
        <w:t>ประกอบธุร</w:t>
      </w:r>
      <w:r w:rsidRPr="00886950">
        <w:rPr>
          <w:rFonts w:ascii="Angsana New" w:hAnsi="Angsana New" w:hint="cs"/>
          <w:i/>
          <w:iCs/>
          <w:sz w:val="30"/>
          <w:szCs w:val="30"/>
          <w:cs/>
        </w:rPr>
        <w:t>กิ</w:t>
      </w:r>
      <w:r w:rsidRPr="00886950">
        <w:rPr>
          <w:rFonts w:ascii="Angsana New" w:hAnsi="Angsana New" w:hint="cs"/>
          <w:sz w:val="30"/>
          <w:szCs w:val="30"/>
          <w:cs/>
        </w:rPr>
        <w:t>จ</w:t>
      </w:r>
    </w:p>
    <w:p w:rsidR="00DE2526" w:rsidRPr="00886950" w:rsidRDefault="00A552BC" w:rsidP="00AC7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886950">
        <w:rPr>
          <w:rFonts w:ascii="Angsana New" w:hAnsi="Angsana New"/>
          <w:sz w:val="30"/>
          <w:szCs w:val="30"/>
          <w:cs/>
        </w:rPr>
        <w:t>บริษัท</w:t>
      </w:r>
      <w:r w:rsidR="00DE2526" w:rsidRPr="00886950">
        <w:rPr>
          <w:rFonts w:ascii="Angsana New" w:hAnsi="Angsana New" w:hint="cs"/>
          <w:sz w:val="30"/>
          <w:szCs w:val="30"/>
          <w:cs/>
        </w:rPr>
        <w:t xml:space="preserve"> </w:t>
      </w:r>
      <w:r w:rsidRPr="00886950">
        <w:rPr>
          <w:rFonts w:ascii="Angsana New" w:hAnsi="Angsana New"/>
          <w:sz w:val="30"/>
          <w:szCs w:val="30"/>
          <w:cs/>
        </w:rPr>
        <w:t>ดำเนินธุรกิจหลักเกี่ยวกับการผลิตผลิตภัณฑ์คอนกรีตอัดแรง และ รับเหมาก่อสร้าง</w:t>
      </w:r>
    </w:p>
    <w:p w:rsidR="00DE2526" w:rsidRPr="00886950" w:rsidRDefault="00DE2526" w:rsidP="00DE2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886950">
        <w:rPr>
          <w:rFonts w:ascii="Angsana New" w:hAnsi="Angsana New"/>
          <w:sz w:val="30"/>
          <w:szCs w:val="30"/>
          <w:cs/>
        </w:rPr>
        <w:t>บริษัท</w:t>
      </w:r>
      <w:r w:rsidRPr="00886950">
        <w:rPr>
          <w:rFonts w:ascii="Angsana New" w:hAnsi="Angsana New" w:hint="cs"/>
          <w:sz w:val="30"/>
          <w:szCs w:val="30"/>
          <w:cs/>
        </w:rPr>
        <w:t xml:space="preserve">ย่อย </w:t>
      </w:r>
      <w:r w:rsidRPr="00886950">
        <w:rPr>
          <w:rFonts w:ascii="Angsana New" w:hAnsi="Angsana New"/>
          <w:sz w:val="30"/>
          <w:szCs w:val="30"/>
          <w:cs/>
        </w:rPr>
        <w:t>ดำเนินธุรกิจหลักเกี่ยวกับการ</w:t>
      </w:r>
      <w:r w:rsidRPr="00886950">
        <w:rPr>
          <w:rFonts w:ascii="Angsana New" w:hAnsi="Angsana New" w:hint="cs"/>
          <w:sz w:val="30"/>
          <w:szCs w:val="30"/>
          <w:cs/>
        </w:rPr>
        <w:t>จำหน่าย</w:t>
      </w:r>
      <w:r w:rsidR="001F5A7E" w:rsidRPr="00886950">
        <w:rPr>
          <w:rFonts w:ascii="Angsana New" w:hAnsi="Angsana New"/>
          <w:sz w:val="30"/>
          <w:szCs w:val="30"/>
          <w:cs/>
        </w:rPr>
        <w:t>ผลิตภัณฑ์คอนกรีตอัดแรง และ</w:t>
      </w:r>
      <w:r w:rsidRPr="00886950">
        <w:rPr>
          <w:rFonts w:ascii="Angsana New" w:hAnsi="Angsana New" w:hint="cs"/>
          <w:sz w:val="30"/>
          <w:szCs w:val="30"/>
          <w:cs/>
        </w:rPr>
        <w:t>รับเหมาก่อสร้างในงานต</w:t>
      </w:r>
      <w:r w:rsidR="00FA5C82" w:rsidRPr="00886950">
        <w:rPr>
          <w:rFonts w:ascii="Angsana New" w:hAnsi="Angsana New" w:hint="cs"/>
          <w:sz w:val="30"/>
          <w:szCs w:val="30"/>
          <w:cs/>
        </w:rPr>
        <w:t>ิดตั้งระบบสายส่งไฟฟ้าแรงสูง 115</w:t>
      </w:r>
      <w:r w:rsidRPr="00886950">
        <w:rPr>
          <w:rFonts w:ascii="Angsana New" w:hAnsi="Angsana New"/>
          <w:sz w:val="30"/>
          <w:szCs w:val="30"/>
        </w:rPr>
        <w:t>KV</w:t>
      </w:r>
      <w:r w:rsidRPr="00886950">
        <w:rPr>
          <w:rFonts w:ascii="Angsana New" w:hAnsi="Angsana New" w:hint="cs"/>
          <w:sz w:val="30"/>
          <w:szCs w:val="30"/>
          <w:cs/>
        </w:rPr>
        <w:t xml:space="preserve"> และงานออกแบบจัดหาพร้อมติดตั้งเคเบิลใยแก้วนำแสง และงานโครงการนำสายไฟฟ้าลงใต้ดิน</w:t>
      </w:r>
    </w:p>
    <w:p w:rsidR="00485EEA" w:rsidRPr="00886950" w:rsidRDefault="00485EEA" w:rsidP="00485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886950">
        <w:rPr>
          <w:rFonts w:ascii="Angsana New" w:hAnsi="Angsana New"/>
          <w:b/>
          <w:bCs/>
          <w:sz w:val="30"/>
          <w:szCs w:val="30"/>
          <w:cs/>
        </w:rPr>
        <w:t xml:space="preserve">การแพร่ระบาดของโรคติดเชื้อไวรัสโคโรนา </w:t>
      </w:r>
      <w:r w:rsidRPr="00886950">
        <w:rPr>
          <w:rFonts w:ascii="Angsana New" w:hAnsi="Angsana New"/>
          <w:b/>
          <w:bCs/>
          <w:sz w:val="30"/>
          <w:szCs w:val="30"/>
        </w:rPr>
        <w:t>2019</w:t>
      </w:r>
    </w:p>
    <w:p w:rsidR="00485EEA" w:rsidRPr="00886950" w:rsidRDefault="00485EEA" w:rsidP="00485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6950">
        <w:rPr>
          <w:rFonts w:ascii="Angsana New" w:hAnsi="Angsana New"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Pr="00886950">
        <w:rPr>
          <w:rFonts w:ascii="Angsana New" w:hAnsi="Angsana New"/>
          <w:sz w:val="30"/>
          <w:szCs w:val="30"/>
        </w:rPr>
        <w:t xml:space="preserve">2019 (COVID-19) </w:t>
      </w:r>
      <w:r w:rsidRPr="00886950">
        <w:rPr>
          <w:rFonts w:ascii="Angsana New" w:hAnsi="Angsana New"/>
          <w:sz w:val="30"/>
          <w:szCs w:val="30"/>
          <w:cs/>
        </w:rPr>
        <w:t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</w:t>
      </w:r>
      <w:r w:rsidR="00505FC2" w:rsidRPr="00886950">
        <w:rPr>
          <w:rFonts w:ascii="Angsana New" w:hAnsi="Angsana New" w:hint="cs"/>
          <w:sz w:val="30"/>
          <w:szCs w:val="30"/>
          <w:cs/>
        </w:rPr>
        <w:t>หก</w:t>
      </w:r>
      <w:r w:rsidRPr="00886950">
        <w:rPr>
          <w:rFonts w:ascii="Angsana New" w:hAnsi="Angsana New"/>
          <w:sz w:val="30"/>
          <w:szCs w:val="30"/>
          <w:cs/>
        </w:rPr>
        <w:t>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</w:t>
      </w:r>
      <w:r w:rsidR="007A3AC4" w:rsidRPr="00886950">
        <w:rPr>
          <w:rFonts w:ascii="Angsana New" w:hAnsi="Angsana New" w:hint="cs"/>
          <w:sz w:val="30"/>
          <w:szCs w:val="30"/>
          <w:cs/>
        </w:rPr>
        <w:t>กลุ่ม</w:t>
      </w:r>
      <w:r w:rsidRPr="00886950">
        <w:rPr>
          <w:rFonts w:ascii="Angsana New" w:hAnsi="Angsana New"/>
          <w:sz w:val="30"/>
          <w:szCs w:val="30"/>
          <w:cs/>
        </w:rPr>
        <w:t>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  <w:r w:rsidRPr="00886950">
        <w:rPr>
          <w:rFonts w:ascii="Angsana New" w:hAnsi="Angsana New" w:hint="cs"/>
          <w:sz w:val="30"/>
          <w:szCs w:val="30"/>
          <w:cs/>
        </w:rPr>
        <w:t xml:space="preserve"> </w:t>
      </w:r>
      <w:r w:rsidRPr="00886950">
        <w:rPr>
          <w:rFonts w:ascii="Angsana New" w:hAnsi="Angsana New"/>
          <w:sz w:val="30"/>
          <w:szCs w:val="30"/>
          <w:cs/>
        </w:rPr>
        <w:t>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D47883" w:rsidRPr="00886950" w:rsidRDefault="00D47883" w:rsidP="00D47883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886950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</w:t>
      </w:r>
      <w:r w:rsidR="00A41D83" w:rsidRPr="00886950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ข้อมูลทางการเงินระหว่างกาล                                    </w:t>
      </w:r>
    </w:p>
    <w:p w:rsidR="00D47883" w:rsidRPr="00886950" w:rsidRDefault="00D47883" w:rsidP="000F28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 w:right="-45" w:hanging="567"/>
        <w:jc w:val="thaiDistribute"/>
        <w:rPr>
          <w:rFonts w:ascii="Angsana New" w:hAnsi="Angsana New"/>
          <w:sz w:val="30"/>
          <w:szCs w:val="30"/>
        </w:rPr>
      </w:pPr>
      <w:r w:rsidRPr="00886950">
        <w:rPr>
          <w:rFonts w:ascii="Angsana New" w:hAnsi="Angsana New"/>
          <w:spacing w:val="4"/>
          <w:sz w:val="30"/>
          <w:szCs w:val="30"/>
        </w:rPr>
        <w:t>2</w:t>
      </w:r>
      <w:r w:rsidRPr="00886950">
        <w:rPr>
          <w:rFonts w:ascii="Angsana New" w:hAnsi="Angsana New"/>
          <w:spacing w:val="4"/>
          <w:sz w:val="30"/>
          <w:szCs w:val="30"/>
          <w:cs/>
        </w:rPr>
        <w:t>.</w:t>
      </w:r>
      <w:r w:rsidRPr="00886950">
        <w:rPr>
          <w:rFonts w:ascii="Angsana New" w:hAnsi="Angsana New"/>
          <w:spacing w:val="4"/>
          <w:sz w:val="30"/>
          <w:szCs w:val="30"/>
        </w:rPr>
        <w:t>1</w:t>
      </w:r>
      <w:r w:rsidRPr="0088695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886950">
        <w:rPr>
          <w:rFonts w:ascii="Angsana New" w:hAnsi="Angsana New"/>
          <w:spacing w:val="4"/>
          <w:sz w:val="30"/>
          <w:szCs w:val="30"/>
          <w:cs/>
        </w:rPr>
        <w:tab/>
      </w:r>
      <w:r w:rsidR="00A41D83" w:rsidRPr="00886950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886950">
        <w:rPr>
          <w:rFonts w:ascii="Angsana New" w:hAnsi="Angsana New"/>
          <w:spacing w:val="4"/>
          <w:sz w:val="30"/>
          <w:szCs w:val="30"/>
          <w:cs/>
        </w:rPr>
        <w:t xml:space="preserve">นี้จัดทำขึ้นในรูปแบบย่อและตามมาตรฐานการบัญชีไทย ฉบับที่ </w:t>
      </w:r>
      <w:r w:rsidRPr="00886950">
        <w:rPr>
          <w:rFonts w:ascii="Angsana New" w:hAnsi="Angsana New"/>
          <w:spacing w:val="4"/>
          <w:sz w:val="30"/>
          <w:szCs w:val="30"/>
        </w:rPr>
        <w:t>34</w:t>
      </w:r>
      <w:r w:rsidRPr="00886950">
        <w:rPr>
          <w:rFonts w:ascii="Angsana New" w:hAnsi="Angsana New"/>
          <w:spacing w:val="4"/>
          <w:sz w:val="30"/>
          <w:szCs w:val="30"/>
          <w:cs/>
        </w:rPr>
        <w:t xml:space="preserve"> เรื่อง</w:t>
      </w:r>
      <w:r w:rsidRPr="00886950">
        <w:rPr>
          <w:rFonts w:ascii="Angsana New" w:hAnsi="Angsana New"/>
          <w:sz w:val="30"/>
          <w:szCs w:val="30"/>
          <w:cs/>
        </w:rPr>
        <w:t xml:space="preserve"> </w:t>
      </w:r>
      <w:r w:rsidR="00A41D83" w:rsidRPr="00886950">
        <w:rPr>
          <w:rFonts w:ascii="Angsana New" w:hAnsi="Angsana New" w:hint="cs"/>
          <w:sz w:val="30"/>
          <w:szCs w:val="30"/>
          <w:cs/>
        </w:rPr>
        <w:t xml:space="preserve">ข้อมูลทางการเงินระหว่างกาล </w:t>
      </w:r>
      <w:r w:rsidRPr="00886950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 </w:t>
      </w:r>
    </w:p>
    <w:p w:rsidR="000F2847" w:rsidRPr="00886950" w:rsidRDefault="000F2847" w:rsidP="000F28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 w:right="-45" w:hanging="567"/>
        <w:jc w:val="thaiDistribute"/>
        <w:rPr>
          <w:rFonts w:ascii="Angsana New" w:hAnsi="Angsana New"/>
          <w:sz w:val="16"/>
          <w:szCs w:val="16"/>
        </w:rPr>
      </w:pPr>
    </w:p>
    <w:p w:rsidR="00D47883" w:rsidRPr="00886950" w:rsidRDefault="0039094D" w:rsidP="000F2847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รายงาน</w:t>
      </w:r>
      <w:r w:rsidR="00A41D83" w:rsidRPr="00886950">
        <w:rPr>
          <w:rFonts w:ascii="Angsana New" w:hAnsi="Angsana New" w:hint="cs"/>
          <w:sz w:val="30"/>
          <w:szCs w:val="30"/>
          <w:cs/>
        </w:rPr>
        <w:t>ทางการเงินระหว่างกาล</w:t>
      </w:r>
      <w:r w:rsidR="00D47883" w:rsidRPr="00886950">
        <w:rPr>
          <w:rFonts w:ascii="Angsana New" w:hAnsi="Angsana New"/>
          <w:sz w:val="30"/>
          <w:szCs w:val="30"/>
          <w:cs/>
        </w:rPr>
        <w:t xml:space="preserve">นี้จัดทำขึ้นเพื่อให้ข้อมูลเพิ่มเติมจากงบการเงินสำหรับปีสิ้นสุดวันที่ </w:t>
      </w:r>
      <w:r w:rsidR="00D47883" w:rsidRPr="00886950">
        <w:rPr>
          <w:rFonts w:ascii="Angsana New" w:hAnsi="Angsana New"/>
          <w:sz w:val="30"/>
          <w:szCs w:val="30"/>
        </w:rPr>
        <w:t>31</w:t>
      </w:r>
      <w:r w:rsidR="00D47883" w:rsidRPr="0088695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47883" w:rsidRPr="00886950">
        <w:rPr>
          <w:rFonts w:ascii="Angsana New" w:hAnsi="Angsana New"/>
          <w:sz w:val="30"/>
          <w:szCs w:val="30"/>
        </w:rPr>
        <w:t>25</w:t>
      </w:r>
      <w:r w:rsidR="00206426" w:rsidRPr="00886950">
        <w:rPr>
          <w:rFonts w:ascii="Angsana New" w:hAnsi="Angsana New"/>
          <w:sz w:val="30"/>
          <w:szCs w:val="30"/>
        </w:rPr>
        <w:t>63</w:t>
      </w:r>
      <w:r w:rsidR="00D47883" w:rsidRPr="00886950">
        <w:rPr>
          <w:rFonts w:ascii="Angsana New" w:hAnsi="Angsana New"/>
          <w:sz w:val="30"/>
          <w:szCs w:val="30"/>
          <w:cs/>
        </w:rPr>
        <w:t xml:space="preserve"> </w:t>
      </w:r>
      <w:r w:rsidR="00D47883" w:rsidRPr="00886950">
        <w:rPr>
          <w:rFonts w:ascii="Angsana New" w:hAnsi="Angsana New"/>
          <w:sz w:val="30"/>
          <w:szCs w:val="30"/>
          <w:cs/>
        </w:rPr>
        <w:br/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อย่างไรก็ตาม งบแสดงฐานะการเงิน งบกำไรขาดทุนเบ็ดเสร็จ งบแสดงการเปลี่ยนแปลงส่วนของผู้ถือหุ้นและงบกระแสเงินสดได้แสดงรายการเช่นเดียวกับงบการเงินประจำปี ดังนั้นการอ่าน</w:t>
      </w:r>
      <w:r w:rsidR="00A41D83" w:rsidRPr="00886950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D47883" w:rsidRPr="00886950">
        <w:rPr>
          <w:rFonts w:ascii="Angsana New" w:hAnsi="Angsana New"/>
          <w:sz w:val="30"/>
          <w:szCs w:val="30"/>
          <w:cs/>
        </w:rPr>
        <w:t>นี้จึงควรอ่านควบคู่กับงบการเงินของ</w:t>
      </w:r>
      <w:r w:rsidR="007A3AC4" w:rsidRPr="00886950">
        <w:rPr>
          <w:rFonts w:ascii="Angsana New" w:hAnsi="Angsana New" w:hint="cs"/>
          <w:sz w:val="30"/>
          <w:szCs w:val="30"/>
          <w:cs/>
        </w:rPr>
        <w:t>กลุ่ม</w:t>
      </w:r>
      <w:r w:rsidR="00D47883" w:rsidRPr="00886950">
        <w:rPr>
          <w:rFonts w:ascii="Angsana New" w:hAnsi="Angsana New"/>
          <w:sz w:val="30"/>
          <w:szCs w:val="30"/>
          <w:cs/>
        </w:rPr>
        <w:t>บริษัท</w:t>
      </w:r>
      <w:r w:rsidR="00D47883" w:rsidRPr="00886950">
        <w:rPr>
          <w:rFonts w:ascii="Angsana New" w:hAnsi="Angsana New" w:hint="cs"/>
          <w:sz w:val="30"/>
          <w:szCs w:val="30"/>
          <w:cs/>
        </w:rPr>
        <w:t xml:space="preserve"> </w:t>
      </w:r>
      <w:r w:rsidR="00D47883" w:rsidRPr="00886950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D47883" w:rsidRPr="00886950">
        <w:rPr>
          <w:rFonts w:ascii="Angsana New" w:hAnsi="Angsana New"/>
          <w:sz w:val="30"/>
          <w:szCs w:val="30"/>
        </w:rPr>
        <w:t>31</w:t>
      </w:r>
      <w:r w:rsidR="00D47883" w:rsidRPr="0088695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47883" w:rsidRPr="00886950">
        <w:rPr>
          <w:rFonts w:ascii="Angsana New" w:hAnsi="Angsana New"/>
          <w:sz w:val="30"/>
          <w:szCs w:val="30"/>
        </w:rPr>
        <w:t>256</w:t>
      </w:r>
      <w:r w:rsidR="00206426" w:rsidRPr="00886950">
        <w:rPr>
          <w:rFonts w:ascii="Angsana New" w:hAnsi="Angsana New"/>
          <w:sz w:val="30"/>
          <w:szCs w:val="30"/>
        </w:rPr>
        <w:t>3</w:t>
      </w:r>
    </w:p>
    <w:p w:rsidR="00D47883" w:rsidRPr="00886950" w:rsidRDefault="00D47883" w:rsidP="00D4788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/>
        <w:ind w:left="567"/>
        <w:jc w:val="thaiDistribute"/>
        <w:rPr>
          <w:rFonts w:ascii="Angsana New" w:hAnsi="Angsana New"/>
          <w:sz w:val="16"/>
          <w:szCs w:val="16"/>
        </w:rPr>
      </w:pPr>
    </w:p>
    <w:p w:rsidR="00D47883" w:rsidRPr="00886950" w:rsidRDefault="00D47883" w:rsidP="00D478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886950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:rsidR="00D47883" w:rsidRPr="00886950" w:rsidRDefault="00D47883" w:rsidP="00D478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spacing w:before="120" w:after="120"/>
        <w:ind w:left="567"/>
        <w:jc w:val="thaiDistribute"/>
        <w:rPr>
          <w:rFonts w:ascii="Angsana New" w:hAnsi="Angsana New"/>
          <w:sz w:val="16"/>
          <w:szCs w:val="16"/>
        </w:rPr>
      </w:pPr>
    </w:p>
    <w:p w:rsidR="001F5A7E" w:rsidRPr="00886950" w:rsidRDefault="00A41D83" w:rsidP="001F5A7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886950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D47883" w:rsidRPr="00886950">
        <w:rPr>
          <w:rFonts w:ascii="Angsana New" w:hAnsi="Angsana New"/>
          <w:sz w:val="30"/>
          <w:szCs w:val="30"/>
          <w:cs/>
        </w:rPr>
        <w:t>ฉบับภาษาไทยเป็นงบการเงินฉบับที่</w:t>
      </w:r>
      <w:r w:rsidR="007A3AC4" w:rsidRPr="00886950">
        <w:rPr>
          <w:rFonts w:ascii="Angsana New" w:hAnsi="Angsana New" w:hint="cs"/>
          <w:sz w:val="30"/>
          <w:szCs w:val="30"/>
          <w:cs/>
        </w:rPr>
        <w:t>กลุ่ม</w:t>
      </w:r>
      <w:r w:rsidR="00D47883" w:rsidRPr="00886950">
        <w:rPr>
          <w:rFonts w:ascii="Angsana New" w:hAnsi="Angsana New"/>
          <w:sz w:val="30"/>
          <w:szCs w:val="30"/>
          <w:cs/>
        </w:rPr>
        <w:t>บริษัท</w:t>
      </w:r>
      <w:r w:rsidR="00D47883" w:rsidRPr="00886950">
        <w:rPr>
          <w:rFonts w:ascii="Angsana New" w:hAnsi="Angsana New" w:hint="cs"/>
          <w:sz w:val="30"/>
          <w:szCs w:val="30"/>
          <w:cs/>
        </w:rPr>
        <w:t xml:space="preserve"> </w:t>
      </w:r>
      <w:r w:rsidR="00D47883" w:rsidRPr="00886950">
        <w:rPr>
          <w:rFonts w:ascii="Angsana New" w:hAnsi="Angsana New"/>
          <w:sz w:val="30"/>
          <w:szCs w:val="30"/>
          <w:cs/>
        </w:rPr>
        <w:t xml:space="preserve">ใช้เป็นทางการตามกฎหมาย </w:t>
      </w:r>
      <w:r w:rsidRPr="00886950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D47883" w:rsidRPr="00886950">
        <w:rPr>
          <w:rFonts w:ascii="Angsana New" w:hAnsi="Angsana New"/>
          <w:sz w:val="30"/>
          <w:szCs w:val="30"/>
          <w:cs/>
        </w:rPr>
        <w:t>ฉบับภาษาอังกฤษแปลจาก</w:t>
      </w:r>
      <w:r w:rsidRPr="00886950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D47883" w:rsidRPr="00886950">
        <w:rPr>
          <w:rFonts w:ascii="Angsana New" w:hAnsi="Angsana New"/>
          <w:sz w:val="30"/>
          <w:szCs w:val="30"/>
          <w:cs/>
        </w:rPr>
        <w:t>ฉบับภาษาไทยนี้</w:t>
      </w:r>
    </w:p>
    <w:p w:rsidR="001F5A7E" w:rsidRPr="00886950" w:rsidRDefault="00A41D83" w:rsidP="001F5A7E">
      <w:pPr>
        <w:spacing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  <w:r w:rsidRPr="00886950">
        <w:rPr>
          <w:rFonts w:ascii="Angsana New" w:hAnsi="Angsana New" w:hint="cs"/>
          <w:sz w:val="30"/>
          <w:szCs w:val="30"/>
          <w:cs/>
        </w:rPr>
        <w:lastRenderedPageBreak/>
        <w:t>ข้อมูลทางการเงิน</w:t>
      </w:r>
      <w:r w:rsidR="001F5A7E" w:rsidRPr="00886950">
        <w:rPr>
          <w:rFonts w:ascii="Angsana New" w:hAnsi="Angsana New"/>
          <w:sz w:val="30"/>
          <w:szCs w:val="30"/>
          <w:cs/>
        </w:rPr>
        <w:t>ระหว่างกาล</w:t>
      </w:r>
      <w:r w:rsidRPr="00886950">
        <w:rPr>
          <w:rFonts w:ascii="Angsana New" w:hAnsi="Angsana New" w:hint="cs"/>
          <w:sz w:val="30"/>
          <w:szCs w:val="30"/>
          <w:cs/>
        </w:rPr>
        <w:t>ได้รวมงบการเงินของกลุ่มบริษัท</w:t>
      </w:r>
      <w:r w:rsidR="001F5A7E" w:rsidRPr="00886950">
        <w:rPr>
          <w:rFonts w:ascii="Angsana New" w:hAnsi="Angsana New"/>
          <w:sz w:val="30"/>
          <w:szCs w:val="30"/>
          <w:cs/>
        </w:rPr>
        <w:t xml:space="preserve"> ดัง</w:t>
      </w:r>
      <w:r w:rsidRPr="00886950">
        <w:rPr>
          <w:rFonts w:ascii="Angsana New" w:hAnsi="Angsana New" w:hint="cs"/>
          <w:sz w:val="30"/>
          <w:szCs w:val="30"/>
          <w:cs/>
        </w:rPr>
        <w:t>ต่อไป</w:t>
      </w:r>
      <w:r w:rsidR="001F5A7E" w:rsidRPr="00886950">
        <w:rPr>
          <w:rFonts w:ascii="Angsana New" w:hAnsi="Angsana New"/>
          <w:sz w:val="30"/>
          <w:szCs w:val="30"/>
          <w:cs/>
        </w:rPr>
        <w:t>นี้</w:t>
      </w:r>
    </w:p>
    <w:tbl>
      <w:tblPr>
        <w:tblStyle w:val="TableGrid"/>
        <w:tblW w:w="10932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32"/>
        <w:gridCol w:w="1080"/>
        <w:gridCol w:w="2880"/>
        <w:gridCol w:w="1080"/>
        <w:gridCol w:w="1080"/>
        <w:gridCol w:w="1080"/>
      </w:tblGrid>
      <w:tr w:rsidR="001F5A7E" w:rsidRPr="00886950" w:rsidTr="00FA5C82">
        <w:tc>
          <w:tcPr>
            <w:tcW w:w="10932" w:type="dxa"/>
            <w:gridSpan w:val="6"/>
            <w:vAlign w:val="bottom"/>
          </w:tcPr>
          <w:p w:rsidR="001F5A7E" w:rsidRPr="00886950" w:rsidRDefault="001F5A7E" w:rsidP="0099502B">
            <w:pPr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88695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ร้อยละ</w:t>
            </w:r>
          </w:p>
        </w:tc>
      </w:tr>
      <w:tr w:rsidR="001F5A7E" w:rsidRPr="00886950" w:rsidTr="00FA5C82">
        <w:tc>
          <w:tcPr>
            <w:tcW w:w="3732" w:type="dxa"/>
            <w:vAlign w:val="bottom"/>
          </w:tcPr>
          <w:p w:rsidR="001F5A7E" w:rsidRPr="00886950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1F5A7E" w:rsidRPr="00886950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vAlign w:val="bottom"/>
          </w:tcPr>
          <w:p w:rsidR="001F5A7E" w:rsidRPr="00886950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3"/>
          </w:tcPr>
          <w:p w:rsidR="001F5A7E" w:rsidRPr="00886950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6950">
              <w:rPr>
                <w:rFonts w:ascii="Angsana New" w:hAnsi="Angsana New" w:hint="cs"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1F5A7E" w:rsidRPr="00886950" w:rsidTr="00FA5C82">
        <w:tc>
          <w:tcPr>
            <w:tcW w:w="3732" w:type="dxa"/>
            <w:vAlign w:val="bottom"/>
          </w:tcPr>
          <w:p w:rsidR="001F5A7E" w:rsidRPr="00886950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1F5A7E" w:rsidRPr="00886950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86950">
              <w:rPr>
                <w:rFonts w:ascii="Angsana New" w:hAnsi="Angsana New" w:hint="cs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2880" w:type="dxa"/>
            <w:vAlign w:val="bottom"/>
          </w:tcPr>
          <w:p w:rsidR="001F5A7E" w:rsidRPr="00886950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</w:tcPr>
          <w:p w:rsidR="001F5A7E" w:rsidRPr="00886950" w:rsidRDefault="001F5A7E" w:rsidP="001F5A7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6950">
              <w:rPr>
                <w:rFonts w:ascii="Angsana New" w:hAnsi="Angsana New"/>
                <w:sz w:val="26"/>
                <w:szCs w:val="26"/>
              </w:rPr>
              <w:t>30</w:t>
            </w:r>
            <w:r w:rsidRPr="00886950"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080" w:type="dxa"/>
          </w:tcPr>
          <w:p w:rsidR="001F5A7E" w:rsidRPr="00886950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695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86950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1F5A7E" w:rsidRPr="00886950" w:rsidTr="00FA5C82">
        <w:tc>
          <w:tcPr>
            <w:tcW w:w="3732" w:type="dxa"/>
            <w:vAlign w:val="bottom"/>
          </w:tcPr>
          <w:p w:rsidR="001F5A7E" w:rsidRPr="00886950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86950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:rsidR="001F5A7E" w:rsidRPr="00886950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86950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880" w:type="dxa"/>
            <w:vAlign w:val="bottom"/>
          </w:tcPr>
          <w:p w:rsidR="001F5A7E" w:rsidRPr="00886950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86950">
              <w:rPr>
                <w:rFonts w:ascii="Angsana New" w:hAnsi="Angsana New" w:hint="cs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080" w:type="dxa"/>
          </w:tcPr>
          <w:p w:rsidR="001F5A7E" w:rsidRPr="00886950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695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80" w:type="dxa"/>
          </w:tcPr>
          <w:p w:rsidR="001F5A7E" w:rsidRPr="00886950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695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80" w:type="dxa"/>
          </w:tcPr>
          <w:p w:rsidR="001F5A7E" w:rsidRPr="00886950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695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1F5A7E" w:rsidRPr="00886950" w:rsidTr="00FA5C82">
        <w:tc>
          <w:tcPr>
            <w:tcW w:w="3732" w:type="dxa"/>
            <w:vAlign w:val="bottom"/>
          </w:tcPr>
          <w:p w:rsidR="001F5A7E" w:rsidRPr="00886950" w:rsidRDefault="001F5A7E" w:rsidP="0099502B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8695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080" w:type="dxa"/>
            <w:vAlign w:val="bottom"/>
          </w:tcPr>
          <w:p w:rsidR="001F5A7E" w:rsidRPr="00886950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vAlign w:val="bottom"/>
          </w:tcPr>
          <w:p w:rsidR="001F5A7E" w:rsidRPr="00886950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1F5A7E" w:rsidRPr="00886950" w:rsidRDefault="001F5A7E" w:rsidP="0099502B">
            <w:pPr>
              <w:tabs>
                <w:tab w:val="decimal" w:pos="576"/>
              </w:tabs>
              <w:spacing w:line="240" w:lineRule="auto"/>
              <w:ind w:right="3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1F5A7E" w:rsidRPr="00886950" w:rsidRDefault="001F5A7E" w:rsidP="0099502B">
            <w:pPr>
              <w:tabs>
                <w:tab w:val="decimal" w:pos="57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1F5A7E" w:rsidRPr="00886950" w:rsidRDefault="001F5A7E" w:rsidP="0099502B">
            <w:pPr>
              <w:tabs>
                <w:tab w:val="decimal" w:pos="57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A5C82" w:rsidRPr="00886950" w:rsidTr="0099502B">
        <w:tc>
          <w:tcPr>
            <w:tcW w:w="3732" w:type="dxa"/>
          </w:tcPr>
          <w:p w:rsidR="00FA5C82" w:rsidRPr="00886950" w:rsidRDefault="00FA5C82" w:rsidP="00FA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86950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สยามเทคนิคเพาเวอร์ จำกัด</w:t>
            </w:r>
          </w:p>
        </w:tc>
        <w:tc>
          <w:tcPr>
            <w:tcW w:w="1080" w:type="dxa"/>
          </w:tcPr>
          <w:p w:rsidR="00FA5C82" w:rsidRPr="00886950" w:rsidRDefault="00FA5C82" w:rsidP="00FA5C82">
            <w:pPr>
              <w:jc w:val="center"/>
            </w:pPr>
            <w:r w:rsidRPr="00886950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  <w:vAlign w:val="bottom"/>
          </w:tcPr>
          <w:p w:rsidR="00FA5C82" w:rsidRPr="00886950" w:rsidRDefault="00FA5C82" w:rsidP="00FA5C82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86950">
              <w:rPr>
                <w:rFonts w:ascii="Angsana New" w:hAnsi="Angsana New"/>
                <w:sz w:val="26"/>
                <w:szCs w:val="26"/>
                <w:cs/>
              </w:rPr>
              <w:t>จำหน่ายผผลิตภัณฑ์คอนกรีตอัดแรง</w:t>
            </w:r>
          </w:p>
        </w:tc>
        <w:tc>
          <w:tcPr>
            <w:tcW w:w="1080" w:type="dxa"/>
          </w:tcPr>
          <w:p w:rsidR="00FA5C82" w:rsidRPr="00886950" w:rsidRDefault="00FA5C82" w:rsidP="00FA5C82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6950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1080" w:type="dxa"/>
          </w:tcPr>
          <w:p w:rsidR="00FA5C82" w:rsidRPr="00886950" w:rsidRDefault="00FA5C82" w:rsidP="00FA5C82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695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FA5C82" w:rsidRPr="00886950" w:rsidRDefault="00FA5C82" w:rsidP="00FA5C82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695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A5C82" w:rsidRPr="00886950" w:rsidTr="0099502B">
        <w:tc>
          <w:tcPr>
            <w:tcW w:w="3732" w:type="dxa"/>
            <w:vAlign w:val="bottom"/>
          </w:tcPr>
          <w:p w:rsidR="00FA5C82" w:rsidRPr="00886950" w:rsidRDefault="00FA5C82" w:rsidP="00FA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86950">
              <w:rPr>
                <w:rFonts w:ascii="Angsana New" w:hAnsi="Angsana New"/>
                <w:sz w:val="26"/>
                <w:szCs w:val="26"/>
                <w:cs/>
              </w:rPr>
              <w:t>บริษัทสยามเทคนิคคอนกรีต (สระบุรี) จำกัด</w:t>
            </w:r>
          </w:p>
        </w:tc>
        <w:tc>
          <w:tcPr>
            <w:tcW w:w="1080" w:type="dxa"/>
          </w:tcPr>
          <w:p w:rsidR="00FA5C82" w:rsidRPr="00886950" w:rsidRDefault="00FA5C82" w:rsidP="00FA5C82">
            <w:pPr>
              <w:jc w:val="center"/>
            </w:pPr>
            <w:r w:rsidRPr="00886950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:rsidR="00FA5C82" w:rsidRPr="00886950" w:rsidRDefault="00FA5C82">
            <w:r w:rsidRPr="00886950">
              <w:rPr>
                <w:rFonts w:ascii="Angsana New" w:hAnsi="Angsana New"/>
                <w:sz w:val="26"/>
                <w:szCs w:val="26"/>
                <w:cs/>
              </w:rPr>
              <w:t>จำหน่ายผผลิตภัณฑ์คอนกรีตอัดแรง</w:t>
            </w:r>
          </w:p>
        </w:tc>
        <w:tc>
          <w:tcPr>
            <w:tcW w:w="1080" w:type="dxa"/>
          </w:tcPr>
          <w:p w:rsidR="00FA5C82" w:rsidRPr="00886950" w:rsidRDefault="00FA5C82" w:rsidP="0099502B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6950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1080" w:type="dxa"/>
          </w:tcPr>
          <w:p w:rsidR="00FA5C82" w:rsidRPr="00886950" w:rsidRDefault="00FA5C82" w:rsidP="0099502B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695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FA5C82" w:rsidRPr="00886950" w:rsidRDefault="00FA5C82" w:rsidP="0099502B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695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A5C82" w:rsidRPr="00886950" w:rsidTr="0099502B">
        <w:tc>
          <w:tcPr>
            <w:tcW w:w="3732" w:type="dxa"/>
            <w:vAlign w:val="bottom"/>
          </w:tcPr>
          <w:p w:rsidR="00FA5C82" w:rsidRPr="00886950" w:rsidRDefault="00FA5C82" w:rsidP="00FA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86950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(สุโขทัย) จำกัด</w:t>
            </w:r>
          </w:p>
        </w:tc>
        <w:tc>
          <w:tcPr>
            <w:tcW w:w="1080" w:type="dxa"/>
          </w:tcPr>
          <w:p w:rsidR="00FA5C82" w:rsidRPr="00886950" w:rsidRDefault="00FA5C82" w:rsidP="00FA5C82">
            <w:pPr>
              <w:jc w:val="center"/>
            </w:pPr>
            <w:r w:rsidRPr="00886950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:rsidR="00FA5C82" w:rsidRPr="00886950" w:rsidRDefault="00FA5C82">
            <w:r w:rsidRPr="00886950">
              <w:rPr>
                <w:rFonts w:ascii="Angsana New" w:hAnsi="Angsana New"/>
                <w:sz w:val="26"/>
                <w:szCs w:val="26"/>
                <w:cs/>
              </w:rPr>
              <w:t>จำหน่ายผผลิตภัณฑ์คอนกรีตอัดแรง</w:t>
            </w:r>
          </w:p>
        </w:tc>
        <w:tc>
          <w:tcPr>
            <w:tcW w:w="1080" w:type="dxa"/>
          </w:tcPr>
          <w:p w:rsidR="00FA5C82" w:rsidRPr="00886950" w:rsidRDefault="00FA5C82" w:rsidP="0099502B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6950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1080" w:type="dxa"/>
          </w:tcPr>
          <w:p w:rsidR="00FA5C82" w:rsidRPr="00886950" w:rsidRDefault="00FA5C82" w:rsidP="0099502B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695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FA5C82" w:rsidRPr="00886950" w:rsidRDefault="00FA5C82" w:rsidP="0099502B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695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A5C82" w:rsidRPr="00886950" w:rsidTr="0099502B">
        <w:tc>
          <w:tcPr>
            <w:tcW w:w="3732" w:type="dxa"/>
            <w:vAlign w:val="bottom"/>
          </w:tcPr>
          <w:p w:rsidR="00FA5C82" w:rsidRPr="00886950" w:rsidRDefault="00FA5C82" w:rsidP="00FA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86950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(บุรีรัมย์) จำกัด</w:t>
            </w:r>
          </w:p>
        </w:tc>
        <w:tc>
          <w:tcPr>
            <w:tcW w:w="1080" w:type="dxa"/>
          </w:tcPr>
          <w:p w:rsidR="00FA5C82" w:rsidRPr="00886950" w:rsidRDefault="00FA5C82" w:rsidP="00FA5C82">
            <w:pPr>
              <w:jc w:val="center"/>
            </w:pPr>
            <w:r w:rsidRPr="00886950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:rsidR="00FA5C82" w:rsidRPr="00886950" w:rsidRDefault="00FA5C82">
            <w:r w:rsidRPr="00886950">
              <w:rPr>
                <w:rFonts w:ascii="Angsana New" w:hAnsi="Angsana New"/>
                <w:sz w:val="26"/>
                <w:szCs w:val="26"/>
                <w:cs/>
              </w:rPr>
              <w:t>จำหน่ายผผลิตภัณฑ์คอนกรีตอัดแรง</w:t>
            </w:r>
          </w:p>
        </w:tc>
        <w:tc>
          <w:tcPr>
            <w:tcW w:w="1080" w:type="dxa"/>
          </w:tcPr>
          <w:p w:rsidR="00FA5C82" w:rsidRPr="00886950" w:rsidRDefault="00FA5C82" w:rsidP="0099502B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6950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1080" w:type="dxa"/>
          </w:tcPr>
          <w:p w:rsidR="00FA5C82" w:rsidRPr="00886950" w:rsidRDefault="00FA5C82" w:rsidP="0099502B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695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FA5C82" w:rsidRPr="00886950" w:rsidRDefault="00FA5C82" w:rsidP="0099502B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695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A5C82" w:rsidRPr="00886950" w:rsidTr="0099502B">
        <w:tc>
          <w:tcPr>
            <w:tcW w:w="3732" w:type="dxa"/>
            <w:vAlign w:val="bottom"/>
          </w:tcPr>
          <w:p w:rsidR="00FA5C82" w:rsidRPr="00886950" w:rsidRDefault="00FA5C82" w:rsidP="00FA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86950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(อุบลราชธานี) จำกัด</w:t>
            </w:r>
          </w:p>
        </w:tc>
        <w:tc>
          <w:tcPr>
            <w:tcW w:w="1080" w:type="dxa"/>
          </w:tcPr>
          <w:p w:rsidR="00FA5C82" w:rsidRPr="00886950" w:rsidRDefault="00FA5C82" w:rsidP="00FA5C82">
            <w:pPr>
              <w:jc w:val="center"/>
            </w:pPr>
            <w:r w:rsidRPr="00886950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:rsidR="00FA5C82" w:rsidRPr="00886950" w:rsidRDefault="00FA5C82">
            <w:r w:rsidRPr="00886950">
              <w:rPr>
                <w:rFonts w:ascii="Angsana New" w:hAnsi="Angsana New"/>
                <w:sz w:val="26"/>
                <w:szCs w:val="26"/>
                <w:cs/>
              </w:rPr>
              <w:t>จำหน่ายผผลิตภัณฑ์คอนกรีตอัดแรง</w:t>
            </w:r>
          </w:p>
        </w:tc>
        <w:tc>
          <w:tcPr>
            <w:tcW w:w="1080" w:type="dxa"/>
          </w:tcPr>
          <w:p w:rsidR="00FA5C82" w:rsidRPr="00886950" w:rsidRDefault="00FA5C82" w:rsidP="0099502B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6950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1080" w:type="dxa"/>
          </w:tcPr>
          <w:p w:rsidR="00FA5C82" w:rsidRPr="00886950" w:rsidRDefault="00FA5C82" w:rsidP="0099502B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695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FA5C82" w:rsidRPr="00886950" w:rsidRDefault="00FA5C82" w:rsidP="0099502B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695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A5C82" w:rsidRPr="00886950" w:rsidTr="0099502B">
        <w:tc>
          <w:tcPr>
            <w:tcW w:w="3732" w:type="dxa"/>
            <w:vAlign w:val="bottom"/>
          </w:tcPr>
          <w:p w:rsidR="00FA5C82" w:rsidRPr="00886950" w:rsidRDefault="00FA5C82" w:rsidP="00FA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86950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(ขอนแก่น) จำกัด</w:t>
            </w:r>
          </w:p>
        </w:tc>
        <w:tc>
          <w:tcPr>
            <w:tcW w:w="1080" w:type="dxa"/>
          </w:tcPr>
          <w:p w:rsidR="00FA5C82" w:rsidRPr="00886950" w:rsidRDefault="00FA5C82" w:rsidP="00FA5C82">
            <w:pPr>
              <w:jc w:val="center"/>
            </w:pPr>
            <w:r w:rsidRPr="00886950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:rsidR="00FA5C82" w:rsidRPr="00886950" w:rsidRDefault="00FA5C82">
            <w:r w:rsidRPr="00886950">
              <w:rPr>
                <w:rFonts w:ascii="Angsana New" w:hAnsi="Angsana New"/>
                <w:sz w:val="26"/>
                <w:szCs w:val="26"/>
                <w:cs/>
              </w:rPr>
              <w:t>จำหน่ายผผลิตภัณฑ์คอนกรีตอัดแรง</w:t>
            </w:r>
          </w:p>
        </w:tc>
        <w:tc>
          <w:tcPr>
            <w:tcW w:w="1080" w:type="dxa"/>
          </w:tcPr>
          <w:p w:rsidR="00FA5C82" w:rsidRPr="00886950" w:rsidRDefault="00FA5C82" w:rsidP="0099502B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6950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1080" w:type="dxa"/>
          </w:tcPr>
          <w:p w:rsidR="00FA5C82" w:rsidRPr="00886950" w:rsidRDefault="00FA5C82" w:rsidP="0099502B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695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FA5C82" w:rsidRPr="00886950" w:rsidRDefault="00FA5C82" w:rsidP="0099502B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695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A5C82" w:rsidRPr="00886950" w:rsidTr="0099502B">
        <w:tc>
          <w:tcPr>
            <w:tcW w:w="3732" w:type="dxa"/>
            <w:vAlign w:val="bottom"/>
          </w:tcPr>
          <w:p w:rsidR="00FA5C82" w:rsidRPr="00886950" w:rsidRDefault="00FA5C82" w:rsidP="00FA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86950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(ลำพูน) จำกัด</w:t>
            </w:r>
          </w:p>
        </w:tc>
        <w:tc>
          <w:tcPr>
            <w:tcW w:w="1080" w:type="dxa"/>
          </w:tcPr>
          <w:p w:rsidR="00FA5C82" w:rsidRPr="00886950" w:rsidRDefault="00FA5C82" w:rsidP="00FA5C82">
            <w:pPr>
              <w:jc w:val="center"/>
            </w:pPr>
            <w:r w:rsidRPr="00886950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:rsidR="00FA5C82" w:rsidRPr="00886950" w:rsidRDefault="00FA5C82">
            <w:r w:rsidRPr="00886950">
              <w:rPr>
                <w:rFonts w:ascii="Angsana New" w:hAnsi="Angsana New"/>
                <w:sz w:val="26"/>
                <w:szCs w:val="26"/>
                <w:cs/>
              </w:rPr>
              <w:t>จำหน่ายผผลิตภัณฑ์คอนกรีตอัดแรง</w:t>
            </w:r>
          </w:p>
        </w:tc>
        <w:tc>
          <w:tcPr>
            <w:tcW w:w="1080" w:type="dxa"/>
          </w:tcPr>
          <w:p w:rsidR="00FA5C82" w:rsidRPr="00886950" w:rsidRDefault="00FA5C82" w:rsidP="0099502B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6950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1080" w:type="dxa"/>
          </w:tcPr>
          <w:p w:rsidR="00FA5C82" w:rsidRPr="00886950" w:rsidRDefault="00FA5C82" w:rsidP="0099502B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695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FA5C82" w:rsidRPr="00886950" w:rsidRDefault="00FA5C82" w:rsidP="0099502B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695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A5C82" w:rsidRPr="00886950" w:rsidTr="0099502B">
        <w:tc>
          <w:tcPr>
            <w:tcW w:w="3732" w:type="dxa"/>
            <w:vAlign w:val="bottom"/>
          </w:tcPr>
          <w:p w:rsidR="00FA5C82" w:rsidRPr="00886950" w:rsidRDefault="00FA5C82" w:rsidP="00FA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86950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(ชลบุรี) จำกัด</w:t>
            </w:r>
          </w:p>
        </w:tc>
        <w:tc>
          <w:tcPr>
            <w:tcW w:w="1080" w:type="dxa"/>
          </w:tcPr>
          <w:p w:rsidR="00FA5C82" w:rsidRPr="00886950" w:rsidRDefault="00FA5C82" w:rsidP="00FA5C82">
            <w:pPr>
              <w:jc w:val="center"/>
            </w:pPr>
            <w:r w:rsidRPr="00886950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:rsidR="00FA5C82" w:rsidRPr="00886950" w:rsidRDefault="00FA5C82">
            <w:r w:rsidRPr="00886950">
              <w:rPr>
                <w:rFonts w:ascii="Angsana New" w:hAnsi="Angsana New"/>
                <w:sz w:val="26"/>
                <w:szCs w:val="26"/>
                <w:cs/>
              </w:rPr>
              <w:t>จำหน่ายผผลิตภัณฑ์คอนกรีตอัดแรง</w:t>
            </w:r>
          </w:p>
        </w:tc>
        <w:tc>
          <w:tcPr>
            <w:tcW w:w="1080" w:type="dxa"/>
          </w:tcPr>
          <w:p w:rsidR="00FA5C82" w:rsidRPr="00886950" w:rsidRDefault="00FA5C82" w:rsidP="0099502B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6950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1080" w:type="dxa"/>
          </w:tcPr>
          <w:p w:rsidR="00FA5C82" w:rsidRPr="00886950" w:rsidRDefault="00FA5C82" w:rsidP="0099502B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695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FA5C82" w:rsidRPr="00886950" w:rsidRDefault="00FA5C82" w:rsidP="0099502B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695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A5C82" w:rsidRPr="00886950" w:rsidTr="0099502B">
        <w:tc>
          <w:tcPr>
            <w:tcW w:w="3732" w:type="dxa"/>
            <w:vAlign w:val="bottom"/>
          </w:tcPr>
          <w:p w:rsidR="00FA5C82" w:rsidRPr="00886950" w:rsidRDefault="00FA5C82" w:rsidP="00FA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86950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(นครราชสีมา) จำกัด</w:t>
            </w:r>
          </w:p>
        </w:tc>
        <w:tc>
          <w:tcPr>
            <w:tcW w:w="1080" w:type="dxa"/>
          </w:tcPr>
          <w:p w:rsidR="00FA5C82" w:rsidRPr="00886950" w:rsidRDefault="00FA5C82" w:rsidP="00FA5C82">
            <w:pPr>
              <w:jc w:val="center"/>
            </w:pPr>
            <w:r w:rsidRPr="00886950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:rsidR="00FA5C82" w:rsidRPr="00886950" w:rsidRDefault="00FA5C82">
            <w:r w:rsidRPr="00886950">
              <w:rPr>
                <w:rFonts w:ascii="Angsana New" w:hAnsi="Angsana New"/>
                <w:sz w:val="26"/>
                <w:szCs w:val="26"/>
                <w:cs/>
              </w:rPr>
              <w:t>จำหน่ายผผลิตภัณฑ์คอนกรีตอัดแรง</w:t>
            </w:r>
          </w:p>
        </w:tc>
        <w:tc>
          <w:tcPr>
            <w:tcW w:w="1080" w:type="dxa"/>
          </w:tcPr>
          <w:p w:rsidR="00FA5C82" w:rsidRPr="00886950" w:rsidRDefault="00FA5C82" w:rsidP="0099502B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6950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1080" w:type="dxa"/>
          </w:tcPr>
          <w:p w:rsidR="00FA5C82" w:rsidRPr="00886950" w:rsidRDefault="00FA5C82" w:rsidP="0099502B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695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FA5C82" w:rsidRPr="00886950" w:rsidRDefault="00FA5C82" w:rsidP="0099502B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695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A41D83" w:rsidRPr="00886950" w:rsidRDefault="00A41D83" w:rsidP="001F5A7E">
      <w:pPr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</w:rPr>
      </w:pPr>
      <w:bookmarkStart w:id="1" w:name="_MON_1650551726"/>
      <w:bookmarkStart w:id="2" w:name="_MON_1650551774"/>
      <w:bookmarkStart w:id="3" w:name="_MON_1650551837"/>
      <w:bookmarkStart w:id="4" w:name="_MON_1650551863"/>
      <w:bookmarkStart w:id="5" w:name="_MON_1650551904"/>
      <w:bookmarkStart w:id="6" w:name="_MON_1650551921"/>
      <w:bookmarkStart w:id="7" w:name="_MON_1650551926"/>
      <w:bookmarkStart w:id="8" w:name="_MON_1650551989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886950">
        <w:rPr>
          <w:rFonts w:ascii="Angsana New" w:hAnsi="Angsana New" w:hint="cs"/>
          <w:sz w:val="30"/>
          <w:szCs w:val="30"/>
          <w:cs/>
        </w:rPr>
        <w:t>ส่วนได้เสียที่ไม่มีอำนาจควบคุม</w:t>
      </w:r>
    </w:p>
    <w:p w:rsidR="00A41D83" w:rsidRPr="00886950" w:rsidRDefault="00A41D83" w:rsidP="001F5A7E">
      <w:pPr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</w:rPr>
      </w:pPr>
      <w:r w:rsidRPr="00886950">
        <w:rPr>
          <w:rFonts w:ascii="Angsana New" w:hAnsi="Angsana New" w:hint="cs"/>
          <w:sz w:val="30"/>
          <w:szCs w:val="30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ซึ่ง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880884" w:rsidRPr="00886950" w:rsidRDefault="00880884" w:rsidP="00880884">
      <w:pPr>
        <w:spacing w:before="200" w:line="240" w:lineRule="auto"/>
        <w:ind w:left="426" w:right="-23"/>
        <w:jc w:val="thaiDistribute"/>
        <w:rPr>
          <w:rFonts w:ascii="Angsana New" w:hAnsi="Angsana New"/>
          <w:spacing w:val="-6"/>
          <w:sz w:val="30"/>
          <w:szCs w:val="30"/>
        </w:rPr>
      </w:pPr>
      <w:r w:rsidRPr="00886950">
        <w:rPr>
          <w:rFonts w:ascii="Angsana New" w:hAnsi="Angsana New" w:hint="cs"/>
          <w:spacing w:val="-6"/>
          <w:sz w:val="30"/>
          <w:szCs w:val="30"/>
          <w:cs/>
        </w:rPr>
        <w:t>การตัดรายการในงบการเงินรวม</w:t>
      </w:r>
    </w:p>
    <w:p w:rsidR="00880884" w:rsidRPr="00886950" w:rsidRDefault="00880884" w:rsidP="00880884">
      <w:pPr>
        <w:spacing w:after="200" w:line="240" w:lineRule="auto"/>
        <w:ind w:left="426" w:right="-23"/>
        <w:jc w:val="thaiDistribute"/>
        <w:rPr>
          <w:rFonts w:ascii="Angsana New" w:hAnsi="Angsana New"/>
          <w:spacing w:val="-6"/>
          <w:sz w:val="30"/>
          <w:szCs w:val="30"/>
        </w:rPr>
      </w:pPr>
      <w:r w:rsidRPr="00886950">
        <w:rPr>
          <w:rFonts w:ascii="Angsana New" w:hAnsi="Angsana New" w:hint="cs"/>
          <w:spacing w:val="-6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88695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886950">
        <w:rPr>
          <w:rFonts w:ascii="Angsana New" w:hAnsi="Angsana New" w:hint="cs"/>
          <w:spacing w:val="-6"/>
          <w:sz w:val="30"/>
          <w:szCs w:val="30"/>
          <w:cs/>
        </w:rPr>
        <w:t>รวมถึงรายได้</w:t>
      </w:r>
      <w:r w:rsidRPr="0088695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886950">
        <w:rPr>
          <w:rFonts w:ascii="Angsana New" w:hAnsi="Angsana New" w:hint="cs"/>
          <w:spacing w:val="-6"/>
          <w:sz w:val="30"/>
          <w:szCs w:val="30"/>
          <w:cs/>
        </w:rPr>
        <w:t>หรือค่าใช้จ่ายที่ยังไม่เกิดขึ้นจริงซึ่งเป็นผล</w:t>
      </w:r>
      <w:r w:rsidRPr="00886950">
        <w:rPr>
          <w:rFonts w:ascii="Angsana New" w:hAnsi="Angsana New"/>
          <w:spacing w:val="-6"/>
          <w:sz w:val="30"/>
          <w:szCs w:val="30"/>
          <w:cs/>
        </w:rPr>
        <w:br/>
      </w:r>
      <w:r w:rsidRPr="00886950">
        <w:rPr>
          <w:rFonts w:ascii="Angsana New" w:hAnsi="Angsana New" w:hint="cs"/>
          <w:spacing w:val="-6"/>
          <w:sz w:val="30"/>
          <w:szCs w:val="30"/>
          <w:cs/>
        </w:rPr>
        <w:t>มาจากรายการระหว่างกิจการในกลุ่ม</w:t>
      </w:r>
      <w:r w:rsidRPr="0088695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886950">
        <w:rPr>
          <w:rFonts w:ascii="Angsana New" w:hAnsi="Angsana New" w:hint="cs"/>
          <w:spacing w:val="-6"/>
          <w:sz w:val="30"/>
          <w:szCs w:val="30"/>
          <w:cs/>
        </w:rPr>
        <w:t>ถูกตัดรายการในการจัดทำงบการเงินรวม</w:t>
      </w:r>
      <w:r w:rsidRPr="0088695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886950">
        <w:rPr>
          <w:rFonts w:ascii="Angsana New" w:hAnsi="Angsana New" w:hint="cs"/>
          <w:spacing w:val="-6"/>
          <w:sz w:val="30"/>
          <w:szCs w:val="30"/>
          <w:cs/>
        </w:rPr>
        <w:t>กำไรที่ยังไม่เกิดขึ้นจริงซึ่งเป็นผล</w:t>
      </w:r>
      <w:r w:rsidRPr="00886950">
        <w:rPr>
          <w:rFonts w:ascii="Angsana New" w:hAnsi="Angsana New"/>
          <w:spacing w:val="-6"/>
          <w:sz w:val="30"/>
          <w:szCs w:val="30"/>
          <w:cs/>
        </w:rPr>
        <w:br/>
      </w:r>
      <w:r w:rsidRPr="00886950">
        <w:rPr>
          <w:rFonts w:ascii="Angsana New" w:hAnsi="Angsana New" w:hint="cs"/>
          <w:spacing w:val="-6"/>
          <w:sz w:val="30"/>
          <w:szCs w:val="30"/>
          <w:cs/>
        </w:rPr>
        <w:t>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</w:t>
      </w:r>
      <w:r w:rsidRPr="0088695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886950">
        <w:rPr>
          <w:rFonts w:ascii="Angsana New" w:hAnsi="Angsana New" w:hint="cs"/>
          <w:spacing w:val="-6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</w:t>
      </w:r>
      <w:r w:rsidRPr="0088695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886950">
        <w:rPr>
          <w:rFonts w:ascii="Angsana New" w:hAnsi="Angsana New"/>
          <w:spacing w:val="-6"/>
          <w:sz w:val="30"/>
          <w:szCs w:val="30"/>
          <w:cs/>
        </w:rPr>
        <w:br/>
      </w:r>
      <w:r w:rsidRPr="00886950">
        <w:rPr>
          <w:rFonts w:ascii="Angsana New" w:hAnsi="Angsana New" w:hint="cs"/>
          <w:spacing w:val="-6"/>
          <w:sz w:val="30"/>
          <w:szCs w:val="30"/>
          <w:cs/>
        </w:rPr>
        <w:t>แต่เท่าที่เมื่อไม่มีหลักฐานการด้อยค่าเกิดขึ้น</w:t>
      </w:r>
    </w:p>
    <w:p w:rsidR="00880884" w:rsidRPr="000F2847" w:rsidRDefault="00880884" w:rsidP="00880884">
      <w:pPr>
        <w:spacing w:before="200" w:after="200" w:line="240" w:lineRule="auto"/>
        <w:ind w:left="426" w:right="-23"/>
        <w:jc w:val="thaiDistribute"/>
        <w:rPr>
          <w:rFonts w:ascii="Angsana New" w:hAnsi="Angsana New"/>
          <w:spacing w:val="-6"/>
          <w:sz w:val="30"/>
          <w:szCs w:val="30"/>
        </w:rPr>
      </w:pPr>
      <w:r w:rsidRPr="00886950">
        <w:rPr>
          <w:rFonts w:ascii="Angsana New" w:hAnsi="Angsana New" w:hint="cs"/>
          <w:spacing w:val="-6"/>
          <w:sz w:val="30"/>
          <w:szCs w:val="30"/>
          <w:cs/>
        </w:rPr>
        <w:t>งบการเงินรวมจัดทำขึ้นโดยใช้นโยบายการบัญชีเดียวกันสำหรับรายการบัญชีหรือเหตุการณ์ทางบัญชีที่เหมือนกันหรือที่คล้ายคลึงกัน</w:t>
      </w:r>
    </w:p>
    <w:p w:rsidR="00B82145" w:rsidRPr="00E80272" w:rsidRDefault="00D47883" w:rsidP="00D478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 w:right="-45"/>
        <w:jc w:val="thaiDistribute"/>
        <w:rPr>
          <w:rFonts w:ascii="Angsana New" w:hAnsi="Angsana New"/>
          <w:sz w:val="30"/>
          <w:szCs w:val="30"/>
        </w:rPr>
      </w:pPr>
      <w:r w:rsidRPr="00E80272">
        <w:rPr>
          <w:rFonts w:ascii="Angsana New" w:hAnsi="Angsana New"/>
          <w:sz w:val="30"/>
          <w:szCs w:val="30"/>
        </w:rPr>
        <w:t>2</w:t>
      </w:r>
      <w:r w:rsidRPr="00E80272">
        <w:rPr>
          <w:rFonts w:ascii="Angsana New" w:hAnsi="Angsana New"/>
          <w:sz w:val="30"/>
          <w:szCs w:val="30"/>
          <w:cs/>
        </w:rPr>
        <w:t>.</w:t>
      </w:r>
      <w:r w:rsidRPr="00E80272">
        <w:rPr>
          <w:rFonts w:ascii="Angsana New" w:hAnsi="Angsana New"/>
          <w:sz w:val="30"/>
          <w:szCs w:val="30"/>
        </w:rPr>
        <w:t xml:space="preserve">2 </w:t>
      </w:r>
      <w:r w:rsidRPr="00E80272">
        <w:rPr>
          <w:rFonts w:ascii="Angsana New" w:hAnsi="Angsana New"/>
          <w:sz w:val="30"/>
          <w:szCs w:val="30"/>
          <w:cs/>
        </w:rPr>
        <w:tab/>
      </w:r>
      <w:r w:rsidR="00B82145" w:rsidRPr="00E80272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206426" w:rsidRPr="00E80272" w:rsidRDefault="00206426" w:rsidP="00206426">
      <w:pPr>
        <w:tabs>
          <w:tab w:val="clear" w:pos="907"/>
        </w:tabs>
        <w:spacing w:before="120" w:after="120"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E80272">
        <w:rPr>
          <w:rFonts w:ascii="Angsana New" w:hAnsi="Angsana New"/>
          <w:sz w:val="30"/>
          <w:szCs w:val="30"/>
          <w:cs/>
        </w:rPr>
        <w:t xml:space="preserve">ในระหว่างงวด </w:t>
      </w:r>
      <w:r w:rsidR="007A3AC4" w:rsidRPr="00E80272">
        <w:rPr>
          <w:rFonts w:ascii="Angsana New" w:hAnsi="Angsana New" w:hint="cs"/>
          <w:sz w:val="30"/>
          <w:szCs w:val="30"/>
          <w:cs/>
        </w:rPr>
        <w:t>กลุ่ม</w:t>
      </w:r>
      <w:r w:rsidRPr="00E80272">
        <w:rPr>
          <w:rFonts w:ascii="Angsana New" w:hAnsi="Angsana New"/>
          <w:sz w:val="30"/>
          <w:szCs w:val="30"/>
          <w:cs/>
        </w:rPr>
        <w:t>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E80272">
        <w:rPr>
          <w:rFonts w:ascii="Angsana New" w:hAnsi="Angsana New"/>
          <w:sz w:val="30"/>
          <w:szCs w:val="30"/>
        </w:rPr>
        <w:t xml:space="preserve"> 1 </w:t>
      </w:r>
      <w:r w:rsidRPr="00E80272">
        <w:rPr>
          <w:rFonts w:ascii="Angsana New" w:hAnsi="Angsana New"/>
          <w:sz w:val="30"/>
          <w:szCs w:val="30"/>
          <w:cs/>
        </w:rPr>
        <w:lastRenderedPageBreak/>
        <w:t>มกราคม</w:t>
      </w:r>
      <w:r w:rsidRPr="00E80272">
        <w:rPr>
          <w:rFonts w:ascii="Angsana New" w:hAnsi="Angsana New"/>
          <w:sz w:val="30"/>
          <w:szCs w:val="30"/>
        </w:rPr>
        <w:t xml:space="preserve"> 2564 </w:t>
      </w:r>
      <w:r w:rsidRPr="00E80272">
        <w:rPr>
          <w:rFonts w:ascii="Angsana New" w:hAnsi="Angsana New"/>
          <w:sz w:val="30"/>
          <w:szCs w:val="30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โดยมีการปรับปรุงและแก้ไขหลักการดังต่อไปนี้ </w:t>
      </w:r>
    </w:p>
    <w:p w:rsidR="00206426" w:rsidRPr="00E80272" w:rsidRDefault="00206426" w:rsidP="00206426">
      <w:pPr>
        <w:tabs>
          <w:tab w:val="clear" w:pos="907"/>
        </w:tabs>
        <w:spacing w:before="120" w:after="120"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E80272">
        <w:rPr>
          <w:rFonts w:ascii="Angsana New" w:hAnsi="Angsana New"/>
          <w:sz w:val="30"/>
          <w:szCs w:val="30"/>
          <w:cs/>
        </w:rPr>
        <w:t>- การปรับปรุงการอ้างอิงกรอบแนวคิดในมาตรฐานการรายงานทางการเงิน</w:t>
      </w:r>
    </w:p>
    <w:p w:rsidR="00206426" w:rsidRPr="00E80272" w:rsidRDefault="00206426" w:rsidP="00206426">
      <w:pPr>
        <w:tabs>
          <w:tab w:val="clear" w:pos="907"/>
        </w:tabs>
        <w:spacing w:before="120" w:after="120"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E80272">
        <w:rPr>
          <w:rFonts w:ascii="Angsana New" w:hAnsi="Angsana New"/>
          <w:sz w:val="30"/>
          <w:szCs w:val="30"/>
          <w:cs/>
        </w:rPr>
        <w:t>- คำนิยามของธุรกิจ</w:t>
      </w:r>
    </w:p>
    <w:p w:rsidR="00206426" w:rsidRPr="00E80272" w:rsidRDefault="00206426" w:rsidP="00206426">
      <w:pPr>
        <w:tabs>
          <w:tab w:val="clear" w:pos="907"/>
        </w:tabs>
        <w:spacing w:before="120" w:after="120"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E80272">
        <w:rPr>
          <w:rFonts w:ascii="Angsana New" w:hAnsi="Angsana New"/>
          <w:sz w:val="30"/>
          <w:szCs w:val="30"/>
          <w:cs/>
        </w:rPr>
        <w:t>- คำนิยามของความมีสาระสำคัญ และ</w:t>
      </w:r>
    </w:p>
    <w:p w:rsidR="00206426" w:rsidRPr="00E80272" w:rsidRDefault="00206426" w:rsidP="00206426">
      <w:pPr>
        <w:tabs>
          <w:tab w:val="clear" w:pos="907"/>
        </w:tabs>
        <w:spacing w:before="120" w:after="120"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E80272">
        <w:rPr>
          <w:rFonts w:ascii="Angsana New" w:hAnsi="Angsana New"/>
          <w:sz w:val="30"/>
          <w:szCs w:val="30"/>
          <w:cs/>
        </w:rPr>
        <w:t xml:space="preserve">- การปฏิรูปอัตราดอกเบี้ยอ้างอิง  </w:t>
      </w:r>
    </w:p>
    <w:p w:rsidR="00206426" w:rsidRPr="00E80272" w:rsidRDefault="00206426" w:rsidP="00206426">
      <w:pPr>
        <w:tabs>
          <w:tab w:val="clear" w:pos="907"/>
        </w:tabs>
        <w:spacing w:before="120" w:after="120"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E80272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7A3AC4" w:rsidRPr="00E80272">
        <w:rPr>
          <w:rFonts w:ascii="Angsana New" w:hAnsi="Angsana New" w:hint="cs"/>
          <w:sz w:val="30"/>
          <w:szCs w:val="30"/>
          <w:cs/>
        </w:rPr>
        <w:t>กลุ่ม</w:t>
      </w:r>
      <w:r w:rsidRPr="00E80272">
        <w:rPr>
          <w:rFonts w:ascii="Angsana New" w:hAnsi="Angsana New"/>
          <w:sz w:val="30"/>
          <w:szCs w:val="30"/>
          <w:cs/>
        </w:rPr>
        <w:t>บริษัท</w:t>
      </w:r>
    </w:p>
    <w:p w:rsidR="008E5F88" w:rsidRPr="00E80272" w:rsidRDefault="00206426" w:rsidP="00206426">
      <w:pPr>
        <w:tabs>
          <w:tab w:val="clear" w:pos="227"/>
          <w:tab w:val="clear" w:pos="454"/>
          <w:tab w:val="clear" w:pos="680"/>
          <w:tab w:val="clear" w:pos="907"/>
        </w:tabs>
        <w:overflowPunct w:val="0"/>
        <w:autoSpaceDE w:val="0"/>
        <w:autoSpaceDN w:val="0"/>
        <w:adjustRightInd w:val="0"/>
        <w:spacing w:before="120" w:after="120"/>
        <w:ind w:left="630" w:hanging="630"/>
        <w:jc w:val="thaiDistribute"/>
        <w:textAlignment w:val="baseline"/>
        <w:rPr>
          <w:rFonts w:asciiTheme="majorBidi" w:hAnsiTheme="majorBidi"/>
          <w:sz w:val="30"/>
          <w:szCs w:val="30"/>
        </w:rPr>
      </w:pPr>
      <w:r w:rsidRPr="00E80272">
        <w:rPr>
          <w:rFonts w:ascii="Angsana New" w:hAnsi="Angsana New"/>
          <w:sz w:val="30"/>
          <w:szCs w:val="30"/>
          <w:cs/>
        </w:rPr>
        <w:t>2.</w:t>
      </w:r>
      <w:r w:rsidRPr="00E80272">
        <w:rPr>
          <w:rFonts w:asciiTheme="majorBidi" w:hAnsiTheme="majorBidi"/>
          <w:sz w:val="30"/>
          <w:szCs w:val="30"/>
          <w:cs/>
        </w:rPr>
        <w:t xml:space="preserve">3   </w:t>
      </w:r>
      <w:r w:rsidRPr="00E80272">
        <w:rPr>
          <w:rFonts w:asciiTheme="majorBidi" w:hAnsiTheme="majorBidi"/>
          <w:sz w:val="30"/>
          <w:szCs w:val="30"/>
        </w:rPr>
        <w:t xml:space="preserve">     </w:t>
      </w:r>
      <w:r w:rsidRPr="00E80272">
        <w:rPr>
          <w:rFonts w:asciiTheme="majorBidi" w:hAnsiTheme="majorBidi"/>
          <w:sz w:val="30"/>
          <w:szCs w:val="30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1 มกราคม 2565</w:t>
      </w:r>
    </w:p>
    <w:p w:rsidR="00206426" w:rsidRPr="00E80272" w:rsidRDefault="00206426" w:rsidP="00206426">
      <w:pPr>
        <w:tabs>
          <w:tab w:val="clear" w:pos="227"/>
          <w:tab w:val="clear" w:pos="454"/>
          <w:tab w:val="clear" w:pos="680"/>
          <w:tab w:val="clear" w:pos="907"/>
        </w:tabs>
        <w:overflowPunct w:val="0"/>
        <w:autoSpaceDE w:val="0"/>
        <w:autoSpaceDN w:val="0"/>
        <w:adjustRightInd w:val="0"/>
        <w:spacing w:before="120" w:after="120"/>
        <w:ind w:left="630"/>
        <w:jc w:val="thaiDistribute"/>
        <w:textAlignment w:val="baseline"/>
        <w:rPr>
          <w:rFonts w:asciiTheme="majorBidi" w:hAnsiTheme="majorBidi"/>
          <w:sz w:val="30"/>
          <w:szCs w:val="30"/>
        </w:rPr>
      </w:pPr>
      <w:r w:rsidRPr="00E80272">
        <w:rPr>
          <w:rFonts w:asciiTheme="majorBidi" w:hAnsiTheme="majorBidi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Pr="00E80272">
        <w:rPr>
          <w:rFonts w:asciiTheme="majorBidi" w:hAnsiTheme="majorBidi"/>
          <w:sz w:val="30"/>
          <w:szCs w:val="30"/>
        </w:rPr>
        <w:t>16</w:t>
      </w:r>
      <w:r w:rsidRPr="00E80272">
        <w:rPr>
          <w:rFonts w:asciiTheme="majorBidi" w:hAnsiTheme="majorBidi"/>
          <w:sz w:val="30"/>
          <w:szCs w:val="30"/>
          <w:cs/>
        </w:rPr>
        <w:t xml:space="preserve"> เรื่อง สัญญาเช่า ฉบับปรับปรุง 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</w:t>
      </w:r>
    </w:p>
    <w:p w:rsidR="00206426" w:rsidRPr="00E80272" w:rsidRDefault="00206426" w:rsidP="00206426">
      <w:pPr>
        <w:tabs>
          <w:tab w:val="clear" w:pos="227"/>
          <w:tab w:val="clear" w:pos="454"/>
          <w:tab w:val="clear" w:pos="680"/>
          <w:tab w:val="clear" w:pos="907"/>
        </w:tabs>
        <w:overflowPunct w:val="0"/>
        <w:autoSpaceDE w:val="0"/>
        <w:autoSpaceDN w:val="0"/>
        <w:adjustRightInd w:val="0"/>
        <w:spacing w:before="120" w:after="120"/>
        <w:ind w:left="630"/>
        <w:jc w:val="thaiDistribute"/>
        <w:textAlignment w:val="baseline"/>
        <w:rPr>
          <w:rFonts w:asciiTheme="majorBidi" w:hAnsiTheme="majorBidi"/>
          <w:sz w:val="30"/>
          <w:szCs w:val="30"/>
        </w:rPr>
      </w:pPr>
      <w:r w:rsidRPr="00E80272">
        <w:rPr>
          <w:rFonts w:asciiTheme="majorBidi" w:hAnsiTheme="majorBidi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7A3AC4" w:rsidRPr="00E80272">
        <w:rPr>
          <w:rFonts w:asciiTheme="majorBidi" w:hAnsiTheme="majorBidi" w:hint="cs"/>
          <w:sz w:val="30"/>
          <w:szCs w:val="30"/>
          <w:cs/>
        </w:rPr>
        <w:t>กลุ่ม</w:t>
      </w:r>
      <w:r w:rsidRPr="00E80272">
        <w:rPr>
          <w:rFonts w:asciiTheme="majorBidi" w:hAnsiTheme="majorBidi"/>
          <w:sz w:val="30"/>
          <w:szCs w:val="30"/>
          <w:cs/>
        </w:rPr>
        <w:t>บริษัท</w:t>
      </w:r>
    </w:p>
    <w:p w:rsidR="00206426" w:rsidRPr="00E80272" w:rsidRDefault="00206426" w:rsidP="00206426">
      <w:pPr>
        <w:ind w:left="630" w:hanging="630"/>
        <w:rPr>
          <w:rFonts w:cstheme="majorBidi"/>
        </w:rPr>
      </w:pPr>
    </w:p>
    <w:p w:rsidR="00A552BC" w:rsidRPr="00E80272" w:rsidRDefault="00A552BC" w:rsidP="002D15DE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80272">
        <w:rPr>
          <w:b/>
          <w:bCs/>
          <w:szCs w:val="30"/>
          <w:cs/>
        </w:rPr>
        <w:t>นโยบายการบัญชีที่สำคัญ</w:t>
      </w:r>
      <w:r w:rsidRPr="00E80272">
        <w:rPr>
          <w:b/>
          <w:bCs/>
          <w:cs/>
        </w:rPr>
        <w:t xml:space="preserve">    </w:t>
      </w:r>
    </w:p>
    <w:p w:rsidR="00FA1650" w:rsidRDefault="0003768A" w:rsidP="00E80272">
      <w:pPr>
        <w:tabs>
          <w:tab w:val="left" w:pos="1080"/>
          <w:tab w:val="left" w:pos="1800"/>
          <w:tab w:val="left" w:pos="2400"/>
          <w:tab w:val="left" w:pos="3000"/>
        </w:tabs>
        <w:spacing w:before="120" w:after="240" w:line="42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E80272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งบการเงินสำหรับปีสิ้นสุดวันที่ 31 ธันวาคม 256</w:t>
      </w:r>
      <w:r w:rsidR="000712C1" w:rsidRPr="00E80272">
        <w:rPr>
          <w:rFonts w:ascii="Angsana New" w:hAnsi="Angsana New"/>
          <w:sz w:val="30"/>
          <w:szCs w:val="30"/>
        </w:rPr>
        <w:t>3</w:t>
      </w:r>
      <w:r w:rsidRPr="00E80272">
        <w:rPr>
          <w:rFonts w:ascii="Angsana New" w:hAnsi="Angsana New"/>
          <w:sz w:val="30"/>
          <w:szCs w:val="30"/>
          <w:cs/>
        </w:rPr>
        <w:t xml:space="preserve"> </w:t>
      </w:r>
    </w:p>
    <w:p w:rsidR="000F2847" w:rsidRDefault="000F2847" w:rsidP="00E80272">
      <w:pPr>
        <w:tabs>
          <w:tab w:val="left" w:pos="1080"/>
          <w:tab w:val="left" w:pos="1800"/>
          <w:tab w:val="left" w:pos="2400"/>
          <w:tab w:val="left" w:pos="3000"/>
        </w:tabs>
        <w:spacing w:before="120" w:after="240" w:line="42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:rsidR="000F2847" w:rsidRDefault="000F2847" w:rsidP="00E80272">
      <w:pPr>
        <w:tabs>
          <w:tab w:val="left" w:pos="1080"/>
          <w:tab w:val="left" w:pos="1800"/>
          <w:tab w:val="left" w:pos="2400"/>
          <w:tab w:val="left" w:pos="3000"/>
        </w:tabs>
        <w:spacing w:before="120" w:after="240" w:line="42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:rsidR="000F2847" w:rsidRDefault="000F2847" w:rsidP="00E80272">
      <w:pPr>
        <w:tabs>
          <w:tab w:val="left" w:pos="1080"/>
          <w:tab w:val="left" w:pos="1800"/>
          <w:tab w:val="left" w:pos="2400"/>
          <w:tab w:val="left" w:pos="3000"/>
        </w:tabs>
        <w:spacing w:before="120" w:after="240" w:line="42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:rsidR="000F2847" w:rsidRDefault="000F2847" w:rsidP="00E80272">
      <w:pPr>
        <w:tabs>
          <w:tab w:val="left" w:pos="1080"/>
          <w:tab w:val="left" w:pos="1800"/>
          <w:tab w:val="left" w:pos="2400"/>
          <w:tab w:val="left" w:pos="3000"/>
        </w:tabs>
        <w:spacing w:before="120" w:after="240" w:line="42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:rsidR="000F2847" w:rsidRPr="00E80272" w:rsidRDefault="000F2847" w:rsidP="00E80272">
      <w:pPr>
        <w:tabs>
          <w:tab w:val="left" w:pos="1080"/>
          <w:tab w:val="left" w:pos="1800"/>
          <w:tab w:val="left" w:pos="2400"/>
          <w:tab w:val="left" w:pos="3000"/>
        </w:tabs>
        <w:spacing w:before="120" w:after="240" w:line="42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:rsidR="00456F4F" w:rsidRPr="00E80272" w:rsidRDefault="00456F4F" w:rsidP="005734C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Cs/>
          <w:sz w:val="30"/>
          <w:szCs w:val="30"/>
        </w:rPr>
      </w:pPr>
      <w:r w:rsidRPr="00E80272">
        <w:rPr>
          <w:rFonts w:ascii="Angsana New" w:hAnsi="Angsana New"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:rsidR="00FF43AB" w:rsidRPr="00E80272" w:rsidRDefault="00FF43AB" w:rsidP="00D56C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E80272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7A3AC4" w:rsidRPr="00E80272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E80272">
        <w:rPr>
          <w:rFonts w:ascii="Angsana New" w:hAnsi="Angsana New"/>
          <w:b/>
          <w:sz w:val="30"/>
          <w:szCs w:val="30"/>
          <w:cs/>
        </w:rPr>
        <w:t xml:space="preserve">บริษัท </w:t>
      </w:r>
      <w:r w:rsidR="003A1772" w:rsidRPr="00E80272">
        <w:rPr>
          <w:rFonts w:ascii="Angsana New" w:hAnsi="Angsana New"/>
          <w:b/>
          <w:sz w:val="30"/>
          <w:szCs w:val="30"/>
          <w:cs/>
        </w:rPr>
        <w:t xml:space="preserve"> </w:t>
      </w:r>
      <w:r w:rsidRPr="00E80272">
        <w:rPr>
          <w:rFonts w:ascii="Angsana New" w:hAnsi="Angsana New"/>
          <w:b/>
          <w:sz w:val="30"/>
          <w:szCs w:val="30"/>
          <w:cs/>
        </w:rPr>
        <w:t>หาก</w:t>
      </w:r>
      <w:r w:rsidR="007A3AC4" w:rsidRPr="00E80272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E80272">
        <w:rPr>
          <w:rFonts w:ascii="Angsana New" w:hAnsi="Angsana New"/>
          <w:b/>
          <w:sz w:val="30"/>
          <w:szCs w:val="30"/>
          <w:cs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</w:t>
      </w:r>
      <w:r w:rsidR="007A3AC4" w:rsidRPr="00E80272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E80272">
        <w:rPr>
          <w:rFonts w:ascii="Angsana New" w:hAnsi="Angsana New"/>
          <w:b/>
          <w:sz w:val="30"/>
          <w:szCs w:val="30"/>
          <w:cs/>
        </w:rPr>
        <w:t>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:rsidR="000E1547" w:rsidRPr="00E80272" w:rsidRDefault="000E1547" w:rsidP="002B7C13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b/>
          <w:sz w:val="10"/>
          <w:szCs w:val="10"/>
          <w:lang w:bidi="th-TH"/>
        </w:rPr>
      </w:pPr>
    </w:p>
    <w:p w:rsidR="00C67B95" w:rsidRPr="00E80272" w:rsidRDefault="0011287E" w:rsidP="002B7C13">
      <w:pPr>
        <w:pStyle w:val="block"/>
        <w:spacing w:line="240" w:lineRule="auto"/>
        <w:ind w:left="540"/>
        <w:jc w:val="both"/>
        <w:rPr>
          <w:rFonts w:ascii="Angsana New" w:hAnsi="Angsana New" w:cs="Angsana New"/>
          <w:b/>
          <w:sz w:val="30"/>
          <w:szCs w:val="30"/>
          <w:lang w:bidi="th-TH"/>
        </w:rPr>
      </w:pPr>
      <w:r w:rsidRPr="00E80272">
        <w:rPr>
          <w:rFonts w:ascii="Angsana New" w:hAnsi="Angsana New" w:cs="Angsana New"/>
          <w:b/>
          <w:sz w:val="30"/>
          <w:szCs w:val="30"/>
          <w:cs/>
          <w:lang w:val="en-US" w:bidi="th-TH"/>
        </w:rPr>
        <w:t>สำหรับความสัมพันธ์</w:t>
      </w:r>
      <w:r w:rsidR="00C2772D" w:rsidRPr="00E80272">
        <w:rPr>
          <w:rFonts w:ascii="Angsana New" w:hAnsi="Angsana New" w:cs="Angsana New"/>
          <w:b/>
          <w:sz w:val="30"/>
          <w:szCs w:val="30"/>
          <w:cs/>
          <w:lang w:bidi="th-TH"/>
        </w:rPr>
        <w:t>กับ</w:t>
      </w:r>
      <w:r w:rsidRPr="00E80272">
        <w:rPr>
          <w:rFonts w:ascii="Angsana New" w:hAnsi="Angsana New" w:cs="Angsana New"/>
          <w:b/>
          <w:sz w:val="30"/>
          <w:szCs w:val="30"/>
          <w:cs/>
          <w:lang w:bidi="th-TH"/>
        </w:rPr>
        <w:t>ผู้บริหารสำคัญและ</w:t>
      </w:r>
      <w:r w:rsidR="00C2772D" w:rsidRPr="00E80272">
        <w:rPr>
          <w:rFonts w:ascii="Angsana New" w:hAnsi="Angsana New" w:cs="Angsana New"/>
          <w:b/>
          <w:sz w:val="30"/>
          <w:szCs w:val="30"/>
          <w:cs/>
          <w:lang w:bidi="th-TH"/>
        </w:rPr>
        <w:t>บุคคลห</w:t>
      </w:r>
      <w:r w:rsidR="008055F3" w:rsidRPr="00E80272">
        <w:rPr>
          <w:rFonts w:ascii="Angsana New" w:hAnsi="Angsana New" w:cs="Angsana New"/>
          <w:b/>
          <w:sz w:val="30"/>
          <w:szCs w:val="30"/>
          <w:cs/>
          <w:lang w:bidi="th-TH"/>
        </w:rPr>
        <w:t>รือกิจการที่เกี่ยวข้องกัน</w:t>
      </w:r>
      <w:r w:rsidRPr="00E80272">
        <w:rPr>
          <w:rFonts w:ascii="Angsana New" w:hAnsi="Angsana New" w:cs="Angsana New"/>
          <w:b/>
          <w:sz w:val="30"/>
          <w:szCs w:val="30"/>
          <w:cs/>
          <w:lang w:bidi="th-TH"/>
        </w:rPr>
        <w:t>อื่น</w:t>
      </w:r>
      <w:r w:rsidR="008055F3" w:rsidRPr="00E80272">
        <w:rPr>
          <w:rFonts w:ascii="Angsana New" w:hAnsi="Angsana New" w:cs="Angsana New"/>
          <w:b/>
          <w:sz w:val="30"/>
          <w:szCs w:val="30"/>
          <w:cs/>
          <w:lang w:bidi="th-TH"/>
        </w:rPr>
        <w:t xml:space="preserve"> </w:t>
      </w:r>
      <w:r w:rsidR="00266980" w:rsidRPr="00E80272">
        <w:rPr>
          <w:rFonts w:ascii="Angsana New" w:hAnsi="Angsana New" w:cs="Angsana New"/>
          <w:b/>
          <w:sz w:val="30"/>
          <w:szCs w:val="30"/>
          <w:cs/>
          <w:lang w:bidi="th-TH"/>
        </w:rPr>
        <w:t>มีดังนี้</w:t>
      </w:r>
    </w:p>
    <w:tbl>
      <w:tblPr>
        <w:tblW w:w="9738" w:type="dxa"/>
        <w:tblInd w:w="540" w:type="dxa"/>
        <w:tblLook w:val="01E0"/>
      </w:tblPr>
      <w:tblGrid>
        <w:gridCol w:w="3708"/>
        <w:gridCol w:w="2268"/>
        <w:gridCol w:w="3762"/>
      </w:tblGrid>
      <w:tr w:rsidR="00C2772D" w:rsidRPr="00E80272" w:rsidTr="00B84404">
        <w:trPr>
          <w:tblHeader/>
        </w:trPr>
        <w:tc>
          <w:tcPr>
            <w:tcW w:w="3708" w:type="dxa"/>
          </w:tcPr>
          <w:p w:rsidR="00C2772D" w:rsidRPr="00E80272" w:rsidRDefault="00C2772D" w:rsidP="00470D8C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E80272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ชื่อกิจการ</w:t>
            </w:r>
          </w:p>
        </w:tc>
        <w:tc>
          <w:tcPr>
            <w:tcW w:w="2268" w:type="dxa"/>
          </w:tcPr>
          <w:p w:rsidR="00C2772D" w:rsidRPr="00E80272" w:rsidRDefault="00C2772D" w:rsidP="00470D8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E80272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ประเทศที่จัดตั้ง/สัญชาติ</w:t>
            </w:r>
          </w:p>
        </w:tc>
        <w:tc>
          <w:tcPr>
            <w:tcW w:w="3762" w:type="dxa"/>
          </w:tcPr>
          <w:p w:rsidR="00C2772D" w:rsidRPr="00E80272" w:rsidRDefault="00C2772D" w:rsidP="00470D8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E80272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ลักษณะความสัมพันธ์</w:t>
            </w:r>
          </w:p>
        </w:tc>
      </w:tr>
      <w:tr w:rsidR="003120EB" w:rsidRPr="00E80272" w:rsidTr="00B84404">
        <w:tc>
          <w:tcPr>
            <w:tcW w:w="3708" w:type="dxa"/>
          </w:tcPr>
          <w:p w:rsidR="003120EB" w:rsidRPr="00E80272" w:rsidRDefault="003120EB" w:rsidP="003120EB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2268" w:type="dxa"/>
          </w:tcPr>
          <w:p w:rsidR="003120EB" w:rsidRPr="00E80272" w:rsidRDefault="003120EB" w:rsidP="00277890">
            <w:pPr>
              <w:pStyle w:val="block"/>
              <w:tabs>
                <w:tab w:val="left" w:pos="1731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3120EB" w:rsidRPr="00E80272" w:rsidRDefault="003120EB" w:rsidP="00110EA1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บุคคลที่มีอำนาจและควา</w:t>
            </w:r>
            <w:r w:rsidR="00CA68E7"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ม</w:t>
            </w: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รับผิดชอบการวางแผน สั่งการและควบคุมกิจกรรมต่าง</w:t>
            </w:r>
            <w:r w:rsidRPr="00E8027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ๆ ของกิจการไม่ว่าทางตรงหรือทางอ้อม</w:t>
            </w:r>
            <w:r w:rsidR="000E1547"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ทั้งนี้รวมถึงกรรมการของ</w:t>
            </w:r>
            <w:r w:rsidR="007A3AC4"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กลุ่ม</w:t>
            </w: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</w:t>
            </w:r>
            <w:r w:rsidR="000E1547"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(ไม่ว่าจะทำหน้าที่ในระดับบริหารหรือไม่)</w:t>
            </w:r>
          </w:p>
        </w:tc>
      </w:tr>
      <w:tr w:rsidR="003120EB" w:rsidRPr="00E80272" w:rsidTr="00B84404">
        <w:tc>
          <w:tcPr>
            <w:tcW w:w="3708" w:type="dxa"/>
          </w:tcPr>
          <w:p w:rsidR="003120EB" w:rsidRPr="00E80272" w:rsidRDefault="003120EB" w:rsidP="003120EB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 ร่วมชัยกิจ จำกัด</w:t>
            </w:r>
          </w:p>
        </w:tc>
        <w:tc>
          <w:tcPr>
            <w:tcW w:w="2268" w:type="dxa"/>
          </w:tcPr>
          <w:p w:rsidR="003120EB" w:rsidRPr="00E80272" w:rsidRDefault="003120EB" w:rsidP="00277890">
            <w:pPr>
              <w:pStyle w:val="block"/>
              <w:tabs>
                <w:tab w:val="left" w:pos="1716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CE1A7F" w:rsidRPr="00E80272" w:rsidRDefault="003120EB" w:rsidP="005F3D86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เป็นผู้ถือหุ้นรายใหญ่  ถือหุ้นใ</w:t>
            </w:r>
            <w:r w:rsidR="002C258A"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น</w:t>
            </w: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 xml:space="preserve">บริษัท ร้อยละ </w:t>
            </w:r>
            <w:r w:rsidR="005F3D86" w:rsidRPr="00E80272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49.24</w:t>
            </w: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 xml:space="preserve"> และมีกรรมการร่วมกัน</w:t>
            </w:r>
          </w:p>
        </w:tc>
      </w:tr>
      <w:tr w:rsidR="000E1547" w:rsidRPr="00E80272" w:rsidTr="00B84404">
        <w:tc>
          <w:tcPr>
            <w:tcW w:w="3708" w:type="dxa"/>
          </w:tcPr>
          <w:p w:rsidR="000E1547" w:rsidRPr="00E80272" w:rsidRDefault="000E1547" w:rsidP="005F3D86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บริษัท เอส เทค ซีวิล แอนด์ คอนสตรัคชั่น จำกัด</w:t>
            </w:r>
          </w:p>
        </w:tc>
        <w:tc>
          <w:tcPr>
            <w:tcW w:w="2268" w:type="dxa"/>
          </w:tcPr>
          <w:p w:rsidR="000E1547" w:rsidRPr="00E80272" w:rsidRDefault="000E1547" w:rsidP="000E15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  <w:p w:rsidR="000E1547" w:rsidRPr="00E80272" w:rsidRDefault="000E1547" w:rsidP="000E15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3762" w:type="dxa"/>
          </w:tcPr>
          <w:p w:rsidR="000E1547" w:rsidRPr="00E80272" w:rsidRDefault="000E1547" w:rsidP="00CE1A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มีบริษัท ร่วมชัยกิจ จำกัด เป็นผู้ถือหุ้นรายใหญ่</w:t>
            </w:r>
          </w:p>
        </w:tc>
      </w:tr>
      <w:tr w:rsidR="003120EB" w:rsidRPr="00E80272" w:rsidTr="00B84404">
        <w:tc>
          <w:tcPr>
            <w:tcW w:w="3708" w:type="dxa"/>
          </w:tcPr>
          <w:p w:rsidR="00D50EFC" w:rsidRPr="00E80272" w:rsidRDefault="00D50EFC" w:rsidP="005B6E3B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บริษัท</w:t>
            </w:r>
            <w:r w:rsidR="005B6E3B"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 </w:t>
            </w:r>
            <w:r w:rsidR="00CE1A7F"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 </w:t>
            </w:r>
            <w:r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แลนด์ โปร พลั</w:t>
            </w:r>
            <w:r w:rsidR="004D3EC7"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ส</w:t>
            </w:r>
            <w:r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2268" w:type="dxa"/>
          </w:tcPr>
          <w:p w:rsidR="00D50EFC" w:rsidRPr="00E80272" w:rsidRDefault="00CE1A7F" w:rsidP="000E15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ไทย</w:t>
            </w:r>
            <w:r w:rsidR="00D50EFC"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                                </w:t>
            </w:r>
          </w:p>
        </w:tc>
        <w:tc>
          <w:tcPr>
            <w:tcW w:w="3762" w:type="dxa"/>
          </w:tcPr>
          <w:p w:rsidR="00CE1A7F" w:rsidRPr="00E80272" w:rsidRDefault="00CE1A7F" w:rsidP="00CE1A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มีกรรมการร่วมกัน</w:t>
            </w:r>
          </w:p>
        </w:tc>
      </w:tr>
      <w:tr w:rsidR="003120EB" w:rsidRPr="00E80272" w:rsidTr="00B84404">
        <w:tc>
          <w:tcPr>
            <w:tcW w:w="3708" w:type="dxa"/>
          </w:tcPr>
          <w:p w:rsidR="003120EB" w:rsidRPr="00E80272" w:rsidRDefault="005F3D86" w:rsidP="005F3D86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บริษัท </w:t>
            </w: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เคเจ โคออพเพอเรท</w:t>
            </w:r>
            <w:r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จำกัด</w:t>
            </w:r>
            <w:r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(เดิมชื่อ </w:t>
            </w:r>
            <w:r w:rsidR="003120EB"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 เค.ซี. ไนโตร จำกัด</w:t>
            </w:r>
            <w:r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268" w:type="dxa"/>
          </w:tcPr>
          <w:p w:rsidR="003120EB" w:rsidRPr="00E80272" w:rsidRDefault="00A16C3C" w:rsidP="000E15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3120EB" w:rsidRPr="00E80272" w:rsidRDefault="003120EB" w:rsidP="00CE1A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มีกรรมการร่วมกัน</w:t>
            </w:r>
          </w:p>
        </w:tc>
      </w:tr>
      <w:tr w:rsidR="003120EB" w:rsidRPr="00E80272" w:rsidTr="00B84404">
        <w:tc>
          <w:tcPr>
            <w:tcW w:w="3708" w:type="dxa"/>
          </w:tcPr>
          <w:p w:rsidR="003120EB" w:rsidRPr="00E80272" w:rsidRDefault="003120EB" w:rsidP="005B6E3B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 ตากกลกิจ (</w:t>
            </w:r>
            <w:r w:rsidRPr="00E80272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1996</w:t>
            </w:r>
            <w:r w:rsidRPr="00E80272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)</w:t>
            </w: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 จำกัด</w:t>
            </w:r>
          </w:p>
        </w:tc>
        <w:tc>
          <w:tcPr>
            <w:tcW w:w="2268" w:type="dxa"/>
          </w:tcPr>
          <w:p w:rsidR="003120EB" w:rsidRPr="00E80272" w:rsidRDefault="003120EB" w:rsidP="000E15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3120EB" w:rsidRPr="00E80272" w:rsidRDefault="003120EB" w:rsidP="00277890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มีบริษัท ร่วมชัยกิจ จำกัด เป็นผู</w:t>
            </w:r>
            <w:r w:rsidR="00FC64AC"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้ </w:t>
            </w: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ถือหุ้นรา</w:t>
            </w:r>
            <w:r w:rsidR="00376F4E"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ย</w:t>
            </w: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ใหญ่และม</w:t>
            </w:r>
            <w:r w:rsidR="00FC64AC"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ี</w:t>
            </w: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กรรมการร่วมกัน</w:t>
            </w:r>
          </w:p>
        </w:tc>
      </w:tr>
      <w:tr w:rsidR="003120EB" w:rsidRPr="00E80272" w:rsidTr="00B84404">
        <w:trPr>
          <w:trHeight w:val="413"/>
        </w:trPr>
        <w:tc>
          <w:tcPr>
            <w:tcW w:w="3708" w:type="dxa"/>
          </w:tcPr>
          <w:p w:rsidR="003120EB" w:rsidRPr="00E80272" w:rsidRDefault="003120EB" w:rsidP="003120EB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วสุทรายทอง จำกัด </w:t>
            </w:r>
          </w:p>
        </w:tc>
        <w:tc>
          <w:tcPr>
            <w:tcW w:w="2268" w:type="dxa"/>
          </w:tcPr>
          <w:p w:rsidR="003120EB" w:rsidRPr="00E80272" w:rsidRDefault="003120EB" w:rsidP="003120EB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</w:t>
            </w: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ทย</w:t>
            </w:r>
          </w:p>
        </w:tc>
        <w:tc>
          <w:tcPr>
            <w:tcW w:w="3762" w:type="dxa"/>
          </w:tcPr>
          <w:p w:rsidR="003120EB" w:rsidRPr="00E80272" w:rsidRDefault="003120EB" w:rsidP="00277890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มีบริษัท ร่วมชัยกิจ จำกัด เป็นผู้ถือหุ้นรายใหญ่</w:t>
            </w:r>
          </w:p>
        </w:tc>
      </w:tr>
      <w:tr w:rsidR="00107251" w:rsidRPr="00E80272" w:rsidTr="00B84404">
        <w:trPr>
          <w:trHeight w:val="413"/>
        </w:trPr>
        <w:tc>
          <w:tcPr>
            <w:tcW w:w="3708" w:type="dxa"/>
          </w:tcPr>
          <w:p w:rsidR="00107251" w:rsidRPr="00E80272" w:rsidRDefault="00107251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สยามเทค</w:t>
            </w:r>
            <w:r w:rsidR="002427D1"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นิค</w:t>
            </w:r>
            <w:r w:rsidR="00B84404"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เพาเวอร์</w:t>
            </w: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 จำกัด </w:t>
            </w:r>
          </w:p>
        </w:tc>
        <w:tc>
          <w:tcPr>
            <w:tcW w:w="2268" w:type="dxa"/>
          </w:tcPr>
          <w:p w:rsidR="00107251" w:rsidRPr="00E80272" w:rsidRDefault="00107251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107251" w:rsidRPr="00E80272" w:rsidRDefault="00B8440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B84404" w:rsidRPr="00E80272" w:rsidTr="00B84404">
        <w:trPr>
          <w:trHeight w:val="413"/>
        </w:trPr>
        <w:tc>
          <w:tcPr>
            <w:tcW w:w="3708" w:type="dxa"/>
          </w:tcPr>
          <w:p w:rsidR="00B84404" w:rsidRPr="00E80272" w:rsidRDefault="00B8440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(สระบุรี) </w:t>
            </w: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268" w:type="dxa"/>
          </w:tcPr>
          <w:p w:rsidR="00B84404" w:rsidRPr="00E80272" w:rsidRDefault="00B8440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B84404" w:rsidRPr="00E80272" w:rsidRDefault="00B8440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B84404" w:rsidRPr="00E80272" w:rsidTr="00B84404">
        <w:trPr>
          <w:trHeight w:val="413"/>
        </w:trPr>
        <w:tc>
          <w:tcPr>
            <w:tcW w:w="3708" w:type="dxa"/>
          </w:tcPr>
          <w:p w:rsidR="00B84404" w:rsidRPr="00E80272" w:rsidRDefault="00B8440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(สุโขทัย) </w:t>
            </w: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268" w:type="dxa"/>
          </w:tcPr>
          <w:p w:rsidR="00B84404" w:rsidRPr="00E80272" w:rsidRDefault="00B8440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B84404" w:rsidRPr="00E80272" w:rsidRDefault="00B8440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B84404" w:rsidRPr="00E80272" w:rsidTr="00B84404">
        <w:trPr>
          <w:trHeight w:val="413"/>
        </w:trPr>
        <w:tc>
          <w:tcPr>
            <w:tcW w:w="3708" w:type="dxa"/>
          </w:tcPr>
          <w:p w:rsidR="00B84404" w:rsidRPr="00E80272" w:rsidRDefault="00B8440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(บุรีรัมย์) </w:t>
            </w: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268" w:type="dxa"/>
          </w:tcPr>
          <w:p w:rsidR="00B84404" w:rsidRPr="00E80272" w:rsidRDefault="00B8440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B84404" w:rsidRPr="00E80272" w:rsidRDefault="00B8440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B84404" w:rsidRPr="00E80272" w:rsidTr="00B84404">
        <w:trPr>
          <w:trHeight w:val="413"/>
        </w:trPr>
        <w:tc>
          <w:tcPr>
            <w:tcW w:w="3708" w:type="dxa"/>
          </w:tcPr>
          <w:p w:rsidR="00B84404" w:rsidRPr="00E80272" w:rsidRDefault="00B8440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(อุบลราชธานี) </w:t>
            </w: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268" w:type="dxa"/>
          </w:tcPr>
          <w:p w:rsidR="00B84404" w:rsidRPr="00E80272" w:rsidRDefault="00B8440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B84404" w:rsidRPr="00E80272" w:rsidRDefault="00B8440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B84404" w:rsidRPr="00E80272" w:rsidTr="00B84404">
        <w:trPr>
          <w:trHeight w:val="413"/>
        </w:trPr>
        <w:tc>
          <w:tcPr>
            <w:tcW w:w="3708" w:type="dxa"/>
          </w:tcPr>
          <w:p w:rsidR="00B84404" w:rsidRPr="00E80272" w:rsidRDefault="00B8440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(ขอนแก่น) </w:t>
            </w: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268" w:type="dxa"/>
          </w:tcPr>
          <w:p w:rsidR="00B84404" w:rsidRPr="00E80272" w:rsidRDefault="00B8440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B84404" w:rsidRPr="00E80272" w:rsidRDefault="00B8440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B84404" w:rsidRPr="00E80272" w:rsidTr="00B84404">
        <w:trPr>
          <w:trHeight w:val="413"/>
        </w:trPr>
        <w:tc>
          <w:tcPr>
            <w:tcW w:w="3708" w:type="dxa"/>
          </w:tcPr>
          <w:p w:rsidR="00B84404" w:rsidRPr="00E80272" w:rsidRDefault="00B8440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(ลำพูน) </w:t>
            </w: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268" w:type="dxa"/>
          </w:tcPr>
          <w:p w:rsidR="00B84404" w:rsidRPr="00E80272" w:rsidRDefault="00B8440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B84404" w:rsidRPr="00E80272" w:rsidRDefault="00B8440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B84404" w:rsidRPr="00E80272" w:rsidTr="00B84404">
        <w:trPr>
          <w:trHeight w:val="413"/>
        </w:trPr>
        <w:tc>
          <w:tcPr>
            <w:tcW w:w="3708" w:type="dxa"/>
          </w:tcPr>
          <w:p w:rsidR="00B84404" w:rsidRPr="00E80272" w:rsidRDefault="00B8440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(ชลบุรี) </w:t>
            </w: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268" w:type="dxa"/>
          </w:tcPr>
          <w:p w:rsidR="00B84404" w:rsidRPr="00E80272" w:rsidRDefault="00B8440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B84404" w:rsidRPr="00E80272" w:rsidRDefault="00B8440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B84404" w:rsidRPr="00E80272" w:rsidTr="00B84404">
        <w:trPr>
          <w:trHeight w:val="413"/>
        </w:trPr>
        <w:tc>
          <w:tcPr>
            <w:tcW w:w="3708" w:type="dxa"/>
          </w:tcPr>
          <w:p w:rsidR="00B84404" w:rsidRPr="00E80272" w:rsidRDefault="00B8440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lastRenderedPageBreak/>
              <w:t xml:space="preserve">บริษัท </w:t>
            </w:r>
            <w:r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(นครราชสีมา) </w:t>
            </w: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268" w:type="dxa"/>
          </w:tcPr>
          <w:p w:rsidR="00B84404" w:rsidRPr="00E80272" w:rsidRDefault="00B8440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80272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B84404" w:rsidRPr="00E80272" w:rsidRDefault="00B8440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80272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</w:tbl>
    <w:p w:rsidR="000E1547" w:rsidRPr="00E80272" w:rsidRDefault="000E1547" w:rsidP="003D1086">
      <w:pPr>
        <w:ind w:left="540"/>
        <w:jc w:val="both"/>
        <w:rPr>
          <w:rFonts w:ascii="Angsana New" w:hAnsi="Angsana New"/>
          <w:b/>
        </w:rPr>
      </w:pPr>
    </w:p>
    <w:p w:rsidR="003D1086" w:rsidRPr="00E80272" w:rsidRDefault="003D1086" w:rsidP="003D1086">
      <w:pPr>
        <w:ind w:left="540"/>
        <w:jc w:val="both"/>
        <w:rPr>
          <w:rFonts w:ascii="Angsana New" w:hAnsi="Angsana New"/>
          <w:sz w:val="32"/>
          <w:szCs w:val="32"/>
          <w:lang w:val="en-GB"/>
        </w:rPr>
      </w:pPr>
      <w:r w:rsidRPr="00E80272">
        <w:rPr>
          <w:rFonts w:ascii="Angsana New" w:hAnsi="Angsana New"/>
          <w:b/>
          <w:sz w:val="32"/>
          <w:szCs w:val="32"/>
          <w:cs/>
          <w:lang w:val="en-GB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270" w:type="dxa"/>
        <w:tblInd w:w="558" w:type="dxa"/>
        <w:tblLayout w:type="fixed"/>
        <w:tblLook w:val="0000"/>
      </w:tblPr>
      <w:tblGrid>
        <w:gridCol w:w="3420"/>
        <w:gridCol w:w="270"/>
        <w:gridCol w:w="5580"/>
      </w:tblGrid>
      <w:tr w:rsidR="003D1086" w:rsidRPr="00E80272" w:rsidTr="003D1086">
        <w:trPr>
          <w:trHeight w:val="20"/>
          <w:tblHeader/>
        </w:trPr>
        <w:tc>
          <w:tcPr>
            <w:tcW w:w="3420" w:type="dxa"/>
          </w:tcPr>
          <w:p w:rsidR="003D1086" w:rsidRPr="00E80272" w:rsidRDefault="003D1086" w:rsidP="003D108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</w:tcPr>
          <w:p w:rsidR="003D1086" w:rsidRPr="00E80272" w:rsidRDefault="003D1086" w:rsidP="003D1086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</w:tcPr>
          <w:p w:rsidR="003D1086" w:rsidRPr="00E80272" w:rsidRDefault="003D1086" w:rsidP="003D108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นโยบายการกำหนดราคา  </w:t>
            </w:r>
          </w:p>
        </w:tc>
      </w:tr>
      <w:tr w:rsidR="003D1086" w:rsidRPr="00E80272" w:rsidTr="003D1086">
        <w:trPr>
          <w:trHeight w:val="20"/>
        </w:trPr>
        <w:tc>
          <w:tcPr>
            <w:tcW w:w="3420" w:type="dxa"/>
          </w:tcPr>
          <w:p w:rsidR="003D1086" w:rsidRPr="00E80272" w:rsidRDefault="003D1086" w:rsidP="003D108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0" w:type="dxa"/>
          </w:tcPr>
          <w:p w:rsidR="003D1086" w:rsidRPr="00E80272" w:rsidRDefault="003D1086" w:rsidP="003D1086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</w:tcPr>
          <w:p w:rsidR="003D1086" w:rsidRPr="00E80272" w:rsidRDefault="003D1086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3D1086" w:rsidRPr="00E80272" w:rsidTr="003D1086">
        <w:tblPrEx>
          <w:tblLook w:val="01E0"/>
        </w:tblPrEx>
        <w:tc>
          <w:tcPr>
            <w:tcW w:w="3690" w:type="dxa"/>
            <w:gridSpan w:val="2"/>
          </w:tcPr>
          <w:p w:rsidR="003D1086" w:rsidRPr="00E80272" w:rsidRDefault="003D1086" w:rsidP="003D1086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การให้บริการ</w:t>
            </w:r>
          </w:p>
        </w:tc>
        <w:tc>
          <w:tcPr>
            <w:tcW w:w="5580" w:type="dxa"/>
          </w:tcPr>
          <w:p w:rsidR="003D1086" w:rsidRPr="00E80272" w:rsidRDefault="003D1086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3D1086" w:rsidRPr="00E80272" w:rsidTr="003D1086">
        <w:tblPrEx>
          <w:tblLook w:val="01E0"/>
        </w:tblPrEx>
        <w:tc>
          <w:tcPr>
            <w:tcW w:w="3690" w:type="dxa"/>
            <w:gridSpan w:val="2"/>
          </w:tcPr>
          <w:p w:rsidR="003D1086" w:rsidRPr="00E80272" w:rsidRDefault="003D1086" w:rsidP="003D1086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  <w:lang w:val="en-GB"/>
              </w:rPr>
              <w:t>ซื้อ</w:t>
            </w:r>
            <w:r w:rsidRPr="00E80272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580" w:type="dxa"/>
          </w:tcPr>
          <w:p w:rsidR="003D1086" w:rsidRPr="00E80272" w:rsidRDefault="003D1086" w:rsidP="003D1086">
            <w:pPr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3D1086" w:rsidRPr="00E80272" w:rsidTr="003D1086">
        <w:tblPrEx>
          <w:tblLook w:val="01E0"/>
        </w:tblPrEx>
        <w:tc>
          <w:tcPr>
            <w:tcW w:w="3690" w:type="dxa"/>
            <w:gridSpan w:val="2"/>
          </w:tcPr>
          <w:p w:rsidR="003D1086" w:rsidRPr="00E80272" w:rsidRDefault="0000005A" w:rsidP="00FA1650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val="en-GB" w:bidi="ar-SA"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3D1086" w:rsidRPr="00E80272">
              <w:rPr>
                <w:rFonts w:ascii="Angsana New" w:hAnsi="Angsana New"/>
                <w:sz w:val="30"/>
                <w:szCs w:val="30"/>
                <w:cs/>
              </w:rPr>
              <w:t xml:space="preserve">ที่ดิน </w:t>
            </w:r>
          </w:p>
        </w:tc>
        <w:tc>
          <w:tcPr>
            <w:tcW w:w="5580" w:type="dxa"/>
          </w:tcPr>
          <w:p w:rsidR="00EC0041" w:rsidRPr="00E80272" w:rsidRDefault="00FA1650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ประเมินโดยผู้ประเมินอิสระ</w:t>
            </w:r>
          </w:p>
        </w:tc>
      </w:tr>
      <w:tr w:rsidR="00EC0041" w:rsidRPr="00E80272" w:rsidTr="003D1086">
        <w:tblPrEx>
          <w:tblLook w:val="01E0"/>
        </w:tblPrEx>
        <w:tc>
          <w:tcPr>
            <w:tcW w:w="3690" w:type="dxa"/>
            <w:gridSpan w:val="2"/>
          </w:tcPr>
          <w:p w:rsidR="00EC0041" w:rsidRPr="00E80272" w:rsidRDefault="00EC0041" w:rsidP="00FA1650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5580" w:type="dxa"/>
          </w:tcPr>
          <w:p w:rsidR="00EC0041" w:rsidRPr="00E80272" w:rsidRDefault="00EC0041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3D1086" w:rsidRPr="00E80272" w:rsidTr="003D1086">
        <w:trPr>
          <w:trHeight w:val="20"/>
        </w:trPr>
        <w:tc>
          <w:tcPr>
            <w:tcW w:w="3420" w:type="dxa"/>
          </w:tcPr>
          <w:p w:rsidR="003D1086" w:rsidRPr="00E80272" w:rsidRDefault="003D1086" w:rsidP="003D108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รายได้ค่าธรรมเนียมในการค้ำประกัน</w:t>
            </w:r>
          </w:p>
        </w:tc>
        <w:tc>
          <w:tcPr>
            <w:tcW w:w="270" w:type="dxa"/>
          </w:tcPr>
          <w:p w:rsidR="003D1086" w:rsidRPr="00E80272" w:rsidRDefault="003D1086" w:rsidP="003D1086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</w:tcPr>
          <w:p w:rsidR="003D1086" w:rsidRPr="00E80272" w:rsidRDefault="003D1086" w:rsidP="003D1086">
            <w:pPr>
              <w:ind w:left="72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80272">
              <w:rPr>
                <w:rFonts w:ascii="Angsana New" w:hAnsi="Angsana New"/>
                <w:sz w:val="30"/>
                <w:szCs w:val="30"/>
              </w:rPr>
              <w:t>0</w:t>
            </w:r>
            <w:r w:rsidRPr="00E8027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80272">
              <w:rPr>
                <w:rFonts w:ascii="Angsana New" w:hAnsi="Angsana New"/>
                <w:sz w:val="30"/>
                <w:szCs w:val="30"/>
              </w:rPr>
              <w:t>5</w:t>
            </w:r>
            <w:r w:rsidRPr="00E80272">
              <w:rPr>
                <w:rFonts w:ascii="Angsana New" w:hAnsi="Angsana New"/>
                <w:sz w:val="30"/>
                <w:szCs w:val="30"/>
                <w:cs/>
              </w:rPr>
              <w:t xml:space="preserve"> ของวงเงินที่ค้ำประกัน</w:t>
            </w:r>
          </w:p>
        </w:tc>
      </w:tr>
      <w:tr w:rsidR="003D1086" w:rsidRPr="00E80272" w:rsidTr="003D1086">
        <w:trPr>
          <w:trHeight w:val="20"/>
        </w:trPr>
        <w:tc>
          <w:tcPr>
            <w:tcW w:w="3420" w:type="dxa"/>
          </w:tcPr>
          <w:p w:rsidR="00790A21" w:rsidRPr="00E80272" w:rsidRDefault="00790A21" w:rsidP="003D108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D1086" w:rsidRPr="00E80272" w:rsidRDefault="003D1086" w:rsidP="003D1086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</w:tcPr>
          <w:p w:rsidR="00267A92" w:rsidRPr="00E80272" w:rsidRDefault="00267A92" w:rsidP="003D1086">
            <w:pPr>
              <w:ind w:left="72" w:hanging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114872" w:rsidRPr="00E80272" w:rsidRDefault="00456F4F" w:rsidP="00681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E80272">
        <w:rPr>
          <w:rFonts w:ascii="Angsana New" w:hAnsi="Angsana New"/>
          <w:b/>
          <w:sz w:val="30"/>
          <w:szCs w:val="30"/>
          <w:cs/>
        </w:rPr>
        <w:t>รายการ</w:t>
      </w:r>
      <w:r w:rsidR="009E7788" w:rsidRPr="00E80272">
        <w:rPr>
          <w:rFonts w:ascii="Angsana New" w:hAnsi="Angsana New"/>
          <w:b/>
          <w:sz w:val="30"/>
          <w:szCs w:val="30"/>
          <w:cs/>
        </w:rPr>
        <w:t>ที่สำคัญ</w:t>
      </w:r>
      <w:r w:rsidR="00F10C32" w:rsidRPr="00E80272">
        <w:rPr>
          <w:rFonts w:ascii="Angsana New" w:hAnsi="Angsana New"/>
          <w:b/>
          <w:sz w:val="30"/>
          <w:szCs w:val="30"/>
          <w:cs/>
        </w:rPr>
        <w:t>กับบุคคลหรือกิจการที่เกี่ยวข้องกัน</w:t>
      </w:r>
      <w:r w:rsidR="005B5240" w:rsidRPr="00E80272">
        <w:rPr>
          <w:rFonts w:ascii="Angsana New" w:hAnsi="Angsana New"/>
          <w:b/>
          <w:sz w:val="30"/>
          <w:szCs w:val="30"/>
          <w:cs/>
        </w:rPr>
        <w:t>สำหรับ</w:t>
      </w:r>
      <w:r w:rsidR="00AD7D9E" w:rsidRPr="00E80272">
        <w:rPr>
          <w:rFonts w:ascii="Angsana New" w:hAnsi="Angsana New" w:hint="cs"/>
          <w:b/>
          <w:sz w:val="30"/>
          <w:szCs w:val="30"/>
          <w:cs/>
        </w:rPr>
        <w:t>งวดสามเดือน</w:t>
      </w:r>
      <w:r w:rsidR="0040057F" w:rsidRPr="00E80272">
        <w:rPr>
          <w:rFonts w:ascii="Angsana New" w:hAnsi="Angsana New" w:hint="cs"/>
          <w:b/>
          <w:sz w:val="30"/>
          <w:szCs w:val="30"/>
          <w:cs/>
        </w:rPr>
        <w:t>และ</w:t>
      </w:r>
      <w:r w:rsidR="00F91E39" w:rsidRPr="00E80272">
        <w:rPr>
          <w:rFonts w:ascii="Angsana New" w:hAnsi="Angsana New" w:hint="cs"/>
          <w:b/>
          <w:sz w:val="30"/>
          <w:szCs w:val="30"/>
          <w:cs/>
        </w:rPr>
        <w:t>เก้า</w:t>
      </w:r>
      <w:r w:rsidR="0040057F" w:rsidRPr="00E80272">
        <w:rPr>
          <w:rFonts w:ascii="Angsana New" w:hAnsi="Angsana New" w:hint="cs"/>
          <w:b/>
          <w:sz w:val="30"/>
          <w:szCs w:val="30"/>
          <w:cs/>
        </w:rPr>
        <w:t>เดือน</w:t>
      </w:r>
      <w:r w:rsidRPr="00E80272">
        <w:rPr>
          <w:rFonts w:ascii="Angsana New" w:hAnsi="Angsana New"/>
          <w:b/>
          <w:sz w:val="30"/>
          <w:szCs w:val="30"/>
          <w:cs/>
        </w:rPr>
        <w:t>สิ้นสุดวันที</w:t>
      </w:r>
      <w:r w:rsidR="005B5240" w:rsidRPr="00E80272">
        <w:rPr>
          <w:rFonts w:ascii="Angsana New" w:hAnsi="Angsana New"/>
          <w:b/>
          <w:sz w:val="30"/>
          <w:szCs w:val="30"/>
          <w:cs/>
        </w:rPr>
        <w:t xml:space="preserve">่ </w:t>
      </w:r>
      <w:r w:rsidR="002B4626" w:rsidRPr="00E80272">
        <w:rPr>
          <w:rFonts w:ascii="Angsana New" w:hAnsi="Angsana New"/>
          <w:bCs/>
          <w:sz w:val="30"/>
          <w:szCs w:val="30"/>
        </w:rPr>
        <w:t>30</w:t>
      </w:r>
      <w:r w:rsidR="002B4626" w:rsidRPr="00E80272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854B3B" w:rsidRPr="00E80272">
        <w:rPr>
          <w:rFonts w:ascii="Angsana New" w:hAnsi="Angsana New" w:hint="cs"/>
          <w:b/>
          <w:sz w:val="30"/>
          <w:szCs w:val="30"/>
          <w:cs/>
        </w:rPr>
        <w:t>กันยายน</w:t>
      </w:r>
      <w:r w:rsidR="00AD7D9E" w:rsidRPr="00E80272">
        <w:rPr>
          <w:rFonts w:ascii="Angsana New" w:hAnsi="Angsana New"/>
          <w:b/>
          <w:sz w:val="30"/>
          <w:szCs w:val="30"/>
        </w:rPr>
        <w:t xml:space="preserve"> </w:t>
      </w:r>
      <w:r w:rsidR="00AD7D9E" w:rsidRPr="00E80272">
        <w:rPr>
          <w:rFonts w:ascii="Angsana New" w:hAnsi="Angsana New"/>
          <w:bCs/>
          <w:sz w:val="30"/>
          <w:szCs w:val="30"/>
        </w:rPr>
        <w:t>256</w:t>
      </w:r>
      <w:r w:rsidR="00E343EA" w:rsidRPr="00E80272">
        <w:rPr>
          <w:rFonts w:ascii="Angsana New" w:hAnsi="Angsana New"/>
          <w:bCs/>
          <w:sz w:val="30"/>
          <w:szCs w:val="30"/>
        </w:rPr>
        <w:t>4</w:t>
      </w:r>
      <w:r w:rsidR="00D06B6A" w:rsidRPr="00E80272">
        <w:rPr>
          <w:rFonts w:ascii="Angsana New" w:hAnsi="Angsana New"/>
          <w:bCs/>
          <w:sz w:val="30"/>
          <w:szCs w:val="30"/>
          <w:cs/>
        </w:rPr>
        <w:t xml:space="preserve"> </w:t>
      </w:r>
      <w:r w:rsidR="00D06B6A" w:rsidRPr="00E80272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3780"/>
        <w:gridCol w:w="1170"/>
        <w:gridCol w:w="183"/>
        <w:gridCol w:w="1257"/>
        <w:gridCol w:w="180"/>
        <w:gridCol w:w="1260"/>
        <w:gridCol w:w="180"/>
        <w:gridCol w:w="1260"/>
      </w:tblGrid>
      <w:tr w:rsidR="00261C67" w:rsidRPr="00E80272" w:rsidTr="009A088C">
        <w:trPr>
          <w:tblHeader/>
        </w:trPr>
        <w:tc>
          <w:tcPr>
            <w:tcW w:w="3780" w:type="dxa"/>
          </w:tcPr>
          <w:p w:rsidR="00261C67" w:rsidRPr="00E80272" w:rsidRDefault="0047177C" w:rsidP="004717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E8027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 30 กันยายน</w:t>
            </w:r>
          </w:p>
        </w:tc>
        <w:tc>
          <w:tcPr>
            <w:tcW w:w="2610" w:type="dxa"/>
            <w:gridSpan w:val="3"/>
            <w:vAlign w:val="center"/>
          </w:tcPr>
          <w:p w:rsidR="00261C67" w:rsidRPr="00E80272" w:rsidRDefault="0066435D" w:rsidP="0047177C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E80272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47177C" w:rsidRPr="00E80272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:rsidR="00261C67" w:rsidRPr="00E80272" w:rsidRDefault="00261C67" w:rsidP="00B5592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:rsidR="00261C67" w:rsidRPr="00E80272" w:rsidRDefault="0047177C" w:rsidP="00B5592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E80272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E0AE1" w:rsidRPr="00E80272" w:rsidTr="00A41D83">
        <w:trPr>
          <w:tblHeader/>
        </w:trPr>
        <w:tc>
          <w:tcPr>
            <w:tcW w:w="3780" w:type="dxa"/>
          </w:tcPr>
          <w:p w:rsidR="007E0AE1" w:rsidRPr="00E80272" w:rsidRDefault="007E0AE1" w:rsidP="00B5592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:rsidR="007E0AE1" w:rsidRPr="00E80272" w:rsidRDefault="007E0AE1" w:rsidP="00B5592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E0AE1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center"/>
          </w:tcPr>
          <w:p w:rsidR="007E0AE1" w:rsidRPr="00E80272" w:rsidRDefault="007E0AE1" w:rsidP="00B5592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:rsidR="007E0AE1" w:rsidRPr="007E0AE1" w:rsidRDefault="007E0AE1" w:rsidP="00B5592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0AE1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Pr="007E0A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E0AE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7E0AE1" w:rsidRPr="00E80272" w:rsidTr="00EC3890">
        <w:trPr>
          <w:tblHeader/>
        </w:trPr>
        <w:tc>
          <w:tcPr>
            <w:tcW w:w="3780" w:type="dxa"/>
          </w:tcPr>
          <w:p w:rsidR="007E0AE1" w:rsidRPr="00E80272" w:rsidRDefault="007E0AE1" w:rsidP="00B5592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:rsidR="007E0AE1" w:rsidRPr="00E80272" w:rsidRDefault="007E0AE1" w:rsidP="00A41D8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8027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2564</w:t>
            </w:r>
          </w:p>
        </w:tc>
        <w:tc>
          <w:tcPr>
            <w:tcW w:w="183" w:type="dxa"/>
          </w:tcPr>
          <w:p w:rsidR="007E0AE1" w:rsidRPr="00E80272" w:rsidRDefault="007E0AE1" w:rsidP="00A41D8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:rsidR="007E0AE1" w:rsidRPr="00E80272" w:rsidRDefault="007E0AE1" w:rsidP="00A41D8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:rsidR="007E0AE1" w:rsidRPr="00E80272" w:rsidRDefault="007E0AE1" w:rsidP="00A41D8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:rsidR="007E0AE1" w:rsidRPr="00E80272" w:rsidRDefault="007E0AE1" w:rsidP="00A41D8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</w:tcPr>
          <w:p w:rsidR="007E0AE1" w:rsidRPr="00E80272" w:rsidRDefault="007E0AE1" w:rsidP="00A41D8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7E0AE1" w:rsidRPr="00E80272" w:rsidRDefault="007E0AE1" w:rsidP="00A41D8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</w:t>
            </w:r>
            <w:r w:rsidRPr="00E8027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</w:t>
            </w: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7E0AE1" w:rsidRPr="00E80272" w:rsidTr="0054725B">
        <w:trPr>
          <w:tblHeader/>
        </w:trPr>
        <w:tc>
          <w:tcPr>
            <w:tcW w:w="3780" w:type="dxa"/>
          </w:tcPr>
          <w:p w:rsidR="007E0AE1" w:rsidRPr="00E80272" w:rsidRDefault="007E0AE1" w:rsidP="00B5592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7E0AE1" w:rsidRPr="00E80272" w:rsidRDefault="007E0AE1" w:rsidP="004005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E8027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E8027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E8027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E8027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E8027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7E0AE1" w:rsidRPr="00E80272" w:rsidTr="00EC3890">
        <w:trPr>
          <w:cantSplit/>
        </w:trPr>
        <w:tc>
          <w:tcPr>
            <w:tcW w:w="3780" w:type="dxa"/>
          </w:tcPr>
          <w:p w:rsidR="007E0AE1" w:rsidRPr="00E80272" w:rsidRDefault="007E0AE1" w:rsidP="0066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70" w:type="dxa"/>
          </w:tcPr>
          <w:p w:rsidR="007E0AE1" w:rsidRPr="00E80272" w:rsidRDefault="007E0AE1" w:rsidP="006643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:rsidR="007E0AE1" w:rsidRPr="00E80272" w:rsidRDefault="007E0AE1" w:rsidP="0066435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7E0AE1" w:rsidRPr="00E80272" w:rsidRDefault="007E0AE1" w:rsidP="0066435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7E0AE1" w:rsidRPr="00E80272" w:rsidRDefault="007E0AE1" w:rsidP="006643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7E0AE1" w:rsidRPr="00E80272" w:rsidRDefault="007E0AE1" w:rsidP="0066435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7E0AE1" w:rsidRPr="00E80272" w:rsidRDefault="007E0AE1" w:rsidP="0066435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7E0AE1" w:rsidRPr="00E80272" w:rsidRDefault="007E0AE1" w:rsidP="0066435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7E0AE1" w:rsidRPr="00E80272" w:rsidTr="00EC3890">
        <w:trPr>
          <w:cantSplit/>
        </w:trPr>
        <w:tc>
          <w:tcPr>
            <w:tcW w:w="3780" w:type="dxa"/>
          </w:tcPr>
          <w:p w:rsidR="007E0AE1" w:rsidRPr="00E80272" w:rsidRDefault="007E0AE1" w:rsidP="00D2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70" w:type="dxa"/>
          </w:tcPr>
          <w:p w:rsidR="007E0AE1" w:rsidRPr="00E80272" w:rsidRDefault="007E0AE1" w:rsidP="00D2704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66,893</w:t>
            </w:r>
          </w:p>
        </w:tc>
        <w:tc>
          <w:tcPr>
            <w:tcW w:w="183" w:type="dxa"/>
          </w:tcPr>
          <w:p w:rsidR="007E0AE1" w:rsidRPr="00E80272" w:rsidRDefault="007E0AE1" w:rsidP="00D2704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7E0AE1" w:rsidRPr="00E80272" w:rsidRDefault="007E0AE1" w:rsidP="00D2704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13,722</w:t>
            </w:r>
          </w:p>
        </w:tc>
        <w:tc>
          <w:tcPr>
            <w:tcW w:w="180" w:type="dxa"/>
          </w:tcPr>
          <w:p w:rsidR="007E0AE1" w:rsidRPr="00E80272" w:rsidRDefault="007E0AE1" w:rsidP="00D2704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7E0AE1" w:rsidRPr="00E80272" w:rsidRDefault="007E0AE1" w:rsidP="00D2704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66,893</w:t>
            </w:r>
          </w:p>
        </w:tc>
        <w:tc>
          <w:tcPr>
            <w:tcW w:w="180" w:type="dxa"/>
          </w:tcPr>
          <w:p w:rsidR="007E0AE1" w:rsidRPr="00E80272" w:rsidRDefault="007E0AE1" w:rsidP="00D2704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7E0AE1" w:rsidRPr="00E80272" w:rsidRDefault="007E0AE1" w:rsidP="00D2704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13,722</w:t>
            </w:r>
          </w:p>
        </w:tc>
      </w:tr>
      <w:tr w:rsidR="007E0AE1" w:rsidRPr="00E80272" w:rsidTr="00EC3890">
        <w:trPr>
          <w:cantSplit/>
        </w:trPr>
        <w:tc>
          <w:tcPr>
            <w:tcW w:w="3780" w:type="dxa"/>
          </w:tcPr>
          <w:p w:rsidR="007E0AE1" w:rsidRPr="00E80272" w:rsidRDefault="007E0AE1" w:rsidP="00D2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รายได้ค่าธรรมเนียมในการค้ำประกัน</w:t>
            </w:r>
          </w:p>
        </w:tc>
        <w:tc>
          <w:tcPr>
            <w:tcW w:w="1170" w:type="dxa"/>
          </w:tcPr>
          <w:p w:rsidR="007E0AE1" w:rsidRPr="00E80272" w:rsidRDefault="007E0AE1" w:rsidP="00D2704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:rsidR="007E0AE1" w:rsidRPr="00E80272" w:rsidRDefault="007E0AE1" w:rsidP="00D2704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7E0AE1" w:rsidRPr="00E80272" w:rsidRDefault="007E0AE1" w:rsidP="00D2704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7E0AE1" w:rsidRPr="00E80272" w:rsidRDefault="007E0AE1" w:rsidP="00D2704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7E0AE1" w:rsidRPr="00E80272" w:rsidRDefault="007E0AE1" w:rsidP="00D2704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7E0AE1" w:rsidRPr="00E80272" w:rsidRDefault="007E0AE1" w:rsidP="00D2704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7E0AE1" w:rsidRPr="00E80272" w:rsidRDefault="007E0AE1" w:rsidP="00D2704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E0AE1" w:rsidRPr="00E80272" w:rsidTr="00EC3890">
        <w:trPr>
          <w:cantSplit/>
        </w:trPr>
        <w:tc>
          <w:tcPr>
            <w:tcW w:w="3780" w:type="dxa"/>
          </w:tcPr>
          <w:p w:rsidR="007E0AE1" w:rsidRPr="00E80272" w:rsidRDefault="007E0AE1" w:rsidP="00D2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70" w:type="dxa"/>
          </w:tcPr>
          <w:p w:rsidR="007E0AE1" w:rsidRPr="00E80272" w:rsidRDefault="007E0AE1" w:rsidP="00D2704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4,063</w:t>
            </w:r>
          </w:p>
        </w:tc>
        <w:tc>
          <w:tcPr>
            <w:tcW w:w="183" w:type="dxa"/>
          </w:tcPr>
          <w:p w:rsidR="007E0AE1" w:rsidRPr="00E80272" w:rsidRDefault="007E0AE1" w:rsidP="00D2704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7E0AE1" w:rsidRPr="00E80272" w:rsidRDefault="007E0AE1" w:rsidP="00D2704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3,256</w:t>
            </w:r>
          </w:p>
        </w:tc>
        <w:tc>
          <w:tcPr>
            <w:tcW w:w="180" w:type="dxa"/>
          </w:tcPr>
          <w:p w:rsidR="007E0AE1" w:rsidRPr="00E80272" w:rsidRDefault="007E0AE1" w:rsidP="00D2704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7E0AE1" w:rsidRPr="00E80272" w:rsidRDefault="007E0AE1" w:rsidP="00D27041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4,063</w:t>
            </w:r>
          </w:p>
        </w:tc>
        <w:tc>
          <w:tcPr>
            <w:tcW w:w="180" w:type="dxa"/>
          </w:tcPr>
          <w:p w:rsidR="007E0AE1" w:rsidRPr="00E80272" w:rsidRDefault="007E0AE1" w:rsidP="00D2704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7E0AE1" w:rsidRPr="00E80272" w:rsidRDefault="007E0AE1" w:rsidP="00D27041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3,256</w:t>
            </w:r>
          </w:p>
        </w:tc>
      </w:tr>
      <w:tr w:rsidR="007E0AE1" w:rsidRPr="00E80272" w:rsidTr="00EC3890">
        <w:trPr>
          <w:cantSplit/>
        </w:trPr>
        <w:tc>
          <w:tcPr>
            <w:tcW w:w="3780" w:type="dxa"/>
          </w:tcPr>
          <w:p w:rsidR="007E0AE1" w:rsidRPr="00E80272" w:rsidRDefault="007E0AE1" w:rsidP="00D2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1170" w:type="dxa"/>
          </w:tcPr>
          <w:p w:rsidR="007E0AE1" w:rsidRPr="00E80272" w:rsidRDefault="007E0AE1" w:rsidP="00EC0041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200</w:t>
            </w:r>
          </w:p>
        </w:tc>
        <w:tc>
          <w:tcPr>
            <w:tcW w:w="183" w:type="dxa"/>
          </w:tcPr>
          <w:p w:rsidR="007E0AE1" w:rsidRPr="00E80272" w:rsidRDefault="007E0AE1" w:rsidP="00D2704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7E0AE1" w:rsidRPr="00E80272" w:rsidRDefault="007E0AE1" w:rsidP="00D2704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7E0AE1" w:rsidRPr="00E80272" w:rsidRDefault="007E0AE1" w:rsidP="00D2704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7E0AE1" w:rsidRPr="00E80272" w:rsidRDefault="007E0AE1" w:rsidP="00D27041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200</w:t>
            </w:r>
          </w:p>
        </w:tc>
        <w:tc>
          <w:tcPr>
            <w:tcW w:w="180" w:type="dxa"/>
          </w:tcPr>
          <w:p w:rsidR="007E0AE1" w:rsidRPr="00E80272" w:rsidRDefault="007E0AE1" w:rsidP="00D2704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7E0AE1" w:rsidRPr="00E80272" w:rsidRDefault="007E0AE1" w:rsidP="00D27041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7E0AE1" w:rsidRPr="00E80272" w:rsidTr="00EC3890">
        <w:trPr>
          <w:cantSplit/>
        </w:trPr>
        <w:tc>
          <w:tcPr>
            <w:tcW w:w="3780" w:type="dxa"/>
          </w:tcPr>
          <w:p w:rsidR="007E0AE1" w:rsidRPr="00E80272" w:rsidRDefault="007E0AE1" w:rsidP="0018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E0AE1" w:rsidRPr="00E80272" w:rsidRDefault="007E0AE1" w:rsidP="00187F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:rsidR="007E0AE1" w:rsidRPr="00E80272" w:rsidRDefault="007E0AE1" w:rsidP="00187F0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7E0AE1" w:rsidRPr="00E80272" w:rsidRDefault="007E0AE1" w:rsidP="00187F0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7E0AE1" w:rsidRPr="00E80272" w:rsidRDefault="007E0AE1" w:rsidP="00187F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7E0AE1" w:rsidRPr="00E80272" w:rsidRDefault="007E0AE1" w:rsidP="00187F01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7E0AE1" w:rsidRPr="00E80272" w:rsidRDefault="007E0AE1" w:rsidP="00187F0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7E0AE1" w:rsidRPr="00E80272" w:rsidRDefault="007E0AE1" w:rsidP="00187F01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E0AE1" w:rsidRPr="00E80272" w:rsidTr="00EC3890">
        <w:trPr>
          <w:cantSplit/>
        </w:trPr>
        <w:tc>
          <w:tcPr>
            <w:tcW w:w="3780" w:type="dxa"/>
          </w:tcPr>
          <w:p w:rsidR="007E0AE1" w:rsidRPr="00E80272" w:rsidRDefault="007E0AE1" w:rsidP="0018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:rsidR="007E0AE1" w:rsidRPr="00E80272" w:rsidRDefault="007E0AE1" w:rsidP="00187F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:rsidR="007E0AE1" w:rsidRPr="00E80272" w:rsidRDefault="007E0AE1" w:rsidP="00187F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:rsidR="007E0AE1" w:rsidRPr="00E80272" w:rsidRDefault="007E0AE1" w:rsidP="00187F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7E0AE1" w:rsidRPr="00E80272" w:rsidRDefault="007E0AE1" w:rsidP="00187F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7E0AE1" w:rsidRPr="00E80272" w:rsidRDefault="007E0AE1" w:rsidP="00187F0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7E0AE1" w:rsidRPr="00E80272" w:rsidRDefault="007E0AE1" w:rsidP="00187F0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E0AE1" w:rsidRPr="00E80272" w:rsidRDefault="007E0AE1" w:rsidP="00187F0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7E0AE1" w:rsidRPr="00E80272" w:rsidTr="00EC3890">
        <w:trPr>
          <w:cantSplit/>
        </w:trPr>
        <w:tc>
          <w:tcPr>
            <w:tcW w:w="3780" w:type="dxa"/>
          </w:tcPr>
          <w:p w:rsidR="007E0AE1" w:rsidRPr="00E80272" w:rsidRDefault="007E0AE1" w:rsidP="0018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:rsidR="007E0AE1" w:rsidRPr="00E80272" w:rsidRDefault="007E0AE1" w:rsidP="00187F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:rsidR="007E0AE1" w:rsidRPr="00E80272" w:rsidRDefault="007E0AE1" w:rsidP="00187F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:rsidR="007E0AE1" w:rsidRPr="00E80272" w:rsidRDefault="007E0AE1" w:rsidP="00187F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7E0AE1" w:rsidRPr="00E80272" w:rsidRDefault="007E0AE1" w:rsidP="00187F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7E0AE1" w:rsidRPr="00E80272" w:rsidRDefault="007E0AE1" w:rsidP="00187F0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7E0AE1" w:rsidRPr="00E80272" w:rsidRDefault="007E0AE1" w:rsidP="00187F0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E0AE1" w:rsidRPr="00E80272" w:rsidRDefault="007E0AE1" w:rsidP="00187F0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E0AE1" w:rsidRPr="00E80272" w:rsidTr="00E343EA">
        <w:trPr>
          <w:cantSplit/>
        </w:trPr>
        <w:tc>
          <w:tcPr>
            <w:tcW w:w="3780" w:type="dxa"/>
          </w:tcPr>
          <w:p w:rsidR="007E0AE1" w:rsidRPr="00E80272" w:rsidRDefault="007E0AE1" w:rsidP="00D90AA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E8027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</w:tcPr>
          <w:p w:rsidR="007E0AE1" w:rsidRPr="00E80272" w:rsidRDefault="007E0AE1" w:rsidP="00D90AA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7,558</w:t>
            </w:r>
          </w:p>
        </w:tc>
        <w:tc>
          <w:tcPr>
            <w:tcW w:w="183" w:type="dxa"/>
          </w:tcPr>
          <w:p w:rsidR="007E0AE1" w:rsidRPr="00E80272" w:rsidRDefault="007E0AE1" w:rsidP="00D90AA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:rsidR="007E0AE1" w:rsidRPr="00E80272" w:rsidRDefault="007E0AE1" w:rsidP="00D90AA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/>
              </w:rPr>
              <w:t>8,533</w:t>
            </w:r>
          </w:p>
        </w:tc>
        <w:tc>
          <w:tcPr>
            <w:tcW w:w="180" w:type="dxa"/>
          </w:tcPr>
          <w:p w:rsidR="007E0AE1" w:rsidRPr="00E80272" w:rsidRDefault="007E0AE1" w:rsidP="00D90AA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7E0AE1" w:rsidRPr="00E80272" w:rsidRDefault="007E0AE1" w:rsidP="00D90AA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7,558</w:t>
            </w:r>
          </w:p>
        </w:tc>
        <w:tc>
          <w:tcPr>
            <w:tcW w:w="180" w:type="dxa"/>
          </w:tcPr>
          <w:p w:rsidR="007E0AE1" w:rsidRPr="00E80272" w:rsidRDefault="007E0AE1" w:rsidP="00D90AA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E0AE1" w:rsidRPr="00E80272" w:rsidRDefault="007E0AE1" w:rsidP="00D90AA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/>
              </w:rPr>
              <w:t>8,533</w:t>
            </w:r>
          </w:p>
        </w:tc>
      </w:tr>
      <w:tr w:rsidR="007E0AE1" w:rsidRPr="00E80272" w:rsidTr="00424FB5">
        <w:trPr>
          <w:cantSplit/>
        </w:trPr>
        <w:tc>
          <w:tcPr>
            <w:tcW w:w="3780" w:type="dxa"/>
          </w:tcPr>
          <w:p w:rsidR="007E0AE1" w:rsidRPr="00E80272" w:rsidRDefault="007E0AE1" w:rsidP="00D90AA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E0AE1" w:rsidRPr="00E80272" w:rsidRDefault="007E0AE1" w:rsidP="00D90AA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420</w:t>
            </w:r>
          </w:p>
        </w:tc>
        <w:tc>
          <w:tcPr>
            <w:tcW w:w="183" w:type="dxa"/>
          </w:tcPr>
          <w:p w:rsidR="007E0AE1" w:rsidRPr="00E80272" w:rsidRDefault="007E0AE1" w:rsidP="00D90AA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:rsidR="007E0AE1" w:rsidRPr="00E80272" w:rsidRDefault="007E0AE1" w:rsidP="00D90AA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/>
              </w:rPr>
              <w:t>865</w:t>
            </w:r>
          </w:p>
        </w:tc>
        <w:tc>
          <w:tcPr>
            <w:tcW w:w="180" w:type="dxa"/>
          </w:tcPr>
          <w:p w:rsidR="007E0AE1" w:rsidRPr="00E80272" w:rsidRDefault="007E0AE1" w:rsidP="00D90AA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7E0AE1" w:rsidRPr="00E80272" w:rsidRDefault="007E0AE1" w:rsidP="00D90AA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420</w:t>
            </w:r>
          </w:p>
        </w:tc>
        <w:tc>
          <w:tcPr>
            <w:tcW w:w="180" w:type="dxa"/>
          </w:tcPr>
          <w:p w:rsidR="007E0AE1" w:rsidRPr="00E80272" w:rsidRDefault="007E0AE1" w:rsidP="00D90AA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E0AE1" w:rsidRPr="00E80272" w:rsidRDefault="007E0AE1" w:rsidP="00D90AA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/>
              </w:rPr>
              <w:t>865</w:t>
            </w:r>
          </w:p>
        </w:tc>
      </w:tr>
      <w:tr w:rsidR="007E0AE1" w:rsidRPr="00E80272" w:rsidTr="00424FB5">
        <w:trPr>
          <w:cantSplit/>
        </w:trPr>
        <w:tc>
          <w:tcPr>
            <w:tcW w:w="3780" w:type="dxa"/>
          </w:tcPr>
          <w:p w:rsidR="007E0AE1" w:rsidRPr="00E80272" w:rsidRDefault="007E0AE1" w:rsidP="00D90AA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E0AE1" w:rsidRPr="00E80272" w:rsidRDefault="007E0AE1" w:rsidP="00D90AA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7,978</w:t>
            </w:r>
          </w:p>
        </w:tc>
        <w:tc>
          <w:tcPr>
            <w:tcW w:w="183" w:type="dxa"/>
          </w:tcPr>
          <w:p w:rsidR="007E0AE1" w:rsidRPr="00E80272" w:rsidRDefault="007E0AE1" w:rsidP="00D90AA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:rsidR="007E0AE1" w:rsidRPr="00E80272" w:rsidRDefault="007E0AE1" w:rsidP="00D90AA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9,398</w:t>
            </w:r>
          </w:p>
        </w:tc>
        <w:tc>
          <w:tcPr>
            <w:tcW w:w="180" w:type="dxa"/>
          </w:tcPr>
          <w:p w:rsidR="007E0AE1" w:rsidRPr="00E80272" w:rsidRDefault="007E0AE1" w:rsidP="00D90AA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E0AE1" w:rsidRPr="00E80272" w:rsidRDefault="007E0AE1" w:rsidP="00D90AA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7,978</w:t>
            </w:r>
          </w:p>
        </w:tc>
        <w:tc>
          <w:tcPr>
            <w:tcW w:w="180" w:type="dxa"/>
          </w:tcPr>
          <w:p w:rsidR="007E0AE1" w:rsidRPr="00E80272" w:rsidRDefault="007E0AE1" w:rsidP="00D90AA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E0AE1" w:rsidRPr="00E80272" w:rsidRDefault="007E0AE1" w:rsidP="00D90AA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9,398</w:t>
            </w:r>
          </w:p>
        </w:tc>
      </w:tr>
    </w:tbl>
    <w:p w:rsidR="00E44A1D" w:rsidRPr="00E80272" w:rsidRDefault="00E44A1D" w:rsidP="00254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0"/>
          <w:szCs w:val="10"/>
        </w:rPr>
      </w:pPr>
    </w:p>
    <w:p w:rsidR="00D52606" w:rsidRPr="00E80272" w:rsidRDefault="00D52606" w:rsidP="002B4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3780"/>
        <w:gridCol w:w="1170"/>
        <w:gridCol w:w="183"/>
        <w:gridCol w:w="1257"/>
        <w:gridCol w:w="180"/>
        <w:gridCol w:w="1260"/>
        <w:gridCol w:w="180"/>
        <w:gridCol w:w="1260"/>
      </w:tblGrid>
      <w:tr w:rsidR="0047177C" w:rsidRPr="00E80272" w:rsidTr="00F76FA5">
        <w:trPr>
          <w:tblHeader/>
        </w:trPr>
        <w:tc>
          <w:tcPr>
            <w:tcW w:w="3780" w:type="dxa"/>
          </w:tcPr>
          <w:p w:rsidR="0047177C" w:rsidRPr="00E80272" w:rsidRDefault="0047177C" w:rsidP="00F76FA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E8027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สำหรับงวดเก้าเดือนสิ้นสุด 30 กันยายน</w:t>
            </w:r>
          </w:p>
        </w:tc>
        <w:tc>
          <w:tcPr>
            <w:tcW w:w="2610" w:type="dxa"/>
            <w:gridSpan w:val="3"/>
            <w:vAlign w:val="center"/>
          </w:tcPr>
          <w:p w:rsidR="0047177C" w:rsidRPr="00E80272" w:rsidRDefault="0047177C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E8027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E80272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:rsidR="0047177C" w:rsidRPr="00E80272" w:rsidRDefault="0047177C" w:rsidP="00F76FA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:rsidR="0047177C" w:rsidRPr="00E80272" w:rsidRDefault="0047177C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E80272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E0AE1" w:rsidRPr="00E80272" w:rsidTr="00F76FA5">
        <w:trPr>
          <w:tblHeader/>
        </w:trPr>
        <w:tc>
          <w:tcPr>
            <w:tcW w:w="3780" w:type="dxa"/>
          </w:tcPr>
          <w:p w:rsidR="007E0AE1" w:rsidRPr="00E80272" w:rsidRDefault="007E0AE1" w:rsidP="00F76FA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:rsidR="007E0AE1" w:rsidRPr="00E80272" w:rsidRDefault="007E0AE1" w:rsidP="00A41D8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E0AE1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center"/>
          </w:tcPr>
          <w:p w:rsidR="007E0AE1" w:rsidRPr="00E80272" w:rsidRDefault="007E0AE1" w:rsidP="00A41D8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:rsidR="007E0AE1" w:rsidRPr="007E0AE1" w:rsidRDefault="007E0AE1" w:rsidP="00A41D8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0AE1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Pr="007E0A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E0AE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7E0AE1" w:rsidRPr="00E80272" w:rsidTr="00F76FA5">
        <w:trPr>
          <w:tblHeader/>
        </w:trPr>
        <w:tc>
          <w:tcPr>
            <w:tcW w:w="3780" w:type="dxa"/>
          </w:tcPr>
          <w:p w:rsidR="007E0AE1" w:rsidRPr="00E80272" w:rsidRDefault="007E0AE1" w:rsidP="00F76FA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:rsidR="007E0AE1" w:rsidRPr="00E80272" w:rsidRDefault="007E0AE1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8027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2564</w:t>
            </w:r>
          </w:p>
        </w:tc>
        <w:tc>
          <w:tcPr>
            <w:tcW w:w="183" w:type="dxa"/>
          </w:tcPr>
          <w:p w:rsidR="007E0AE1" w:rsidRPr="00E80272" w:rsidRDefault="007E0AE1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:rsidR="007E0AE1" w:rsidRPr="00E80272" w:rsidRDefault="007E0AE1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:rsidR="007E0AE1" w:rsidRPr="00E80272" w:rsidRDefault="007E0AE1" w:rsidP="00F76FA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:rsidR="007E0AE1" w:rsidRPr="00E80272" w:rsidRDefault="007E0AE1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</w:tcPr>
          <w:p w:rsidR="007E0AE1" w:rsidRPr="00E80272" w:rsidRDefault="007E0AE1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7E0AE1" w:rsidRPr="00E80272" w:rsidRDefault="007E0AE1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</w:t>
            </w:r>
            <w:r w:rsidRPr="00E8027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</w:t>
            </w:r>
            <w:r w:rsidRPr="00E8027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</w:tr>
      <w:tr w:rsidR="007E0AE1" w:rsidRPr="00E80272" w:rsidTr="00F76FA5">
        <w:trPr>
          <w:tblHeader/>
        </w:trPr>
        <w:tc>
          <w:tcPr>
            <w:tcW w:w="3780" w:type="dxa"/>
          </w:tcPr>
          <w:p w:rsidR="007E0AE1" w:rsidRPr="00E80272" w:rsidRDefault="007E0AE1" w:rsidP="00F76FA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7E0AE1" w:rsidRPr="00E80272" w:rsidRDefault="007E0AE1" w:rsidP="00F76F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E8027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E8027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E8027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E8027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E8027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7E0AE1" w:rsidRPr="00E80272" w:rsidTr="00F76FA5">
        <w:trPr>
          <w:cantSplit/>
        </w:trPr>
        <w:tc>
          <w:tcPr>
            <w:tcW w:w="3780" w:type="dxa"/>
          </w:tcPr>
          <w:p w:rsidR="007E0AE1" w:rsidRPr="00E80272" w:rsidRDefault="007E0AE1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70" w:type="dxa"/>
          </w:tcPr>
          <w:p w:rsidR="007E0AE1" w:rsidRPr="00E80272" w:rsidRDefault="007E0AE1" w:rsidP="00F76F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:rsidR="007E0AE1" w:rsidRPr="00E80272" w:rsidRDefault="007E0AE1" w:rsidP="00F76FA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7E0AE1" w:rsidRPr="00E80272" w:rsidRDefault="007E0AE1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7E0AE1" w:rsidRPr="00E80272" w:rsidRDefault="007E0AE1" w:rsidP="00F76F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7E0AE1" w:rsidRPr="00E80272" w:rsidRDefault="007E0AE1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7E0AE1" w:rsidRPr="00E80272" w:rsidRDefault="007E0AE1" w:rsidP="00F76FA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7E0AE1" w:rsidRPr="00E80272" w:rsidRDefault="007E0AE1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7E0AE1" w:rsidRPr="00E80272" w:rsidTr="00F76FA5">
        <w:trPr>
          <w:cantSplit/>
        </w:trPr>
        <w:tc>
          <w:tcPr>
            <w:tcW w:w="3780" w:type="dxa"/>
          </w:tcPr>
          <w:p w:rsidR="007E0AE1" w:rsidRPr="00E80272" w:rsidRDefault="007E0AE1" w:rsidP="00D9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70" w:type="dxa"/>
          </w:tcPr>
          <w:p w:rsidR="007E0AE1" w:rsidRPr="00E80272" w:rsidRDefault="007E0AE1" w:rsidP="00D90AA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166,657</w:t>
            </w:r>
          </w:p>
        </w:tc>
        <w:tc>
          <w:tcPr>
            <w:tcW w:w="183" w:type="dxa"/>
          </w:tcPr>
          <w:p w:rsidR="007E0AE1" w:rsidRPr="00E80272" w:rsidRDefault="007E0AE1" w:rsidP="00D90AA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7E0AE1" w:rsidRPr="00E80272" w:rsidRDefault="007E0AE1" w:rsidP="00D90AA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93,646</w:t>
            </w:r>
          </w:p>
        </w:tc>
        <w:tc>
          <w:tcPr>
            <w:tcW w:w="180" w:type="dxa"/>
          </w:tcPr>
          <w:p w:rsidR="007E0AE1" w:rsidRPr="00E80272" w:rsidRDefault="007E0AE1" w:rsidP="00D90AA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7E0AE1" w:rsidRPr="00E80272" w:rsidRDefault="007E0AE1" w:rsidP="00D90AA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166,657</w:t>
            </w:r>
          </w:p>
        </w:tc>
        <w:tc>
          <w:tcPr>
            <w:tcW w:w="180" w:type="dxa"/>
          </w:tcPr>
          <w:p w:rsidR="007E0AE1" w:rsidRPr="00E80272" w:rsidRDefault="007E0AE1" w:rsidP="00D90AA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7E0AE1" w:rsidRPr="00E80272" w:rsidRDefault="007E0AE1" w:rsidP="00D90AA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93,646</w:t>
            </w:r>
          </w:p>
        </w:tc>
      </w:tr>
      <w:tr w:rsidR="007E0AE1" w:rsidRPr="00E80272" w:rsidTr="00F76FA5">
        <w:trPr>
          <w:cantSplit/>
        </w:trPr>
        <w:tc>
          <w:tcPr>
            <w:tcW w:w="3780" w:type="dxa"/>
          </w:tcPr>
          <w:p w:rsidR="007E0AE1" w:rsidRPr="00E80272" w:rsidRDefault="007E0AE1" w:rsidP="00D9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รายได้ค่าธรรมเนียมในการค้ำประกัน</w:t>
            </w:r>
          </w:p>
        </w:tc>
        <w:tc>
          <w:tcPr>
            <w:tcW w:w="1170" w:type="dxa"/>
          </w:tcPr>
          <w:p w:rsidR="007E0AE1" w:rsidRPr="00E80272" w:rsidRDefault="007E0AE1" w:rsidP="00D90AA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:rsidR="007E0AE1" w:rsidRPr="00E80272" w:rsidRDefault="007E0AE1" w:rsidP="00D90AA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7E0AE1" w:rsidRPr="00E80272" w:rsidRDefault="007E0AE1" w:rsidP="00D90AA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424</w:t>
            </w:r>
          </w:p>
        </w:tc>
        <w:tc>
          <w:tcPr>
            <w:tcW w:w="180" w:type="dxa"/>
          </w:tcPr>
          <w:p w:rsidR="007E0AE1" w:rsidRPr="00E80272" w:rsidRDefault="007E0AE1" w:rsidP="00D90AA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7E0AE1" w:rsidRPr="00E80272" w:rsidRDefault="007E0AE1" w:rsidP="00D90AA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7E0AE1" w:rsidRPr="00E80272" w:rsidRDefault="007E0AE1" w:rsidP="00D90AA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7E0AE1" w:rsidRPr="00E80272" w:rsidRDefault="007E0AE1" w:rsidP="00D90AA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424</w:t>
            </w:r>
          </w:p>
        </w:tc>
      </w:tr>
      <w:tr w:rsidR="007E0AE1" w:rsidRPr="00E80272" w:rsidTr="00F76FA5">
        <w:trPr>
          <w:cantSplit/>
        </w:trPr>
        <w:tc>
          <w:tcPr>
            <w:tcW w:w="3780" w:type="dxa"/>
          </w:tcPr>
          <w:p w:rsidR="007E0AE1" w:rsidRPr="00E80272" w:rsidRDefault="007E0AE1" w:rsidP="00D9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70" w:type="dxa"/>
          </w:tcPr>
          <w:p w:rsidR="007E0AE1" w:rsidRPr="00E80272" w:rsidRDefault="007E0AE1" w:rsidP="00D90AA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12,309</w:t>
            </w:r>
          </w:p>
        </w:tc>
        <w:tc>
          <w:tcPr>
            <w:tcW w:w="183" w:type="dxa"/>
          </w:tcPr>
          <w:p w:rsidR="007E0AE1" w:rsidRPr="00E80272" w:rsidRDefault="007E0AE1" w:rsidP="00D90AA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7E0AE1" w:rsidRPr="00E80272" w:rsidRDefault="007E0AE1" w:rsidP="00D90AA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4,984</w:t>
            </w:r>
          </w:p>
        </w:tc>
        <w:tc>
          <w:tcPr>
            <w:tcW w:w="180" w:type="dxa"/>
          </w:tcPr>
          <w:p w:rsidR="007E0AE1" w:rsidRPr="00E80272" w:rsidRDefault="007E0AE1" w:rsidP="00D90AA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7E0AE1" w:rsidRPr="00E80272" w:rsidRDefault="007E0AE1" w:rsidP="00D90AA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12,309</w:t>
            </w:r>
          </w:p>
        </w:tc>
        <w:tc>
          <w:tcPr>
            <w:tcW w:w="180" w:type="dxa"/>
          </w:tcPr>
          <w:p w:rsidR="007E0AE1" w:rsidRPr="00E80272" w:rsidRDefault="007E0AE1" w:rsidP="00D90AA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7E0AE1" w:rsidRPr="00E80272" w:rsidRDefault="007E0AE1" w:rsidP="00D90AA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4,984</w:t>
            </w:r>
          </w:p>
        </w:tc>
      </w:tr>
      <w:tr w:rsidR="007E0AE1" w:rsidRPr="00E80272" w:rsidTr="00F76FA5">
        <w:trPr>
          <w:cantSplit/>
        </w:trPr>
        <w:tc>
          <w:tcPr>
            <w:tcW w:w="3780" w:type="dxa"/>
          </w:tcPr>
          <w:p w:rsidR="007E0AE1" w:rsidRPr="00E80272" w:rsidRDefault="007E0AE1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1170" w:type="dxa"/>
          </w:tcPr>
          <w:p w:rsidR="007E0AE1" w:rsidRPr="00E80272" w:rsidRDefault="007E0AE1" w:rsidP="00F76F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200</w:t>
            </w:r>
          </w:p>
        </w:tc>
        <w:tc>
          <w:tcPr>
            <w:tcW w:w="183" w:type="dxa"/>
          </w:tcPr>
          <w:p w:rsidR="007E0AE1" w:rsidRPr="00E80272" w:rsidRDefault="007E0AE1" w:rsidP="00F76FA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7E0AE1" w:rsidRPr="00E80272" w:rsidRDefault="007E0AE1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7E0AE1" w:rsidRPr="00E80272" w:rsidRDefault="007E0AE1" w:rsidP="00F76F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7E0AE1" w:rsidRPr="00E80272" w:rsidRDefault="007E0AE1" w:rsidP="00F76FA5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200</w:t>
            </w:r>
          </w:p>
        </w:tc>
        <w:tc>
          <w:tcPr>
            <w:tcW w:w="180" w:type="dxa"/>
          </w:tcPr>
          <w:p w:rsidR="007E0AE1" w:rsidRPr="00E80272" w:rsidRDefault="007E0AE1" w:rsidP="00F76FA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7E0AE1" w:rsidRPr="00E80272" w:rsidRDefault="007E0AE1" w:rsidP="00F76FA5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7E0AE1" w:rsidRPr="00E80272" w:rsidTr="00F76FA5">
        <w:trPr>
          <w:cantSplit/>
        </w:trPr>
        <w:tc>
          <w:tcPr>
            <w:tcW w:w="3780" w:type="dxa"/>
          </w:tcPr>
          <w:p w:rsidR="007E0AE1" w:rsidRDefault="007E0AE1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7E0AE1" w:rsidRPr="00E80272" w:rsidRDefault="007E0AE1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E0AE1" w:rsidRPr="00E80272" w:rsidRDefault="007E0AE1" w:rsidP="00F76F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:rsidR="007E0AE1" w:rsidRPr="00E80272" w:rsidRDefault="007E0AE1" w:rsidP="00F76FA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7E0AE1" w:rsidRPr="00E80272" w:rsidRDefault="007E0AE1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7E0AE1" w:rsidRPr="00E80272" w:rsidRDefault="007E0AE1" w:rsidP="00F76F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7E0AE1" w:rsidRPr="00E80272" w:rsidRDefault="007E0AE1" w:rsidP="00F76FA5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7E0AE1" w:rsidRPr="00E80272" w:rsidRDefault="007E0AE1" w:rsidP="00F76FA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7E0AE1" w:rsidRPr="00E80272" w:rsidRDefault="007E0AE1" w:rsidP="00F76FA5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7E0AE1" w:rsidRPr="00E80272" w:rsidTr="00F76FA5">
        <w:trPr>
          <w:cantSplit/>
        </w:trPr>
        <w:tc>
          <w:tcPr>
            <w:tcW w:w="3780" w:type="dxa"/>
          </w:tcPr>
          <w:p w:rsidR="007E0AE1" w:rsidRPr="00E80272" w:rsidRDefault="007E0AE1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:rsidR="007E0AE1" w:rsidRPr="00E80272" w:rsidRDefault="007E0AE1" w:rsidP="00F76F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:rsidR="007E0AE1" w:rsidRPr="00E80272" w:rsidRDefault="007E0AE1" w:rsidP="00F76F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:rsidR="007E0AE1" w:rsidRPr="00E80272" w:rsidRDefault="007E0AE1" w:rsidP="00F76F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7E0AE1" w:rsidRPr="00E80272" w:rsidRDefault="007E0AE1" w:rsidP="00F76F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7E0AE1" w:rsidRPr="00E80272" w:rsidRDefault="007E0AE1" w:rsidP="00F76FA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7E0AE1" w:rsidRPr="00E80272" w:rsidRDefault="007E0AE1" w:rsidP="00F76FA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E0AE1" w:rsidRPr="00E80272" w:rsidRDefault="007E0AE1" w:rsidP="00F76FA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7E0AE1" w:rsidRPr="00E80272" w:rsidTr="00F76FA5">
        <w:trPr>
          <w:cantSplit/>
        </w:trPr>
        <w:tc>
          <w:tcPr>
            <w:tcW w:w="3780" w:type="dxa"/>
          </w:tcPr>
          <w:p w:rsidR="007E0AE1" w:rsidRPr="00E80272" w:rsidRDefault="007E0AE1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:rsidR="007E0AE1" w:rsidRPr="00E80272" w:rsidRDefault="007E0AE1" w:rsidP="00F76F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:rsidR="007E0AE1" w:rsidRPr="00E80272" w:rsidRDefault="007E0AE1" w:rsidP="00F76F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:rsidR="007E0AE1" w:rsidRPr="00E80272" w:rsidRDefault="007E0AE1" w:rsidP="00F76F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7E0AE1" w:rsidRPr="00E80272" w:rsidRDefault="007E0AE1" w:rsidP="00F76F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7E0AE1" w:rsidRPr="00E80272" w:rsidRDefault="007E0AE1" w:rsidP="00F76FA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7E0AE1" w:rsidRPr="00E80272" w:rsidRDefault="007E0AE1" w:rsidP="00F76FA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E0AE1" w:rsidRPr="00E80272" w:rsidRDefault="007E0AE1" w:rsidP="00F76FA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E0AE1" w:rsidRPr="00E80272" w:rsidTr="00F76FA5">
        <w:trPr>
          <w:cantSplit/>
        </w:trPr>
        <w:tc>
          <w:tcPr>
            <w:tcW w:w="3780" w:type="dxa"/>
          </w:tcPr>
          <w:p w:rsidR="007E0AE1" w:rsidRPr="00E80272" w:rsidRDefault="007E0AE1" w:rsidP="005509B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E8027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</w:tcPr>
          <w:p w:rsidR="007E0AE1" w:rsidRPr="00E80272" w:rsidRDefault="007E0AE1" w:rsidP="005509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22,644</w:t>
            </w:r>
          </w:p>
        </w:tc>
        <w:tc>
          <w:tcPr>
            <w:tcW w:w="183" w:type="dxa"/>
          </w:tcPr>
          <w:p w:rsidR="007E0AE1" w:rsidRPr="00E80272" w:rsidRDefault="007E0AE1" w:rsidP="005509B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:rsidR="007E0AE1" w:rsidRPr="00E80272" w:rsidRDefault="007E0AE1" w:rsidP="005509B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/>
              </w:rPr>
              <w:t>25,911</w:t>
            </w:r>
          </w:p>
        </w:tc>
        <w:tc>
          <w:tcPr>
            <w:tcW w:w="180" w:type="dxa"/>
          </w:tcPr>
          <w:p w:rsidR="007E0AE1" w:rsidRPr="00E80272" w:rsidRDefault="007E0AE1" w:rsidP="005509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7E0AE1" w:rsidRPr="00E80272" w:rsidRDefault="007E0AE1" w:rsidP="005509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22,644</w:t>
            </w:r>
          </w:p>
        </w:tc>
        <w:tc>
          <w:tcPr>
            <w:tcW w:w="180" w:type="dxa"/>
          </w:tcPr>
          <w:p w:rsidR="007E0AE1" w:rsidRPr="00E80272" w:rsidRDefault="007E0AE1" w:rsidP="005509B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E0AE1" w:rsidRPr="00E80272" w:rsidRDefault="007E0AE1" w:rsidP="005509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/>
              </w:rPr>
              <w:t>25,911</w:t>
            </w:r>
          </w:p>
        </w:tc>
      </w:tr>
      <w:tr w:rsidR="007E0AE1" w:rsidRPr="00E80272" w:rsidTr="00F76FA5">
        <w:trPr>
          <w:cantSplit/>
        </w:trPr>
        <w:tc>
          <w:tcPr>
            <w:tcW w:w="3780" w:type="dxa"/>
          </w:tcPr>
          <w:p w:rsidR="007E0AE1" w:rsidRPr="00E80272" w:rsidRDefault="007E0AE1" w:rsidP="005509B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E0AE1" w:rsidRPr="00E80272" w:rsidRDefault="007E0AE1" w:rsidP="005509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1,262</w:t>
            </w:r>
          </w:p>
        </w:tc>
        <w:tc>
          <w:tcPr>
            <w:tcW w:w="183" w:type="dxa"/>
          </w:tcPr>
          <w:p w:rsidR="007E0AE1" w:rsidRPr="00E80272" w:rsidRDefault="007E0AE1" w:rsidP="005509B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:rsidR="007E0AE1" w:rsidRPr="00E80272" w:rsidRDefault="007E0AE1" w:rsidP="005509B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/>
              </w:rPr>
              <w:t>2,596</w:t>
            </w:r>
          </w:p>
        </w:tc>
        <w:tc>
          <w:tcPr>
            <w:tcW w:w="180" w:type="dxa"/>
          </w:tcPr>
          <w:p w:rsidR="007E0AE1" w:rsidRPr="00E80272" w:rsidRDefault="007E0AE1" w:rsidP="005509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7E0AE1" w:rsidRPr="00E80272" w:rsidRDefault="007E0AE1" w:rsidP="005509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1,262</w:t>
            </w:r>
          </w:p>
        </w:tc>
        <w:tc>
          <w:tcPr>
            <w:tcW w:w="180" w:type="dxa"/>
          </w:tcPr>
          <w:p w:rsidR="007E0AE1" w:rsidRPr="00E80272" w:rsidRDefault="007E0AE1" w:rsidP="005509B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E0AE1" w:rsidRPr="00E80272" w:rsidRDefault="007E0AE1" w:rsidP="005509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/>
              </w:rPr>
              <w:t>2,596</w:t>
            </w:r>
          </w:p>
        </w:tc>
      </w:tr>
      <w:tr w:rsidR="007E0AE1" w:rsidRPr="00E80272" w:rsidTr="00F76FA5">
        <w:trPr>
          <w:cantSplit/>
        </w:trPr>
        <w:tc>
          <w:tcPr>
            <w:tcW w:w="3780" w:type="dxa"/>
          </w:tcPr>
          <w:p w:rsidR="007E0AE1" w:rsidRPr="00E80272" w:rsidRDefault="007E0AE1" w:rsidP="005509B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E0AE1" w:rsidRPr="00E80272" w:rsidRDefault="007E0AE1" w:rsidP="005509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23,906</w:t>
            </w:r>
          </w:p>
        </w:tc>
        <w:tc>
          <w:tcPr>
            <w:tcW w:w="183" w:type="dxa"/>
          </w:tcPr>
          <w:p w:rsidR="007E0AE1" w:rsidRPr="00E80272" w:rsidRDefault="007E0AE1" w:rsidP="005509B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:rsidR="007E0AE1" w:rsidRPr="00E80272" w:rsidRDefault="007E0AE1" w:rsidP="005509B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28,507</w:t>
            </w:r>
          </w:p>
        </w:tc>
        <w:tc>
          <w:tcPr>
            <w:tcW w:w="180" w:type="dxa"/>
          </w:tcPr>
          <w:p w:rsidR="007E0AE1" w:rsidRPr="00E80272" w:rsidRDefault="007E0AE1" w:rsidP="005509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E0AE1" w:rsidRPr="00E80272" w:rsidRDefault="007E0AE1" w:rsidP="005509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23,906</w:t>
            </w:r>
          </w:p>
        </w:tc>
        <w:tc>
          <w:tcPr>
            <w:tcW w:w="180" w:type="dxa"/>
          </w:tcPr>
          <w:p w:rsidR="007E0AE1" w:rsidRPr="00E80272" w:rsidRDefault="007E0AE1" w:rsidP="005509B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E0AE1" w:rsidRPr="00E80272" w:rsidRDefault="007E0AE1" w:rsidP="005509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28,507</w:t>
            </w:r>
          </w:p>
        </w:tc>
      </w:tr>
    </w:tbl>
    <w:p w:rsidR="0047177C" w:rsidRPr="00E80272" w:rsidRDefault="0047177C" w:rsidP="002B4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25460F" w:rsidRPr="00E80272" w:rsidRDefault="0025460F" w:rsidP="002B4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80272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FB5EBA" w:rsidRPr="00E80272">
        <w:rPr>
          <w:rFonts w:ascii="Angsana New" w:hAnsi="Angsana New"/>
          <w:sz w:val="30"/>
          <w:szCs w:val="30"/>
        </w:rPr>
        <w:t>3</w:t>
      </w:r>
      <w:r w:rsidR="002B4626" w:rsidRPr="00E80272">
        <w:rPr>
          <w:rFonts w:ascii="Angsana New" w:hAnsi="Angsana New"/>
          <w:sz w:val="30"/>
          <w:szCs w:val="30"/>
        </w:rPr>
        <w:t>0</w:t>
      </w:r>
      <w:r w:rsidR="00FB5EBA" w:rsidRPr="00E80272">
        <w:rPr>
          <w:rFonts w:ascii="Angsana New" w:hAnsi="Angsana New" w:hint="cs"/>
          <w:sz w:val="30"/>
          <w:szCs w:val="30"/>
          <w:cs/>
        </w:rPr>
        <w:t xml:space="preserve"> </w:t>
      </w:r>
      <w:r w:rsidR="003E341A" w:rsidRPr="00E80272">
        <w:rPr>
          <w:rFonts w:ascii="Angsana New" w:hAnsi="Angsana New" w:hint="cs"/>
          <w:sz w:val="30"/>
          <w:szCs w:val="30"/>
          <w:cs/>
        </w:rPr>
        <w:t>กันยายน</w:t>
      </w:r>
      <w:r w:rsidR="00FB5EBA" w:rsidRPr="00E80272">
        <w:rPr>
          <w:rFonts w:ascii="Angsana New" w:hAnsi="Angsana New" w:hint="cs"/>
          <w:sz w:val="30"/>
          <w:szCs w:val="30"/>
          <w:cs/>
        </w:rPr>
        <w:t xml:space="preserve"> </w:t>
      </w:r>
      <w:r w:rsidR="00FB5EBA" w:rsidRPr="00E80272">
        <w:rPr>
          <w:rFonts w:ascii="Angsana New" w:hAnsi="Angsana New"/>
          <w:sz w:val="30"/>
          <w:szCs w:val="30"/>
        </w:rPr>
        <w:t>256</w:t>
      </w:r>
      <w:r w:rsidR="000E4255" w:rsidRPr="00E80272">
        <w:rPr>
          <w:rFonts w:ascii="Angsana New" w:hAnsi="Angsana New"/>
          <w:sz w:val="30"/>
          <w:szCs w:val="30"/>
        </w:rPr>
        <w:t>4</w:t>
      </w:r>
      <w:r w:rsidRPr="00E80272">
        <w:rPr>
          <w:rFonts w:ascii="Angsana New" w:hAnsi="Angsana New" w:hint="cs"/>
          <w:sz w:val="30"/>
          <w:szCs w:val="30"/>
          <w:cs/>
        </w:rPr>
        <w:t xml:space="preserve"> และ </w:t>
      </w:r>
      <w:r w:rsidR="00FB5EBA" w:rsidRPr="00E80272">
        <w:rPr>
          <w:rFonts w:ascii="Angsana New" w:hAnsi="Angsana New"/>
          <w:sz w:val="30"/>
          <w:szCs w:val="30"/>
        </w:rPr>
        <w:t>31</w:t>
      </w:r>
      <w:r w:rsidRPr="00E80272">
        <w:rPr>
          <w:rFonts w:ascii="Angsana New" w:hAnsi="Angsana New"/>
          <w:sz w:val="30"/>
          <w:szCs w:val="30"/>
        </w:rPr>
        <w:t xml:space="preserve"> </w:t>
      </w:r>
      <w:r w:rsidR="00FB5EBA" w:rsidRPr="00E80272">
        <w:rPr>
          <w:rFonts w:ascii="Angsana New" w:hAnsi="Angsana New" w:hint="cs"/>
          <w:sz w:val="30"/>
          <w:szCs w:val="30"/>
          <w:cs/>
        </w:rPr>
        <w:t>ธันวาคม</w:t>
      </w:r>
      <w:r w:rsidRPr="00E80272">
        <w:rPr>
          <w:rFonts w:ascii="Angsana New" w:hAnsi="Angsana New" w:hint="cs"/>
          <w:sz w:val="30"/>
          <w:szCs w:val="30"/>
          <w:cs/>
        </w:rPr>
        <w:t xml:space="preserve"> </w:t>
      </w:r>
      <w:r w:rsidRPr="00E80272">
        <w:rPr>
          <w:rFonts w:ascii="Angsana New" w:hAnsi="Angsana New"/>
          <w:sz w:val="30"/>
          <w:szCs w:val="30"/>
        </w:rPr>
        <w:t>256</w:t>
      </w:r>
      <w:r w:rsidR="000E4255" w:rsidRPr="00E80272">
        <w:rPr>
          <w:rFonts w:ascii="Angsana New" w:hAnsi="Angsana New"/>
          <w:sz w:val="30"/>
          <w:szCs w:val="30"/>
        </w:rPr>
        <w:t>3</w:t>
      </w:r>
      <w:r w:rsidR="00FB5EBA" w:rsidRPr="00E80272">
        <w:rPr>
          <w:rFonts w:ascii="Angsana New" w:hAnsi="Angsana New"/>
          <w:sz w:val="30"/>
          <w:szCs w:val="30"/>
        </w:rPr>
        <w:t xml:space="preserve"> </w:t>
      </w:r>
      <w:r w:rsidRPr="00E80272">
        <w:rPr>
          <w:rFonts w:ascii="Angsana New" w:hAnsi="Angsana New"/>
          <w:sz w:val="30"/>
          <w:szCs w:val="30"/>
          <w:cs/>
        </w:rPr>
        <w:t>มีดังนี้</w:t>
      </w:r>
    </w:p>
    <w:p w:rsidR="00AB6137" w:rsidRPr="00E80272" w:rsidRDefault="00AB6137" w:rsidP="002B4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3780"/>
        <w:gridCol w:w="1170"/>
        <w:gridCol w:w="183"/>
        <w:gridCol w:w="1257"/>
        <w:gridCol w:w="180"/>
        <w:gridCol w:w="1260"/>
        <w:gridCol w:w="180"/>
        <w:gridCol w:w="1260"/>
      </w:tblGrid>
      <w:tr w:rsidR="00AB6137" w:rsidRPr="00E80272" w:rsidTr="00F76FA5">
        <w:trPr>
          <w:tblHeader/>
        </w:trPr>
        <w:tc>
          <w:tcPr>
            <w:tcW w:w="3780" w:type="dxa"/>
          </w:tcPr>
          <w:p w:rsidR="00AB6137" w:rsidRPr="00E80272" w:rsidRDefault="00AB6137" w:rsidP="00F76FA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:rsidR="00AB6137" w:rsidRPr="00E80272" w:rsidRDefault="00AB6137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E8027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E80272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:rsidR="00AB6137" w:rsidRPr="00E80272" w:rsidRDefault="00AB6137" w:rsidP="00F76FA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:rsidR="00AB6137" w:rsidRPr="00E80272" w:rsidRDefault="00AB6137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E80272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AB6137" w:rsidRPr="00E80272" w:rsidTr="00F76FA5">
        <w:trPr>
          <w:tblHeader/>
        </w:trPr>
        <w:tc>
          <w:tcPr>
            <w:tcW w:w="3780" w:type="dxa"/>
          </w:tcPr>
          <w:p w:rsidR="00AB6137" w:rsidRPr="00E80272" w:rsidRDefault="00AB6137" w:rsidP="00F76FA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:rsidR="00AB6137" w:rsidRPr="00E80272" w:rsidRDefault="00EC0041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80272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3</w:t>
            </w:r>
            <w:r w:rsidRPr="00E80272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0 </w:t>
            </w:r>
            <w:r w:rsidRPr="00E8027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กันยายน</w:t>
            </w:r>
            <w:r w:rsidRPr="00E8027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="00AB6137" w:rsidRPr="00E8027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2564</w:t>
            </w:r>
          </w:p>
        </w:tc>
        <w:tc>
          <w:tcPr>
            <w:tcW w:w="183" w:type="dxa"/>
          </w:tcPr>
          <w:p w:rsidR="00AB6137" w:rsidRPr="00E80272" w:rsidRDefault="00AB6137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:rsidR="00AB6137" w:rsidRPr="00E80272" w:rsidRDefault="00EC0041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E8027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E8027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br/>
            </w:r>
            <w:r w:rsidR="00AB6137" w:rsidRPr="00E8027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:rsidR="00AB6137" w:rsidRPr="00E80272" w:rsidRDefault="00AB6137" w:rsidP="00F76FA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:rsidR="00AB6137" w:rsidRPr="00E80272" w:rsidRDefault="00EC0041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3</w:t>
            </w:r>
            <w:r w:rsidRPr="00E80272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0 </w:t>
            </w:r>
            <w:r w:rsidRPr="00E8027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กันยายน</w:t>
            </w:r>
            <w:r w:rsidRPr="00E8027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Pr="00E8027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2564</w:t>
            </w:r>
          </w:p>
        </w:tc>
        <w:tc>
          <w:tcPr>
            <w:tcW w:w="180" w:type="dxa"/>
          </w:tcPr>
          <w:p w:rsidR="00AB6137" w:rsidRPr="00E80272" w:rsidRDefault="00AB6137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AB6137" w:rsidRPr="00E80272" w:rsidRDefault="00EC0041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E8027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E8027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br/>
            </w:r>
            <w:r w:rsidRPr="00E8027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ED78C4" w:rsidRPr="00E80272" w:rsidTr="00F76FA5">
        <w:trPr>
          <w:cantSplit/>
        </w:trPr>
        <w:tc>
          <w:tcPr>
            <w:tcW w:w="3780" w:type="dxa"/>
          </w:tcPr>
          <w:p w:rsidR="00ED78C4" w:rsidRPr="00E80272" w:rsidRDefault="00ED78C4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:rsidR="00ED78C4" w:rsidRPr="00E80272" w:rsidRDefault="00ED78C4" w:rsidP="00F76F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:rsidR="00ED78C4" w:rsidRPr="00E80272" w:rsidRDefault="00ED78C4" w:rsidP="00F76FA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ED78C4" w:rsidRPr="00E80272" w:rsidRDefault="00ED78C4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ED78C4" w:rsidRPr="00E80272" w:rsidRDefault="00ED78C4" w:rsidP="00F76F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ED78C4" w:rsidRPr="00E80272" w:rsidRDefault="00ED78C4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ED78C4" w:rsidRPr="00E80272" w:rsidRDefault="00ED78C4" w:rsidP="00F76FA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ED78C4" w:rsidRPr="00E80272" w:rsidRDefault="00ED78C4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726D40" w:rsidRPr="00E80272" w:rsidTr="004D2642">
        <w:trPr>
          <w:cantSplit/>
        </w:trPr>
        <w:tc>
          <w:tcPr>
            <w:tcW w:w="3780" w:type="dxa"/>
          </w:tcPr>
          <w:p w:rsidR="00726D40" w:rsidRPr="00E80272" w:rsidRDefault="00726D40" w:rsidP="0072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726D40" w:rsidRPr="00E80272" w:rsidRDefault="007775D7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71,575</w:t>
            </w:r>
          </w:p>
        </w:tc>
        <w:tc>
          <w:tcPr>
            <w:tcW w:w="183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6,327</w:t>
            </w:r>
          </w:p>
        </w:tc>
        <w:tc>
          <w:tcPr>
            <w:tcW w:w="180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726D40" w:rsidRPr="00E80272" w:rsidRDefault="007775D7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71,575</w:t>
            </w:r>
          </w:p>
        </w:tc>
        <w:tc>
          <w:tcPr>
            <w:tcW w:w="180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6,327</w:t>
            </w:r>
          </w:p>
        </w:tc>
      </w:tr>
      <w:tr w:rsidR="00726D40" w:rsidRPr="00E80272" w:rsidTr="004D2642">
        <w:trPr>
          <w:cantSplit/>
        </w:trPr>
        <w:tc>
          <w:tcPr>
            <w:tcW w:w="3780" w:type="dxa"/>
          </w:tcPr>
          <w:p w:rsidR="00726D40" w:rsidRPr="00E80272" w:rsidRDefault="00726D40" w:rsidP="0072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26D40" w:rsidRPr="00E80272" w:rsidTr="00F76FA5">
        <w:trPr>
          <w:cantSplit/>
        </w:trPr>
        <w:tc>
          <w:tcPr>
            <w:tcW w:w="3780" w:type="dxa"/>
          </w:tcPr>
          <w:p w:rsidR="00726D40" w:rsidRPr="00E80272" w:rsidRDefault="00726D40" w:rsidP="0072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26D40" w:rsidRPr="00E80272" w:rsidTr="004D2642">
        <w:trPr>
          <w:cantSplit/>
        </w:trPr>
        <w:tc>
          <w:tcPr>
            <w:tcW w:w="3780" w:type="dxa"/>
          </w:tcPr>
          <w:p w:rsidR="00726D40" w:rsidRPr="00E80272" w:rsidRDefault="00726D40" w:rsidP="0072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726D40" w:rsidRPr="00E80272" w:rsidRDefault="007775D7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696</w:t>
            </w:r>
          </w:p>
        </w:tc>
        <w:tc>
          <w:tcPr>
            <w:tcW w:w="180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726D40" w:rsidRPr="00E80272" w:rsidRDefault="007775D7" w:rsidP="00726D4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180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696</w:t>
            </w:r>
          </w:p>
        </w:tc>
      </w:tr>
      <w:tr w:rsidR="00726D40" w:rsidRPr="00E80272" w:rsidTr="004D2642">
        <w:trPr>
          <w:cantSplit/>
        </w:trPr>
        <w:tc>
          <w:tcPr>
            <w:tcW w:w="3780" w:type="dxa"/>
          </w:tcPr>
          <w:p w:rsidR="00726D40" w:rsidRDefault="00726D40" w:rsidP="0072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0F2847" w:rsidRDefault="000F2847" w:rsidP="0072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0F2847" w:rsidRPr="00E80272" w:rsidRDefault="000F2847" w:rsidP="0072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26D40" w:rsidRPr="00E80272" w:rsidTr="00F76FA5">
        <w:trPr>
          <w:cantSplit/>
        </w:trPr>
        <w:tc>
          <w:tcPr>
            <w:tcW w:w="3780" w:type="dxa"/>
          </w:tcPr>
          <w:p w:rsidR="00726D40" w:rsidRPr="00E80272" w:rsidRDefault="00726D40" w:rsidP="0072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เงินประกันผลงาน</w:t>
            </w:r>
          </w:p>
        </w:tc>
        <w:tc>
          <w:tcPr>
            <w:tcW w:w="1170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26D40" w:rsidRPr="00E80272" w:rsidTr="00F76FA5">
        <w:trPr>
          <w:cantSplit/>
        </w:trPr>
        <w:tc>
          <w:tcPr>
            <w:tcW w:w="3780" w:type="dxa"/>
          </w:tcPr>
          <w:p w:rsidR="00726D40" w:rsidRPr="00E80272" w:rsidRDefault="00726D40" w:rsidP="0072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26D40" w:rsidRPr="00E80272" w:rsidTr="004D2642">
        <w:trPr>
          <w:cantSplit/>
        </w:trPr>
        <w:tc>
          <w:tcPr>
            <w:tcW w:w="3780" w:type="dxa"/>
          </w:tcPr>
          <w:p w:rsidR="00726D40" w:rsidRPr="00E80272" w:rsidRDefault="00726D40" w:rsidP="0072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-ส่วนที่ไม่หมุนเวียน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726D40" w:rsidRPr="00E80272" w:rsidRDefault="007775D7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3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0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726D40" w:rsidRPr="00E80272" w:rsidRDefault="007775D7" w:rsidP="00726D4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0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</w:tr>
      <w:tr w:rsidR="00726D40" w:rsidRPr="00E80272" w:rsidTr="004D2642">
        <w:trPr>
          <w:cantSplit/>
        </w:trPr>
        <w:tc>
          <w:tcPr>
            <w:tcW w:w="3780" w:type="dxa"/>
          </w:tcPr>
          <w:p w:rsidR="00726D40" w:rsidRPr="00E80272" w:rsidRDefault="00726D40" w:rsidP="0072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26D40" w:rsidRPr="00E80272" w:rsidTr="00F76FA5">
        <w:trPr>
          <w:cantSplit/>
        </w:trPr>
        <w:tc>
          <w:tcPr>
            <w:tcW w:w="3780" w:type="dxa"/>
          </w:tcPr>
          <w:p w:rsidR="00726D40" w:rsidRPr="00E80272" w:rsidRDefault="00726D40" w:rsidP="0072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26D40" w:rsidRPr="00E80272" w:rsidTr="004D2642">
        <w:trPr>
          <w:cantSplit/>
        </w:trPr>
        <w:tc>
          <w:tcPr>
            <w:tcW w:w="3780" w:type="dxa"/>
          </w:tcPr>
          <w:p w:rsidR="00726D40" w:rsidRPr="00E80272" w:rsidRDefault="00726D40" w:rsidP="0072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726D40" w:rsidRPr="00E80272" w:rsidRDefault="007775D7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2,918</w:t>
            </w:r>
          </w:p>
        </w:tc>
        <w:tc>
          <w:tcPr>
            <w:tcW w:w="183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2,626</w:t>
            </w:r>
          </w:p>
        </w:tc>
        <w:tc>
          <w:tcPr>
            <w:tcW w:w="180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726D40" w:rsidRPr="00E80272" w:rsidRDefault="007775D7" w:rsidP="00726D4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2,918</w:t>
            </w:r>
          </w:p>
        </w:tc>
        <w:tc>
          <w:tcPr>
            <w:tcW w:w="180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2,626</w:t>
            </w:r>
          </w:p>
        </w:tc>
      </w:tr>
      <w:tr w:rsidR="00726D40" w:rsidRPr="00E80272" w:rsidTr="004D2642">
        <w:trPr>
          <w:cantSplit/>
        </w:trPr>
        <w:tc>
          <w:tcPr>
            <w:tcW w:w="3780" w:type="dxa"/>
          </w:tcPr>
          <w:p w:rsidR="00726D40" w:rsidRDefault="00726D40" w:rsidP="0072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7E0AE1" w:rsidRPr="00E80272" w:rsidRDefault="007E0AE1" w:rsidP="0072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26D40" w:rsidRPr="00E80272" w:rsidTr="00F76FA5">
        <w:trPr>
          <w:cantSplit/>
        </w:trPr>
        <w:tc>
          <w:tcPr>
            <w:tcW w:w="3780" w:type="dxa"/>
          </w:tcPr>
          <w:p w:rsidR="00726D40" w:rsidRPr="00E80272" w:rsidRDefault="00726D40" w:rsidP="0072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26D40" w:rsidRPr="00E80272" w:rsidTr="004D2642">
        <w:trPr>
          <w:cantSplit/>
        </w:trPr>
        <w:tc>
          <w:tcPr>
            <w:tcW w:w="3780" w:type="dxa"/>
          </w:tcPr>
          <w:p w:rsidR="00726D40" w:rsidRPr="00E80272" w:rsidRDefault="00726D40" w:rsidP="0072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726D40" w:rsidRPr="00E80272" w:rsidRDefault="007775D7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214</w:t>
            </w:r>
          </w:p>
        </w:tc>
        <w:tc>
          <w:tcPr>
            <w:tcW w:w="183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726D40" w:rsidRPr="00E80272" w:rsidRDefault="007775D7" w:rsidP="00726D4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9,211</w:t>
            </w:r>
          </w:p>
        </w:tc>
        <w:tc>
          <w:tcPr>
            <w:tcW w:w="180" w:type="dxa"/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726D40" w:rsidRPr="00E80272" w:rsidRDefault="00726D40" w:rsidP="00726D4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:rsidR="00EC0041" w:rsidRPr="00E80272" w:rsidRDefault="00EC0041" w:rsidP="009153F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9153FC" w:rsidRPr="00E80272" w:rsidRDefault="009153FC" w:rsidP="009153F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E80272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 </w:t>
      </w:r>
    </w:p>
    <w:p w:rsidR="009153FC" w:rsidRPr="00E80272" w:rsidRDefault="009153FC" w:rsidP="009153F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10"/>
          <w:szCs w:val="10"/>
        </w:rPr>
      </w:pPr>
    </w:p>
    <w:p w:rsidR="0086694E" w:rsidRPr="00E80272" w:rsidRDefault="0086694E" w:rsidP="00866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rPr>
          <w:rFonts w:ascii="Angsana New" w:hAnsi="Angsana New"/>
          <w:i/>
          <w:iCs/>
          <w:sz w:val="30"/>
          <w:szCs w:val="30"/>
        </w:rPr>
      </w:pPr>
      <w:r w:rsidRPr="00E80272">
        <w:rPr>
          <w:rFonts w:ascii="Angsana New" w:hAnsi="Angsana New" w:hint="cs"/>
          <w:i/>
          <w:iCs/>
          <w:sz w:val="30"/>
          <w:szCs w:val="30"/>
          <w:cs/>
        </w:rPr>
        <w:t>สัญญางานโครงการ</w:t>
      </w:r>
    </w:p>
    <w:p w:rsidR="0086694E" w:rsidRPr="00E80272" w:rsidRDefault="0086694E" w:rsidP="00866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rPr>
          <w:rFonts w:ascii="Angsana New" w:hAnsi="Angsana New"/>
          <w:i/>
          <w:iCs/>
        </w:rPr>
      </w:pPr>
    </w:p>
    <w:p w:rsidR="0086694E" w:rsidRDefault="006D66ED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E80272">
        <w:rPr>
          <w:rFonts w:ascii="Angsana New" w:hAnsi="Angsana New"/>
          <w:spacing w:val="5"/>
          <w:sz w:val="30"/>
          <w:szCs w:val="30"/>
          <w:cs/>
        </w:rPr>
        <w:t xml:space="preserve">เมื่อวันที่ </w:t>
      </w:r>
      <w:r w:rsidR="008D63E4" w:rsidRPr="00E80272">
        <w:rPr>
          <w:rFonts w:ascii="Angsana New" w:hAnsi="Angsana New"/>
          <w:spacing w:val="5"/>
          <w:sz w:val="30"/>
          <w:szCs w:val="30"/>
        </w:rPr>
        <w:t>12</w:t>
      </w:r>
      <w:r w:rsidRPr="00E80272">
        <w:rPr>
          <w:rFonts w:ascii="Angsana New" w:hAnsi="Angsana New"/>
          <w:spacing w:val="5"/>
          <w:sz w:val="30"/>
          <w:szCs w:val="30"/>
          <w:cs/>
        </w:rPr>
        <w:t xml:space="preserve"> กันยายน </w:t>
      </w:r>
      <w:r w:rsidR="008D63E4" w:rsidRPr="00E80272">
        <w:rPr>
          <w:rFonts w:ascii="Angsana New" w:hAnsi="Angsana New"/>
          <w:spacing w:val="5"/>
          <w:sz w:val="30"/>
          <w:szCs w:val="30"/>
        </w:rPr>
        <w:t>2559</w:t>
      </w:r>
      <w:r w:rsidRPr="00E80272">
        <w:rPr>
          <w:rFonts w:ascii="Angsana New" w:hAnsi="Angsana New"/>
          <w:spacing w:val="5"/>
          <w:sz w:val="30"/>
          <w:szCs w:val="30"/>
          <w:cs/>
        </w:rPr>
        <w:t xml:space="preserve"> บริษัทได้ทำสัญญาเป็นผู้รับจ้างดำเนินการโครงการก่อสร้าง</w:t>
      </w:r>
      <w:r w:rsidR="00EE5AB6" w:rsidRPr="00E80272">
        <w:rPr>
          <w:rFonts w:ascii="Angsana New" w:hAnsi="Angsana New" w:hint="cs"/>
          <w:spacing w:val="5"/>
          <w:sz w:val="30"/>
          <w:szCs w:val="30"/>
          <w:cs/>
        </w:rPr>
        <w:t>เขื่อน</w:t>
      </w:r>
      <w:r w:rsidR="00DC115D" w:rsidRPr="00E80272">
        <w:rPr>
          <w:rFonts w:ascii="Angsana New" w:hAnsi="Angsana New" w:hint="cs"/>
          <w:spacing w:val="5"/>
          <w:sz w:val="30"/>
          <w:szCs w:val="30"/>
          <w:cs/>
        </w:rPr>
        <w:t>คอนกรีตเสริมเหล็กพร้อมทางเดินริมคลองแสนแสบ</w:t>
      </w:r>
      <w:r w:rsidR="000B5FA7" w:rsidRPr="00E80272">
        <w:rPr>
          <w:rFonts w:ascii="Angsana New" w:hAnsi="Angsana New"/>
          <w:spacing w:val="5"/>
          <w:sz w:val="30"/>
          <w:szCs w:val="30"/>
          <w:cs/>
        </w:rPr>
        <w:t>ให้กับ</w:t>
      </w:r>
      <w:r w:rsidR="00DC115D" w:rsidRPr="00E80272">
        <w:rPr>
          <w:rFonts w:ascii="Angsana New" w:hAnsi="Angsana New"/>
          <w:spacing w:val="5"/>
          <w:sz w:val="30"/>
          <w:szCs w:val="30"/>
          <w:cs/>
        </w:rPr>
        <w:t xml:space="preserve">บริษัท </w:t>
      </w:r>
      <w:r w:rsidRPr="00E80272">
        <w:rPr>
          <w:rFonts w:ascii="Angsana New" w:hAnsi="Angsana New"/>
          <w:spacing w:val="5"/>
          <w:sz w:val="30"/>
          <w:szCs w:val="30"/>
          <w:cs/>
        </w:rPr>
        <w:t>เอส เทค ซี</w:t>
      </w:r>
      <w:r w:rsidR="00EE5AB6" w:rsidRPr="00E80272">
        <w:rPr>
          <w:rFonts w:ascii="Angsana New" w:hAnsi="Angsana New"/>
          <w:spacing w:val="5"/>
          <w:sz w:val="30"/>
          <w:szCs w:val="30"/>
          <w:cs/>
        </w:rPr>
        <w:t>วิล แอนด์ คอนสตรัคชั่น จำกัด เนื้อหาของ</w:t>
      </w:r>
      <w:r w:rsidRPr="00E80272">
        <w:rPr>
          <w:rFonts w:ascii="Angsana New" w:hAnsi="Angsana New"/>
          <w:spacing w:val="5"/>
          <w:sz w:val="30"/>
          <w:szCs w:val="30"/>
          <w:cs/>
        </w:rPr>
        <w:t>สัญญา</w:t>
      </w:r>
      <w:r w:rsidR="00EE5AB6" w:rsidRPr="00E80272">
        <w:rPr>
          <w:rFonts w:ascii="Angsana New" w:hAnsi="Angsana New" w:hint="cs"/>
          <w:spacing w:val="5"/>
          <w:sz w:val="30"/>
          <w:szCs w:val="30"/>
          <w:cs/>
        </w:rPr>
        <w:t>มีเงื่อนไขที่สำคัญเป็นไปตาม</w:t>
      </w:r>
      <w:r w:rsidRPr="00E80272">
        <w:rPr>
          <w:rFonts w:ascii="Angsana New" w:hAnsi="Angsana New"/>
          <w:spacing w:val="5"/>
          <w:sz w:val="30"/>
          <w:szCs w:val="30"/>
          <w:cs/>
        </w:rPr>
        <w:t>ที่ทางบริษัท เอส เทค ซีวิล แอนด์ คอนสต</w:t>
      </w:r>
      <w:r w:rsidR="0017337B" w:rsidRPr="00E80272">
        <w:rPr>
          <w:rFonts w:ascii="Angsana New" w:hAnsi="Angsana New"/>
          <w:spacing w:val="5"/>
          <w:sz w:val="30"/>
          <w:szCs w:val="30"/>
          <w:cs/>
        </w:rPr>
        <w:t>รัคชั่น จำกัด ได้ทำกับหน่วยงานราชการแห่งหนึ่ง</w:t>
      </w:r>
      <w:r w:rsidRPr="00E80272">
        <w:rPr>
          <w:rFonts w:ascii="Angsana New" w:hAnsi="Angsana New"/>
          <w:spacing w:val="5"/>
          <w:sz w:val="30"/>
          <w:szCs w:val="30"/>
          <w:cs/>
        </w:rPr>
        <w:t xml:space="preserve"> โดย</w:t>
      </w:r>
      <w:r w:rsidR="00EE5AB6" w:rsidRPr="00E80272">
        <w:rPr>
          <w:rFonts w:ascii="Angsana New" w:hAnsi="Angsana New"/>
          <w:spacing w:val="5"/>
          <w:sz w:val="30"/>
          <w:szCs w:val="30"/>
          <w:cs/>
        </w:rPr>
        <w:t xml:space="preserve">มีมูลค่างานเป็นจำนวนทั้งสิ้น </w:t>
      </w:r>
      <w:r w:rsidR="001A0A36" w:rsidRPr="00E80272">
        <w:rPr>
          <w:rFonts w:ascii="Angsana New" w:hAnsi="Angsana New"/>
          <w:spacing w:val="5"/>
          <w:sz w:val="30"/>
          <w:szCs w:val="30"/>
        </w:rPr>
        <w:t>3</w:t>
      </w:r>
      <w:r w:rsidR="00EE5AB6" w:rsidRPr="00E80272">
        <w:rPr>
          <w:rFonts w:ascii="Angsana New" w:hAnsi="Angsana New"/>
          <w:spacing w:val="5"/>
          <w:sz w:val="30"/>
          <w:szCs w:val="30"/>
        </w:rPr>
        <w:t>00</w:t>
      </w:r>
      <w:r w:rsidRPr="00E80272">
        <w:rPr>
          <w:rFonts w:ascii="Angsana New" w:hAnsi="Angsana New"/>
          <w:spacing w:val="5"/>
          <w:sz w:val="30"/>
          <w:szCs w:val="30"/>
          <w:cs/>
        </w:rPr>
        <w:t xml:space="preserve"> ล้านบาท </w:t>
      </w:r>
      <w:r w:rsidR="00F62483" w:rsidRPr="00E80272">
        <w:rPr>
          <w:rFonts w:ascii="Angsana New" w:hAnsi="Angsana New" w:hint="cs"/>
          <w:spacing w:val="5"/>
          <w:sz w:val="30"/>
          <w:szCs w:val="30"/>
          <w:cs/>
        </w:rPr>
        <w:t>กำหนด</w:t>
      </w:r>
      <w:r w:rsidRPr="00E80272">
        <w:rPr>
          <w:rFonts w:ascii="Angsana New" w:hAnsi="Angsana New"/>
          <w:spacing w:val="5"/>
          <w:sz w:val="30"/>
          <w:szCs w:val="30"/>
          <w:cs/>
        </w:rPr>
        <w:t>ให้แล้วเสร็จ</w:t>
      </w:r>
      <w:r w:rsidR="00724EB9" w:rsidRPr="00E80272">
        <w:rPr>
          <w:rFonts w:ascii="Angsana New" w:hAnsi="Angsana New"/>
          <w:spacing w:val="5"/>
          <w:sz w:val="30"/>
          <w:szCs w:val="30"/>
          <w:cs/>
        </w:rPr>
        <w:t xml:space="preserve">ภายในวันที่ 31 มีนาคม </w:t>
      </w:r>
      <w:r w:rsidR="008D63E4" w:rsidRPr="00E80272">
        <w:rPr>
          <w:rFonts w:ascii="Angsana New" w:hAnsi="Angsana New"/>
          <w:spacing w:val="5"/>
          <w:sz w:val="30"/>
          <w:szCs w:val="30"/>
        </w:rPr>
        <w:t>2563</w:t>
      </w:r>
      <w:r w:rsidR="00724EB9" w:rsidRPr="00E80272">
        <w:rPr>
          <w:rFonts w:ascii="Angsana New" w:hAnsi="Angsana New"/>
          <w:spacing w:val="5"/>
          <w:sz w:val="30"/>
          <w:szCs w:val="30"/>
          <w:cs/>
        </w:rPr>
        <w:t xml:space="preserve"> ภายใต้</w:t>
      </w:r>
      <w:r w:rsidRPr="00E80272">
        <w:rPr>
          <w:rFonts w:ascii="Angsana New" w:hAnsi="Angsana New"/>
          <w:spacing w:val="5"/>
          <w:sz w:val="30"/>
          <w:szCs w:val="30"/>
          <w:cs/>
        </w:rPr>
        <w:t>สัญญาได้ระบุเงื่อนไขการรับชำระเงินเป็นรายงวดตามปริมาณเนื้องานที่ทำเสร็จและได้ทำการตรวจสอบผลงานที่ทำเสร็จโดย</w:t>
      </w:r>
      <w:r w:rsidR="002F13C9" w:rsidRPr="00E80272">
        <w:rPr>
          <w:rFonts w:ascii="Angsana New" w:hAnsi="Angsana New" w:hint="cs"/>
          <w:spacing w:val="5"/>
          <w:sz w:val="30"/>
          <w:szCs w:val="30"/>
          <w:cs/>
        </w:rPr>
        <w:t>หน่วยงานราชการดังกล่าว</w:t>
      </w:r>
      <w:r w:rsidRPr="00E80272">
        <w:rPr>
          <w:rFonts w:ascii="Angsana New" w:hAnsi="Angsana New"/>
          <w:spacing w:val="5"/>
          <w:sz w:val="30"/>
          <w:szCs w:val="30"/>
          <w:cs/>
        </w:rPr>
        <w:t>แล้ว ทั้งนี้บริษัท เอส เทค ซีวิล แอนด์ คอนสตรัคชั่น จำกัด จะ</w:t>
      </w:r>
      <w:r w:rsidR="003E409B" w:rsidRPr="00E80272">
        <w:rPr>
          <w:rFonts w:ascii="Angsana New" w:hAnsi="Angsana New"/>
          <w:spacing w:val="5"/>
          <w:sz w:val="30"/>
          <w:szCs w:val="30"/>
          <w:cs/>
        </w:rPr>
        <w:t>ชำระเงินให้แก่บริษัท</w:t>
      </w:r>
      <w:r w:rsidRPr="00E80272">
        <w:rPr>
          <w:rFonts w:ascii="Angsana New" w:hAnsi="Angsana New"/>
          <w:spacing w:val="5"/>
          <w:sz w:val="30"/>
          <w:szCs w:val="30"/>
          <w:cs/>
        </w:rPr>
        <w:t>หลังจากวันที่บริษัท เอส เทค ซีวิล แอนด์ คอนสตรัค</w:t>
      </w:r>
      <w:r w:rsidR="00726BA5" w:rsidRPr="00E80272">
        <w:rPr>
          <w:rFonts w:ascii="Angsana New" w:hAnsi="Angsana New"/>
          <w:spacing w:val="5"/>
          <w:sz w:val="30"/>
          <w:szCs w:val="30"/>
          <w:cs/>
        </w:rPr>
        <w:t>ชั่น จำกัด ได้รับเงินจากหน</w:t>
      </w:r>
      <w:r w:rsidR="00726BA5" w:rsidRPr="00E80272">
        <w:rPr>
          <w:rFonts w:ascii="Angsana New" w:hAnsi="Angsana New" w:hint="cs"/>
          <w:spacing w:val="5"/>
          <w:sz w:val="30"/>
          <w:szCs w:val="30"/>
          <w:cs/>
        </w:rPr>
        <w:t>่วยงานราชการดังกล่าว</w:t>
      </w:r>
      <w:r w:rsidRPr="00E80272">
        <w:rPr>
          <w:rFonts w:ascii="Angsana New" w:hAnsi="Angsana New"/>
          <w:spacing w:val="5"/>
          <w:sz w:val="30"/>
          <w:szCs w:val="30"/>
          <w:cs/>
        </w:rPr>
        <w:t>แล้ว</w:t>
      </w:r>
      <w:r w:rsidR="007E5672" w:rsidRPr="00E80272">
        <w:rPr>
          <w:rFonts w:ascii="Angsana New" w:hAnsi="Angsana New"/>
          <w:spacing w:val="5"/>
          <w:sz w:val="30"/>
          <w:szCs w:val="30"/>
        </w:rPr>
        <w:t xml:space="preserve"> </w:t>
      </w:r>
      <w:r w:rsidR="007E5672" w:rsidRPr="00E80272">
        <w:rPr>
          <w:rFonts w:ascii="Angsana New" w:hAnsi="Angsana New"/>
          <w:spacing w:val="5"/>
          <w:sz w:val="30"/>
          <w:szCs w:val="30"/>
          <w:cs/>
        </w:rPr>
        <w:t xml:space="preserve">ในเดือนกุมภาพันธ์ </w:t>
      </w:r>
      <w:r w:rsidR="007E5672" w:rsidRPr="00E80272">
        <w:rPr>
          <w:rFonts w:ascii="Angsana New" w:hAnsi="Angsana New"/>
          <w:spacing w:val="5"/>
          <w:sz w:val="30"/>
          <w:szCs w:val="30"/>
        </w:rPr>
        <w:t xml:space="preserve">2562 </w:t>
      </w:r>
      <w:r w:rsidR="007E5672" w:rsidRPr="00E80272">
        <w:rPr>
          <w:rFonts w:ascii="Angsana New" w:hAnsi="Angsana New"/>
          <w:spacing w:val="5"/>
          <w:sz w:val="30"/>
          <w:szCs w:val="30"/>
          <w:cs/>
        </w:rPr>
        <w:t xml:space="preserve">ทางบริษัทมีการทำบันทึกข้อตกลงแก้ไขเพิ่มเติมสัญญาจ้างดังกล่าวโดยทางบริษัทจะทำงานถึงวันที่ </w:t>
      </w:r>
      <w:r w:rsidR="007E5672" w:rsidRPr="00E80272">
        <w:rPr>
          <w:rFonts w:ascii="Angsana New" w:hAnsi="Angsana New"/>
          <w:spacing w:val="5"/>
          <w:sz w:val="30"/>
          <w:szCs w:val="30"/>
        </w:rPr>
        <w:t xml:space="preserve">28 </w:t>
      </w:r>
      <w:r w:rsidR="007E5672" w:rsidRPr="00E80272">
        <w:rPr>
          <w:rFonts w:ascii="Angsana New" w:hAnsi="Angsana New"/>
          <w:spacing w:val="5"/>
          <w:sz w:val="30"/>
          <w:szCs w:val="30"/>
          <w:cs/>
        </w:rPr>
        <w:t xml:space="preserve">กุมภาพันธ์ </w:t>
      </w:r>
      <w:r w:rsidR="007E5672" w:rsidRPr="00E80272">
        <w:rPr>
          <w:rFonts w:ascii="Angsana New" w:hAnsi="Angsana New"/>
          <w:spacing w:val="5"/>
          <w:sz w:val="30"/>
          <w:szCs w:val="30"/>
        </w:rPr>
        <w:t xml:space="preserve">2562 </w:t>
      </w:r>
      <w:r w:rsidR="007E5672" w:rsidRPr="00E80272">
        <w:rPr>
          <w:rFonts w:ascii="Angsana New" w:hAnsi="Angsana New"/>
          <w:spacing w:val="5"/>
          <w:sz w:val="30"/>
          <w:szCs w:val="30"/>
          <w:cs/>
        </w:rPr>
        <w:t>และคู่สัญญาตกลงให้สัญญาจ้างฉบับดังกล่าวสิ้นสุดลงในวันดังกล่าว</w:t>
      </w:r>
    </w:p>
    <w:p w:rsidR="000F2847" w:rsidRDefault="000F2847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</w:p>
    <w:p w:rsidR="000F2847" w:rsidRPr="00E80272" w:rsidRDefault="000F2847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</w:p>
    <w:p w:rsidR="00FE5275" w:rsidRPr="00E80272" w:rsidRDefault="00FE5275" w:rsidP="00915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20"/>
          <w:szCs w:val="20"/>
        </w:rPr>
      </w:pPr>
    </w:p>
    <w:p w:rsidR="0098320C" w:rsidRPr="00E80272" w:rsidRDefault="0098320C" w:rsidP="009832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bookmarkStart w:id="9" w:name="_Hlk31727171"/>
      <w:r w:rsidRPr="00E80272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สัญญาซื้อ</w:t>
      </w:r>
      <w:r w:rsidRPr="00E80272">
        <w:rPr>
          <w:rFonts w:ascii="Angsana New" w:hAnsi="Angsana New"/>
          <w:i/>
          <w:iCs/>
          <w:sz w:val="30"/>
          <w:szCs w:val="30"/>
        </w:rPr>
        <w:t>-</w:t>
      </w:r>
      <w:r w:rsidRPr="00E80272">
        <w:rPr>
          <w:rFonts w:ascii="Angsana New" w:hAnsi="Angsana New" w:hint="cs"/>
          <w:i/>
          <w:iCs/>
          <w:sz w:val="30"/>
          <w:szCs w:val="30"/>
          <w:cs/>
        </w:rPr>
        <w:t>ที่ดิน</w:t>
      </w:r>
    </w:p>
    <w:p w:rsidR="0098320C" w:rsidRDefault="0098320C" w:rsidP="009832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E80272">
        <w:rPr>
          <w:rFonts w:ascii="Angsana New" w:hAnsi="Angsana New"/>
          <w:sz w:val="30"/>
          <w:szCs w:val="30"/>
        </w:rPr>
        <w:tab/>
      </w:r>
      <w:r w:rsidR="002A558A" w:rsidRPr="00E80272">
        <w:rPr>
          <w:rFonts w:ascii="Angsana New" w:hAnsi="Angsana New" w:hint="cs"/>
          <w:sz w:val="30"/>
          <w:szCs w:val="30"/>
          <w:cs/>
        </w:rPr>
        <w:t>ในการประชุม</w:t>
      </w:r>
      <w:r w:rsidRPr="00E80272">
        <w:rPr>
          <w:rFonts w:ascii="Angsana New" w:hAnsi="Angsana New"/>
          <w:sz w:val="30"/>
          <w:szCs w:val="30"/>
          <w:cs/>
        </w:rPr>
        <w:t xml:space="preserve">คณะกรรมการบริษัท เมื่อวันที่ </w:t>
      </w:r>
      <w:r w:rsidRPr="00E80272">
        <w:rPr>
          <w:rFonts w:ascii="Angsana New" w:hAnsi="Angsana New"/>
          <w:sz w:val="30"/>
          <w:szCs w:val="30"/>
        </w:rPr>
        <w:t>15</w:t>
      </w:r>
      <w:r w:rsidRPr="00E80272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E80272">
        <w:rPr>
          <w:rFonts w:ascii="Angsana New" w:hAnsi="Angsana New"/>
          <w:sz w:val="30"/>
          <w:szCs w:val="30"/>
        </w:rPr>
        <w:t>2563</w:t>
      </w:r>
      <w:r w:rsidRPr="00E80272">
        <w:rPr>
          <w:rFonts w:ascii="Angsana New" w:hAnsi="Angsana New"/>
          <w:sz w:val="30"/>
          <w:szCs w:val="30"/>
          <w:cs/>
        </w:rPr>
        <w:t xml:space="preserve"> </w:t>
      </w:r>
      <w:r w:rsidR="002A558A" w:rsidRPr="00E80272">
        <w:rPr>
          <w:rFonts w:ascii="Angsana New" w:hAnsi="Angsana New" w:hint="cs"/>
          <w:sz w:val="30"/>
          <w:szCs w:val="30"/>
          <w:cs/>
        </w:rPr>
        <w:t>คณะกรรมการบริษัทได้มีมติ</w:t>
      </w:r>
      <w:r w:rsidRPr="00E80272">
        <w:rPr>
          <w:rFonts w:ascii="Angsana New" w:hAnsi="Angsana New"/>
          <w:sz w:val="30"/>
          <w:szCs w:val="30"/>
          <w:cs/>
        </w:rPr>
        <w:t xml:space="preserve">อนุมัติให้ลงทุนก่อสร้างโรงานคอนกรีตอัดแรงที่ตำบลหนองอิรุณ อำเภอบ้านบึง จังหวัดชลบุรี ในวงเงินงบลงทุนทั้งสิ้นไม่เกิน </w:t>
      </w:r>
      <w:r w:rsidRPr="00E80272">
        <w:rPr>
          <w:rFonts w:ascii="Angsana New" w:hAnsi="Angsana New"/>
          <w:sz w:val="30"/>
          <w:szCs w:val="30"/>
        </w:rPr>
        <w:t>258.13</w:t>
      </w:r>
      <w:r w:rsidRPr="00E80272">
        <w:rPr>
          <w:rFonts w:ascii="Angsana New" w:hAnsi="Angsana New"/>
          <w:sz w:val="30"/>
          <w:szCs w:val="30"/>
          <w:cs/>
        </w:rPr>
        <w:t xml:space="preserve"> ล้าน โดยให้ซื้อที่ดินโฉนดที่ดินเลขที่ </w:t>
      </w:r>
      <w:r w:rsidRPr="00E80272">
        <w:rPr>
          <w:rFonts w:ascii="Angsana New" w:hAnsi="Angsana New"/>
          <w:sz w:val="30"/>
          <w:szCs w:val="30"/>
        </w:rPr>
        <w:t>56317</w:t>
      </w:r>
      <w:r w:rsidRPr="00E80272">
        <w:rPr>
          <w:rFonts w:ascii="Angsana New" w:hAnsi="Angsana New"/>
          <w:sz w:val="30"/>
          <w:szCs w:val="30"/>
          <w:cs/>
        </w:rPr>
        <w:t xml:space="preserve"> เลขที่ดิน </w:t>
      </w:r>
      <w:r w:rsidRPr="00E80272">
        <w:rPr>
          <w:rFonts w:ascii="Angsana New" w:hAnsi="Angsana New"/>
          <w:sz w:val="30"/>
          <w:szCs w:val="30"/>
        </w:rPr>
        <w:t>18</w:t>
      </w:r>
      <w:r w:rsidRPr="00E80272">
        <w:rPr>
          <w:rFonts w:ascii="Angsana New" w:hAnsi="Angsana New"/>
          <w:sz w:val="30"/>
          <w:szCs w:val="30"/>
          <w:cs/>
        </w:rPr>
        <w:t xml:space="preserve"> ตำบลหนองอิรุณ</w:t>
      </w:r>
      <w:r w:rsidR="002A558A" w:rsidRPr="00E80272">
        <w:rPr>
          <w:rFonts w:ascii="Angsana New" w:hAnsi="Angsana New"/>
          <w:sz w:val="30"/>
          <w:szCs w:val="30"/>
          <w:cs/>
        </w:rPr>
        <w:t xml:space="preserve"> อำเภอบ้านบึง จังหวัดชลบุรี เนื</w:t>
      </w:r>
      <w:r w:rsidR="002A558A" w:rsidRPr="00E80272">
        <w:rPr>
          <w:rFonts w:ascii="Angsana New" w:hAnsi="Angsana New" w:hint="cs"/>
          <w:sz w:val="30"/>
          <w:szCs w:val="30"/>
          <w:cs/>
        </w:rPr>
        <w:t>้</w:t>
      </w:r>
      <w:r w:rsidRPr="00E80272">
        <w:rPr>
          <w:rFonts w:ascii="Angsana New" w:hAnsi="Angsana New"/>
          <w:sz w:val="30"/>
          <w:szCs w:val="30"/>
          <w:cs/>
        </w:rPr>
        <w:t xml:space="preserve">อที่ </w:t>
      </w:r>
      <w:r w:rsidRPr="00E80272">
        <w:rPr>
          <w:rFonts w:ascii="Angsana New" w:hAnsi="Angsana New"/>
          <w:sz w:val="30"/>
          <w:szCs w:val="30"/>
        </w:rPr>
        <w:t>46-3-53</w:t>
      </w:r>
      <w:r w:rsidRPr="00E80272">
        <w:rPr>
          <w:rFonts w:ascii="Angsana New" w:hAnsi="Angsana New"/>
          <w:sz w:val="30"/>
          <w:szCs w:val="30"/>
          <w:cs/>
        </w:rPr>
        <w:t xml:space="preserve"> ไร่</w:t>
      </w:r>
      <w:r w:rsidRPr="00E80272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Pr="00E80272">
        <w:rPr>
          <w:rFonts w:ascii="Angsana New" w:hAnsi="Angsana New"/>
          <w:sz w:val="30"/>
          <w:szCs w:val="30"/>
        </w:rPr>
        <w:t xml:space="preserve">168.78 </w:t>
      </w:r>
      <w:r w:rsidRPr="00E80272">
        <w:rPr>
          <w:rFonts w:ascii="Angsana New" w:hAnsi="Angsana New" w:hint="cs"/>
          <w:sz w:val="30"/>
          <w:szCs w:val="30"/>
          <w:cs/>
        </w:rPr>
        <w:t>ล้านบาท</w:t>
      </w:r>
      <w:r w:rsidRPr="00E80272">
        <w:rPr>
          <w:rFonts w:ascii="Angsana New" w:hAnsi="Angsana New"/>
          <w:sz w:val="30"/>
          <w:szCs w:val="30"/>
          <w:cs/>
        </w:rPr>
        <w:t xml:space="preserve"> จาก</w:t>
      </w:r>
      <w:r w:rsidRPr="00E80272">
        <w:rPr>
          <w:rFonts w:ascii="Angsana New" w:hAnsi="Angsana New" w:hint="cs"/>
          <w:sz w:val="30"/>
          <w:szCs w:val="30"/>
          <w:cs/>
        </w:rPr>
        <w:t>บุคคลที่เกี่ยวข้องกัน</w:t>
      </w:r>
      <w:r w:rsidRPr="00E80272">
        <w:rPr>
          <w:rFonts w:ascii="Angsana New" w:hAnsi="Angsana New"/>
          <w:sz w:val="30"/>
          <w:szCs w:val="30"/>
          <w:cs/>
        </w:rPr>
        <w:t xml:space="preserve"> เพื่อใช้ในการก่อสร้างโรงงานคอนกรีตอัดแรง</w:t>
      </w:r>
      <w:r w:rsidRPr="00E80272">
        <w:rPr>
          <w:rFonts w:ascii="Angsana New" w:hAnsi="Angsana New" w:hint="cs"/>
          <w:sz w:val="30"/>
          <w:szCs w:val="30"/>
          <w:cs/>
        </w:rPr>
        <w:t xml:space="preserve"> โดยจ่ายเงินมัดจำจำนวน </w:t>
      </w:r>
      <w:r w:rsidRPr="00E80272">
        <w:rPr>
          <w:rFonts w:ascii="Angsana New" w:hAnsi="Angsana New"/>
          <w:sz w:val="30"/>
          <w:szCs w:val="30"/>
        </w:rPr>
        <w:t xml:space="preserve">25 </w:t>
      </w:r>
      <w:r w:rsidRPr="00E80272">
        <w:rPr>
          <w:rFonts w:ascii="Angsana New" w:hAnsi="Angsana New" w:hint="cs"/>
          <w:sz w:val="30"/>
          <w:szCs w:val="30"/>
          <w:cs/>
        </w:rPr>
        <w:t xml:space="preserve">ล้านบาทในเดือนกันยายน </w:t>
      </w:r>
      <w:r w:rsidRPr="00E80272">
        <w:rPr>
          <w:rFonts w:ascii="Angsana New" w:hAnsi="Angsana New"/>
          <w:sz w:val="30"/>
          <w:szCs w:val="30"/>
        </w:rPr>
        <w:t>2563</w:t>
      </w:r>
      <w:r w:rsidRPr="00E80272">
        <w:rPr>
          <w:rFonts w:ascii="Angsana New" w:hAnsi="Angsana New" w:hint="cs"/>
          <w:sz w:val="30"/>
          <w:szCs w:val="30"/>
          <w:cs/>
        </w:rPr>
        <w:t xml:space="preserve"> และได้</w:t>
      </w:r>
      <w:r w:rsidR="000742CA" w:rsidRPr="00E80272">
        <w:rPr>
          <w:rFonts w:ascii="Angsana New" w:hAnsi="Angsana New" w:hint="cs"/>
          <w:sz w:val="30"/>
          <w:szCs w:val="30"/>
          <w:cs/>
        </w:rPr>
        <w:t>รับ</w:t>
      </w:r>
      <w:r w:rsidRPr="00E80272">
        <w:rPr>
          <w:rFonts w:ascii="Angsana New" w:hAnsi="Angsana New" w:hint="cs"/>
          <w:sz w:val="30"/>
          <w:szCs w:val="30"/>
          <w:cs/>
        </w:rPr>
        <w:t xml:space="preserve">โอนกรรมสิทธิ์พร้อมจ่ายชำระค่าที่ดินส่วนที่เหลือในเดือนตุลาคม </w:t>
      </w:r>
      <w:r w:rsidRPr="00E80272">
        <w:rPr>
          <w:rFonts w:ascii="Angsana New" w:hAnsi="Angsana New"/>
          <w:sz w:val="30"/>
          <w:szCs w:val="30"/>
        </w:rPr>
        <w:t xml:space="preserve">2563 </w:t>
      </w:r>
    </w:p>
    <w:bookmarkEnd w:id="9"/>
    <w:p w:rsidR="00DD3ED1" w:rsidRPr="00E80272" w:rsidRDefault="00EE5AB6" w:rsidP="00086BA3">
      <w:pPr>
        <w:spacing w:after="24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80272">
        <w:rPr>
          <w:rFonts w:ascii="Angsana New" w:hAnsi="Angsana New" w:hint="cs"/>
          <w:i/>
          <w:iCs/>
          <w:sz w:val="30"/>
          <w:szCs w:val="30"/>
          <w:cs/>
        </w:rPr>
        <w:t>บันทึก</w:t>
      </w:r>
      <w:r w:rsidR="00EB7111" w:rsidRPr="00E80272">
        <w:rPr>
          <w:rFonts w:ascii="Angsana New" w:hAnsi="Angsana New" w:hint="cs"/>
          <w:i/>
          <w:iCs/>
          <w:sz w:val="30"/>
          <w:szCs w:val="30"/>
          <w:cs/>
        </w:rPr>
        <w:t>ข้อตกลงในการเข้า</w:t>
      </w:r>
      <w:r w:rsidR="00DD3ED1" w:rsidRPr="00E80272">
        <w:rPr>
          <w:rFonts w:ascii="Angsana New" w:hAnsi="Angsana New" w:hint="cs"/>
          <w:i/>
          <w:iCs/>
          <w:sz w:val="30"/>
          <w:szCs w:val="30"/>
          <w:cs/>
        </w:rPr>
        <w:t>ค้ำประกัน</w:t>
      </w:r>
    </w:p>
    <w:p w:rsidR="008B0598" w:rsidRPr="00E80272" w:rsidRDefault="0063171C" w:rsidP="00342CE4">
      <w:pPr>
        <w:spacing w:before="240"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0272"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ในการประชุมคณะกรรมการบริษัท </w:t>
      </w:r>
      <w:r w:rsidR="00DD3ED1" w:rsidRPr="00E80272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DD3ED1" w:rsidRPr="00E80272">
        <w:rPr>
          <w:rFonts w:ascii="Angsana New" w:hAnsi="Angsana New"/>
          <w:sz w:val="30"/>
          <w:szCs w:val="30"/>
        </w:rPr>
        <w:t xml:space="preserve">19 </w:t>
      </w:r>
      <w:r w:rsidR="00DD3ED1" w:rsidRPr="00E8027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DD3ED1" w:rsidRPr="00E80272">
        <w:rPr>
          <w:rFonts w:ascii="Angsana New" w:hAnsi="Angsana New"/>
          <w:sz w:val="30"/>
          <w:szCs w:val="30"/>
        </w:rPr>
        <w:t xml:space="preserve">2559 </w:t>
      </w:r>
      <w:r w:rsidRPr="00E80272">
        <w:rPr>
          <w:rFonts w:ascii="Angsana New" w:hAnsi="Angsana New" w:hint="cs"/>
          <w:sz w:val="30"/>
          <w:szCs w:val="30"/>
          <w:cs/>
        </w:rPr>
        <w:t>คณะกรรมการบริษัทได้มีมติอนุมัติให้ทำบันทึกข้อตกลงในการเข้าค้ำประกันวงเงินสินเชื่อที่ทางบริษัท เอส เทค ซีวิล แอนด์ คอนสตรัคชั่น จำกัด ได้รับจากสถาบันการเงินแห่งหนึ่ง โด</w:t>
      </w:r>
      <w:r w:rsidR="00663C6A" w:rsidRPr="00E80272">
        <w:rPr>
          <w:rFonts w:ascii="Angsana New" w:hAnsi="Angsana New" w:hint="cs"/>
          <w:sz w:val="30"/>
          <w:szCs w:val="30"/>
          <w:cs/>
        </w:rPr>
        <w:t>ยจะได้รับค่าตอบแทนในอัตราร้อยละ</w:t>
      </w:r>
      <w:r w:rsidRPr="00E80272">
        <w:rPr>
          <w:rFonts w:ascii="Angsana New" w:hAnsi="Angsana New" w:hint="cs"/>
          <w:sz w:val="30"/>
          <w:szCs w:val="30"/>
          <w:cs/>
        </w:rPr>
        <w:t xml:space="preserve"> </w:t>
      </w:r>
      <w:r w:rsidRPr="00E80272">
        <w:rPr>
          <w:rFonts w:ascii="Angsana New" w:hAnsi="Angsana New"/>
          <w:sz w:val="30"/>
          <w:szCs w:val="30"/>
        </w:rPr>
        <w:t>0</w:t>
      </w:r>
      <w:r w:rsidRPr="00E80272">
        <w:rPr>
          <w:rFonts w:ascii="Angsana New" w:hAnsi="Angsana New"/>
          <w:sz w:val="30"/>
          <w:szCs w:val="30"/>
          <w:cs/>
        </w:rPr>
        <w:t>.</w:t>
      </w:r>
      <w:r w:rsidRPr="00E80272">
        <w:rPr>
          <w:rFonts w:ascii="Angsana New" w:hAnsi="Angsana New"/>
          <w:sz w:val="30"/>
          <w:szCs w:val="30"/>
        </w:rPr>
        <w:t xml:space="preserve">5 </w:t>
      </w:r>
      <w:r w:rsidRPr="00E80272">
        <w:rPr>
          <w:rFonts w:ascii="Angsana New" w:hAnsi="Angsana New" w:hint="cs"/>
          <w:sz w:val="30"/>
          <w:szCs w:val="30"/>
          <w:cs/>
        </w:rPr>
        <w:t xml:space="preserve">ของวงเงินรวมที่ได้รับอนุมัติจำนวน </w:t>
      </w:r>
      <w:r w:rsidRPr="00E80272">
        <w:rPr>
          <w:rFonts w:ascii="Angsana New" w:hAnsi="Angsana New"/>
          <w:sz w:val="30"/>
          <w:szCs w:val="30"/>
        </w:rPr>
        <w:t xml:space="preserve">2,500 </w:t>
      </w:r>
      <w:r w:rsidRPr="00E80272">
        <w:rPr>
          <w:rFonts w:ascii="Angsana New" w:hAnsi="Angsana New" w:hint="cs"/>
          <w:sz w:val="30"/>
          <w:szCs w:val="30"/>
          <w:cs/>
        </w:rPr>
        <w:t>ล้านบาท และโดยบริษัทได้ทำบันทึกข้อตกลงดังกล่าวในวันเดียวกัน</w:t>
      </w:r>
    </w:p>
    <w:p w:rsidR="00A7296D" w:rsidRDefault="00A7296D" w:rsidP="00B111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E8027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E80272">
        <w:rPr>
          <w:rFonts w:ascii="Angsana New" w:hAnsi="Angsana New"/>
          <w:sz w:val="30"/>
          <w:szCs w:val="30"/>
        </w:rPr>
        <w:t>15</w:t>
      </w:r>
      <w:r w:rsidRPr="00E80272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E80272">
        <w:rPr>
          <w:rFonts w:ascii="Angsana New" w:hAnsi="Angsana New"/>
          <w:sz w:val="30"/>
          <w:szCs w:val="30"/>
        </w:rPr>
        <w:t>2563</w:t>
      </w:r>
      <w:r w:rsidRPr="00E80272">
        <w:rPr>
          <w:rFonts w:ascii="Angsana New" w:hAnsi="Angsana New" w:hint="cs"/>
          <w:sz w:val="30"/>
          <w:szCs w:val="30"/>
          <w:cs/>
        </w:rPr>
        <w:t xml:space="preserve"> </w:t>
      </w:r>
      <w:r w:rsidR="00342CE4" w:rsidRPr="00E80272">
        <w:rPr>
          <w:rFonts w:ascii="Angsana New" w:hAnsi="Angsana New"/>
          <w:sz w:val="30"/>
          <w:szCs w:val="30"/>
          <w:cs/>
        </w:rPr>
        <w:t>สถาบันการเงินและบริษัทลิสซิ่งแห่งหนึ่ง</w:t>
      </w:r>
      <w:r w:rsidR="00342CE4" w:rsidRPr="00E80272">
        <w:rPr>
          <w:rFonts w:ascii="Angsana New" w:hAnsi="Angsana New" w:hint="cs"/>
          <w:sz w:val="30"/>
          <w:szCs w:val="30"/>
          <w:cs/>
        </w:rPr>
        <w:t xml:space="preserve"> </w:t>
      </w:r>
      <w:r w:rsidRPr="00E80272">
        <w:rPr>
          <w:rFonts w:ascii="Angsana New" w:hAnsi="Angsana New" w:hint="cs"/>
          <w:sz w:val="30"/>
          <w:szCs w:val="30"/>
          <w:cs/>
        </w:rPr>
        <w:t>มีหนังสือแจ้งยิน</w:t>
      </w:r>
      <w:r w:rsidR="007A3AC4" w:rsidRPr="00E80272">
        <w:rPr>
          <w:rFonts w:ascii="Angsana New" w:hAnsi="Angsana New" w:hint="cs"/>
          <w:sz w:val="30"/>
          <w:szCs w:val="30"/>
          <w:cs/>
        </w:rPr>
        <w:t>ยอมปลดภาระการค้ำประกันของบริษัท</w:t>
      </w:r>
      <w:r w:rsidRPr="00E80272">
        <w:rPr>
          <w:rFonts w:ascii="Angsana New" w:hAnsi="Angsana New" w:hint="cs"/>
          <w:sz w:val="30"/>
          <w:szCs w:val="30"/>
          <w:cs/>
        </w:rPr>
        <w:t>ทั้งหมด ออกจากภาระค้ำประกันตามสัญญาค้ำประกันการชำระหนี้ของบริษัท เอส เทค ซีวิล แอนด์คอนสตรัคชั่น จำกัด ที่มีอยู่</w:t>
      </w:r>
      <w:r w:rsidR="00A0554B" w:rsidRPr="00E80272">
        <w:rPr>
          <w:rFonts w:ascii="Angsana New" w:hAnsi="Angsana New" w:hint="cs"/>
          <w:sz w:val="30"/>
          <w:szCs w:val="30"/>
          <w:cs/>
        </w:rPr>
        <w:t>กับสถาบันการเงินและบริษัทลิสซิ่งแห่งหนึ่ง</w:t>
      </w:r>
      <w:r w:rsidRPr="00E80272">
        <w:rPr>
          <w:rFonts w:ascii="Angsana New" w:hAnsi="Angsana New" w:hint="cs"/>
          <w:sz w:val="30"/>
          <w:szCs w:val="30"/>
          <w:cs/>
        </w:rPr>
        <w:t>ทั้งหมด</w:t>
      </w:r>
    </w:p>
    <w:p w:rsidR="000F2847" w:rsidRPr="00E80272" w:rsidRDefault="000F2847" w:rsidP="00B111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</w:p>
    <w:p w:rsidR="00954A7A" w:rsidRPr="00E80272" w:rsidRDefault="00334C11" w:rsidP="006E3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</w:rPr>
      </w:pPr>
      <w:r w:rsidRPr="00E80272">
        <w:rPr>
          <w:rFonts w:ascii="Angsana New" w:hAnsi="Angsana New"/>
          <w:b/>
          <w:sz w:val="30"/>
          <w:szCs w:val="30"/>
        </w:rPr>
        <w:t>5</w:t>
      </w:r>
      <w:r w:rsidR="005D1BEB" w:rsidRPr="00E80272">
        <w:rPr>
          <w:rFonts w:ascii="Angsana New" w:hAnsi="Angsana New"/>
          <w:b/>
          <w:sz w:val="30"/>
          <w:szCs w:val="30"/>
        </w:rPr>
        <w:tab/>
      </w:r>
      <w:r w:rsidR="002E2517" w:rsidRPr="00E80272">
        <w:rPr>
          <w:rFonts w:ascii="Angsana New" w:hAnsi="Angsana New"/>
          <w:bCs/>
          <w:sz w:val="30"/>
          <w:szCs w:val="30"/>
          <w:cs/>
        </w:rPr>
        <w:t xml:space="preserve">ลูกหนี้การค้า </w:t>
      </w:r>
    </w:p>
    <w:tbl>
      <w:tblPr>
        <w:tblW w:w="11918" w:type="dxa"/>
        <w:tblInd w:w="558" w:type="dxa"/>
        <w:tblLayout w:type="fixed"/>
        <w:tblLook w:val="0000"/>
      </w:tblPr>
      <w:tblGrid>
        <w:gridCol w:w="3132"/>
        <w:gridCol w:w="1130"/>
        <w:gridCol w:w="1418"/>
        <w:gridCol w:w="279"/>
        <w:gridCol w:w="1564"/>
        <w:gridCol w:w="238"/>
        <w:gridCol w:w="1318"/>
        <w:gridCol w:w="2839"/>
      </w:tblGrid>
      <w:tr w:rsidR="00020175" w:rsidRPr="00E80272" w:rsidTr="00020175">
        <w:trPr>
          <w:gridAfter w:val="1"/>
          <w:wAfter w:w="1191" w:type="pct"/>
          <w:trHeight w:val="326"/>
          <w:tblHeader/>
        </w:trPr>
        <w:tc>
          <w:tcPr>
            <w:tcW w:w="1314" w:type="pct"/>
          </w:tcPr>
          <w:p w:rsidR="00020175" w:rsidRPr="00E80272" w:rsidRDefault="00020175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4" w:type="pct"/>
          </w:tcPr>
          <w:p w:rsidR="00020175" w:rsidRPr="00E80272" w:rsidRDefault="00020175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:rsidR="00020175" w:rsidRPr="00E80272" w:rsidRDefault="00020175" w:rsidP="0043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117" w:type="pct"/>
          </w:tcPr>
          <w:p w:rsidR="00020175" w:rsidRPr="00E80272" w:rsidRDefault="00020175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9" w:type="pct"/>
            <w:gridSpan w:val="3"/>
          </w:tcPr>
          <w:p w:rsidR="00020175" w:rsidRPr="00E80272" w:rsidRDefault="00020175" w:rsidP="0002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งบการเงินรวมและ</w:t>
            </w:r>
          </w:p>
          <w:p w:rsidR="00020175" w:rsidRPr="00E80272" w:rsidRDefault="00020175" w:rsidP="0002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6C71" w:rsidRPr="00E80272" w:rsidTr="004F2A9B">
        <w:trPr>
          <w:gridAfter w:val="1"/>
          <w:wAfter w:w="1191" w:type="pct"/>
          <w:trHeight w:val="326"/>
          <w:tblHeader/>
        </w:trPr>
        <w:tc>
          <w:tcPr>
            <w:tcW w:w="1314" w:type="pct"/>
          </w:tcPr>
          <w:p w:rsidR="00676C71" w:rsidRPr="00E80272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0" w:name="_Hlk31728616"/>
          </w:p>
        </w:tc>
        <w:tc>
          <w:tcPr>
            <w:tcW w:w="474" w:type="pct"/>
          </w:tcPr>
          <w:p w:rsidR="00676C71" w:rsidRPr="00E80272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:rsidR="00676C71" w:rsidRPr="00E80272" w:rsidRDefault="00676C71" w:rsidP="0043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" w:type="pct"/>
          </w:tcPr>
          <w:p w:rsidR="00676C71" w:rsidRPr="00E80272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:rsidR="00676C71" w:rsidRPr="00E80272" w:rsidRDefault="00CD77F0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3</w:t>
            </w:r>
            <w:r w:rsidRPr="00E80272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86D94" w:rsidRPr="00E8027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2B4626"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676C71"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76C71" w:rsidRPr="00E80272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00" w:type="pct"/>
          </w:tcPr>
          <w:p w:rsidR="00676C71" w:rsidRPr="00E80272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:rsidR="00676C71" w:rsidRPr="00E80272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</w:pPr>
            <w:r w:rsidRPr="00E80272">
              <w:rPr>
                <w:rFonts w:ascii="Angsana New" w:hAnsi="Angsana New"/>
                <w:spacing w:val="-8"/>
                <w:sz w:val="30"/>
                <w:szCs w:val="30"/>
              </w:rPr>
              <w:t>31</w:t>
            </w:r>
            <w:r w:rsidRPr="00E80272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ธันวาคม </w:t>
            </w:r>
            <w:r w:rsidRPr="00E80272">
              <w:rPr>
                <w:rFonts w:ascii="Angsana New" w:hAnsi="Angsana New"/>
                <w:spacing w:val="-8"/>
                <w:sz w:val="30"/>
                <w:szCs w:val="30"/>
              </w:rPr>
              <w:t>2563</w:t>
            </w:r>
          </w:p>
        </w:tc>
      </w:tr>
      <w:tr w:rsidR="00676C71" w:rsidRPr="00E80272" w:rsidTr="004F2A9B">
        <w:trPr>
          <w:trHeight w:val="430"/>
          <w:tblHeader/>
        </w:trPr>
        <w:tc>
          <w:tcPr>
            <w:tcW w:w="1314" w:type="pct"/>
          </w:tcPr>
          <w:p w:rsidR="00676C71" w:rsidRPr="00E80272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4" w:type="pct"/>
          </w:tcPr>
          <w:p w:rsidR="00676C71" w:rsidRPr="00E80272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5" w:type="pct"/>
          </w:tcPr>
          <w:p w:rsidR="00676C71" w:rsidRPr="00E80272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" w:type="pct"/>
          </w:tcPr>
          <w:p w:rsidR="00676C71" w:rsidRPr="00E80272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3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9" w:type="pct"/>
            <w:gridSpan w:val="3"/>
          </w:tcPr>
          <w:p w:rsidR="00676C71" w:rsidRPr="00E80272" w:rsidRDefault="00676C71" w:rsidP="00CB3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E8027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E802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E8027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191" w:type="pct"/>
          </w:tcPr>
          <w:p w:rsidR="00676C71" w:rsidRPr="00E80272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676C71" w:rsidRPr="00E80272" w:rsidTr="004F2A9B">
        <w:trPr>
          <w:gridAfter w:val="1"/>
          <w:wAfter w:w="1191" w:type="pct"/>
          <w:trHeight w:val="430"/>
        </w:trPr>
        <w:tc>
          <w:tcPr>
            <w:tcW w:w="1314" w:type="pct"/>
          </w:tcPr>
          <w:p w:rsidR="00676C71" w:rsidRPr="00E80272" w:rsidRDefault="00676C71" w:rsidP="00A37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474" w:type="pct"/>
          </w:tcPr>
          <w:p w:rsidR="00676C71" w:rsidRPr="00E80272" w:rsidRDefault="00676C71" w:rsidP="00A37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5" w:type="pct"/>
          </w:tcPr>
          <w:p w:rsidR="00676C71" w:rsidRPr="00E80272" w:rsidRDefault="00676C71" w:rsidP="00676C7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80272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" w:type="pct"/>
          </w:tcPr>
          <w:p w:rsidR="00676C71" w:rsidRPr="00E80272" w:rsidRDefault="00676C71" w:rsidP="00A374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:rsidR="00676C71" w:rsidRPr="00E80272" w:rsidRDefault="00F07E82" w:rsidP="00A374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71,575</w:t>
            </w:r>
          </w:p>
        </w:tc>
        <w:tc>
          <w:tcPr>
            <w:tcW w:w="100" w:type="pct"/>
          </w:tcPr>
          <w:p w:rsidR="00676C71" w:rsidRPr="00E80272" w:rsidRDefault="00676C71" w:rsidP="00A37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3" w:type="pct"/>
          </w:tcPr>
          <w:p w:rsidR="00676C71" w:rsidRPr="00E80272" w:rsidRDefault="00676C71" w:rsidP="00A37465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6,327</w:t>
            </w:r>
          </w:p>
        </w:tc>
      </w:tr>
      <w:tr w:rsidR="00676C71" w:rsidRPr="00E80272" w:rsidTr="004F2A9B">
        <w:trPr>
          <w:gridAfter w:val="1"/>
          <w:wAfter w:w="1191" w:type="pct"/>
          <w:trHeight w:val="430"/>
        </w:trPr>
        <w:tc>
          <w:tcPr>
            <w:tcW w:w="1314" w:type="pct"/>
          </w:tcPr>
          <w:p w:rsidR="00676C71" w:rsidRPr="00E80272" w:rsidRDefault="00676C71" w:rsidP="00A37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474" w:type="pct"/>
          </w:tcPr>
          <w:p w:rsidR="00676C71" w:rsidRPr="00E80272" w:rsidRDefault="00676C71" w:rsidP="00A37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676C71" w:rsidRPr="00E80272" w:rsidRDefault="00676C71" w:rsidP="00A37465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" w:type="pct"/>
          </w:tcPr>
          <w:p w:rsidR="00676C71" w:rsidRPr="00E80272" w:rsidRDefault="00676C71" w:rsidP="00A374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:rsidR="00676C71" w:rsidRPr="00E80272" w:rsidRDefault="00F07E82" w:rsidP="00A374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353,800</w:t>
            </w:r>
          </w:p>
        </w:tc>
        <w:tc>
          <w:tcPr>
            <w:tcW w:w="100" w:type="pct"/>
          </w:tcPr>
          <w:p w:rsidR="00676C71" w:rsidRPr="00E80272" w:rsidRDefault="00676C71" w:rsidP="00A37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:rsidR="00676C71" w:rsidRPr="00E80272" w:rsidRDefault="00676C71" w:rsidP="00A37465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225,261</w:t>
            </w:r>
          </w:p>
        </w:tc>
      </w:tr>
      <w:tr w:rsidR="00676C71" w:rsidRPr="00E80272" w:rsidTr="003A328B">
        <w:trPr>
          <w:gridAfter w:val="1"/>
          <w:wAfter w:w="1191" w:type="pct"/>
          <w:trHeight w:val="414"/>
        </w:trPr>
        <w:tc>
          <w:tcPr>
            <w:tcW w:w="1314" w:type="pct"/>
          </w:tcPr>
          <w:p w:rsidR="00676C71" w:rsidRPr="00E80272" w:rsidRDefault="00676C71" w:rsidP="00A37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4" w:type="pct"/>
          </w:tcPr>
          <w:p w:rsidR="00676C71" w:rsidRPr="00E80272" w:rsidRDefault="00676C71" w:rsidP="00A37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:rsidR="00676C71" w:rsidRPr="00E80272" w:rsidRDefault="00676C71" w:rsidP="00A37465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" w:type="pct"/>
          </w:tcPr>
          <w:p w:rsidR="00676C71" w:rsidRPr="00E80272" w:rsidRDefault="00676C71" w:rsidP="00A374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</w:tcPr>
          <w:p w:rsidR="00676C71" w:rsidRPr="00E80272" w:rsidRDefault="00F07E82" w:rsidP="00A374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802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425,375</w:t>
            </w:r>
          </w:p>
        </w:tc>
        <w:tc>
          <w:tcPr>
            <w:tcW w:w="100" w:type="pct"/>
          </w:tcPr>
          <w:p w:rsidR="00676C71" w:rsidRPr="00E80272" w:rsidRDefault="00676C71" w:rsidP="00A37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</w:tcPr>
          <w:p w:rsidR="00676C71" w:rsidRPr="00E80272" w:rsidRDefault="00676C71" w:rsidP="00A37465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231,588</w:t>
            </w:r>
          </w:p>
        </w:tc>
      </w:tr>
      <w:tr w:rsidR="00676C71" w:rsidRPr="00E80272" w:rsidTr="00676C71">
        <w:trPr>
          <w:gridAfter w:val="1"/>
          <w:wAfter w:w="1191" w:type="pct"/>
          <w:trHeight w:val="430"/>
        </w:trPr>
        <w:tc>
          <w:tcPr>
            <w:tcW w:w="1788" w:type="pct"/>
            <w:gridSpan w:val="2"/>
          </w:tcPr>
          <w:p w:rsidR="00676C71" w:rsidRPr="00E80272" w:rsidRDefault="00676C71" w:rsidP="00676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8027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95" w:type="pct"/>
          </w:tcPr>
          <w:p w:rsidR="00676C71" w:rsidRPr="00E80272" w:rsidRDefault="00676C71" w:rsidP="00A37465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" w:type="pct"/>
          </w:tcPr>
          <w:p w:rsidR="00676C71" w:rsidRPr="00E80272" w:rsidRDefault="00676C71" w:rsidP="00A374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</w:tcPr>
          <w:p w:rsidR="00676C71" w:rsidRPr="00E80272" w:rsidRDefault="00676C71" w:rsidP="00437BF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F07E82"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22,877</w:t>
            </w: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00" w:type="pct"/>
          </w:tcPr>
          <w:p w:rsidR="00676C71" w:rsidRPr="00E80272" w:rsidRDefault="00676C71" w:rsidP="0043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:rsidR="00676C71" w:rsidRPr="00E80272" w:rsidRDefault="00676C71" w:rsidP="00437BFE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bidi="th-TH"/>
              </w:rPr>
              <w:t>(23,975)</w:t>
            </w:r>
          </w:p>
        </w:tc>
      </w:tr>
      <w:tr w:rsidR="00676C71" w:rsidRPr="00E80272" w:rsidTr="003A328B">
        <w:trPr>
          <w:gridAfter w:val="1"/>
          <w:wAfter w:w="1191" w:type="pct"/>
          <w:trHeight w:val="414"/>
        </w:trPr>
        <w:tc>
          <w:tcPr>
            <w:tcW w:w="1314" w:type="pct"/>
          </w:tcPr>
          <w:p w:rsidR="00676C71" w:rsidRPr="00E80272" w:rsidRDefault="00676C71" w:rsidP="00A37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4" w:type="pct"/>
          </w:tcPr>
          <w:p w:rsidR="00676C71" w:rsidRPr="00E80272" w:rsidRDefault="00676C71" w:rsidP="00A37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676C71" w:rsidRPr="00E80272" w:rsidRDefault="00676C71" w:rsidP="00A37465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" w:type="pct"/>
          </w:tcPr>
          <w:p w:rsidR="00676C71" w:rsidRPr="00E80272" w:rsidRDefault="00676C71" w:rsidP="00A374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:rsidR="00676C71" w:rsidRPr="00E80272" w:rsidRDefault="00F07E82" w:rsidP="00A374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402,498</w:t>
            </w:r>
          </w:p>
        </w:tc>
        <w:tc>
          <w:tcPr>
            <w:tcW w:w="100" w:type="pct"/>
          </w:tcPr>
          <w:p w:rsidR="00676C71" w:rsidRPr="00E80272" w:rsidRDefault="00676C71" w:rsidP="00A37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:rsidR="00676C71" w:rsidRPr="00E80272" w:rsidRDefault="00676C71" w:rsidP="00A37465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207,613</w:t>
            </w:r>
          </w:p>
        </w:tc>
      </w:tr>
      <w:tr w:rsidR="00676C71" w:rsidRPr="00E80272" w:rsidTr="00437BFE">
        <w:trPr>
          <w:gridAfter w:val="1"/>
          <w:wAfter w:w="1191" w:type="pct"/>
          <w:trHeight w:val="414"/>
        </w:trPr>
        <w:tc>
          <w:tcPr>
            <w:tcW w:w="1314" w:type="pct"/>
          </w:tcPr>
          <w:p w:rsidR="00676C71" w:rsidRPr="00E80272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74" w:type="pct"/>
          </w:tcPr>
          <w:p w:rsidR="00676C71" w:rsidRPr="00E80272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5" w:type="pct"/>
          </w:tcPr>
          <w:p w:rsidR="00676C71" w:rsidRPr="00E80272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" w:type="pct"/>
          </w:tcPr>
          <w:p w:rsidR="00676C71" w:rsidRPr="00E80272" w:rsidRDefault="00676C71" w:rsidP="008A3B2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656" w:type="pct"/>
          </w:tcPr>
          <w:p w:rsidR="00676C71" w:rsidRPr="00E80272" w:rsidRDefault="00676C71" w:rsidP="008A3B2A">
            <w:pPr>
              <w:pStyle w:val="acctfourfigures"/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00" w:type="pct"/>
          </w:tcPr>
          <w:p w:rsidR="00676C71" w:rsidRPr="00E80272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53" w:type="pct"/>
            <w:tcBorders>
              <w:bottom w:val="single" w:sz="4" w:space="0" w:color="FFFFFF" w:themeColor="background1"/>
            </w:tcBorders>
          </w:tcPr>
          <w:p w:rsidR="00676C71" w:rsidRPr="00E80272" w:rsidRDefault="00676C71" w:rsidP="008A3B2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676C71" w:rsidRPr="00E80272" w:rsidTr="004F2A9B">
        <w:trPr>
          <w:gridAfter w:val="1"/>
          <w:wAfter w:w="1191" w:type="pct"/>
          <w:trHeight w:val="414"/>
        </w:trPr>
        <w:tc>
          <w:tcPr>
            <w:tcW w:w="2383" w:type="pct"/>
            <w:gridSpan w:val="3"/>
          </w:tcPr>
          <w:p w:rsidR="00676C71" w:rsidRPr="00E80272" w:rsidRDefault="00676C71" w:rsidP="00676C7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ค่าาเผื่อผลขาดทุนด้านเครดิตที่คาดว่าจะเกิดขึ้นต้นปี</w:t>
            </w:r>
            <w:r w:rsidRPr="00E8027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17" w:type="pct"/>
          </w:tcPr>
          <w:p w:rsidR="00676C71" w:rsidRPr="00E80272" w:rsidRDefault="00676C71" w:rsidP="008A3B2A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:rsidR="00676C71" w:rsidRPr="00E80272" w:rsidRDefault="00676C71" w:rsidP="00A923F1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bidi="th-TH"/>
              </w:rPr>
              <w:t>23,975</w:t>
            </w:r>
          </w:p>
        </w:tc>
        <w:tc>
          <w:tcPr>
            <w:tcW w:w="100" w:type="pct"/>
          </w:tcPr>
          <w:p w:rsidR="00676C71" w:rsidRPr="00E80272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:rsidR="00676C71" w:rsidRPr="00E80272" w:rsidRDefault="00676C71" w:rsidP="008A3B2A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bidi="th-TH"/>
              </w:rPr>
              <w:t>26,017</w:t>
            </w:r>
          </w:p>
        </w:tc>
      </w:tr>
      <w:tr w:rsidR="00676C71" w:rsidRPr="00E80272" w:rsidTr="004F2A9B">
        <w:trPr>
          <w:gridAfter w:val="1"/>
          <w:wAfter w:w="1191" w:type="pct"/>
          <w:trHeight w:val="414"/>
        </w:trPr>
        <w:tc>
          <w:tcPr>
            <w:tcW w:w="1314" w:type="pct"/>
          </w:tcPr>
          <w:p w:rsidR="00676C71" w:rsidRPr="00E80272" w:rsidRDefault="00676C71" w:rsidP="003A328B">
            <w:pPr>
              <w:pStyle w:val="ListParagraph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474" w:type="pct"/>
          </w:tcPr>
          <w:p w:rsidR="00676C71" w:rsidRPr="00E80272" w:rsidRDefault="00676C71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676C71" w:rsidRPr="00E80272" w:rsidRDefault="00676C71" w:rsidP="003A328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" w:type="pct"/>
          </w:tcPr>
          <w:p w:rsidR="00676C71" w:rsidRPr="00E80272" w:rsidRDefault="00676C71" w:rsidP="003A328B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:rsidR="00676C71" w:rsidRPr="00E80272" w:rsidRDefault="00B9344C" w:rsidP="003A328B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bidi="th-TH"/>
              </w:rPr>
              <w:t>(690)</w:t>
            </w:r>
          </w:p>
        </w:tc>
        <w:tc>
          <w:tcPr>
            <w:tcW w:w="100" w:type="pct"/>
          </w:tcPr>
          <w:p w:rsidR="00676C71" w:rsidRPr="00E80272" w:rsidRDefault="00676C71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:rsidR="00676C71" w:rsidRPr="00E80272" w:rsidRDefault="00676C71" w:rsidP="003A328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bidi="th-TH"/>
              </w:rPr>
              <w:t>(1,8</w:t>
            </w:r>
            <w:r w:rsidR="00022070" w:rsidRPr="00E80272">
              <w:rPr>
                <w:rFonts w:ascii="Angsana New" w:hAnsi="Angsana New" w:cs="Angsana New"/>
                <w:sz w:val="30"/>
                <w:szCs w:val="30"/>
                <w:lang w:bidi="th-TH"/>
              </w:rPr>
              <w:t>60</w:t>
            </w:r>
            <w:r w:rsidRPr="00E80272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676C71" w:rsidRPr="00E80272" w:rsidTr="004F2A9B">
        <w:trPr>
          <w:gridAfter w:val="1"/>
          <w:wAfter w:w="1191" w:type="pct"/>
          <w:trHeight w:val="414"/>
        </w:trPr>
        <w:tc>
          <w:tcPr>
            <w:tcW w:w="1314" w:type="pct"/>
          </w:tcPr>
          <w:p w:rsidR="00676C71" w:rsidRPr="00E80272" w:rsidRDefault="00676C71" w:rsidP="003A328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หนี้สูญที่ตัดจำหน่ายระหว่า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งงวด</w:t>
            </w:r>
            <w:r w:rsidRPr="00E80272">
              <w:rPr>
                <w:rFonts w:ascii="Angsana New" w:hAnsi="Angsana New"/>
                <w:sz w:val="30"/>
                <w:szCs w:val="30"/>
              </w:rPr>
              <w:t>/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474" w:type="pct"/>
          </w:tcPr>
          <w:p w:rsidR="00676C71" w:rsidRPr="00E80272" w:rsidRDefault="00676C71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676C71" w:rsidRPr="00E80272" w:rsidRDefault="00676C71" w:rsidP="003A328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" w:type="pct"/>
          </w:tcPr>
          <w:p w:rsidR="00676C71" w:rsidRPr="00E80272" w:rsidRDefault="00676C71" w:rsidP="003A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676C71" w:rsidRPr="00E80272" w:rsidRDefault="00676C71" w:rsidP="003A328B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bidi="th-TH"/>
              </w:rPr>
              <w:t>(408)</w:t>
            </w:r>
          </w:p>
        </w:tc>
        <w:tc>
          <w:tcPr>
            <w:tcW w:w="100" w:type="pct"/>
          </w:tcPr>
          <w:p w:rsidR="00676C71" w:rsidRPr="00E80272" w:rsidRDefault="00676C71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676C71" w:rsidRPr="00E80272" w:rsidRDefault="00676C71" w:rsidP="003A328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bidi="th-TH"/>
              </w:rPr>
              <w:t>(182)</w:t>
            </w:r>
          </w:p>
        </w:tc>
      </w:tr>
      <w:tr w:rsidR="00676C71" w:rsidRPr="00E80272" w:rsidTr="00676C71">
        <w:trPr>
          <w:gridAfter w:val="1"/>
          <w:wAfter w:w="1191" w:type="pct"/>
          <w:trHeight w:val="414"/>
        </w:trPr>
        <w:tc>
          <w:tcPr>
            <w:tcW w:w="1788" w:type="pct"/>
            <w:gridSpan w:val="2"/>
          </w:tcPr>
          <w:p w:rsidR="00676C71" w:rsidRPr="00E80272" w:rsidRDefault="00022070" w:rsidP="00676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ค่</w:t>
            </w:r>
            <w:r w:rsidR="00676C71" w:rsidRPr="00E80272">
              <w:rPr>
                <w:rFonts w:ascii="Angsana New" w:hAnsi="Angsana New"/>
                <w:sz w:val="30"/>
                <w:szCs w:val="30"/>
                <w:cs/>
              </w:rPr>
              <w:t>าเผื่อผลขาดทุนด้านเครดิตที่คาดว่าจะเกิดขึ้</w:t>
            </w:r>
            <w:r w:rsidR="00676C71" w:rsidRPr="00E80272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="00676C71" w:rsidRPr="00E8027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676C71" w:rsidRPr="00E80272">
              <w:rPr>
                <w:rFonts w:ascii="Angsana New" w:hAnsi="Angsana New" w:hint="cs"/>
                <w:sz w:val="30"/>
                <w:szCs w:val="30"/>
                <w:cs/>
              </w:rPr>
              <w:t>ปลายงวด</w:t>
            </w:r>
            <w:r w:rsidR="00676C71" w:rsidRPr="00E80272">
              <w:rPr>
                <w:rFonts w:ascii="Angsana New" w:hAnsi="Angsana New"/>
                <w:sz w:val="30"/>
                <w:szCs w:val="30"/>
              </w:rPr>
              <w:t>/</w:t>
            </w:r>
            <w:r w:rsidR="00676C71" w:rsidRPr="00E8027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595" w:type="pct"/>
          </w:tcPr>
          <w:p w:rsidR="00676C71" w:rsidRPr="00E80272" w:rsidRDefault="00676C71" w:rsidP="003A328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" w:type="pct"/>
          </w:tcPr>
          <w:p w:rsidR="00676C71" w:rsidRPr="00E80272" w:rsidRDefault="00676C71" w:rsidP="003A328B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:rsidR="00676C71" w:rsidRPr="00E80272" w:rsidRDefault="00676C71" w:rsidP="003A328B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:rsidR="00676C71" w:rsidRPr="00E80272" w:rsidRDefault="00B9344C" w:rsidP="003A328B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22,877</w:t>
            </w:r>
          </w:p>
        </w:tc>
        <w:tc>
          <w:tcPr>
            <w:tcW w:w="100" w:type="pct"/>
          </w:tcPr>
          <w:p w:rsidR="00676C71" w:rsidRPr="00E80272" w:rsidRDefault="00676C71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:rsidR="00676C71" w:rsidRPr="00E80272" w:rsidRDefault="00676C71" w:rsidP="003A328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:rsidR="00676C71" w:rsidRPr="00E80272" w:rsidRDefault="00676C71" w:rsidP="003A328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23,</w:t>
            </w:r>
            <w:r w:rsidRPr="00E8027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975</w:t>
            </w:r>
          </w:p>
        </w:tc>
      </w:tr>
      <w:bookmarkEnd w:id="10"/>
    </w:tbl>
    <w:p w:rsidR="00F07E82" w:rsidRDefault="00F07E82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:rsidR="00D31F88" w:rsidRPr="00E80272" w:rsidRDefault="00D31F88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  <w:r w:rsidRPr="00E80272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p w:rsidR="00F07E82" w:rsidRPr="00E80272" w:rsidRDefault="00F07E82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505" w:type="dxa"/>
        <w:tblInd w:w="558" w:type="dxa"/>
        <w:tblLayout w:type="fixed"/>
        <w:tblLook w:val="0000"/>
      </w:tblPr>
      <w:tblGrid>
        <w:gridCol w:w="3909"/>
        <w:gridCol w:w="1386"/>
        <w:gridCol w:w="1080"/>
        <w:gridCol w:w="281"/>
        <w:gridCol w:w="1283"/>
        <w:gridCol w:w="260"/>
        <w:gridCol w:w="1306"/>
      </w:tblGrid>
      <w:tr w:rsidR="00020175" w:rsidRPr="00E80272" w:rsidTr="00020175">
        <w:trPr>
          <w:trHeight w:val="380"/>
        </w:trPr>
        <w:tc>
          <w:tcPr>
            <w:tcW w:w="2056" w:type="pct"/>
          </w:tcPr>
          <w:p w:rsidR="00020175" w:rsidRPr="00E80272" w:rsidRDefault="00020175" w:rsidP="0094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:rsidR="00020175" w:rsidRPr="00E80272" w:rsidRDefault="00020175" w:rsidP="00946A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8" w:type="pct"/>
            <w:vAlign w:val="center"/>
          </w:tcPr>
          <w:p w:rsidR="00020175" w:rsidRPr="00E80272" w:rsidRDefault="00020175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:rsidR="00020175" w:rsidRPr="00E80272" w:rsidRDefault="00020175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pct"/>
            <w:gridSpan w:val="3"/>
            <w:vAlign w:val="center"/>
          </w:tcPr>
          <w:p w:rsidR="00020175" w:rsidRPr="00E80272" w:rsidRDefault="00020175" w:rsidP="0002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งบการเงินรวมและ</w:t>
            </w:r>
          </w:p>
          <w:p w:rsidR="00020175" w:rsidRPr="00E80272" w:rsidRDefault="00020175" w:rsidP="00020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6A08" w:rsidRPr="00E80272" w:rsidTr="004B7ADD">
        <w:trPr>
          <w:trHeight w:val="380"/>
        </w:trPr>
        <w:tc>
          <w:tcPr>
            <w:tcW w:w="2056" w:type="pct"/>
          </w:tcPr>
          <w:p w:rsidR="00946A08" w:rsidRPr="00E80272" w:rsidRDefault="00946A08" w:rsidP="0094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1" w:name="_Hlk31729049"/>
          </w:p>
        </w:tc>
        <w:tc>
          <w:tcPr>
            <w:tcW w:w="729" w:type="pct"/>
          </w:tcPr>
          <w:p w:rsidR="00946A08" w:rsidRPr="00E80272" w:rsidRDefault="00946A08" w:rsidP="00946A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68" w:type="pct"/>
            <w:vAlign w:val="center"/>
          </w:tcPr>
          <w:p w:rsidR="00946A08" w:rsidRPr="00E80272" w:rsidRDefault="00946A08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:rsidR="00946A08" w:rsidRPr="00E80272" w:rsidRDefault="00946A08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vAlign w:val="center"/>
          </w:tcPr>
          <w:p w:rsidR="00946A08" w:rsidRPr="00E80272" w:rsidRDefault="00CD77F0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3</w:t>
            </w:r>
            <w:r w:rsidRPr="00E80272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04655" w:rsidRPr="00E8027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2B4626"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46A08" w:rsidRPr="00E80272">
              <w:rPr>
                <w:rFonts w:ascii="Angsana New" w:hAnsi="Angsana New"/>
                <w:sz w:val="30"/>
                <w:szCs w:val="30"/>
              </w:rPr>
              <w:t>256</w:t>
            </w:r>
            <w:r w:rsidR="003A328B" w:rsidRPr="00E8027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7" w:type="pct"/>
          </w:tcPr>
          <w:p w:rsidR="00946A08" w:rsidRPr="00E80272" w:rsidRDefault="00946A08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vAlign w:val="center"/>
          </w:tcPr>
          <w:p w:rsidR="00946A08" w:rsidRPr="00E80272" w:rsidRDefault="00946A08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E80272">
              <w:rPr>
                <w:rFonts w:ascii="Angsana New" w:hAnsi="Angsana New"/>
                <w:sz w:val="30"/>
                <w:szCs w:val="30"/>
              </w:rPr>
              <w:t>256</w:t>
            </w:r>
            <w:r w:rsidR="003A328B" w:rsidRPr="00E8027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67E04" w:rsidRPr="00E80272" w:rsidTr="008A3B2A">
        <w:trPr>
          <w:trHeight w:val="299"/>
        </w:trPr>
        <w:tc>
          <w:tcPr>
            <w:tcW w:w="2056" w:type="pct"/>
          </w:tcPr>
          <w:p w:rsidR="00267E04" w:rsidRPr="00E80272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:rsidR="00267E04" w:rsidRPr="00E80272" w:rsidRDefault="00CB33E3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15" w:type="pct"/>
            <w:gridSpan w:val="5"/>
          </w:tcPr>
          <w:p w:rsidR="00267E04" w:rsidRPr="00E80272" w:rsidRDefault="00CB33E3" w:rsidP="00CB3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         </w:t>
            </w:r>
            <w:r w:rsidR="00267E04" w:rsidRPr="00E8027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(หน่วย </w:t>
            </w:r>
            <w:r w:rsidR="00267E04" w:rsidRPr="00E802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="00267E04" w:rsidRPr="00E8027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67E04" w:rsidRPr="00E80272" w:rsidTr="008A3B2A">
        <w:trPr>
          <w:trHeight w:val="299"/>
        </w:trPr>
        <w:tc>
          <w:tcPr>
            <w:tcW w:w="2056" w:type="pct"/>
          </w:tcPr>
          <w:p w:rsidR="00267E04" w:rsidRPr="00E80272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29" w:type="pct"/>
          </w:tcPr>
          <w:p w:rsidR="00267E04" w:rsidRPr="00E80272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80272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68" w:type="pct"/>
          </w:tcPr>
          <w:p w:rsidR="00267E04" w:rsidRPr="00E80272" w:rsidRDefault="00267E04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:rsidR="00267E04" w:rsidRPr="00E80272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267E04" w:rsidRPr="00E80272" w:rsidRDefault="00267E04" w:rsidP="009C04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267E04" w:rsidRPr="00E80272" w:rsidRDefault="00267E04" w:rsidP="009C04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267E04" w:rsidRPr="00E80272" w:rsidRDefault="00267E04" w:rsidP="009C04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328B" w:rsidRPr="00E80272" w:rsidTr="008A3B2A">
        <w:trPr>
          <w:trHeight w:val="299"/>
        </w:trPr>
        <w:tc>
          <w:tcPr>
            <w:tcW w:w="2056" w:type="pct"/>
          </w:tcPr>
          <w:p w:rsidR="003A328B" w:rsidRPr="00E80272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E80272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29" w:type="pct"/>
          </w:tcPr>
          <w:p w:rsidR="003A328B" w:rsidRPr="00E80272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:rsidR="003A328B" w:rsidRPr="00E80272" w:rsidRDefault="003A328B" w:rsidP="003A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" w:type="pct"/>
          </w:tcPr>
          <w:p w:rsidR="003A328B" w:rsidRPr="00E80272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3A328B" w:rsidRPr="00E80272" w:rsidRDefault="005E29FC" w:rsidP="003A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66,885</w:t>
            </w:r>
          </w:p>
        </w:tc>
        <w:tc>
          <w:tcPr>
            <w:tcW w:w="137" w:type="pct"/>
          </w:tcPr>
          <w:p w:rsidR="003A328B" w:rsidRPr="00E80272" w:rsidRDefault="003A328B" w:rsidP="003A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:rsidR="003A328B" w:rsidRPr="00E80272" w:rsidRDefault="003A328B" w:rsidP="003A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80272">
              <w:rPr>
                <w:rFonts w:ascii="Angsana New" w:hAnsi="Angsana New"/>
                <w:sz w:val="30"/>
                <w:szCs w:val="30"/>
                <w:lang w:bidi="th-TH"/>
              </w:rPr>
              <w:t>4,857</w:t>
            </w:r>
          </w:p>
        </w:tc>
      </w:tr>
      <w:tr w:rsidR="003A328B" w:rsidRPr="00E80272" w:rsidTr="008A3B2A">
        <w:tc>
          <w:tcPr>
            <w:tcW w:w="2056" w:type="pct"/>
          </w:tcPr>
          <w:p w:rsidR="003A328B" w:rsidRPr="00E80272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729" w:type="pct"/>
          </w:tcPr>
          <w:p w:rsidR="003A328B" w:rsidRPr="00E80272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A328B" w:rsidRPr="00E80272" w:rsidRDefault="003A328B" w:rsidP="003A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3A328B" w:rsidRPr="00E80272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75" w:type="pct"/>
          </w:tcPr>
          <w:p w:rsidR="003A328B" w:rsidRPr="00E80272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theme="minorBidi"/>
                <w:sz w:val="30"/>
                <w:szCs w:val="38"/>
                <w:cs/>
                <w:lang w:bidi="th-TH"/>
              </w:rPr>
            </w:pPr>
          </w:p>
        </w:tc>
        <w:tc>
          <w:tcPr>
            <w:tcW w:w="137" w:type="pct"/>
          </w:tcPr>
          <w:p w:rsidR="003A328B" w:rsidRPr="00E80272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3A328B" w:rsidRPr="00E80272" w:rsidRDefault="003A328B" w:rsidP="003A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328B" w:rsidRPr="00E80272" w:rsidTr="008A3B2A">
        <w:tc>
          <w:tcPr>
            <w:tcW w:w="2056" w:type="pct"/>
          </w:tcPr>
          <w:p w:rsidR="003A328B" w:rsidRPr="00E80272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E80272">
              <w:rPr>
                <w:rFonts w:ascii="Angsana New" w:hAnsi="Angsana New"/>
                <w:sz w:val="30"/>
                <w:szCs w:val="30"/>
              </w:rPr>
              <w:t>3</w:t>
            </w:r>
            <w:r w:rsidRPr="00E8027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9" w:type="pct"/>
          </w:tcPr>
          <w:p w:rsidR="003A328B" w:rsidRPr="00E80272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A328B" w:rsidRPr="00E80272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:rsidR="003A328B" w:rsidRPr="00E80272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3A328B" w:rsidRPr="00E80272" w:rsidRDefault="005E29FC" w:rsidP="001C73B0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bidi="th-TH"/>
              </w:rPr>
              <w:t>4,690</w:t>
            </w:r>
          </w:p>
        </w:tc>
        <w:tc>
          <w:tcPr>
            <w:tcW w:w="137" w:type="pct"/>
          </w:tcPr>
          <w:p w:rsidR="003A328B" w:rsidRPr="00E80272" w:rsidRDefault="003A328B" w:rsidP="003A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3A328B" w:rsidRPr="00E80272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1,470</w:t>
            </w:r>
          </w:p>
        </w:tc>
      </w:tr>
      <w:tr w:rsidR="003A328B" w:rsidRPr="00E80272" w:rsidTr="00946A08">
        <w:tc>
          <w:tcPr>
            <w:tcW w:w="2056" w:type="pct"/>
          </w:tcPr>
          <w:p w:rsidR="003A328B" w:rsidRPr="00E80272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E80272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E8027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:rsidR="003A328B" w:rsidRPr="00E80272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A328B" w:rsidRPr="00E80272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:rsidR="003A328B" w:rsidRPr="00E80272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3A328B" w:rsidRPr="00E80272" w:rsidRDefault="001C73B0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7" w:type="pct"/>
          </w:tcPr>
          <w:p w:rsidR="003A328B" w:rsidRPr="00E80272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:rsidR="003A328B" w:rsidRPr="00E80272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A328B" w:rsidRPr="00E80272" w:rsidTr="008A3B2A">
        <w:tc>
          <w:tcPr>
            <w:tcW w:w="2056" w:type="pct"/>
          </w:tcPr>
          <w:p w:rsidR="003A328B" w:rsidRPr="00E80272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 xml:space="preserve">6 - </w:t>
            </w:r>
            <w:r w:rsidRPr="00E80272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E8027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:rsidR="003A328B" w:rsidRPr="00E80272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A328B" w:rsidRPr="00E80272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:rsidR="003A328B" w:rsidRPr="00E80272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3A328B" w:rsidRPr="00E80272" w:rsidRDefault="001C73B0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7" w:type="pct"/>
            <w:vMerge w:val="restart"/>
          </w:tcPr>
          <w:p w:rsidR="003A328B" w:rsidRPr="00E80272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:rsidR="003A328B" w:rsidRPr="00E80272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A328B" w:rsidRPr="00E80272" w:rsidTr="00946A08">
        <w:trPr>
          <w:trHeight w:val="371"/>
        </w:trPr>
        <w:tc>
          <w:tcPr>
            <w:tcW w:w="2056" w:type="pct"/>
          </w:tcPr>
          <w:p w:rsidR="003A328B" w:rsidRPr="00E80272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9" w:type="pct"/>
          </w:tcPr>
          <w:p w:rsidR="003A328B" w:rsidRPr="00E80272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A328B" w:rsidRPr="00E80272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148" w:type="pct"/>
          </w:tcPr>
          <w:p w:rsidR="003A328B" w:rsidRPr="00E80272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:rsidR="003A328B" w:rsidRPr="00E80272" w:rsidRDefault="005E29FC" w:rsidP="003A32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80272">
              <w:rPr>
                <w:rFonts w:ascii="Angsana New" w:hAnsi="Angsana New"/>
                <w:sz w:val="30"/>
                <w:szCs w:val="30"/>
                <w:lang w:val="en-US"/>
              </w:rPr>
              <w:t>71,575</w:t>
            </w:r>
          </w:p>
        </w:tc>
        <w:tc>
          <w:tcPr>
            <w:tcW w:w="137" w:type="pct"/>
            <w:vMerge/>
          </w:tcPr>
          <w:p w:rsidR="003A328B" w:rsidRPr="00E80272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:rsidR="003A328B" w:rsidRPr="00E80272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6,327</w:t>
            </w:r>
          </w:p>
        </w:tc>
      </w:tr>
      <w:tr w:rsidR="00267E04" w:rsidRPr="00E80272" w:rsidTr="008A3B2A">
        <w:trPr>
          <w:trHeight w:val="379"/>
        </w:trPr>
        <w:tc>
          <w:tcPr>
            <w:tcW w:w="2056" w:type="pct"/>
            <w:vAlign w:val="bottom"/>
          </w:tcPr>
          <w:p w:rsidR="00267E04" w:rsidRPr="00E80272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729" w:type="pct"/>
          </w:tcPr>
          <w:p w:rsidR="00267E04" w:rsidRPr="00E80272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:rsidR="00267E04" w:rsidRPr="00E80272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:rsidR="00267E04" w:rsidRPr="00E80272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:rsidR="00267E04" w:rsidRPr="00E80272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A328B" w:rsidRPr="00E80272" w:rsidTr="008A3B2A">
        <w:trPr>
          <w:trHeight w:val="379"/>
        </w:trPr>
        <w:tc>
          <w:tcPr>
            <w:tcW w:w="2056" w:type="pct"/>
          </w:tcPr>
          <w:p w:rsidR="003A328B" w:rsidRPr="00E80272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E80272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29" w:type="pct"/>
          </w:tcPr>
          <w:p w:rsidR="003A328B" w:rsidRPr="00E80272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:rsidR="003A328B" w:rsidRPr="00E80272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:rsidR="003A328B" w:rsidRPr="00E80272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3A328B" w:rsidRPr="00E80272" w:rsidRDefault="005E29FC" w:rsidP="005E29FC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218,599</w:t>
            </w:r>
          </w:p>
        </w:tc>
        <w:tc>
          <w:tcPr>
            <w:tcW w:w="137" w:type="pct"/>
          </w:tcPr>
          <w:p w:rsidR="003A328B" w:rsidRPr="00E80272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7" w:type="pct"/>
          </w:tcPr>
          <w:p w:rsidR="003A328B" w:rsidRPr="00E80272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144,052</w:t>
            </w:r>
          </w:p>
        </w:tc>
      </w:tr>
      <w:tr w:rsidR="003A328B" w:rsidRPr="00E80272" w:rsidTr="008A3B2A">
        <w:trPr>
          <w:trHeight w:val="379"/>
        </w:trPr>
        <w:tc>
          <w:tcPr>
            <w:tcW w:w="2056" w:type="pct"/>
          </w:tcPr>
          <w:p w:rsidR="003A328B" w:rsidRPr="00E80272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729" w:type="pct"/>
          </w:tcPr>
          <w:p w:rsidR="003A328B" w:rsidRPr="00E80272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A328B" w:rsidRPr="00E80272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3A328B" w:rsidRPr="00E80272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:rsidR="003A328B" w:rsidRPr="00E80272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3A328B" w:rsidRPr="00E80272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3A328B" w:rsidRPr="00E80272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328B" w:rsidRPr="00E80272" w:rsidTr="008A3B2A">
        <w:trPr>
          <w:trHeight w:val="379"/>
        </w:trPr>
        <w:tc>
          <w:tcPr>
            <w:tcW w:w="2056" w:type="pct"/>
          </w:tcPr>
          <w:p w:rsidR="003A328B" w:rsidRPr="00E80272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น้อยกว่า </w:t>
            </w:r>
            <w:r w:rsidRPr="00E80272">
              <w:rPr>
                <w:rFonts w:ascii="Angsana New" w:hAnsi="Angsana New"/>
                <w:sz w:val="30"/>
                <w:szCs w:val="30"/>
              </w:rPr>
              <w:t>3</w:t>
            </w:r>
            <w:r w:rsidRPr="00E8027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9" w:type="pct"/>
          </w:tcPr>
          <w:p w:rsidR="003A328B" w:rsidRPr="00E80272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A328B" w:rsidRPr="00E80272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3A328B" w:rsidRPr="00E80272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3A328B" w:rsidRPr="00E80272" w:rsidRDefault="005E29FC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73,458</w:t>
            </w:r>
          </w:p>
        </w:tc>
        <w:tc>
          <w:tcPr>
            <w:tcW w:w="137" w:type="pct"/>
          </w:tcPr>
          <w:p w:rsidR="003A328B" w:rsidRPr="00E80272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3A328B" w:rsidRPr="00E80272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</w:rPr>
              <w:t>51,435</w:t>
            </w:r>
          </w:p>
        </w:tc>
      </w:tr>
      <w:tr w:rsidR="003A328B" w:rsidRPr="00E80272" w:rsidTr="00946A08">
        <w:trPr>
          <w:trHeight w:val="379"/>
        </w:trPr>
        <w:tc>
          <w:tcPr>
            <w:tcW w:w="2056" w:type="pct"/>
          </w:tcPr>
          <w:p w:rsidR="003A328B" w:rsidRPr="00E80272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E80272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E8027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:rsidR="003A328B" w:rsidRPr="00E80272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A328B" w:rsidRPr="00E80272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3A328B" w:rsidRPr="00E80272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3A328B" w:rsidRPr="00E80272" w:rsidRDefault="005E29FC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</w:rPr>
              <w:t>35,82</w:t>
            </w:r>
            <w:r w:rsidR="00B572E2" w:rsidRPr="00E80272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7" w:type="pct"/>
          </w:tcPr>
          <w:p w:rsidR="003A328B" w:rsidRPr="00E80272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3A328B" w:rsidRPr="00E80272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</w:rPr>
              <w:t>5,048</w:t>
            </w:r>
          </w:p>
        </w:tc>
      </w:tr>
      <w:tr w:rsidR="003A328B" w:rsidRPr="00E80272" w:rsidTr="008A3B2A">
        <w:trPr>
          <w:trHeight w:val="303"/>
        </w:trPr>
        <w:tc>
          <w:tcPr>
            <w:tcW w:w="2056" w:type="pct"/>
          </w:tcPr>
          <w:p w:rsidR="003A328B" w:rsidRPr="00E80272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 xml:space="preserve">6 - </w:t>
            </w:r>
            <w:r w:rsidRPr="00E80272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E8027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:rsidR="003A328B" w:rsidRPr="00E80272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A328B" w:rsidRPr="00E80272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3A328B" w:rsidRPr="00E80272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3A328B" w:rsidRPr="00E80272" w:rsidRDefault="005E29FC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bidi="th-TH"/>
              </w:rPr>
              <w:t>4,305</w:t>
            </w:r>
          </w:p>
        </w:tc>
        <w:tc>
          <w:tcPr>
            <w:tcW w:w="137" w:type="pct"/>
          </w:tcPr>
          <w:p w:rsidR="003A328B" w:rsidRPr="00E80272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:rsidR="003A328B" w:rsidRPr="00E80272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bidi="th-TH"/>
              </w:rPr>
              <w:t>2,417</w:t>
            </w:r>
          </w:p>
        </w:tc>
      </w:tr>
      <w:tr w:rsidR="003A328B" w:rsidRPr="00E80272" w:rsidTr="00946A08">
        <w:tc>
          <w:tcPr>
            <w:tcW w:w="2056" w:type="pct"/>
          </w:tcPr>
          <w:p w:rsidR="003A328B" w:rsidRPr="00E80272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E80272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E8027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:rsidR="003A328B" w:rsidRPr="00E80272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A328B" w:rsidRPr="00E80272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-10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3A328B" w:rsidRPr="00E80272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:rsidR="003A328B" w:rsidRPr="00E80272" w:rsidRDefault="005E29FC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</w:rPr>
              <w:t>21,6</w:t>
            </w:r>
            <w:r w:rsidR="00B572E2" w:rsidRPr="00E80272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137" w:type="pct"/>
          </w:tcPr>
          <w:p w:rsidR="003A328B" w:rsidRPr="00E80272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:rsidR="003A328B" w:rsidRPr="00E80272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</w:rPr>
              <w:t>22,309</w:t>
            </w:r>
          </w:p>
        </w:tc>
      </w:tr>
      <w:tr w:rsidR="003A328B" w:rsidRPr="00E80272" w:rsidTr="00946A08">
        <w:tc>
          <w:tcPr>
            <w:tcW w:w="2056" w:type="pct"/>
          </w:tcPr>
          <w:p w:rsidR="003A328B" w:rsidRPr="00E80272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bookmarkStart w:id="12" w:name="_Hlk23778902"/>
          </w:p>
        </w:tc>
        <w:tc>
          <w:tcPr>
            <w:tcW w:w="729" w:type="pct"/>
          </w:tcPr>
          <w:p w:rsidR="003A328B" w:rsidRPr="00E80272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A328B" w:rsidRPr="00E80272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3A328B" w:rsidRPr="00E80272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:rsidR="003A328B" w:rsidRPr="00E80272" w:rsidRDefault="005E29FC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353,800</w:t>
            </w:r>
          </w:p>
        </w:tc>
        <w:tc>
          <w:tcPr>
            <w:tcW w:w="137" w:type="pct"/>
          </w:tcPr>
          <w:p w:rsidR="003A328B" w:rsidRPr="00E80272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:rsidR="003A328B" w:rsidRPr="00E80272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225,261</w:t>
            </w:r>
          </w:p>
        </w:tc>
      </w:tr>
      <w:bookmarkEnd w:id="12"/>
      <w:tr w:rsidR="00676C71" w:rsidRPr="00E80272" w:rsidTr="00020175">
        <w:tc>
          <w:tcPr>
            <w:tcW w:w="2785" w:type="pct"/>
            <w:gridSpan w:val="2"/>
          </w:tcPr>
          <w:p w:rsidR="00676C71" w:rsidRPr="00E80272" w:rsidRDefault="00676C71" w:rsidP="0067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68" w:type="pct"/>
            <w:shd w:val="clear" w:color="auto" w:fill="auto"/>
          </w:tcPr>
          <w:p w:rsidR="00676C71" w:rsidRPr="00E80272" w:rsidRDefault="00676C71" w:rsidP="00946A08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:rsidR="00676C71" w:rsidRPr="00E80272" w:rsidRDefault="00676C71" w:rsidP="0094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:rsidR="00676C71" w:rsidRPr="00E80272" w:rsidRDefault="00676C71" w:rsidP="00946A08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</w:t>
            </w:r>
            <w:r w:rsidR="005E29FC"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5E29FC"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877</w:t>
            </w: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7" w:type="pct"/>
            <w:vMerge w:val="restart"/>
          </w:tcPr>
          <w:p w:rsidR="00676C71" w:rsidRPr="00E80272" w:rsidRDefault="00676C71" w:rsidP="00946A08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:rsidR="00676C71" w:rsidRPr="00E80272" w:rsidRDefault="00676C71" w:rsidP="00946A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</w:rPr>
              <w:t>(23,975)</w:t>
            </w:r>
          </w:p>
        </w:tc>
      </w:tr>
      <w:tr w:rsidR="003A328B" w:rsidRPr="00E80272" w:rsidTr="00946A08">
        <w:tc>
          <w:tcPr>
            <w:tcW w:w="2056" w:type="pct"/>
          </w:tcPr>
          <w:p w:rsidR="003A328B" w:rsidRPr="00E80272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</w:tcPr>
          <w:p w:rsidR="003A328B" w:rsidRPr="00E80272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:rsidR="003A328B" w:rsidRPr="00E80272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3A328B" w:rsidRPr="00E80272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</w:tcPr>
          <w:p w:rsidR="003A328B" w:rsidRPr="00E80272" w:rsidRDefault="005E29FC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330,923</w:t>
            </w:r>
          </w:p>
        </w:tc>
        <w:tc>
          <w:tcPr>
            <w:tcW w:w="137" w:type="pct"/>
            <w:vMerge/>
          </w:tcPr>
          <w:p w:rsidR="003A328B" w:rsidRPr="00E80272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</w:tcPr>
          <w:p w:rsidR="003A328B" w:rsidRPr="00E80272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201,286</w:t>
            </w:r>
          </w:p>
        </w:tc>
      </w:tr>
      <w:tr w:rsidR="003A328B" w:rsidRPr="00E80272" w:rsidTr="00946A08">
        <w:tc>
          <w:tcPr>
            <w:tcW w:w="2056" w:type="pct"/>
          </w:tcPr>
          <w:p w:rsidR="003A328B" w:rsidRPr="00E80272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</w:tcPr>
          <w:p w:rsidR="003A328B" w:rsidRPr="00E80272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A328B" w:rsidRPr="00E80272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3A328B" w:rsidRPr="00E80272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double" w:sz="4" w:space="0" w:color="auto"/>
            </w:tcBorders>
          </w:tcPr>
          <w:p w:rsidR="003A328B" w:rsidRPr="00E80272" w:rsidRDefault="005E29FC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402,498</w:t>
            </w:r>
          </w:p>
        </w:tc>
        <w:tc>
          <w:tcPr>
            <w:tcW w:w="137" w:type="pct"/>
            <w:vMerge/>
            <w:tcBorders>
              <w:bottom w:val="nil"/>
            </w:tcBorders>
          </w:tcPr>
          <w:p w:rsidR="003A328B" w:rsidRPr="00E80272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bottom w:val="double" w:sz="4" w:space="0" w:color="auto"/>
            </w:tcBorders>
          </w:tcPr>
          <w:p w:rsidR="003A328B" w:rsidRPr="00E80272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207,613</w:t>
            </w:r>
          </w:p>
        </w:tc>
      </w:tr>
    </w:tbl>
    <w:bookmarkEnd w:id="11"/>
    <w:p w:rsidR="00267E04" w:rsidRPr="00E80272" w:rsidRDefault="00267E04" w:rsidP="00267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sz w:val="16"/>
          <w:szCs w:val="16"/>
        </w:rPr>
      </w:pPr>
      <w:r w:rsidRPr="00E80272">
        <w:rPr>
          <w:rFonts w:ascii="Angsana New" w:hAnsi="Angsana New"/>
          <w:bCs/>
          <w:sz w:val="30"/>
          <w:szCs w:val="30"/>
        </w:rPr>
        <w:tab/>
      </w:r>
    </w:p>
    <w:p w:rsidR="00B111B8" w:rsidRPr="00E80272" w:rsidRDefault="00B111B8" w:rsidP="00267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sz w:val="16"/>
          <w:szCs w:val="16"/>
        </w:rPr>
      </w:pPr>
    </w:p>
    <w:p w:rsidR="00D7061E" w:rsidRPr="00E80272" w:rsidRDefault="007179F4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  <w:r w:rsidRPr="00E80272">
        <w:rPr>
          <w:rFonts w:ascii="Angsana New" w:hAnsi="Angsana New" w:hint="cs"/>
          <w:b/>
          <w:sz w:val="30"/>
          <w:szCs w:val="30"/>
          <w:cs/>
        </w:rPr>
        <w:t>โ</w:t>
      </w:r>
      <w:r w:rsidR="00D7061E" w:rsidRPr="00E80272">
        <w:rPr>
          <w:rFonts w:ascii="Angsana New" w:hAnsi="Angsana New"/>
          <w:b/>
          <w:sz w:val="30"/>
          <w:szCs w:val="30"/>
          <w:cs/>
        </w:rPr>
        <w:t>ดยปกติระยะเวลาการให</w:t>
      </w:r>
      <w:r w:rsidR="00ED5F2C" w:rsidRPr="00E80272">
        <w:rPr>
          <w:rFonts w:ascii="Angsana New" w:hAnsi="Angsana New"/>
          <w:b/>
          <w:sz w:val="30"/>
          <w:szCs w:val="30"/>
          <w:cs/>
        </w:rPr>
        <w:t>้สินเชื่อแก่ลูกค้าของ</w:t>
      </w:r>
      <w:r w:rsidR="00E80272" w:rsidRPr="00E80272">
        <w:rPr>
          <w:rFonts w:ascii="Angsana New" w:hAnsi="Angsana New" w:hint="cs"/>
          <w:b/>
          <w:sz w:val="30"/>
          <w:szCs w:val="30"/>
          <w:cs/>
        </w:rPr>
        <w:t>กลุ่ม</w:t>
      </w:r>
      <w:r w:rsidR="00ED5F2C" w:rsidRPr="00E80272">
        <w:rPr>
          <w:rFonts w:ascii="Angsana New" w:hAnsi="Angsana New" w:hint="cs"/>
          <w:b/>
          <w:sz w:val="30"/>
          <w:szCs w:val="30"/>
          <w:cs/>
        </w:rPr>
        <w:t>บริษัท</w:t>
      </w:r>
      <w:r w:rsidR="00D7061E" w:rsidRPr="00E80272">
        <w:rPr>
          <w:rFonts w:ascii="Angsana New" w:hAnsi="Angsana New"/>
          <w:b/>
          <w:sz w:val="30"/>
          <w:szCs w:val="30"/>
          <w:cs/>
        </w:rPr>
        <w:t xml:space="preserve"> มีระยะเวลาตั้งแต่ </w:t>
      </w:r>
      <w:r w:rsidR="00D7061E" w:rsidRPr="00E80272">
        <w:rPr>
          <w:rFonts w:ascii="Angsana New" w:hAnsi="Angsana New"/>
          <w:bCs/>
          <w:sz w:val="30"/>
          <w:szCs w:val="30"/>
        </w:rPr>
        <w:t>30</w:t>
      </w:r>
      <w:r w:rsidR="00D7061E" w:rsidRPr="00E80272">
        <w:rPr>
          <w:rFonts w:ascii="Angsana New" w:hAnsi="Angsana New"/>
          <w:b/>
          <w:sz w:val="30"/>
          <w:szCs w:val="30"/>
          <w:cs/>
        </w:rPr>
        <w:t xml:space="preserve"> วัน ถึง </w:t>
      </w:r>
      <w:r w:rsidR="00734361" w:rsidRPr="00E80272">
        <w:rPr>
          <w:rFonts w:ascii="Angsana New" w:hAnsi="Angsana New"/>
          <w:bCs/>
          <w:sz w:val="30"/>
          <w:szCs w:val="30"/>
        </w:rPr>
        <w:t>9</w:t>
      </w:r>
      <w:r w:rsidR="00D7061E" w:rsidRPr="00E80272">
        <w:rPr>
          <w:rFonts w:ascii="Angsana New" w:hAnsi="Angsana New"/>
          <w:bCs/>
          <w:sz w:val="30"/>
          <w:szCs w:val="30"/>
        </w:rPr>
        <w:t>0</w:t>
      </w:r>
      <w:r w:rsidR="00D7061E" w:rsidRPr="00E80272">
        <w:rPr>
          <w:rFonts w:ascii="Angsana New" w:hAnsi="Angsana New"/>
          <w:b/>
          <w:sz w:val="30"/>
          <w:szCs w:val="30"/>
          <w:cs/>
        </w:rPr>
        <w:t xml:space="preserve"> วัน</w:t>
      </w:r>
      <w:r w:rsidR="00960227" w:rsidRPr="00E80272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:rsidR="00B2209E" w:rsidRPr="00E80272" w:rsidRDefault="00D7061E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Cs/>
          <w:sz w:val="30"/>
          <w:szCs w:val="30"/>
        </w:rPr>
      </w:pPr>
      <w:r w:rsidRPr="00E80272">
        <w:rPr>
          <w:rFonts w:ascii="Angsana New" w:hAnsi="Angsana New"/>
          <w:b/>
          <w:sz w:val="30"/>
          <w:szCs w:val="30"/>
          <w:cs/>
        </w:rPr>
        <w:t>ลูกหนี้การค้าทั้งหมดของ</w:t>
      </w:r>
      <w:r w:rsidR="007A3AC4" w:rsidRPr="00E80272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E80272">
        <w:rPr>
          <w:rFonts w:ascii="Angsana New" w:hAnsi="Angsana New"/>
          <w:b/>
          <w:sz w:val="30"/>
          <w:szCs w:val="30"/>
          <w:cs/>
        </w:rPr>
        <w:t xml:space="preserve">บริษัท ณ วันที่ </w:t>
      </w:r>
      <w:r w:rsidR="00EE0239" w:rsidRPr="00E80272">
        <w:rPr>
          <w:rFonts w:ascii="Angsana New" w:hAnsi="Angsana New"/>
          <w:sz w:val="30"/>
          <w:szCs w:val="30"/>
        </w:rPr>
        <w:t>3</w:t>
      </w:r>
      <w:r w:rsidR="00EE0239" w:rsidRPr="00E80272">
        <w:rPr>
          <w:rFonts w:ascii="Angsana New" w:hAnsi="Angsana New"/>
          <w:bCs/>
          <w:sz w:val="30"/>
          <w:szCs w:val="30"/>
        </w:rPr>
        <w:t>0</w:t>
      </w:r>
      <w:r w:rsidR="00EE0239" w:rsidRPr="00E80272">
        <w:rPr>
          <w:rFonts w:ascii="Angsana New" w:hAnsi="Angsana New" w:hint="cs"/>
          <w:sz w:val="30"/>
          <w:szCs w:val="30"/>
          <w:cs/>
        </w:rPr>
        <w:t xml:space="preserve"> </w:t>
      </w:r>
      <w:r w:rsidR="003E341A" w:rsidRPr="00E80272">
        <w:rPr>
          <w:rFonts w:ascii="Angsana New" w:hAnsi="Angsana New" w:hint="cs"/>
          <w:sz w:val="30"/>
          <w:szCs w:val="30"/>
          <w:cs/>
        </w:rPr>
        <w:t>กันยายน</w:t>
      </w:r>
      <w:r w:rsidR="00EE0239" w:rsidRPr="00E80272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E80272">
        <w:rPr>
          <w:rFonts w:ascii="Angsana New" w:hAnsi="Angsana New"/>
          <w:bCs/>
          <w:sz w:val="30"/>
          <w:szCs w:val="30"/>
        </w:rPr>
        <w:t>25</w:t>
      </w:r>
      <w:r w:rsidR="00267E04" w:rsidRPr="00E80272">
        <w:rPr>
          <w:rFonts w:ascii="Angsana New" w:hAnsi="Angsana New"/>
          <w:bCs/>
          <w:sz w:val="30"/>
          <w:szCs w:val="30"/>
        </w:rPr>
        <w:t>6</w:t>
      </w:r>
      <w:r w:rsidR="00267348" w:rsidRPr="00E80272">
        <w:rPr>
          <w:rFonts w:ascii="Angsana New" w:hAnsi="Angsana New"/>
          <w:bCs/>
          <w:sz w:val="30"/>
          <w:szCs w:val="30"/>
        </w:rPr>
        <w:t>4</w:t>
      </w:r>
      <w:r w:rsidRPr="00E80272">
        <w:rPr>
          <w:rFonts w:ascii="Angsana New" w:hAnsi="Angsana New"/>
          <w:bCs/>
          <w:sz w:val="30"/>
          <w:szCs w:val="30"/>
          <w:cs/>
        </w:rPr>
        <w:t xml:space="preserve"> </w:t>
      </w:r>
      <w:r w:rsidRPr="00E80272">
        <w:rPr>
          <w:rFonts w:ascii="Angsana New" w:hAnsi="Angsana New"/>
          <w:b/>
          <w:sz w:val="30"/>
          <w:szCs w:val="30"/>
          <w:cs/>
        </w:rPr>
        <w:t xml:space="preserve">และ </w:t>
      </w:r>
      <w:r w:rsidR="00A7296D" w:rsidRPr="00E80272">
        <w:rPr>
          <w:rFonts w:ascii="Angsana New" w:hAnsi="Angsana New"/>
          <w:bCs/>
          <w:sz w:val="30"/>
          <w:szCs w:val="30"/>
        </w:rPr>
        <w:t>3</w:t>
      </w:r>
      <w:r w:rsidR="00267E04" w:rsidRPr="00E80272">
        <w:rPr>
          <w:rFonts w:ascii="Angsana New" w:hAnsi="Angsana New"/>
          <w:bCs/>
          <w:sz w:val="30"/>
          <w:szCs w:val="30"/>
        </w:rPr>
        <w:t>1</w:t>
      </w:r>
      <w:r w:rsidR="00267E04" w:rsidRPr="00E80272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A7296D" w:rsidRPr="00E80272">
        <w:rPr>
          <w:rFonts w:ascii="Angsana New" w:hAnsi="Angsana New" w:hint="cs"/>
          <w:b/>
          <w:sz w:val="30"/>
          <w:szCs w:val="30"/>
          <w:cs/>
        </w:rPr>
        <w:t>ธันวาคม</w:t>
      </w:r>
      <w:r w:rsidR="00267E04" w:rsidRPr="00E80272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267E04" w:rsidRPr="00E80272">
        <w:rPr>
          <w:rFonts w:ascii="Angsana New" w:hAnsi="Angsana New"/>
          <w:bCs/>
          <w:sz w:val="30"/>
          <w:szCs w:val="30"/>
        </w:rPr>
        <w:t>256</w:t>
      </w:r>
      <w:r w:rsidR="00267348" w:rsidRPr="00E80272">
        <w:rPr>
          <w:rFonts w:ascii="Angsana New" w:hAnsi="Angsana New"/>
          <w:bCs/>
          <w:sz w:val="30"/>
          <w:szCs w:val="30"/>
        </w:rPr>
        <w:t>3</w:t>
      </w:r>
      <w:r w:rsidRPr="00E80272">
        <w:rPr>
          <w:rFonts w:ascii="Angsana New" w:hAnsi="Angsana New"/>
          <w:bCs/>
          <w:sz w:val="30"/>
          <w:szCs w:val="30"/>
          <w:cs/>
        </w:rPr>
        <w:t xml:space="preserve"> </w:t>
      </w:r>
      <w:r w:rsidRPr="00E80272">
        <w:rPr>
          <w:rFonts w:ascii="Angsana New" w:hAnsi="Angsana New"/>
          <w:b/>
          <w:sz w:val="30"/>
          <w:szCs w:val="30"/>
          <w:cs/>
        </w:rPr>
        <w:t>เป็นสกุลเงินบาท</w:t>
      </w:r>
    </w:p>
    <w:p w:rsidR="001D3116" w:rsidRPr="00E80272" w:rsidRDefault="001D3116" w:rsidP="00B1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sz w:val="30"/>
          <w:szCs w:val="30"/>
        </w:rPr>
      </w:pPr>
    </w:p>
    <w:p w:rsidR="00000CAA" w:rsidRPr="00E80272" w:rsidRDefault="00334C11" w:rsidP="00CF6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  <w:bookmarkStart w:id="13" w:name="_Hlk31729391"/>
      <w:r w:rsidRPr="00E80272">
        <w:rPr>
          <w:rFonts w:ascii="Angsana New" w:hAnsi="Angsana New"/>
          <w:b/>
          <w:sz w:val="30"/>
          <w:szCs w:val="30"/>
        </w:rPr>
        <w:t>6</w:t>
      </w:r>
      <w:r w:rsidR="00000CAA" w:rsidRPr="00E80272">
        <w:rPr>
          <w:rFonts w:ascii="Angsana New" w:hAnsi="Angsana New"/>
          <w:b/>
          <w:sz w:val="30"/>
          <w:szCs w:val="30"/>
        </w:rPr>
        <w:tab/>
      </w:r>
      <w:r w:rsidR="00000CAA" w:rsidRPr="00E80272">
        <w:rPr>
          <w:rFonts w:ascii="Angsana New" w:hAnsi="Angsana New"/>
          <w:bCs/>
          <w:sz w:val="30"/>
          <w:szCs w:val="30"/>
          <w:cs/>
        </w:rPr>
        <w:t>ลูกหนี้</w:t>
      </w:r>
      <w:r w:rsidR="000349A9" w:rsidRPr="00E80272">
        <w:rPr>
          <w:rFonts w:ascii="Angsana New" w:hAnsi="Angsana New" w:hint="cs"/>
          <w:bCs/>
          <w:sz w:val="30"/>
          <w:szCs w:val="30"/>
          <w:cs/>
        </w:rPr>
        <w:t>หมุนเวียน</w:t>
      </w:r>
      <w:r w:rsidR="00000CAA" w:rsidRPr="00E80272">
        <w:rPr>
          <w:rFonts w:ascii="Angsana New" w:hAnsi="Angsana New"/>
          <w:bCs/>
          <w:sz w:val="30"/>
          <w:szCs w:val="30"/>
          <w:cs/>
        </w:rPr>
        <w:t>อื่น</w:t>
      </w:r>
    </w:p>
    <w:p w:rsidR="00B572E2" w:rsidRPr="00E80272" w:rsidRDefault="00B572E2" w:rsidP="00CF6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  <w:cs/>
        </w:rPr>
      </w:pPr>
      <w:r w:rsidRPr="00E80272">
        <w:rPr>
          <w:rFonts w:ascii="Angsana New" w:hAnsi="Angsana New"/>
          <w:bCs/>
          <w:sz w:val="30"/>
          <w:szCs w:val="30"/>
        </w:rPr>
        <w:tab/>
      </w:r>
      <w:r w:rsidRPr="00E80272">
        <w:rPr>
          <w:rFonts w:ascii="Angsana New" w:hAnsi="Angsana New"/>
          <w:bCs/>
          <w:sz w:val="30"/>
          <w:szCs w:val="30"/>
        </w:rPr>
        <w:tab/>
      </w:r>
      <w:r w:rsidRPr="00E80272">
        <w:rPr>
          <w:rFonts w:ascii="Angsana New" w:hAnsi="Angsana New"/>
          <w:bCs/>
          <w:sz w:val="30"/>
          <w:szCs w:val="30"/>
        </w:rPr>
        <w:tab/>
      </w:r>
      <w:r w:rsidRPr="00E80272">
        <w:rPr>
          <w:rFonts w:ascii="Angsana New" w:hAnsi="Angsana New"/>
          <w:bCs/>
          <w:sz w:val="30"/>
          <w:szCs w:val="30"/>
        </w:rPr>
        <w:tab/>
      </w:r>
      <w:r w:rsidRPr="00E80272">
        <w:rPr>
          <w:rFonts w:ascii="Angsana New" w:hAnsi="Angsana New"/>
          <w:bCs/>
          <w:sz w:val="30"/>
          <w:szCs w:val="30"/>
        </w:rPr>
        <w:tab/>
      </w:r>
      <w:r w:rsidRPr="00E80272">
        <w:rPr>
          <w:rFonts w:ascii="Angsana New" w:hAnsi="Angsana New"/>
          <w:bCs/>
          <w:sz w:val="30"/>
          <w:szCs w:val="30"/>
        </w:rPr>
        <w:tab/>
      </w:r>
      <w:r w:rsidRPr="00E80272">
        <w:rPr>
          <w:rFonts w:ascii="Angsana New" w:hAnsi="Angsana New"/>
          <w:bCs/>
          <w:sz w:val="30"/>
          <w:szCs w:val="30"/>
        </w:rPr>
        <w:tab/>
      </w:r>
      <w:r w:rsidRPr="00E80272">
        <w:rPr>
          <w:rFonts w:ascii="Angsana New" w:hAnsi="Angsana New"/>
          <w:bCs/>
          <w:sz w:val="30"/>
          <w:szCs w:val="30"/>
        </w:rPr>
        <w:tab/>
      </w:r>
      <w:r w:rsidRPr="00E80272">
        <w:rPr>
          <w:rFonts w:ascii="Angsana New" w:hAnsi="Angsana New"/>
          <w:bCs/>
          <w:sz w:val="30"/>
          <w:szCs w:val="30"/>
        </w:rPr>
        <w:tab/>
      </w:r>
      <w:r w:rsidRPr="00E80272">
        <w:rPr>
          <w:rFonts w:ascii="Angsana New" w:hAnsi="Angsana New"/>
          <w:bCs/>
          <w:sz w:val="30"/>
          <w:szCs w:val="30"/>
        </w:rPr>
        <w:tab/>
      </w:r>
      <w:r w:rsidRPr="00E80272">
        <w:rPr>
          <w:rFonts w:ascii="Angsana New" w:hAnsi="Angsana New"/>
          <w:bCs/>
          <w:sz w:val="30"/>
          <w:szCs w:val="30"/>
        </w:rPr>
        <w:tab/>
      </w:r>
      <w:r w:rsidRPr="00E80272">
        <w:rPr>
          <w:rFonts w:ascii="Angsana New" w:hAnsi="Angsana New"/>
          <w:bCs/>
          <w:sz w:val="30"/>
          <w:szCs w:val="30"/>
        </w:rPr>
        <w:tab/>
      </w:r>
      <w:r w:rsidRPr="00E80272">
        <w:rPr>
          <w:rFonts w:ascii="Angsana New" w:hAnsi="Angsana New"/>
          <w:bCs/>
          <w:sz w:val="30"/>
          <w:szCs w:val="30"/>
        </w:rPr>
        <w:tab/>
      </w:r>
      <w:r w:rsidRPr="00E80272">
        <w:rPr>
          <w:rFonts w:ascii="Angsana New" w:hAnsi="Angsana New"/>
          <w:bCs/>
          <w:sz w:val="30"/>
          <w:szCs w:val="30"/>
          <w:cs/>
        </w:rPr>
        <w:tab/>
      </w:r>
      <w:r w:rsidRPr="00E80272">
        <w:rPr>
          <w:rFonts w:ascii="Angsana New" w:hAnsi="Angsana New" w:hint="cs"/>
          <w:bCs/>
          <w:sz w:val="30"/>
          <w:szCs w:val="30"/>
          <w:cs/>
        </w:rPr>
        <w:t xml:space="preserve">    งบการเงินรวม</w:t>
      </w:r>
    </w:p>
    <w:tbl>
      <w:tblPr>
        <w:tblpPr w:leftFromText="180" w:rightFromText="180" w:vertAnchor="text" w:tblpX="534" w:tblpY="1"/>
        <w:tblOverlap w:val="never"/>
        <w:tblW w:w="9345" w:type="dxa"/>
        <w:tblLayout w:type="fixed"/>
        <w:tblLook w:val="0000"/>
      </w:tblPr>
      <w:tblGrid>
        <w:gridCol w:w="3662"/>
        <w:gridCol w:w="1446"/>
        <w:gridCol w:w="1134"/>
        <w:gridCol w:w="278"/>
        <w:gridCol w:w="1280"/>
        <w:gridCol w:w="282"/>
        <w:gridCol w:w="1263"/>
      </w:tblGrid>
      <w:tr w:rsidR="00267E04" w:rsidRPr="00E80272" w:rsidTr="00437BFE">
        <w:trPr>
          <w:trHeight w:val="326"/>
        </w:trPr>
        <w:tc>
          <w:tcPr>
            <w:tcW w:w="1959" w:type="pct"/>
          </w:tcPr>
          <w:p w:rsidR="00267E04" w:rsidRPr="00E80272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3" w:type="pct"/>
          </w:tcPr>
          <w:p w:rsidR="00267E04" w:rsidRPr="00E80272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</w:pPr>
            <w:r w:rsidRPr="00E80272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7" w:type="pct"/>
          </w:tcPr>
          <w:p w:rsidR="00267E04" w:rsidRPr="00E80272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49" w:type="pct"/>
          </w:tcPr>
          <w:p w:rsidR="00267E04" w:rsidRPr="00E80272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:rsidR="00267E04" w:rsidRPr="00E80272" w:rsidRDefault="00CD77F0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3</w:t>
            </w:r>
            <w:r w:rsidRPr="00E80272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312E9" w:rsidRPr="00E8027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946A08" w:rsidRPr="00E80272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003192" w:rsidRPr="00E8027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1" w:type="pct"/>
          </w:tcPr>
          <w:p w:rsidR="00267E04" w:rsidRPr="00E80272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267E04" w:rsidRPr="00E80272" w:rsidRDefault="00946A0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E80272">
              <w:rPr>
                <w:rFonts w:ascii="Angsana New" w:hAnsi="Angsana New"/>
                <w:sz w:val="30"/>
                <w:szCs w:val="30"/>
              </w:rPr>
              <w:t>31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E80272">
              <w:rPr>
                <w:rFonts w:ascii="Angsana New" w:hAnsi="Angsana New"/>
                <w:sz w:val="30"/>
                <w:szCs w:val="30"/>
              </w:rPr>
              <w:t>256</w:t>
            </w:r>
            <w:r w:rsidR="00003192" w:rsidRPr="00E8027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67E04" w:rsidRPr="00E80272" w:rsidTr="00003192">
        <w:trPr>
          <w:trHeight w:val="430"/>
        </w:trPr>
        <w:tc>
          <w:tcPr>
            <w:tcW w:w="1959" w:type="pct"/>
          </w:tcPr>
          <w:p w:rsidR="00267E04" w:rsidRPr="00E80272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2" w:type="pct"/>
          </w:tcPr>
          <w:p w:rsidR="00267E04" w:rsidRPr="00E80272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69" w:type="pct"/>
            <w:gridSpan w:val="5"/>
          </w:tcPr>
          <w:p w:rsidR="00267E04" w:rsidRPr="00E80272" w:rsidRDefault="00267E04" w:rsidP="00CB3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</w:t>
            </w:r>
            <w:r w:rsidR="00CB33E3" w:rsidRPr="00E8027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</w:t>
            </w:r>
            <w:r w:rsidRPr="00E8027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(หน่วย</w:t>
            </w:r>
            <w:r w:rsidRPr="00E80272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E8027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03192" w:rsidRPr="00E80272" w:rsidTr="00003192">
        <w:trPr>
          <w:trHeight w:val="430"/>
        </w:trPr>
        <w:tc>
          <w:tcPr>
            <w:tcW w:w="1959" w:type="pct"/>
          </w:tcPr>
          <w:p w:rsidR="00003192" w:rsidRPr="00E80272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72" w:type="pct"/>
          </w:tcPr>
          <w:p w:rsidR="00003192" w:rsidRPr="00E80272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80272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07" w:type="pct"/>
          </w:tcPr>
          <w:p w:rsidR="00003192" w:rsidRPr="00E80272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003192" w:rsidRPr="00E80272" w:rsidRDefault="00003192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003192" w:rsidRPr="00E80272" w:rsidRDefault="001C73B0" w:rsidP="000031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  <w:vMerge w:val="restart"/>
          </w:tcPr>
          <w:p w:rsidR="00003192" w:rsidRPr="00E80272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003192" w:rsidRPr="00E80272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696</w:t>
            </w:r>
          </w:p>
        </w:tc>
      </w:tr>
      <w:tr w:rsidR="00946A08" w:rsidRPr="00E80272" w:rsidTr="00003192">
        <w:trPr>
          <w:trHeight w:val="430"/>
        </w:trPr>
        <w:tc>
          <w:tcPr>
            <w:tcW w:w="1959" w:type="pct"/>
          </w:tcPr>
          <w:p w:rsidR="00946A08" w:rsidRPr="00E80272" w:rsidRDefault="00946A08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772" w:type="pct"/>
          </w:tcPr>
          <w:p w:rsidR="00946A08" w:rsidRPr="00E80272" w:rsidRDefault="00946A08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946A08" w:rsidRPr="00E80272" w:rsidRDefault="00946A08" w:rsidP="00946A0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946A08" w:rsidRPr="00E80272" w:rsidRDefault="00946A08" w:rsidP="0094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</w:tcPr>
          <w:p w:rsidR="00946A08" w:rsidRPr="00E80272" w:rsidRDefault="00946A08" w:rsidP="00946A0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vMerge/>
          </w:tcPr>
          <w:p w:rsidR="00946A08" w:rsidRPr="00E80272" w:rsidRDefault="00946A08" w:rsidP="00946A0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8" w:type="pct"/>
          </w:tcPr>
          <w:p w:rsidR="00946A08" w:rsidRPr="00E80272" w:rsidRDefault="00946A08" w:rsidP="00946A0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03192" w:rsidRPr="00E80272" w:rsidTr="00003192">
        <w:trPr>
          <w:trHeight w:val="414"/>
        </w:trPr>
        <w:tc>
          <w:tcPr>
            <w:tcW w:w="1959" w:type="pct"/>
            <w:vAlign w:val="bottom"/>
          </w:tcPr>
          <w:p w:rsidR="00003192" w:rsidRPr="00E80272" w:rsidRDefault="00003192" w:rsidP="0000319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772" w:type="pct"/>
          </w:tcPr>
          <w:p w:rsidR="00003192" w:rsidRPr="00E80272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003192" w:rsidRPr="00E80272" w:rsidDel="00D60FB5" w:rsidRDefault="00003192" w:rsidP="000031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:rsidR="00003192" w:rsidRPr="00E80272" w:rsidRDefault="00003192" w:rsidP="000031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:rsidR="00003192" w:rsidRPr="00E80272" w:rsidDel="00D60FB5" w:rsidRDefault="00A47219" w:rsidP="000031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11,426</w:t>
            </w:r>
          </w:p>
        </w:tc>
        <w:tc>
          <w:tcPr>
            <w:tcW w:w="151" w:type="pct"/>
          </w:tcPr>
          <w:p w:rsidR="00003192" w:rsidRPr="00E80272" w:rsidRDefault="00003192" w:rsidP="000031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78" w:type="pct"/>
            <w:vAlign w:val="bottom"/>
          </w:tcPr>
          <w:p w:rsidR="00003192" w:rsidRPr="00E80272" w:rsidDel="00D60FB5" w:rsidRDefault="00003192" w:rsidP="000031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bidi="th-TH"/>
              </w:rPr>
              <w:t>11,875</w:t>
            </w:r>
          </w:p>
        </w:tc>
      </w:tr>
      <w:tr w:rsidR="00003192" w:rsidRPr="00E80272" w:rsidTr="00003192">
        <w:trPr>
          <w:trHeight w:val="430"/>
        </w:trPr>
        <w:tc>
          <w:tcPr>
            <w:tcW w:w="1959" w:type="pct"/>
            <w:vAlign w:val="bottom"/>
          </w:tcPr>
          <w:p w:rsidR="00003192" w:rsidRPr="00E80272" w:rsidRDefault="00003192" w:rsidP="0000319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772" w:type="pct"/>
          </w:tcPr>
          <w:p w:rsidR="00003192" w:rsidRPr="00E80272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003192" w:rsidRPr="00E80272" w:rsidDel="00D60FB5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:rsidR="00003192" w:rsidRPr="00E80272" w:rsidRDefault="00003192" w:rsidP="000031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:rsidR="00003192" w:rsidRPr="00E80272" w:rsidDel="00D60FB5" w:rsidRDefault="009752AC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6,741</w:t>
            </w:r>
          </w:p>
        </w:tc>
        <w:tc>
          <w:tcPr>
            <w:tcW w:w="151" w:type="pct"/>
          </w:tcPr>
          <w:p w:rsidR="00003192" w:rsidRPr="00E80272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8" w:type="pct"/>
            <w:vAlign w:val="bottom"/>
          </w:tcPr>
          <w:p w:rsidR="00003192" w:rsidRPr="00E80272" w:rsidDel="00D60FB5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4,877</w:t>
            </w:r>
          </w:p>
        </w:tc>
      </w:tr>
      <w:tr w:rsidR="00003192" w:rsidRPr="00E80272" w:rsidTr="00003192">
        <w:trPr>
          <w:trHeight w:val="430"/>
        </w:trPr>
        <w:tc>
          <w:tcPr>
            <w:tcW w:w="1959" w:type="pct"/>
            <w:vAlign w:val="bottom"/>
          </w:tcPr>
          <w:p w:rsidR="00003192" w:rsidRPr="00E80272" w:rsidRDefault="00003192" w:rsidP="0000319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ลูกหนี้ผู้รับเหมา</w:t>
            </w:r>
          </w:p>
        </w:tc>
        <w:tc>
          <w:tcPr>
            <w:tcW w:w="772" w:type="pct"/>
          </w:tcPr>
          <w:p w:rsidR="00003192" w:rsidRPr="00E80272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003192" w:rsidRPr="00E80272" w:rsidDel="00D60FB5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:rsidR="00003192" w:rsidRPr="00E80272" w:rsidRDefault="00003192" w:rsidP="000031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:rsidR="00003192" w:rsidRPr="00E80272" w:rsidDel="00D60FB5" w:rsidRDefault="00E06D04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4,712</w:t>
            </w:r>
          </w:p>
        </w:tc>
        <w:tc>
          <w:tcPr>
            <w:tcW w:w="151" w:type="pct"/>
          </w:tcPr>
          <w:p w:rsidR="00003192" w:rsidRPr="00E80272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78" w:type="pct"/>
            <w:vAlign w:val="bottom"/>
          </w:tcPr>
          <w:p w:rsidR="00003192" w:rsidRPr="00E80272" w:rsidDel="00D60FB5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bidi="th-TH"/>
              </w:rPr>
              <w:t>5,043</w:t>
            </w:r>
          </w:p>
        </w:tc>
      </w:tr>
      <w:tr w:rsidR="00003192" w:rsidRPr="00E80272" w:rsidTr="00003192">
        <w:trPr>
          <w:trHeight w:val="430"/>
        </w:trPr>
        <w:tc>
          <w:tcPr>
            <w:tcW w:w="1959" w:type="pct"/>
            <w:vAlign w:val="bottom"/>
          </w:tcPr>
          <w:p w:rsidR="00003192" w:rsidRPr="00E80272" w:rsidRDefault="00003192" w:rsidP="0000319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ลูกหนี้ส่วนลดปูน</w:t>
            </w:r>
          </w:p>
        </w:tc>
        <w:tc>
          <w:tcPr>
            <w:tcW w:w="772" w:type="pct"/>
          </w:tcPr>
          <w:p w:rsidR="00003192" w:rsidRPr="00E80272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003192" w:rsidRPr="00E80272" w:rsidDel="00D60FB5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:rsidR="00003192" w:rsidRPr="00E80272" w:rsidRDefault="00003192" w:rsidP="000031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:rsidR="00003192" w:rsidRPr="00E80272" w:rsidDel="00D60FB5" w:rsidRDefault="00E06D04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151" w:type="pct"/>
          </w:tcPr>
          <w:p w:rsidR="00003192" w:rsidRPr="00E80272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8" w:type="pct"/>
            <w:vAlign w:val="bottom"/>
          </w:tcPr>
          <w:p w:rsidR="00003192" w:rsidRPr="00E80272" w:rsidDel="00D60FB5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</w:t>
            </w:r>
          </w:p>
        </w:tc>
      </w:tr>
      <w:tr w:rsidR="00003192" w:rsidRPr="00E80272" w:rsidTr="00003192">
        <w:trPr>
          <w:trHeight w:val="430"/>
        </w:trPr>
        <w:tc>
          <w:tcPr>
            <w:tcW w:w="1959" w:type="pct"/>
            <w:vAlign w:val="bottom"/>
          </w:tcPr>
          <w:p w:rsidR="00003192" w:rsidRPr="00E80272" w:rsidDel="00D60FB5" w:rsidRDefault="00003192" w:rsidP="0000319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เงินทดรองแก่พนักงาน</w:t>
            </w:r>
          </w:p>
        </w:tc>
        <w:tc>
          <w:tcPr>
            <w:tcW w:w="772" w:type="pct"/>
          </w:tcPr>
          <w:p w:rsidR="00003192" w:rsidRPr="00E80272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003192" w:rsidRPr="00E80272" w:rsidDel="00D60FB5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003192" w:rsidRPr="00E80272" w:rsidRDefault="00003192" w:rsidP="000031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:rsidR="00003192" w:rsidRPr="00E80272" w:rsidDel="00D60FB5" w:rsidRDefault="00E06D04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1,261</w:t>
            </w:r>
          </w:p>
        </w:tc>
        <w:tc>
          <w:tcPr>
            <w:tcW w:w="151" w:type="pct"/>
          </w:tcPr>
          <w:p w:rsidR="00003192" w:rsidRPr="00E80272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8" w:type="pct"/>
          </w:tcPr>
          <w:p w:rsidR="00003192" w:rsidRPr="00E80272" w:rsidDel="00D60FB5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</w:t>
            </w:r>
          </w:p>
        </w:tc>
      </w:tr>
      <w:tr w:rsidR="00003192" w:rsidRPr="00E80272" w:rsidTr="00003192">
        <w:trPr>
          <w:trHeight w:val="430"/>
        </w:trPr>
        <w:tc>
          <w:tcPr>
            <w:tcW w:w="1959" w:type="pct"/>
            <w:vAlign w:val="bottom"/>
          </w:tcPr>
          <w:p w:rsidR="00003192" w:rsidRPr="00E80272" w:rsidRDefault="00003192" w:rsidP="0000319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E8027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772" w:type="pct"/>
          </w:tcPr>
          <w:p w:rsidR="00003192" w:rsidRPr="00E80272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003192" w:rsidRPr="00E80272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003192" w:rsidRPr="00E80272" w:rsidRDefault="00003192" w:rsidP="000031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003192" w:rsidRPr="00E80272" w:rsidRDefault="00E06D04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1,880</w:t>
            </w:r>
          </w:p>
        </w:tc>
        <w:tc>
          <w:tcPr>
            <w:tcW w:w="151" w:type="pct"/>
          </w:tcPr>
          <w:p w:rsidR="00003192" w:rsidRPr="00E80272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003192" w:rsidRPr="00E80272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896</w:t>
            </w:r>
          </w:p>
        </w:tc>
      </w:tr>
      <w:tr w:rsidR="00003192" w:rsidRPr="00E80272" w:rsidTr="00003192">
        <w:trPr>
          <w:trHeight w:val="430"/>
        </w:trPr>
        <w:tc>
          <w:tcPr>
            <w:tcW w:w="1959" w:type="pct"/>
            <w:vAlign w:val="bottom"/>
          </w:tcPr>
          <w:p w:rsidR="00003192" w:rsidRPr="00E80272" w:rsidRDefault="00003192" w:rsidP="0000319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2" w:type="pct"/>
          </w:tcPr>
          <w:p w:rsidR="00003192" w:rsidRPr="00E80272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003192" w:rsidRPr="00E80272" w:rsidRDefault="00003192" w:rsidP="000031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003192" w:rsidRPr="00E80272" w:rsidRDefault="00003192" w:rsidP="000031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</w:tcPr>
          <w:p w:rsidR="00003192" w:rsidRPr="00E80272" w:rsidRDefault="00A47219" w:rsidP="000031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26,075</w:t>
            </w:r>
          </w:p>
        </w:tc>
        <w:tc>
          <w:tcPr>
            <w:tcW w:w="829" w:type="pct"/>
            <w:gridSpan w:val="2"/>
          </w:tcPr>
          <w:p w:rsidR="00003192" w:rsidRPr="00E80272" w:rsidRDefault="00267A92" w:rsidP="00267A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22,861</w:t>
            </w:r>
          </w:p>
        </w:tc>
      </w:tr>
      <w:tr w:rsidR="00437BFE" w:rsidRPr="00E80272" w:rsidTr="00437BFE">
        <w:trPr>
          <w:trHeight w:val="430"/>
        </w:trPr>
        <w:tc>
          <w:tcPr>
            <w:tcW w:w="1" w:type="pct"/>
            <w:gridSpan w:val="2"/>
            <w:vAlign w:val="bottom"/>
          </w:tcPr>
          <w:p w:rsidR="00437BFE" w:rsidRPr="00E80272" w:rsidRDefault="00437BFE" w:rsidP="00437BFE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หัก ค่าเผื่อผลขาดทุนด้านเครดิตที่คาดว่าจะเกิดขึ้น  </w:t>
            </w:r>
          </w:p>
        </w:tc>
        <w:tc>
          <w:tcPr>
            <w:tcW w:w="607" w:type="pct"/>
          </w:tcPr>
          <w:p w:rsidR="00437BFE" w:rsidRPr="00E80272" w:rsidRDefault="00437BFE" w:rsidP="00946A0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437BFE" w:rsidRPr="00E80272" w:rsidRDefault="00437BFE" w:rsidP="00946A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437BFE" w:rsidRPr="00E80272" w:rsidRDefault="00437BFE" w:rsidP="00946A0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</w:t>
            </w:r>
            <w:r w:rsidR="00FA6946"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  <w:r w:rsidR="00E06D04"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829" w:type="pct"/>
            <w:gridSpan w:val="2"/>
          </w:tcPr>
          <w:p w:rsidR="00437BFE" w:rsidRPr="00E80272" w:rsidRDefault="00437BFE" w:rsidP="00946A0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(4,697)</w:t>
            </w:r>
          </w:p>
        </w:tc>
      </w:tr>
      <w:tr w:rsidR="00003192" w:rsidRPr="00E80272" w:rsidTr="00437BFE">
        <w:trPr>
          <w:trHeight w:val="430"/>
        </w:trPr>
        <w:tc>
          <w:tcPr>
            <w:tcW w:w="1959" w:type="pct"/>
            <w:vAlign w:val="bottom"/>
          </w:tcPr>
          <w:p w:rsidR="00003192" w:rsidRPr="00E80272" w:rsidRDefault="00003192" w:rsidP="0000319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3" w:type="pct"/>
          </w:tcPr>
          <w:p w:rsidR="00003192" w:rsidRPr="00E80272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003192" w:rsidRPr="00E80272" w:rsidRDefault="00003192" w:rsidP="000031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003192" w:rsidRPr="00E80272" w:rsidRDefault="00003192" w:rsidP="000031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003192" w:rsidRPr="00E80272" w:rsidRDefault="00A47219" w:rsidP="000031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21,916</w:t>
            </w:r>
          </w:p>
        </w:tc>
        <w:tc>
          <w:tcPr>
            <w:tcW w:w="151" w:type="pct"/>
            <w:vMerge w:val="restart"/>
          </w:tcPr>
          <w:p w:rsidR="00003192" w:rsidRPr="00E80272" w:rsidRDefault="00003192" w:rsidP="000031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:rsidR="00003192" w:rsidRPr="00E80272" w:rsidRDefault="00003192" w:rsidP="000031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18,164</w:t>
            </w:r>
          </w:p>
        </w:tc>
      </w:tr>
      <w:tr w:rsidR="00003192" w:rsidRPr="00E80272" w:rsidTr="00437BFE">
        <w:trPr>
          <w:trHeight w:val="430"/>
        </w:trPr>
        <w:tc>
          <w:tcPr>
            <w:tcW w:w="1959" w:type="pct"/>
            <w:vAlign w:val="bottom"/>
          </w:tcPr>
          <w:p w:rsidR="00003192" w:rsidRPr="00E80272" w:rsidRDefault="00003192" w:rsidP="0000319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E802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</w:t>
            </w:r>
            <w:r w:rsidR="00437BFE" w:rsidRPr="00E802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773" w:type="pct"/>
          </w:tcPr>
          <w:p w:rsidR="00003192" w:rsidRPr="00E80272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003192" w:rsidRPr="00E80272" w:rsidRDefault="00003192" w:rsidP="00003192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9" w:type="pct"/>
          </w:tcPr>
          <w:p w:rsidR="00003192" w:rsidRPr="00E80272" w:rsidRDefault="00003192" w:rsidP="000031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:rsidR="00003192" w:rsidRPr="00E80272" w:rsidRDefault="00A47219" w:rsidP="000031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21,916</w:t>
            </w:r>
          </w:p>
        </w:tc>
        <w:tc>
          <w:tcPr>
            <w:tcW w:w="151" w:type="pct"/>
            <w:vMerge/>
            <w:tcBorders>
              <w:bottom w:val="nil"/>
            </w:tcBorders>
          </w:tcPr>
          <w:p w:rsidR="00003192" w:rsidRPr="00E80272" w:rsidRDefault="00003192" w:rsidP="0000319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</w:tcPr>
          <w:p w:rsidR="00003192" w:rsidRPr="00E80272" w:rsidRDefault="00003192" w:rsidP="00003192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18,860</w:t>
            </w:r>
          </w:p>
        </w:tc>
      </w:tr>
    </w:tbl>
    <w:p w:rsidR="00B572E2" w:rsidRPr="00E80272" w:rsidRDefault="00793C3E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  <w:bookmarkStart w:id="14" w:name="_Hlk31729564"/>
      <w:bookmarkEnd w:id="13"/>
      <w:r w:rsidRPr="00E80272">
        <w:rPr>
          <w:rFonts w:ascii="Angsana New" w:hAnsi="Angsana New"/>
          <w:bCs/>
          <w:sz w:val="30"/>
          <w:szCs w:val="30"/>
          <w:cs/>
        </w:rPr>
        <w:lastRenderedPageBreak/>
        <w:tab/>
      </w:r>
      <w:r w:rsidRPr="00E80272">
        <w:rPr>
          <w:rFonts w:ascii="Angsana New" w:hAnsi="Angsana New"/>
          <w:bCs/>
          <w:sz w:val="30"/>
          <w:szCs w:val="30"/>
          <w:cs/>
        </w:rPr>
        <w:tab/>
      </w:r>
      <w:r w:rsidRPr="00E80272">
        <w:rPr>
          <w:rFonts w:ascii="Angsana New" w:hAnsi="Angsana New"/>
          <w:bCs/>
          <w:sz w:val="30"/>
          <w:szCs w:val="30"/>
          <w:cs/>
        </w:rPr>
        <w:tab/>
      </w:r>
      <w:r w:rsidRPr="00E80272">
        <w:rPr>
          <w:rFonts w:ascii="Angsana New" w:hAnsi="Angsana New"/>
          <w:bCs/>
          <w:sz w:val="30"/>
          <w:szCs w:val="30"/>
          <w:cs/>
        </w:rPr>
        <w:tab/>
      </w:r>
      <w:r w:rsidRPr="00E80272">
        <w:rPr>
          <w:rFonts w:ascii="Angsana New" w:hAnsi="Angsana New"/>
          <w:bCs/>
          <w:sz w:val="30"/>
          <w:szCs w:val="30"/>
          <w:cs/>
        </w:rPr>
        <w:tab/>
      </w:r>
      <w:r w:rsidRPr="00E80272">
        <w:rPr>
          <w:rFonts w:ascii="Angsana New" w:hAnsi="Angsana New"/>
          <w:bCs/>
          <w:sz w:val="30"/>
          <w:szCs w:val="30"/>
          <w:cs/>
        </w:rPr>
        <w:tab/>
      </w:r>
      <w:r w:rsidRPr="00E80272">
        <w:rPr>
          <w:rFonts w:ascii="Angsana New" w:hAnsi="Angsana New"/>
          <w:bCs/>
          <w:sz w:val="30"/>
          <w:szCs w:val="30"/>
          <w:cs/>
        </w:rPr>
        <w:tab/>
      </w:r>
      <w:r w:rsidRPr="00E80272">
        <w:rPr>
          <w:rFonts w:ascii="Angsana New" w:hAnsi="Angsana New"/>
          <w:bCs/>
          <w:sz w:val="30"/>
          <w:szCs w:val="30"/>
          <w:cs/>
        </w:rPr>
        <w:tab/>
      </w:r>
      <w:r w:rsidRPr="00E80272">
        <w:rPr>
          <w:rFonts w:ascii="Angsana New" w:hAnsi="Angsana New"/>
          <w:bCs/>
          <w:sz w:val="30"/>
          <w:szCs w:val="30"/>
          <w:cs/>
        </w:rPr>
        <w:tab/>
      </w:r>
      <w:r w:rsidRPr="00E80272">
        <w:rPr>
          <w:rFonts w:ascii="Angsana New" w:hAnsi="Angsana New"/>
          <w:bCs/>
          <w:sz w:val="30"/>
          <w:szCs w:val="30"/>
          <w:cs/>
        </w:rPr>
        <w:tab/>
      </w:r>
      <w:r w:rsidRPr="00E80272">
        <w:rPr>
          <w:rFonts w:ascii="Angsana New" w:hAnsi="Angsana New"/>
          <w:bCs/>
          <w:sz w:val="30"/>
          <w:szCs w:val="30"/>
          <w:cs/>
        </w:rPr>
        <w:tab/>
      </w:r>
      <w:r w:rsidRPr="00E80272">
        <w:rPr>
          <w:rFonts w:ascii="Angsana New" w:hAnsi="Angsana New"/>
          <w:bCs/>
          <w:sz w:val="30"/>
          <w:szCs w:val="30"/>
          <w:cs/>
        </w:rPr>
        <w:tab/>
      </w:r>
      <w:r w:rsidRPr="00E80272">
        <w:rPr>
          <w:rFonts w:ascii="Angsana New" w:hAnsi="Angsana New"/>
          <w:bCs/>
          <w:sz w:val="30"/>
          <w:szCs w:val="30"/>
          <w:cs/>
        </w:rPr>
        <w:tab/>
      </w:r>
      <w:r w:rsidRPr="00E80272">
        <w:rPr>
          <w:rFonts w:ascii="Angsana New" w:hAnsi="Angsana New"/>
          <w:bCs/>
          <w:sz w:val="30"/>
          <w:szCs w:val="30"/>
          <w:cs/>
        </w:rPr>
        <w:tab/>
      </w:r>
      <w:r w:rsidRPr="00E80272">
        <w:rPr>
          <w:rFonts w:ascii="Angsana New" w:hAnsi="Angsana New" w:hint="cs"/>
          <w:bCs/>
          <w:sz w:val="30"/>
          <w:szCs w:val="30"/>
          <w:cs/>
        </w:rPr>
        <w:t>งบการเงินเฉพาะกิจการ</w:t>
      </w:r>
    </w:p>
    <w:tbl>
      <w:tblPr>
        <w:tblpPr w:leftFromText="180" w:rightFromText="180" w:vertAnchor="text" w:tblpX="534" w:tblpY="1"/>
        <w:tblOverlap w:val="never"/>
        <w:tblW w:w="9345" w:type="dxa"/>
        <w:tblLayout w:type="fixed"/>
        <w:tblLook w:val="0000"/>
      </w:tblPr>
      <w:tblGrid>
        <w:gridCol w:w="3662"/>
        <w:gridCol w:w="1447"/>
        <w:gridCol w:w="1134"/>
        <w:gridCol w:w="278"/>
        <w:gridCol w:w="1280"/>
        <w:gridCol w:w="282"/>
        <w:gridCol w:w="1262"/>
      </w:tblGrid>
      <w:tr w:rsidR="00B572E2" w:rsidRPr="00E80272" w:rsidTr="009E6BD4">
        <w:trPr>
          <w:trHeight w:val="326"/>
        </w:trPr>
        <w:tc>
          <w:tcPr>
            <w:tcW w:w="1959" w:type="pct"/>
          </w:tcPr>
          <w:p w:rsidR="00B572E2" w:rsidRPr="00E80272" w:rsidRDefault="00B572E2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4" w:type="pct"/>
          </w:tcPr>
          <w:p w:rsidR="00B572E2" w:rsidRPr="00E80272" w:rsidRDefault="00B572E2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</w:pPr>
            <w:r w:rsidRPr="00E80272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7" w:type="pct"/>
          </w:tcPr>
          <w:p w:rsidR="00B572E2" w:rsidRPr="00E80272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49" w:type="pct"/>
          </w:tcPr>
          <w:p w:rsidR="00B572E2" w:rsidRPr="00E80272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:rsidR="00B572E2" w:rsidRPr="00E80272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3</w:t>
            </w:r>
            <w:r w:rsidRPr="00E80272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  <w:r w:rsidRPr="00E80272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51" w:type="pct"/>
          </w:tcPr>
          <w:p w:rsidR="00B572E2" w:rsidRPr="00E80272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:rsidR="00B572E2" w:rsidRPr="00E80272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E80272">
              <w:rPr>
                <w:rFonts w:ascii="Angsana New" w:hAnsi="Angsana New"/>
                <w:sz w:val="30"/>
                <w:szCs w:val="30"/>
              </w:rPr>
              <w:t>31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E8027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572E2" w:rsidRPr="00E80272" w:rsidTr="009E6BD4">
        <w:trPr>
          <w:trHeight w:val="430"/>
        </w:trPr>
        <w:tc>
          <w:tcPr>
            <w:tcW w:w="1959" w:type="pct"/>
          </w:tcPr>
          <w:p w:rsidR="00B572E2" w:rsidRPr="00E80272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4" w:type="pct"/>
          </w:tcPr>
          <w:p w:rsidR="00B572E2" w:rsidRPr="00E80272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67" w:type="pct"/>
            <w:gridSpan w:val="5"/>
          </w:tcPr>
          <w:p w:rsidR="00B572E2" w:rsidRPr="00E80272" w:rsidRDefault="00B572E2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               (หน่วย</w:t>
            </w:r>
            <w:r w:rsidRPr="00E80272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E8027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572E2" w:rsidRPr="00E80272" w:rsidTr="009E6BD4">
        <w:trPr>
          <w:trHeight w:val="430"/>
        </w:trPr>
        <w:tc>
          <w:tcPr>
            <w:tcW w:w="1959" w:type="pct"/>
          </w:tcPr>
          <w:p w:rsidR="00B572E2" w:rsidRPr="00E80272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74" w:type="pct"/>
          </w:tcPr>
          <w:p w:rsidR="00B572E2" w:rsidRPr="00E80272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80272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07" w:type="pct"/>
          </w:tcPr>
          <w:p w:rsidR="00B572E2" w:rsidRPr="00E80272" w:rsidRDefault="00B572E2" w:rsidP="00F76FA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B572E2" w:rsidRPr="00E80272" w:rsidRDefault="00B572E2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B572E2" w:rsidRPr="00E80272" w:rsidRDefault="009E6BD4" w:rsidP="00F76FA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151" w:type="pct"/>
            <w:vMerge w:val="restart"/>
          </w:tcPr>
          <w:p w:rsidR="00B572E2" w:rsidRPr="00E80272" w:rsidRDefault="00B572E2" w:rsidP="00F76FA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:rsidR="00B572E2" w:rsidRPr="00E80272" w:rsidRDefault="00B572E2" w:rsidP="00F76FA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696</w:t>
            </w:r>
          </w:p>
        </w:tc>
      </w:tr>
      <w:tr w:rsidR="00B572E2" w:rsidRPr="00E80272" w:rsidTr="009E6BD4">
        <w:trPr>
          <w:trHeight w:val="430"/>
        </w:trPr>
        <w:tc>
          <w:tcPr>
            <w:tcW w:w="1959" w:type="pct"/>
          </w:tcPr>
          <w:p w:rsidR="00B572E2" w:rsidRPr="00E80272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774" w:type="pct"/>
          </w:tcPr>
          <w:p w:rsidR="00B572E2" w:rsidRPr="00E80272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B572E2" w:rsidRPr="00E80272" w:rsidRDefault="00B572E2" w:rsidP="00F76FA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B572E2" w:rsidRPr="00E80272" w:rsidRDefault="00B572E2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</w:tcPr>
          <w:p w:rsidR="00B572E2" w:rsidRPr="00E80272" w:rsidRDefault="00B572E2" w:rsidP="00F76FA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vMerge/>
          </w:tcPr>
          <w:p w:rsidR="00B572E2" w:rsidRPr="00E80272" w:rsidRDefault="00B572E2" w:rsidP="00F76FA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6" w:type="pct"/>
          </w:tcPr>
          <w:p w:rsidR="00B572E2" w:rsidRPr="00E80272" w:rsidRDefault="00B572E2" w:rsidP="00F76FA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E6BD4" w:rsidRPr="00E80272" w:rsidTr="009E6BD4">
        <w:trPr>
          <w:trHeight w:val="414"/>
        </w:trPr>
        <w:tc>
          <w:tcPr>
            <w:tcW w:w="1959" w:type="pct"/>
            <w:vAlign w:val="bottom"/>
          </w:tcPr>
          <w:p w:rsidR="009E6BD4" w:rsidRPr="00E80272" w:rsidRDefault="009E6BD4" w:rsidP="009E6BD4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774" w:type="pct"/>
          </w:tcPr>
          <w:p w:rsidR="009E6BD4" w:rsidRPr="00E80272" w:rsidRDefault="009E6BD4" w:rsidP="009E6B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9E6BD4" w:rsidRPr="00E80272" w:rsidDel="00D60FB5" w:rsidRDefault="009E6BD4" w:rsidP="009E6BD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:rsidR="009E6BD4" w:rsidRPr="00E80272" w:rsidRDefault="009E6BD4" w:rsidP="009E6B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:rsidR="009E6BD4" w:rsidRPr="00E80272" w:rsidDel="00D60FB5" w:rsidRDefault="00775AE6" w:rsidP="009E6BD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11,426</w:t>
            </w:r>
          </w:p>
        </w:tc>
        <w:tc>
          <w:tcPr>
            <w:tcW w:w="151" w:type="pct"/>
          </w:tcPr>
          <w:p w:rsidR="009E6BD4" w:rsidRPr="00E80272" w:rsidRDefault="009E6BD4" w:rsidP="009E6BD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76" w:type="pct"/>
            <w:vAlign w:val="bottom"/>
          </w:tcPr>
          <w:p w:rsidR="009E6BD4" w:rsidRPr="00E80272" w:rsidDel="00D60FB5" w:rsidRDefault="009E6BD4" w:rsidP="009E6BD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bidi="th-TH"/>
              </w:rPr>
              <w:t>11,875</w:t>
            </w:r>
          </w:p>
        </w:tc>
      </w:tr>
      <w:tr w:rsidR="009E6BD4" w:rsidRPr="00E80272" w:rsidTr="009E6BD4">
        <w:trPr>
          <w:trHeight w:val="430"/>
        </w:trPr>
        <w:tc>
          <w:tcPr>
            <w:tcW w:w="1959" w:type="pct"/>
            <w:vAlign w:val="bottom"/>
          </w:tcPr>
          <w:p w:rsidR="009E6BD4" w:rsidRPr="00E80272" w:rsidRDefault="009E6BD4" w:rsidP="009E6BD4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774" w:type="pct"/>
          </w:tcPr>
          <w:p w:rsidR="009E6BD4" w:rsidRPr="00E80272" w:rsidRDefault="009E6BD4" w:rsidP="009E6B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9E6BD4" w:rsidRPr="00E80272" w:rsidDel="00D60FB5" w:rsidRDefault="009E6BD4" w:rsidP="009E6B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:rsidR="009E6BD4" w:rsidRPr="00E80272" w:rsidRDefault="009E6BD4" w:rsidP="009E6B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:rsidR="009E6BD4" w:rsidRPr="00E80272" w:rsidDel="00D60FB5" w:rsidRDefault="009E6BD4" w:rsidP="009E6B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bidi="th-TH"/>
              </w:rPr>
              <w:t>6,741</w:t>
            </w:r>
          </w:p>
        </w:tc>
        <w:tc>
          <w:tcPr>
            <w:tcW w:w="151" w:type="pct"/>
          </w:tcPr>
          <w:p w:rsidR="009E6BD4" w:rsidRPr="00E80272" w:rsidRDefault="009E6BD4" w:rsidP="009E6B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6" w:type="pct"/>
            <w:vAlign w:val="bottom"/>
          </w:tcPr>
          <w:p w:rsidR="009E6BD4" w:rsidRPr="00E80272" w:rsidDel="00D60FB5" w:rsidRDefault="009E6BD4" w:rsidP="009E6B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4,877</w:t>
            </w:r>
          </w:p>
        </w:tc>
      </w:tr>
      <w:tr w:rsidR="009E6BD4" w:rsidRPr="00E80272" w:rsidTr="009E6BD4">
        <w:trPr>
          <w:trHeight w:val="430"/>
        </w:trPr>
        <w:tc>
          <w:tcPr>
            <w:tcW w:w="1959" w:type="pct"/>
            <w:vAlign w:val="bottom"/>
          </w:tcPr>
          <w:p w:rsidR="009E6BD4" w:rsidRPr="00E80272" w:rsidRDefault="009E6BD4" w:rsidP="009E6BD4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ลูกหนี้ผู้รับเหมา</w:t>
            </w:r>
          </w:p>
        </w:tc>
        <w:tc>
          <w:tcPr>
            <w:tcW w:w="774" w:type="pct"/>
          </w:tcPr>
          <w:p w:rsidR="009E6BD4" w:rsidRPr="00E80272" w:rsidRDefault="009E6BD4" w:rsidP="009E6B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9E6BD4" w:rsidRPr="00E80272" w:rsidDel="00D60FB5" w:rsidRDefault="009E6BD4" w:rsidP="009E6B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:rsidR="009E6BD4" w:rsidRPr="00E80272" w:rsidRDefault="009E6BD4" w:rsidP="009E6B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:rsidR="009E6BD4" w:rsidRPr="00E80272" w:rsidDel="00D60FB5" w:rsidRDefault="009E6BD4" w:rsidP="009E6B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4,712</w:t>
            </w:r>
          </w:p>
        </w:tc>
        <w:tc>
          <w:tcPr>
            <w:tcW w:w="151" w:type="pct"/>
          </w:tcPr>
          <w:p w:rsidR="009E6BD4" w:rsidRPr="00E80272" w:rsidRDefault="009E6BD4" w:rsidP="009E6B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76" w:type="pct"/>
            <w:vAlign w:val="bottom"/>
          </w:tcPr>
          <w:p w:rsidR="009E6BD4" w:rsidRPr="00E80272" w:rsidDel="00D60FB5" w:rsidRDefault="009E6BD4" w:rsidP="009E6B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bidi="th-TH"/>
              </w:rPr>
              <w:t>5,043</w:t>
            </w:r>
          </w:p>
        </w:tc>
      </w:tr>
      <w:tr w:rsidR="00B572E2" w:rsidRPr="00E80272" w:rsidTr="009E6BD4">
        <w:trPr>
          <w:trHeight w:val="430"/>
        </w:trPr>
        <w:tc>
          <w:tcPr>
            <w:tcW w:w="1959" w:type="pct"/>
            <w:vAlign w:val="bottom"/>
          </w:tcPr>
          <w:p w:rsidR="00B572E2" w:rsidRPr="00E80272" w:rsidRDefault="00B572E2" w:rsidP="00F76FA5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ลูกหนี้ส่วนลดปูน</w:t>
            </w:r>
          </w:p>
        </w:tc>
        <w:tc>
          <w:tcPr>
            <w:tcW w:w="774" w:type="pct"/>
          </w:tcPr>
          <w:p w:rsidR="00B572E2" w:rsidRPr="00E80272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B572E2" w:rsidRPr="00E80272" w:rsidDel="00D60FB5" w:rsidRDefault="00B572E2" w:rsidP="00F76F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:rsidR="00B572E2" w:rsidRPr="00E80272" w:rsidRDefault="00B572E2" w:rsidP="00F76F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:rsidR="00B572E2" w:rsidRPr="00E80272" w:rsidDel="00D60FB5" w:rsidRDefault="009E6BD4" w:rsidP="00F76FA5">
            <w:pPr>
              <w:pStyle w:val="acctfourfigures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151" w:type="pct"/>
          </w:tcPr>
          <w:p w:rsidR="00B572E2" w:rsidRPr="00E80272" w:rsidRDefault="00B572E2" w:rsidP="00F76F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6" w:type="pct"/>
            <w:vAlign w:val="bottom"/>
          </w:tcPr>
          <w:p w:rsidR="00B572E2" w:rsidRPr="00E80272" w:rsidDel="00D60FB5" w:rsidRDefault="00B572E2" w:rsidP="00F76F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</w:t>
            </w:r>
          </w:p>
        </w:tc>
      </w:tr>
      <w:tr w:rsidR="00B572E2" w:rsidRPr="00E80272" w:rsidTr="009E6BD4">
        <w:trPr>
          <w:trHeight w:val="430"/>
        </w:trPr>
        <w:tc>
          <w:tcPr>
            <w:tcW w:w="1959" w:type="pct"/>
            <w:vAlign w:val="bottom"/>
          </w:tcPr>
          <w:p w:rsidR="00B572E2" w:rsidRPr="00E80272" w:rsidDel="00D60FB5" w:rsidRDefault="00B572E2" w:rsidP="00F76FA5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เงินทดรองแก่พนักงาน</w:t>
            </w:r>
          </w:p>
        </w:tc>
        <w:tc>
          <w:tcPr>
            <w:tcW w:w="774" w:type="pct"/>
          </w:tcPr>
          <w:p w:rsidR="00B572E2" w:rsidRPr="00E80272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B572E2" w:rsidRPr="00E80272" w:rsidDel="00D60FB5" w:rsidRDefault="00B572E2" w:rsidP="00F76F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B572E2" w:rsidRPr="00E80272" w:rsidRDefault="00B572E2" w:rsidP="00F76F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:rsidR="00B572E2" w:rsidRPr="00E80272" w:rsidDel="00D60FB5" w:rsidRDefault="009E6BD4" w:rsidP="00F76F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1,261</w:t>
            </w:r>
          </w:p>
        </w:tc>
        <w:tc>
          <w:tcPr>
            <w:tcW w:w="151" w:type="pct"/>
          </w:tcPr>
          <w:p w:rsidR="00B572E2" w:rsidRPr="00E80272" w:rsidRDefault="00B572E2" w:rsidP="00F76F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6" w:type="pct"/>
          </w:tcPr>
          <w:p w:rsidR="00B572E2" w:rsidRPr="00E80272" w:rsidDel="00D60FB5" w:rsidRDefault="00B572E2" w:rsidP="00F76F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</w:t>
            </w:r>
          </w:p>
        </w:tc>
      </w:tr>
      <w:tr w:rsidR="00B572E2" w:rsidRPr="00E80272" w:rsidTr="009E6BD4">
        <w:trPr>
          <w:trHeight w:val="430"/>
        </w:trPr>
        <w:tc>
          <w:tcPr>
            <w:tcW w:w="1959" w:type="pct"/>
            <w:vAlign w:val="bottom"/>
          </w:tcPr>
          <w:p w:rsidR="00B572E2" w:rsidRPr="00E80272" w:rsidRDefault="00B572E2" w:rsidP="00F76FA5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E8027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774" w:type="pct"/>
          </w:tcPr>
          <w:p w:rsidR="00B572E2" w:rsidRPr="00E80272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B572E2" w:rsidRPr="00E80272" w:rsidRDefault="00B572E2" w:rsidP="00F76F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B572E2" w:rsidRPr="00E80272" w:rsidRDefault="00B572E2" w:rsidP="00F76F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B572E2" w:rsidRPr="00E80272" w:rsidRDefault="00B572E2" w:rsidP="00F76F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</w:t>
            </w:r>
            <w:r w:rsidR="009E6BD4"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880</w:t>
            </w:r>
          </w:p>
        </w:tc>
        <w:tc>
          <w:tcPr>
            <w:tcW w:w="151" w:type="pct"/>
          </w:tcPr>
          <w:p w:rsidR="00B572E2" w:rsidRPr="00E80272" w:rsidRDefault="00B572E2" w:rsidP="00F76F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:rsidR="00B572E2" w:rsidRPr="00E80272" w:rsidRDefault="00B572E2" w:rsidP="00F76F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896</w:t>
            </w:r>
          </w:p>
        </w:tc>
      </w:tr>
      <w:tr w:rsidR="00B572E2" w:rsidRPr="00E80272" w:rsidTr="009E6BD4">
        <w:trPr>
          <w:trHeight w:val="430"/>
        </w:trPr>
        <w:tc>
          <w:tcPr>
            <w:tcW w:w="1959" w:type="pct"/>
            <w:vAlign w:val="bottom"/>
          </w:tcPr>
          <w:p w:rsidR="00B572E2" w:rsidRPr="00E80272" w:rsidRDefault="00B572E2" w:rsidP="00F76FA5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4" w:type="pct"/>
          </w:tcPr>
          <w:p w:rsidR="00B572E2" w:rsidRPr="00E80272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B572E2" w:rsidRPr="00E80272" w:rsidRDefault="00B572E2" w:rsidP="00F76FA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B572E2" w:rsidRPr="00E80272" w:rsidRDefault="00B572E2" w:rsidP="00F76F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</w:tcPr>
          <w:p w:rsidR="00B572E2" w:rsidRPr="00E80272" w:rsidRDefault="00775AE6" w:rsidP="00F76FA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26,075</w:t>
            </w:r>
          </w:p>
        </w:tc>
        <w:tc>
          <w:tcPr>
            <w:tcW w:w="827" w:type="pct"/>
            <w:gridSpan w:val="2"/>
          </w:tcPr>
          <w:p w:rsidR="00B572E2" w:rsidRPr="00E80272" w:rsidRDefault="00B572E2" w:rsidP="00F76FA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22,861</w:t>
            </w:r>
          </w:p>
        </w:tc>
      </w:tr>
      <w:tr w:rsidR="00B572E2" w:rsidRPr="00E80272" w:rsidTr="009E6BD4">
        <w:trPr>
          <w:trHeight w:val="430"/>
        </w:trPr>
        <w:tc>
          <w:tcPr>
            <w:tcW w:w="2733" w:type="pct"/>
            <w:gridSpan w:val="2"/>
            <w:vAlign w:val="bottom"/>
          </w:tcPr>
          <w:p w:rsidR="00B572E2" w:rsidRPr="00E80272" w:rsidRDefault="00B572E2" w:rsidP="00F76FA5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หัก ค่าเผื่อผลขาดทุนด้านเครดิตที่คาดว่าจะเกิดขึ้น  </w:t>
            </w:r>
          </w:p>
        </w:tc>
        <w:tc>
          <w:tcPr>
            <w:tcW w:w="607" w:type="pct"/>
          </w:tcPr>
          <w:p w:rsidR="00B572E2" w:rsidRPr="00E80272" w:rsidRDefault="00B572E2" w:rsidP="00F76FA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B572E2" w:rsidRPr="00E80272" w:rsidRDefault="00B572E2" w:rsidP="00F76F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B572E2" w:rsidRPr="00E80272" w:rsidRDefault="00B572E2" w:rsidP="00F76FA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(4,15</w:t>
            </w:r>
            <w:r w:rsidR="009E6BD4"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827" w:type="pct"/>
            <w:gridSpan w:val="2"/>
          </w:tcPr>
          <w:p w:rsidR="00B572E2" w:rsidRPr="00E80272" w:rsidRDefault="00B572E2" w:rsidP="00F76FA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(4,697)</w:t>
            </w:r>
          </w:p>
        </w:tc>
      </w:tr>
      <w:tr w:rsidR="00B572E2" w:rsidRPr="00E80272" w:rsidTr="009E6BD4">
        <w:trPr>
          <w:trHeight w:val="430"/>
        </w:trPr>
        <w:tc>
          <w:tcPr>
            <w:tcW w:w="1959" w:type="pct"/>
            <w:vAlign w:val="bottom"/>
          </w:tcPr>
          <w:p w:rsidR="00B572E2" w:rsidRPr="00E80272" w:rsidRDefault="00B572E2" w:rsidP="00F76FA5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4" w:type="pct"/>
          </w:tcPr>
          <w:p w:rsidR="00B572E2" w:rsidRPr="00E80272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B572E2" w:rsidRPr="00E80272" w:rsidRDefault="00B572E2" w:rsidP="00F76FA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B572E2" w:rsidRPr="00E80272" w:rsidRDefault="00B572E2" w:rsidP="00F76F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B572E2" w:rsidRPr="00E80272" w:rsidRDefault="00775AE6" w:rsidP="00F76FA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21,916</w:t>
            </w:r>
          </w:p>
        </w:tc>
        <w:tc>
          <w:tcPr>
            <w:tcW w:w="151" w:type="pct"/>
            <w:vMerge w:val="restart"/>
          </w:tcPr>
          <w:p w:rsidR="00B572E2" w:rsidRPr="00E80272" w:rsidRDefault="00B572E2" w:rsidP="00F76FA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</w:tcPr>
          <w:p w:rsidR="00B572E2" w:rsidRPr="00E80272" w:rsidRDefault="00B572E2" w:rsidP="00F76FA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18,164</w:t>
            </w:r>
          </w:p>
        </w:tc>
      </w:tr>
      <w:tr w:rsidR="00B572E2" w:rsidRPr="00E80272" w:rsidTr="009E6BD4">
        <w:trPr>
          <w:trHeight w:val="430"/>
        </w:trPr>
        <w:tc>
          <w:tcPr>
            <w:tcW w:w="1959" w:type="pct"/>
            <w:vAlign w:val="bottom"/>
          </w:tcPr>
          <w:p w:rsidR="00B572E2" w:rsidRPr="00E80272" w:rsidRDefault="00B572E2" w:rsidP="00F76FA5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E802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774" w:type="pct"/>
          </w:tcPr>
          <w:p w:rsidR="00B572E2" w:rsidRPr="00E80272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B572E2" w:rsidRPr="00E80272" w:rsidRDefault="00B572E2" w:rsidP="00F76FA5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9" w:type="pct"/>
          </w:tcPr>
          <w:p w:rsidR="00B572E2" w:rsidRPr="00E80272" w:rsidRDefault="00B572E2" w:rsidP="00F76F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:rsidR="00B572E2" w:rsidRPr="00E80272" w:rsidRDefault="00775AE6" w:rsidP="00F76FA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21,985</w:t>
            </w:r>
          </w:p>
        </w:tc>
        <w:tc>
          <w:tcPr>
            <w:tcW w:w="151" w:type="pct"/>
            <w:vMerge/>
            <w:tcBorders>
              <w:bottom w:val="nil"/>
            </w:tcBorders>
          </w:tcPr>
          <w:p w:rsidR="00B572E2" w:rsidRPr="00E80272" w:rsidRDefault="00B572E2" w:rsidP="00F76FA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:rsidR="00B572E2" w:rsidRPr="00E80272" w:rsidRDefault="00B572E2" w:rsidP="00F76FA5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18,860</w:t>
            </w:r>
          </w:p>
        </w:tc>
      </w:tr>
    </w:tbl>
    <w:p w:rsidR="00DD1CDB" w:rsidRDefault="00DD1CDB" w:rsidP="009D4B2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672699" w:rsidRDefault="00672699" w:rsidP="009D4B2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672699" w:rsidRDefault="00672699" w:rsidP="009D4B2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672699" w:rsidRDefault="00672699" w:rsidP="009D4B2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672699" w:rsidRDefault="00672699" w:rsidP="009D4B2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672699" w:rsidRDefault="00672699" w:rsidP="009D4B2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672699" w:rsidRDefault="00672699" w:rsidP="009D4B2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672699" w:rsidRPr="00672699" w:rsidRDefault="00672699" w:rsidP="009D4B2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/>
          <w:b/>
          <w:sz w:val="10"/>
          <w:szCs w:val="10"/>
        </w:rPr>
      </w:pPr>
    </w:p>
    <w:p w:rsidR="00672699" w:rsidRDefault="00672699" w:rsidP="009D4B2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B332F1" w:rsidRPr="00E80272" w:rsidRDefault="00334C11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  <w:cs/>
        </w:rPr>
      </w:pPr>
      <w:r w:rsidRPr="00E80272">
        <w:rPr>
          <w:rFonts w:ascii="Angsana New" w:hAnsi="Angsana New"/>
          <w:b/>
          <w:sz w:val="30"/>
          <w:szCs w:val="30"/>
        </w:rPr>
        <w:lastRenderedPageBreak/>
        <w:t>7</w:t>
      </w:r>
      <w:r w:rsidR="00D65531" w:rsidRPr="00E80272">
        <w:rPr>
          <w:rFonts w:ascii="Angsana New" w:hAnsi="Angsana New"/>
          <w:bCs/>
          <w:sz w:val="30"/>
          <w:szCs w:val="30"/>
        </w:rPr>
        <w:tab/>
      </w:r>
      <w:r w:rsidR="00492FED" w:rsidRPr="00E80272">
        <w:rPr>
          <w:rFonts w:ascii="Angsana New" w:hAnsi="Angsana New" w:hint="cs"/>
          <w:bCs/>
          <w:sz w:val="30"/>
          <w:szCs w:val="30"/>
          <w:cs/>
        </w:rPr>
        <w:t>สินทรัพย์ที่เกิดจากสัญญา</w:t>
      </w:r>
      <w:r w:rsidR="00322291" w:rsidRPr="00E80272">
        <w:rPr>
          <w:rFonts w:ascii="Angsana New" w:hAnsi="Angsana New" w:hint="cs"/>
          <w:bCs/>
          <w:sz w:val="30"/>
          <w:szCs w:val="30"/>
          <w:cs/>
        </w:rPr>
        <w:t>ก่อสร้าง</w:t>
      </w:r>
      <w:r w:rsidR="00B332F1" w:rsidRPr="00E80272">
        <w:rPr>
          <w:rFonts w:ascii="Angsana New" w:hAnsi="Angsana New"/>
          <w:bCs/>
          <w:sz w:val="30"/>
          <w:szCs w:val="30"/>
          <w:cs/>
        </w:rPr>
        <w:t xml:space="preserve">  </w:t>
      </w:r>
    </w:p>
    <w:p w:rsidR="00720A31" w:rsidRPr="00E80272" w:rsidRDefault="00720A31" w:rsidP="00720A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E80272">
        <w:rPr>
          <w:rFonts w:ascii="Angsana New" w:hAnsi="Angsana New"/>
          <w:bCs/>
          <w:sz w:val="30"/>
          <w:szCs w:val="30"/>
        </w:rPr>
        <w:t>7.1</w:t>
      </w:r>
      <w:r w:rsidRPr="00E80272">
        <w:rPr>
          <w:rFonts w:ascii="Angsana New" w:hAnsi="Angsana New"/>
          <w:b/>
          <w:sz w:val="30"/>
          <w:szCs w:val="30"/>
        </w:rPr>
        <w:t xml:space="preserve"> </w:t>
      </w:r>
      <w:r w:rsidRPr="00E80272">
        <w:rPr>
          <w:rFonts w:ascii="Angsana New" w:hAnsi="Angsana New" w:hint="cs"/>
          <w:b/>
          <w:sz w:val="30"/>
          <w:szCs w:val="30"/>
          <w:cs/>
        </w:rPr>
        <w:t>ยอดคงเหลือตามสัญญา</w:t>
      </w:r>
    </w:p>
    <w:tbl>
      <w:tblPr>
        <w:tblW w:w="9337" w:type="dxa"/>
        <w:tblInd w:w="558" w:type="dxa"/>
        <w:tblLayout w:type="fixed"/>
        <w:tblLook w:val="0000"/>
      </w:tblPr>
      <w:tblGrid>
        <w:gridCol w:w="3643"/>
        <w:gridCol w:w="1010"/>
        <w:gridCol w:w="286"/>
        <w:gridCol w:w="1275"/>
        <w:gridCol w:w="236"/>
        <w:gridCol w:w="1328"/>
        <w:gridCol w:w="289"/>
        <w:gridCol w:w="1270"/>
      </w:tblGrid>
      <w:tr w:rsidR="002163AF" w:rsidRPr="00E80272" w:rsidTr="002163AF">
        <w:trPr>
          <w:trHeight w:val="410"/>
        </w:trPr>
        <w:tc>
          <w:tcPr>
            <w:tcW w:w="1951" w:type="pct"/>
          </w:tcPr>
          <w:p w:rsidR="002163AF" w:rsidRPr="00E80272" w:rsidRDefault="002163AF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:rsidR="002163AF" w:rsidRPr="00E80272" w:rsidRDefault="002163AF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3" w:type="pct"/>
          </w:tcPr>
          <w:p w:rsidR="002163AF" w:rsidRPr="00E80272" w:rsidRDefault="002163AF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3" w:type="pct"/>
            <w:vAlign w:val="center"/>
          </w:tcPr>
          <w:p w:rsidR="002163AF" w:rsidRPr="00E80272" w:rsidRDefault="002163AF" w:rsidP="00267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hanging="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center"/>
          </w:tcPr>
          <w:p w:rsidR="002163AF" w:rsidRPr="00E80272" w:rsidRDefault="002163AF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6" w:type="pct"/>
            <w:gridSpan w:val="3"/>
            <w:vAlign w:val="center"/>
          </w:tcPr>
          <w:p w:rsidR="002163AF" w:rsidRPr="00E80272" w:rsidRDefault="002163AF" w:rsidP="00216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after="0" w:line="240" w:lineRule="auto"/>
              <w:ind w:left="56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งบการเงินรวมและ</w:t>
            </w:r>
            <w:r w:rsidRPr="00E80272">
              <w:rPr>
                <w:rFonts w:ascii="Angsana New" w:hAnsi="Angsana New"/>
                <w:bCs/>
                <w:sz w:val="30"/>
                <w:szCs w:val="30"/>
                <w:cs/>
              </w:rPr>
              <w:br/>
            </w:r>
            <w:r w:rsidRPr="00E8027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63AF" w:rsidRPr="00E80272" w:rsidTr="00DC5462">
        <w:trPr>
          <w:trHeight w:val="410"/>
        </w:trPr>
        <w:tc>
          <w:tcPr>
            <w:tcW w:w="1951" w:type="pct"/>
          </w:tcPr>
          <w:p w:rsidR="002163AF" w:rsidRPr="00E80272" w:rsidRDefault="002163AF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:rsidR="002163AF" w:rsidRPr="00E80272" w:rsidRDefault="002163AF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3" w:type="pct"/>
          </w:tcPr>
          <w:p w:rsidR="002163AF" w:rsidRPr="00E80272" w:rsidRDefault="002163AF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3" w:type="pct"/>
            <w:vAlign w:val="center"/>
          </w:tcPr>
          <w:p w:rsidR="002163AF" w:rsidRPr="00E80272" w:rsidRDefault="002163AF" w:rsidP="00267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hanging="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center"/>
          </w:tcPr>
          <w:p w:rsidR="002163AF" w:rsidRPr="00E80272" w:rsidRDefault="002163AF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vAlign w:val="center"/>
          </w:tcPr>
          <w:p w:rsidR="002163AF" w:rsidRPr="00E80272" w:rsidRDefault="002163AF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3</w:t>
            </w:r>
            <w:r w:rsidRPr="00E80272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กันายน </w:t>
            </w:r>
            <w:r w:rsidRPr="00E8027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5" w:type="pct"/>
          </w:tcPr>
          <w:p w:rsidR="002163AF" w:rsidRPr="00E80272" w:rsidRDefault="002163AF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2163AF" w:rsidRPr="00E80272" w:rsidRDefault="002163AF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E8027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60706" w:rsidRPr="00E80272" w:rsidTr="00460706">
        <w:trPr>
          <w:trHeight w:val="425"/>
        </w:trPr>
        <w:tc>
          <w:tcPr>
            <w:tcW w:w="2492" w:type="pct"/>
            <w:gridSpan w:val="2"/>
          </w:tcPr>
          <w:p w:rsidR="00460706" w:rsidRPr="00E80272" w:rsidRDefault="00460706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:rsidR="00460706" w:rsidRPr="00E80272" w:rsidRDefault="00460706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460706" w:rsidRPr="00E80272" w:rsidRDefault="00460706" w:rsidP="00946A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460706" w:rsidRPr="00E80272" w:rsidRDefault="00460706" w:rsidP="0094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46" w:type="pct"/>
            <w:gridSpan w:val="3"/>
          </w:tcPr>
          <w:p w:rsidR="00460706" w:rsidRPr="00E80272" w:rsidRDefault="008F46BC" w:rsidP="008F46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(หน่วย : พันบาท)</w:t>
            </w:r>
          </w:p>
        </w:tc>
      </w:tr>
      <w:tr w:rsidR="00973FF4" w:rsidRPr="00E80272" w:rsidTr="00DC5462">
        <w:trPr>
          <w:trHeight w:val="262"/>
        </w:trPr>
        <w:tc>
          <w:tcPr>
            <w:tcW w:w="2492" w:type="pct"/>
            <w:gridSpan w:val="2"/>
          </w:tcPr>
          <w:p w:rsidR="00973FF4" w:rsidRPr="00E80272" w:rsidRDefault="00973FF4" w:rsidP="0097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16"/>
                <w:szCs w:val="16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มูลค่าสัญญา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153" w:type="pct"/>
          </w:tcPr>
          <w:p w:rsidR="00973FF4" w:rsidRPr="00E80272" w:rsidRDefault="00973FF4" w:rsidP="0097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3" w:type="pct"/>
          </w:tcPr>
          <w:p w:rsidR="00973FF4" w:rsidRPr="00E80272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6" w:type="pct"/>
          </w:tcPr>
          <w:p w:rsidR="00973FF4" w:rsidRPr="00E80272" w:rsidRDefault="00973FF4" w:rsidP="00973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711" w:type="pct"/>
          </w:tcPr>
          <w:p w:rsidR="00973FF4" w:rsidRPr="00E80272" w:rsidRDefault="006D73A3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22,143</w:t>
            </w:r>
          </w:p>
        </w:tc>
        <w:tc>
          <w:tcPr>
            <w:tcW w:w="155" w:type="pct"/>
          </w:tcPr>
          <w:p w:rsidR="00973FF4" w:rsidRPr="00E80272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80" w:type="pct"/>
          </w:tcPr>
          <w:p w:rsidR="00973FF4" w:rsidRPr="00E80272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144,162</w:t>
            </w:r>
          </w:p>
        </w:tc>
      </w:tr>
      <w:tr w:rsidR="00973FF4" w:rsidRPr="00E80272" w:rsidTr="00DC5462">
        <w:trPr>
          <w:trHeight w:val="262"/>
        </w:trPr>
        <w:tc>
          <w:tcPr>
            <w:tcW w:w="2492" w:type="pct"/>
            <w:gridSpan w:val="2"/>
          </w:tcPr>
          <w:p w:rsidR="00973FF4" w:rsidRPr="00E80272" w:rsidRDefault="00973FF4" w:rsidP="0097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:rsidR="00973FF4" w:rsidRPr="00E80272" w:rsidRDefault="00973FF4" w:rsidP="0097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3" w:type="pct"/>
          </w:tcPr>
          <w:p w:rsidR="00973FF4" w:rsidRPr="00E80272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6" w:type="pct"/>
          </w:tcPr>
          <w:p w:rsidR="00973FF4" w:rsidRPr="00E80272" w:rsidRDefault="00973FF4" w:rsidP="00973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711" w:type="pct"/>
          </w:tcPr>
          <w:p w:rsidR="00973FF4" w:rsidRPr="00E80272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" w:type="pct"/>
          </w:tcPr>
          <w:p w:rsidR="00973FF4" w:rsidRPr="00E80272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80" w:type="pct"/>
          </w:tcPr>
          <w:p w:rsidR="00973FF4" w:rsidRPr="00E80272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73FF4" w:rsidRPr="00E80272" w:rsidTr="00DC5462">
        <w:trPr>
          <w:trHeight w:val="425"/>
        </w:trPr>
        <w:tc>
          <w:tcPr>
            <w:tcW w:w="2492" w:type="pct"/>
            <w:gridSpan w:val="2"/>
          </w:tcPr>
          <w:p w:rsidR="00973FF4" w:rsidRPr="00E80272" w:rsidRDefault="00973FF4" w:rsidP="0097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รายได้จากการให้บริการที่รับรู้</w:t>
            </w:r>
          </w:p>
        </w:tc>
        <w:tc>
          <w:tcPr>
            <w:tcW w:w="153" w:type="pct"/>
          </w:tcPr>
          <w:p w:rsidR="00973FF4" w:rsidRPr="00E80272" w:rsidRDefault="00973FF4" w:rsidP="0097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973FF4" w:rsidRPr="00E80272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973FF4" w:rsidRPr="00E80272" w:rsidRDefault="00973FF4" w:rsidP="00973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:rsidR="00973FF4" w:rsidRPr="00E80272" w:rsidRDefault="006D73A3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22,143</w:t>
            </w:r>
          </w:p>
        </w:tc>
        <w:tc>
          <w:tcPr>
            <w:tcW w:w="155" w:type="pct"/>
          </w:tcPr>
          <w:p w:rsidR="00973FF4" w:rsidRPr="00E80272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973FF4" w:rsidRPr="00E80272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144,162</w:t>
            </w:r>
          </w:p>
        </w:tc>
      </w:tr>
      <w:tr w:rsidR="00973FF4" w:rsidRPr="00E80272" w:rsidTr="00946A08">
        <w:trPr>
          <w:trHeight w:val="425"/>
        </w:trPr>
        <w:tc>
          <w:tcPr>
            <w:tcW w:w="2492" w:type="pct"/>
            <w:gridSpan w:val="2"/>
          </w:tcPr>
          <w:p w:rsidR="00973FF4" w:rsidRPr="00E80272" w:rsidRDefault="00973FF4" w:rsidP="0097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หัก เงินงวดที่เรียกเก็บจากผู้จ้าง</w:t>
            </w:r>
          </w:p>
        </w:tc>
        <w:tc>
          <w:tcPr>
            <w:tcW w:w="153" w:type="pct"/>
          </w:tcPr>
          <w:p w:rsidR="00973FF4" w:rsidRPr="00E80272" w:rsidRDefault="00973FF4" w:rsidP="0097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973FF4" w:rsidRPr="00E80272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:rsidR="00973FF4" w:rsidRPr="00E80272" w:rsidRDefault="00973FF4" w:rsidP="00973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:rsidR="00973FF4" w:rsidRPr="00E80272" w:rsidRDefault="006D73A3" w:rsidP="00973FF4">
            <w:pPr>
              <w:pStyle w:val="acctfourfigures"/>
              <w:tabs>
                <w:tab w:val="clear" w:pos="765"/>
              </w:tabs>
              <w:spacing w:line="240" w:lineRule="auto"/>
              <w:ind w:right="2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" w:type="pct"/>
          </w:tcPr>
          <w:p w:rsidR="00973FF4" w:rsidRPr="00E80272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973FF4" w:rsidRPr="00E80272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</w:rPr>
              <w:t>(122,019)</w:t>
            </w:r>
          </w:p>
        </w:tc>
      </w:tr>
      <w:tr w:rsidR="00973FF4" w:rsidRPr="00E80272" w:rsidTr="00946A08">
        <w:trPr>
          <w:trHeight w:val="425"/>
        </w:trPr>
        <w:tc>
          <w:tcPr>
            <w:tcW w:w="2492" w:type="pct"/>
            <w:gridSpan w:val="2"/>
          </w:tcPr>
          <w:p w:rsidR="00973FF4" w:rsidRPr="00E80272" w:rsidRDefault="00973FF4" w:rsidP="0097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3" w:type="pct"/>
          </w:tcPr>
          <w:p w:rsidR="00973FF4" w:rsidRPr="00E80272" w:rsidRDefault="00973FF4" w:rsidP="0097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:rsidR="00973FF4" w:rsidRPr="00E80272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973FF4" w:rsidRPr="00E80272" w:rsidRDefault="00973FF4" w:rsidP="00973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</w:tcPr>
          <w:p w:rsidR="00973FF4" w:rsidRPr="00E80272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inorBidi"/>
                <w:b/>
                <w:bCs/>
                <w:sz w:val="30"/>
                <w:szCs w:val="38"/>
                <w:lang w:bidi="th-TH"/>
              </w:rPr>
            </w:pPr>
            <w:r w:rsidRPr="00E80272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22,143</w:t>
            </w:r>
          </w:p>
        </w:tc>
        <w:tc>
          <w:tcPr>
            <w:tcW w:w="155" w:type="pct"/>
          </w:tcPr>
          <w:p w:rsidR="00973FF4" w:rsidRPr="00E80272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:rsidR="00973FF4" w:rsidRPr="00E80272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22,143</w:t>
            </w:r>
          </w:p>
        </w:tc>
      </w:tr>
      <w:tr w:rsidR="00973FF4" w:rsidRPr="00E80272" w:rsidTr="00946A08">
        <w:trPr>
          <w:trHeight w:val="225"/>
        </w:trPr>
        <w:tc>
          <w:tcPr>
            <w:tcW w:w="2492" w:type="pct"/>
            <w:gridSpan w:val="2"/>
          </w:tcPr>
          <w:p w:rsidR="00973FF4" w:rsidRPr="00E80272" w:rsidRDefault="00973FF4" w:rsidP="0097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 </w:t>
            </w:r>
          </w:p>
        </w:tc>
        <w:tc>
          <w:tcPr>
            <w:tcW w:w="153" w:type="pct"/>
          </w:tcPr>
          <w:p w:rsidR="00973FF4" w:rsidRPr="00E80272" w:rsidRDefault="00973FF4" w:rsidP="0097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973FF4" w:rsidRPr="00E80272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973FF4" w:rsidRPr="00E80272" w:rsidRDefault="00973FF4" w:rsidP="00973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:rsidR="00973FF4" w:rsidRPr="00E80272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" w:type="pct"/>
          </w:tcPr>
          <w:p w:rsidR="00973FF4" w:rsidRPr="00E80272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973FF4" w:rsidRPr="00E80272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73FF4" w:rsidRPr="00E80272" w:rsidTr="00946A08">
        <w:trPr>
          <w:trHeight w:val="425"/>
        </w:trPr>
        <w:tc>
          <w:tcPr>
            <w:tcW w:w="2492" w:type="pct"/>
            <w:gridSpan w:val="2"/>
          </w:tcPr>
          <w:p w:rsidR="00973FF4" w:rsidRPr="00E80272" w:rsidRDefault="00973FF4" w:rsidP="0097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 - สุทธิ</w:t>
            </w:r>
          </w:p>
        </w:tc>
        <w:tc>
          <w:tcPr>
            <w:tcW w:w="153" w:type="pct"/>
          </w:tcPr>
          <w:p w:rsidR="00973FF4" w:rsidRPr="00E80272" w:rsidRDefault="00973FF4" w:rsidP="00973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:rsidR="00973FF4" w:rsidRPr="00E80272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973FF4" w:rsidRPr="00E80272" w:rsidRDefault="00973FF4" w:rsidP="00973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double" w:sz="4" w:space="0" w:color="auto"/>
            </w:tcBorders>
          </w:tcPr>
          <w:p w:rsidR="00973FF4" w:rsidRPr="00E80272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22,143</w:t>
            </w:r>
          </w:p>
        </w:tc>
        <w:tc>
          <w:tcPr>
            <w:tcW w:w="155" w:type="pct"/>
          </w:tcPr>
          <w:p w:rsidR="00973FF4" w:rsidRPr="00E80272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:rsidR="00973FF4" w:rsidRPr="00E80272" w:rsidRDefault="00973FF4" w:rsidP="00973F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22,143</w:t>
            </w:r>
          </w:p>
        </w:tc>
      </w:tr>
      <w:tr w:rsidR="00A6375B" w:rsidRPr="00E80272" w:rsidTr="00720A31">
        <w:trPr>
          <w:trHeight w:val="425"/>
        </w:trPr>
        <w:tc>
          <w:tcPr>
            <w:tcW w:w="2492" w:type="pct"/>
            <w:gridSpan w:val="2"/>
          </w:tcPr>
          <w:p w:rsidR="00A6375B" w:rsidRPr="00E80272" w:rsidRDefault="00A6375B" w:rsidP="00267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:rsidR="00A6375B" w:rsidRPr="00E80272" w:rsidRDefault="00A6375B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:rsidR="00A6375B" w:rsidRPr="00E80272" w:rsidRDefault="00A6375B" w:rsidP="00003192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A6375B" w:rsidRPr="00E80272" w:rsidRDefault="00A6375B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</w:tcPr>
          <w:p w:rsidR="00A6375B" w:rsidRPr="00E80272" w:rsidRDefault="00A6375B" w:rsidP="00003192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:rsidR="00A6375B" w:rsidRPr="00E80272" w:rsidRDefault="00A6375B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A6375B" w:rsidRPr="00E80272" w:rsidRDefault="00A6375B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6375B" w:rsidRPr="00E80272" w:rsidTr="00A6375B">
        <w:trPr>
          <w:trHeight w:val="425"/>
        </w:trPr>
        <w:tc>
          <w:tcPr>
            <w:tcW w:w="5000" w:type="pct"/>
            <w:gridSpan w:val="8"/>
          </w:tcPr>
          <w:p w:rsidR="00A6375B" w:rsidRPr="00E80272" w:rsidRDefault="00A6375B" w:rsidP="00A6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after="0" w:line="240" w:lineRule="auto"/>
              <w:ind w:left="56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003192" w:rsidRPr="00E80272" w:rsidTr="00720A31">
        <w:trPr>
          <w:trHeight w:val="425"/>
        </w:trPr>
        <w:tc>
          <w:tcPr>
            <w:tcW w:w="2492" w:type="pct"/>
            <w:gridSpan w:val="2"/>
          </w:tcPr>
          <w:p w:rsidR="00003192" w:rsidRPr="00E80272" w:rsidRDefault="00003192" w:rsidP="00267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:rsidR="00003192" w:rsidRPr="00E80272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 w:val="restart"/>
          </w:tcPr>
          <w:p w:rsidR="00003192" w:rsidRPr="00E80272" w:rsidRDefault="00003192" w:rsidP="00003192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003192" w:rsidRPr="00E80272" w:rsidRDefault="00003192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vMerge w:val="restart"/>
          </w:tcPr>
          <w:p w:rsidR="00003192" w:rsidRPr="00E80272" w:rsidRDefault="00CD77F0" w:rsidP="00003192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E80272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0</w:t>
            </w:r>
            <w:r w:rsidRPr="00E8027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D312E9" w:rsidRPr="00E8027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กันยายน</w:t>
            </w:r>
            <w:r w:rsidR="00003192" w:rsidRPr="00E8027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5" w:type="pct"/>
          </w:tcPr>
          <w:p w:rsidR="00003192" w:rsidRPr="00E80272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vMerge w:val="restart"/>
          </w:tcPr>
          <w:p w:rsidR="00003192" w:rsidRPr="00E80272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E8027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  <w:t>2563</w:t>
            </w:r>
          </w:p>
        </w:tc>
      </w:tr>
      <w:tr w:rsidR="00003192" w:rsidRPr="00E80272" w:rsidTr="00DC5462">
        <w:trPr>
          <w:trHeight w:val="425"/>
        </w:trPr>
        <w:tc>
          <w:tcPr>
            <w:tcW w:w="2492" w:type="pct"/>
            <w:gridSpan w:val="2"/>
          </w:tcPr>
          <w:p w:rsidR="00003192" w:rsidRPr="00E80272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:rsidR="00003192" w:rsidRPr="00E80272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:rsidR="00003192" w:rsidRPr="00E80272" w:rsidRDefault="00003192" w:rsidP="00003192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003192" w:rsidRPr="00E80272" w:rsidRDefault="00003192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vMerge/>
          </w:tcPr>
          <w:p w:rsidR="00003192" w:rsidRPr="00E80272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5" w:type="pct"/>
          </w:tcPr>
          <w:p w:rsidR="00003192" w:rsidRPr="00E80272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vMerge/>
          </w:tcPr>
          <w:p w:rsidR="00003192" w:rsidRPr="00E80272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03192" w:rsidRPr="00E80272" w:rsidTr="00DC5462">
        <w:trPr>
          <w:trHeight w:val="425"/>
        </w:trPr>
        <w:tc>
          <w:tcPr>
            <w:tcW w:w="2492" w:type="pct"/>
            <w:gridSpan w:val="2"/>
          </w:tcPr>
          <w:p w:rsidR="00003192" w:rsidRPr="00E80272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:rsidR="00003192" w:rsidRPr="00E80272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:rsidR="00003192" w:rsidRPr="00E80272" w:rsidRDefault="00003192" w:rsidP="00003192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003192" w:rsidRPr="00E80272" w:rsidRDefault="00003192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6" w:type="pct"/>
            <w:gridSpan w:val="3"/>
          </w:tcPr>
          <w:p w:rsidR="00003192" w:rsidRPr="00E80272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(หน่วย</w:t>
            </w:r>
            <w:r w:rsidRPr="00E80272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:</w:t>
            </w:r>
            <w:r w:rsidRPr="00E8027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003192" w:rsidRPr="00E80272" w:rsidTr="00DC5462">
        <w:trPr>
          <w:trHeight w:val="425"/>
        </w:trPr>
        <w:tc>
          <w:tcPr>
            <w:tcW w:w="2492" w:type="pct"/>
            <w:gridSpan w:val="2"/>
          </w:tcPr>
          <w:p w:rsidR="00003192" w:rsidRPr="00E80272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สัญญางานระหว่างก่อสร้าง</w:t>
            </w:r>
          </w:p>
        </w:tc>
        <w:tc>
          <w:tcPr>
            <w:tcW w:w="153" w:type="pct"/>
          </w:tcPr>
          <w:p w:rsidR="00003192" w:rsidRPr="00E80272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:rsidR="00003192" w:rsidRPr="00E80272" w:rsidRDefault="00003192" w:rsidP="00003192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003192" w:rsidRPr="00E80272" w:rsidRDefault="00003192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6" w:type="pct"/>
            <w:gridSpan w:val="3"/>
          </w:tcPr>
          <w:p w:rsidR="00003192" w:rsidRPr="00E80272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003192" w:rsidRPr="00E80272" w:rsidTr="00DC5462">
        <w:trPr>
          <w:trHeight w:val="425"/>
        </w:trPr>
        <w:tc>
          <w:tcPr>
            <w:tcW w:w="2492" w:type="pct"/>
            <w:gridSpan w:val="2"/>
          </w:tcPr>
          <w:p w:rsidR="00003192" w:rsidRPr="00E80272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มูลค่างานตามสัญญาก่อสร้าง</w:t>
            </w:r>
          </w:p>
        </w:tc>
        <w:tc>
          <w:tcPr>
            <w:tcW w:w="153" w:type="pct"/>
          </w:tcPr>
          <w:p w:rsidR="00003192" w:rsidRPr="00E80272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:rsidR="00003192" w:rsidRPr="00E80272" w:rsidRDefault="00003192" w:rsidP="00003192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003192" w:rsidRPr="00E80272" w:rsidRDefault="00003192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</w:tcPr>
          <w:p w:rsidR="00003192" w:rsidRPr="00E80272" w:rsidRDefault="006D73A3" w:rsidP="00003192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22,143</w:t>
            </w:r>
          </w:p>
        </w:tc>
        <w:tc>
          <w:tcPr>
            <w:tcW w:w="155" w:type="pct"/>
          </w:tcPr>
          <w:p w:rsidR="00003192" w:rsidRPr="00E80272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003192" w:rsidRPr="00E80272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144,162</w:t>
            </w:r>
          </w:p>
        </w:tc>
      </w:tr>
      <w:tr w:rsidR="00003192" w:rsidRPr="00E80272" w:rsidTr="00DC5462">
        <w:trPr>
          <w:trHeight w:val="425"/>
        </w:trPr>
        <w:tc>
          <w:tcPr>
            <w:tcW w:w="2492" w:type="pct"/>
            <w:gridSpan w:val="2"/>
          </w:tcPr>
          <w:p w:rsidR="00003192" w:rsidRPr="00E80272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ต้นทุนการก่อสร้างที่เกิดขึ้น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ในงวด</w:t>
            </w:r>
          </w:p>
        </w:tc>
        <w:tc>
          <w:tcPr>
            <w:tcW w:w="153" w:type="pct"/>
          </w:tcPr>
          <w:p w:rsidR="00003192" w:rsidRPr="00E80272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003192" w:rsidRPr="00E80272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:rsidR="00003192" w:rsidRPr="00E80272" w:rsidRDefault="00003192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:rsidR="00003192" w:rsidRPr="00E80272" w:rsidRDefault="00973FF4" w:rsidP="00003192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" w:type="pct"/>
          </w:tcPr>
          <w:p w:rsidR="00003192" w:rsidRPr="00E80272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003192" w:rsidRPr="00E80272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90,343</w:t>
            </w:r>
          </w:p>
        </w:tc>
      </w:tr>
      <w:tr w:rsidR="00003192" w:rsidRPr="00E80272" w:rsidTr="00DC5462">
        <w:trPr>
          <w:trHeight w:val="425"/>
        </w:trPr>
        <w:tc>
          <w:tcPr>
            <w:tcW w:w="2492" w:type="pct"/>
            <w:gridSpan w:val="2"/>
          </w:tcPr>
          <w:p w:rsidR="00003192" w:rsidRPr="00E80272" w:rsidRDefault="005B1880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ต้นทุนการก่อสร้างที่เกิดขึ้นปรับปรุงด้วยกำไร</w:t>
            </w:r>
          </w:p>
        </w:tc>
        <w:tc>
          <w:tcPr>
            <w:tcW w:w="153" w:type="pct"/>
          </w:tcPr>
          <w:p w:rsidR="00003192" w:rsidRPr="00E80272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003192" w:rsidRPr="00E80272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:rsidR="00003192" w:rsidRPr="00E80272" w:rsidRDefault="00003192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:rsidR="00003192" w:rsidRPr="00E80272" w:rsidRDefault="00003192" w:rsidP="00003192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5" w:type="pct"/>
          </w:tcPr>
          <w:p w:rsidR="00003192" w:rsidRPr="00E80272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003192" w:rsidRPr="00E80272" w:rsidRDefault="00003192" w:rsidP="005B188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5B1880" w:rsidRPr="00E80272" w:rsidTr="00DC5462">
        <w:trPr>
          <w:trHeight w:val="425"/>
        </w:trPr>
        <w:tc>
          <w:tcPr>
            <w:tcW w:w="2492" w:type="pct"/>
            <w:gridSpan w:val="2"/>
          </w:tcPr>
          <w:p w:rsidR="005B1880" w:rsidRPr="00E80272" w:rsidRDefault="005B1880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E80272">
              <w:rPr>
                <w:rFonts w:ascii="Angsana New" w:hAnsi="Angsana New"/>
                <w:sz w:val="30"/>
                <w:szCs w:val="30"/>
                <w:cs/>
              </w:rPr>
              <w:t>หรือขาดทุนที่รับรู้จนถึงปัจจุบัน</w:t>
            </w:r>
          </w:p>
        </w:tc>
        <w:tc>
          <w:tcPr>
            <w:tcW w:w="153" w:type="pct"/>
          </w:tcPr>
          <w:p w:rsidR="005B1880" w:rsidRPr="00E80272" w:rsidRDefault="005B1880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5B1880" w:rsidRPr="00E80272" w:rsidRDefault="005B1880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:rsidR="005B1880" w:rsidRPr="00E80272" w:rsidRDefault="005B1880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:rsidR="005B1880" w:rsidRPr="00E80272" w:rsidRDefault="006D73A3" w:rsidP="00003192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39,171</w:t>
            </w:r>
          </w:p>
        </w:tc>
        <w:tc>
          <w:tcPr>
            <w:tcW w:w="155" w:type="pct"/>
          </w:tcPr>
          <w:p w:rsidR="005B1880" w:rsidRPr="00E80272" w:rsidRDefault="005B1880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5B1880" w:rsidRPr="00E80272" w:rsidRDefault="005B1880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133,643</w:t>
            </w:r>
          </w:p>
        </w:tc>
      </w:tr>
      <w:tr w:rsidR="00003192" w:rsidRPr="00E80272" w:rsidTr="00DC5462">
        <w:trPr>
          <w:trHeight w:val="425"/>
        </w:trPr>
        <w:tc>
          <w:tcPr>
            <w:tcW w:w="2492" w:type="pct"/>
            <w:gridSpan w:val="2"/>
          </w:tcPr>
          <w:p w:rsidR="00003192" w:rsidRPr="00E80272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หนี้สินที่เกิดจากสัญญาก่อสร้าง</w:t>
            </w:r>
          </w:p>
        </w:tc>
        <w:tc>
          <w:tcPr>
            <w:tcW w:w="153" w:type="pct"/>
          </w:tcPr>
          <w:p w:rsidR="00003192" w:rsidRPr="00E80272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003192" w:rsidRPr="00E80272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:rsidR="00003192" w:rsidRPr="00E80272" w:rsidRDefault="00003192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:rsidR="00003192" w:rsidRPr="00E80272" w:rsidRDefault="00973FF4" w:rsidP="00003192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3,418</w:t>
            </w:r>
          </w:p>
        </w:tc>
        <w:tc>
          <w:tcPr>
            <w:tcW w:w="155" w:type="pct"/>
          </w:tcPr>
          <w:p w:rsidR="00003192" w:rsidRPr="00E80272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003192" w:rsidRPr="00E80272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3,418</w:t>
            </w:r>
          </w:p>
        </w:tc>
      </w:tr>
      <w:tr w:rsidR="00003192" w:rsidRPr="00E80272" w:rsidTr="00DC5462">
        <w:trPr>
          <w:trHeight w:val="425"/>
        </w:trPr>
        <w:tc>
          <w:tcPr>
            <w:tcW w:w="2492" w:type="pct"/>
            <w:gridSpan w:val="2"/>
          </w:tcPr>
          <w:p w:rsidR="00003192" w:rsidRPr="00E80272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จำนวนเงินทั้งสิ้นที่กิจการมีสิทธิเรียกร้องจากผู้จ้าง</w:t>
            </w:r>
          </w:p>
          <w:p w:rsidR="00003192" w:rsidRPr="00E80272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E80272">
              <w:rPr>
                <w:rFonts w:ascii="Angsana New" w:hAnsi="Angsana New"/>
                <w:sz w:val="30"/>
                <w:szCs w:val="30"/>
                <w:cs/>
              </w:rPr>
              <w:t>สำหรับงานก่อสร้างซึ่งเป็นสินทรัพย์</w:t>
            </w:r>
          </w:p>
        </w:tc>
        <w:tc>
          <w:tcPr>
            <w:tcW w:w="153" w:type="pct"/>
          </w:tcPr>
          <w:p w:rsidR="00003192" w:rsidRPr="00E80272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003192" w:rsidRPr="00E80272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:rsidR="00003192" w:rsidRPr="00E80272" w:rsidRDefault="00003192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:rsidR="00003192" w:rsidRPr="00E80272" w:rsidRDefault="00003192" w:rsidP="00003192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7C128F" w:rsidRPr="00E80272" w:rsidRDefault="006D73A3" w:rsidP="00003192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22,143</w:t>
            </w:r>
          </w:p>
        </w:tc>
        <w:tc>
          <w:tcPr>
            <w:tcW w:w="155" w:type="pct"/>
          </w:tcPr>
          <w:p w:rsidR="00003192" w:rsidRPr="00E80272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003192" w:rsidRPr="00E80272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003192" w:rsidRPr="00E80272" w:rsidRDefault="005B1880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144,162</w:t>
            </w:r>
          </w:p>
        </w:tc>
      </w:tr>
    </w:tbl>
    <w:bookmarkEnd w:id="14"/>
    <w:p w:rsidR="00720A31" w:rsidRPr="00E80272" w:rsidRDefault="001374C6" w:rsidP="001374C6">
      <w:pPr>
        <w:tabs>
          <w:tab w:val="right" w:pos="7280"/>
          <w:tab w:val="right" w:pos="8540"/>
        </w:tabs>
        <w:spacing w:before="240" w:after="120"/>
        <w:ind w:left="605" w:right="-43" w:hanging="38"/>
        <w:jc w:val="thaiDistribute"/>
        <w:rPr>
          <w:rFonts w:ascii="Angsana New" w:hAnsi="Angsana New"/>
          <w:sz w:val="30"/>
          <w:szCs w:val="30"/>
          <w:cs/>
        </w:rPr>
      </w:pPr>
      <w:r w:rsidRPr="00E80272">
        <w:rPr>
          <w:rFonts w:ascii="Angsana New" w:hAnsi="Angsana New"/>
          <w:color w:val="000000"/>
          <w:sz w:val="30"/>
          <w:szCs w:val="30"/>
        </w:rPr>
        <w:lastRenderedPageBreak/>
        <w:t>7.2</w:t>
      </w:r>
      <w:r w:rsidR="00720A31" w:rsidRPr="00E80272">
        <w:rPr>
          <w:rFonts w:ascii="Angsana New" w:hAnsi="Angsana New"/>
          <w:color w:val="000000"/>
          <w:sz w:val="30"/>
          <w:szCs w:val="30"/>
        </w:rPr>
        <w:tab/>
      </w:r>
      <w:r w:rsidR="00720A31" w:rsidRPr="00E80272">
        <w:rPr>
          <w:rFonts w:ascii="Angsana New" w:hAnsi="Angsana New"/>
          <w:color w:val="000000"/>
          <w:sz w:val="30"/>
          <w:szCs w:val="30"/>
          <w:cs/>
        </w:rPr>
        <w:t>รายได้ที่คาดว่าจะรับรู้สำหรับภาระที่ยังปฏิบัติไม่เสร็จสิ้น</w:t>
      </w:r>
    </w:p>
    <w:p w:rsidR="00E61F68" w:rsidRPr="00E80272" w:rsidRDefault="00720A31" w:rsidP="00E61F68">
      <w:pPr>
        <w:tabs>
          <w:tab w:val="clear" w:pos="227"/>
          <w:tab w:val="clear" w:pos="454"/>
          <w:tab w:val="clear" w:pos="680"/>
          <w:tab w:val="clear" w:pos="907"/>
        </w:tabs>
        <w:spacing w:before="120" w:after="240"/>
        <w:ind w:left="567"/>
        <w:jc w:val="thaiDistribute"/>
        <w:rPr>
          <w:rFonts w:ascii="Angsana New" w:hAnsi="Angsana New"/>
          <w:sz w:val="30"/>
          <w:szCs w:val="30"/>
        </w:rPr>
      </w:pPr>
      <w:bookmarkStart w:id="15" w:name="OLE_LINK1"/>
      <w:bookmarkStart w:id="16" w:name="OLE_LINK2"/>
      <w:r w:rsidRPr="00E80272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EE0239" w:rsidRPr="00E80272">
        <w:rPr>
          <w:rFonts w:ascii="Angsana New" w:hAnsi="Angsana New"/>
          <w:sz w:val="30"/>
          <w:szCs w:val="30"/>
        </w:rPr>
        <w:t>3</w:t>
      </w:r>
      <w:r w:rsidR="00EE0239" w:rsidRPr="00E80272">
        <w:rPr>
          <w:rFonts w:ascii="Angsana New" w:hAnsi="Angsana New"/>
          <w:bCs/>
          <w:sz w:val="30"/>
          <w:szCs w:val="30"/>
        </w:rPr>
        <w:t>0</w:t>
      </w:r>
      <w:r w:rsidR="00EE0239" w:rsidRPr="00E80272">
        <w:rPr>
          <w:rFonts w:ascii="Angsana New" w:hAnsi="Angsana New" w:hint="cs"/>
          <w:sz w:val="30"/>
          <w:szCs w:val="30"/>
          <w:cs/>
        </w:rPr>
        <w:t xml:space="preserve"> </w:t>
      </w:r>
      <w:r w:rsidR="005C61BE" w:rsidRPr="00E80272">
        <w:rPr>
          <w:rFonts w:ascii="Angsana New" w:hAnsi="Angsana New" w:hint="cs"/>
          <w:sz w:val="30"/>
          <w:szCs w:val="30"/>
          <w:cs/>
        </w:rPr>
        <w:t>กันยายน</w:t>
      </w:r>
      <w:r w:rsidR="00EE0239" w:rsidRPr="00E80272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1374C6" w:rsidRPr="00E80272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5B1880" w:rsidRPr="00E80272">
        <w:rPr>
          <w:rFonts w:asciiTheme="majorBidi" w:hAnsiTheme="majorBidi" w:cstheme="majorBidi"/>
          <w:spacing w:val="-4"/>
          <w:sz w:val="30"/>
          <w:szCs w:val="30"/>
        </w:rPr>
        <w:t>4</w:t>
      </w:r>
      <w:r w:rsidR="001374C6" w:rsidRPr="00E80272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E80272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2A0C0D" w:rsidRPr="00E80272">
        <w:rPr>
          <w:rFonts w:asciiTheme="majorBidi" w:hAnsiTheme="majorBidi" w:cstheme="majorBidi" w:hint="cs"/>
          <w:spacing w:val="-4"/>
          <w:sz w:val="30"/>
          <w:szCs w:val="30"/>
          <w:cs/>
        </w:rPr>
        <w:t>ไม่มี</w:t>
      </w:r>
      <w:r w:rsidRPr="00E80272">
        <w:rPr>
          <w:rFonts w:asciiTheme="majorBidi" w:hAnsiTheme="majorBidi" w:cstheme="majorBidi"/>
          <w:spacing w:val="-4"/>
          <w:sz w:val="30"/>
          <w:szCs w:val="30"/>
          <w:cs/>
        </w:rPr>
        <w:t>รายได้ที่รับรู้ในอนาคตสำหรับภาระที่ยังปฏิบัติไม่เสร็จสิ้น</w:t>
      </w:r>
      <w:r w:rsidRPr="00E80272">
        <w:rPr>
          <w:rFonts w:asciiTheme="majorBidi" w:hAnsiTheme="majorBidi" w:cstheme="majorBidi"/>
          <w:sz w:val="30"/>
          <w:szCs w:val="30"/>
          <w:cs/>
        </w:rPr>
        <w:t xml:space="preserve"> (หรือยังไม่เสร็จสิ้นบางส่วน) ของสัญญาที่ทำกับลูกค้า </w:t>
      </w:r>
      <w:r w:rsidR="002A0C0D" w:rsidRPr="00E80272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E80272">
        <w:rPr>
          <w:rFonts w:asciiTheme="majorBidi" w:hAnsiTheme="majorBidi" w:cstheme="majorBidi"/>
          <w:sz w:val="30"/>
          <w:szCs w:val="30"/>
          <w:cs/>
        </w:rPr>
        <w:t xml:space="preserve">บริษัทคาดว่าจะปฏิบัติตามภาระที่ต้องปฏิบัติของสัญญาดังกล่าวเสร็จสิ้นภายใน </w:t>
      </w:r>
      <w:r w:rsidR="001374C6" w:rsidRPr="00E80272">
        <w:rPr>
          <w:rFonts w:asciiTheme="majorBidi" w:hAnsiTheme="majorBidi" w:cstheme="majorBidi"/>
          <w:sz w:val="30"/>
          <w:szCs w:val="30"/>
        </w:rPr>
        <w:t>1</w:t>
      </w:r>
      <w:r w:rsidRPr="00E80272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="002A0C0D" w:rsidRPr="00E80272">
        <w:rPr>
          <w:rFonts w:ascii="Angsana New" w:hAnsi="Angsana New"/>
          <w:b/>
          <w:bCs/>
          <w:sz w:val="30"/>
          <w:szCs w:val="30"/>
        </w:rPr>
        <w:t xml:space="preserve"> </w:t>
      </w:r>
      <w:r w:rsidR="002A0C0D" w:rsidRPr="00E80272">
        <w:rPr>
          <w:rFonts w:ascii="Angsana New" w:hAnsi="Angsana New" w:hint="cs"/>
          <w:sz w:val="30"/>
          <w:szCs w:val="30"/>
          <w:cs/>
        </w:rPr>
        <w:t xml:space="preserve">เนื่องจากทางบริษัทได้ปฏิบัติงานเสร็จสิ้นแล้ว </w:t>
      </w:r>
    </w:p>
    <w:bookmarkEnd w:id="15"/>
    <w:bookmarkEnd w:id="16"/>
    <w:p w:rsidR="00604B28" w:rsidRPr="00E80272" w:rsidRDefault="00334C11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  <w:r w:rsidRPr="00E80272">
        <w:rPr>
          <w:rFonts w:ascii="Angsana New" w:hAnsi="Angsana New"/>
          <w:b/>
          <w:sz w:val="30"/>
          <w:szCs w:val="30"/>
        </w:rPr>
        <w:t>8</w:t>
      </w:r>
      <w:r w:rsidR="00D65531" w:rsidRPr="00E80272">
        <w:rPr>
          <w:rFonts w:ascii="Angsana New" w:hAnsi="Angsana New"/>
          <w:b/>
          <w:sz w:val="30"/>
          <w:szCs w:val="30"/>
        </w:rPr>
        <w:tab/>
      </w:r>
      <w:r w:rsidR="00604B28" w:rsidRPr="00E80272">
        <w:rPr>
          <w:rFonts w:ascii="Angsana New" w:hAnsi="Angsana New"/>
          <w:bCs/>
          <w:sz w:val="30"/>
          <w:szCs w:val="30"/>
          <w:cs/>
        </w:rPr>
        <w:t>สินค้าคงเหลือ</w:t>
      </w:r>
    </w:p>
    <w:tbl>
      <w:tblPr>
        <w:tblW w:w="9419" w:type="dxa"/>
        <w:tblInd w:w="558" w:type="dxa"/>
        <w:tblLook w:val="01E0"/>
      </w:tblPr>
      <w:tblGrid>
        <w:gridCol w:w="3371"/>
        <w:gridCol w:w="229"/>
        <w:gridCol w:w="1105"/>
        <w:gridCol w:w="1237"/>
        <w:gridCol w:w="239"/>
        <w:gridCol w:w="237"/>
        <w:gridCol w:w="1286"/>
        <w:gridCol w:w="493"/>
        <w:gridCol w:w="1222"/>
      </w:tblGrid>
      <w:tr w:rsidR="00FB5061" w:rsidRPr="00E80272" w:rsidTr="00F76FA5">
        <w:trPr>
          <w:tblHeader/>
        </w:trPr>
        <w:tc>
          <w:tcPr>
            <w:tcW w:w="3371" w:type="dxa"/>
          </w:tcPr>
          <w:p w:rsidR="00FB5061" w:rsidRPr="00E80272" w:rsidRDefault="00FB5061" w:rsidP="00180F1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9" w:type="dxa"/>
          </w:tcPr>
          <w:p w:rsidR="00FB5061" w:rsidRPr="00E80272" w:rsidRDefault="00FB5061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:rsidR="00FB5061" w:rsidRPr="00E80272" w:rsidRDefault="00FB5061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center"/>
          </w:tcPr>
          <w:p w:rsidR="00FB5061" w:rsidRPr="00E80272" w:rsidRDefault="00FB5061" w:rsidP="00180F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:rsidR="00FB5061" w:rsidRPr="00E80272" w:rsidRDefault="00FB5061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  <w:vAlign w:val="center"/>
          </w:tcPr>
          <w:p w:rsidR="00FB5061" w:rsidRPr="00E80272" w:rsidRDefault="00FB5061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3001" w:type="dxa"/>
            <w:gridSpan w:val="3"/>
            <w:vAlign w:val="center"/>
          </w:tcPr>
          <w:p w:rsidR="00FB5061" w:rsidRPr="00E80272" w:rsidRDefault="00FB5061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:rsidR="00FB5061" w:rsidRPr="00E80272" w:rsidRDefault="00FB5061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0F10" w:rsidRPr="00E80272" w:rsidTr="00180F10">
        <w:trPr>
          <w:tblHeader/>
        </w:trPr>
        <w:tc>
          <w:tcPr>
            <w:tcW w:w="3371" w:type="dxa"/>
          </w:tcPr>
          <w:p w:rsidR="00180F10" w:rsidRPr="00E80272" w:rsidRDefault="00180F10" w:rsidP="00180F1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9" w:type="dxa"/>
          </w:tcPr>
          <w:p w:rsidR="00180F10" w:rsidRPr="00E80272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:rsidR="00180F10" w:rsidRPr="00E80272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center"/>
          </w:tcPr>
          <w:p w:rsidR="00180F10" w:rsidRPr="00E80272" w:rsidRDefault="00180F10" w:rsidP="00180F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:rsidR="00180F10" w:rsidRPr="00E80272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  <w:vAlign w:val="center"/>
          </w:tcPr>
          <w:p w:rsidR="00180F10" w:rsidRPr="00E80272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86" w:type="dxa"/>
            <w:vAlign w:val="center"/>
          </w:tcPr>
          <w:p w:rsidR="00180F10" w:rsidRPr="00E80272" w:rsidRDefault="00CD77F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3</w:t>
            </w:r>
            <w:r w:rsidRPr="00E80272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312E9"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180F10" w:rsidRPr="00E80272">
              <w:rPr>
                <w:rFonts w:ascii="Angsana New" w:hAnsi="Angsana New"/>
                <w:sz w:val="30"/>
                <w:szCs w:val="30"/>
              </w:rPr>
              <w:t>256</w:t>
            </w:r>
            <w:r w:rsidR="005B1880" w:rsidRPr="00E8027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493" w:type="dxa"/>
          </w:tcPr>
          <w:p w:rsidR="00180F10" w:rsidRPr="00E80272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:rsidR="00180F10" w:rsidRPr="00E80272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E80272">
              <w:rPr>
                <w:rFonts w:ascii="Angsana New" w:hAnsi="Angsana New"/>
                <w:sz w:val="30"/>
                <w:szCs w:val="30"/>
              </w:rPr>
              <w:t>256</w:t>
            </w:r>
            <w:r w:rsidR="005B1880" w:rsidRPr="00E8027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180F10" w:rsidRPr="00E80272" w:rsidTr="00180F10">
        <w:tc>
          <w:tcPr>
            <w:tcW w:w="3371" w:type="dxa"/>
          </w:tcPr>
          <w:p w:rsidR="00180F10" w:rsidRPr="00E80272" w:rsidRDefault="00180F10" w:rsidP="00180F1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" w:type="dxa"/>
          </w:tcPr>
          <w:p w:rsidR="00180F10" w:rsidRPr="00E80272" w:rsidRDefault="00180F10" w:rsidP="00180F1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:rsidR="00180F10" w:rsidRPr="00E80272" w:rsidRDefault="00180F10" w:rsidP="00180F1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:rsidR="00180F10" w:rsidRPr="00E80272" w:rsidRDefault="00180F10" w:rsidP="00180F1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:rsidR="00180F10" w:rsidRPr="00E80272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238" w:type="dxa"/>
            <w:gridSpan w:val="4"/>
          </w:tcPr>
          <w:p w:rsidR="00180F10" w:rsidRPr="00E80272" w:rsidRDefault="00180F10" w:rsidP="00180F1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E8027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 xml:space="preserve">(หน่วย </w:t>
            </w:r>
            <w:r w:rsidRPr="00E80272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E8027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5B1880" w:rsidRPr="00E80272" w:rsidTr="00180F10">
        <w:tc>
          <w:tcPr>
            <w:tcW w:w="3371" w:type="dxa"/>
          </w:tcPr>
          <w:p w:rsidR="005B1880" w:rsidRPr="00E80272" w:rsidRDefault="005B1880" w:rsidP="005B188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229" w:type="dxa"/>
          </w:tcPr>
          <w:p w:rsidR="005B1880" w:rsidRPr="00E80272" w:rsidRDefault="005B1880" w:rsidP="005B188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:rsidR="005B1880" w:rsidRPr="00E80272" w:rsidRDefault="005B1880" w:rsidP="005B188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:rsidR="005B1880" w:rsidRPr="00E80272" w:rsidRDefault="005B1880" w:rsidP="005B188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:rsidR="005B1880" w:rsidRPr="00E80272" w:rsidRDefault="005B1880" w:rsidP="005B1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:rsidR="005B1880" w:rsidRPr="00E80272" w:rsidRDefault="005B1880" w:rsidP="005B1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</w:tcPr>
          <w:p w:rsidR="005B1880" w:rsidRPr="00E80272" w:rsidRDefault="00796B90" w:rsidP="005B188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191,186</w:t>
            </w:r>
          </w:p>
        </w:tc>
        <w:tc>
          <w:tcPr>
            <w:tcW w:w="493" w:type="dxa"/>
          </w:tcPr>
          <w:p w:rsidR="005B1880" w:rsidRPr="00E80272" w:rsidRDefault="005B1880" w:rsidP="005B188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</w:tcPr>
          <w:p w:rsidR="005B1880" w:rsidRPr="00E80272" w:rsidRDefault="005B1880" w:rsidP="005B188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179,981</w:t>
            </w:r>
          </w:p>
        </w:tc>
      </w:tr>
      <w:tr w:rsidR="005B1880" w:rsidRPr="00E80272" w:rsidTr="00180F10">
        <w:tc>
          <w:tcPr>
            <w:tcW w:w="3371" w:type="dxa"/>
          </w:tcPr>
          <w:p w:rsidR="005B1880" w:rsidRPr="00E80272" w:rsidRDefault="005B1880" w:rsidP="005B188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229" w:type="dxa"/>
          </w:tcPr>
          <w:p w:rsidR="005B1880" w:rsidRPr="00E80272" w:rsidRDefault="005B1880" w:rsidP="005B188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:rsidR="005B1880" w:rsidRPr="00E80272" w:rsidRDefault="005B1880" w:rsidP="005B188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:rsidR="005B1880" w:rsidRPr="00E80272" w:rsidRDefault="005B1880" w:rsidP="005B188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5B1880" w:rsidRPr="00E80272" w:rsidRDefault="005B1880" w:rsidP="005B1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:rsidR="005B1880" w:rsidRPr="00E80272" w:rsidRDefault="005B1880" w:rsidP="005B1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</w:tcPr>
          <w:p w:rsidR="005B1880" w:rsidRPr="00E80272" w:rsidRDefault="00796B90" w:rsidP="00346008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107,385</w:t>
            </w:r>
          </w:p>
        </w:tc>
        <w:tc>
          <w:tcPr>
            <w:tcW w:w="493" w:type="dxa"/>
          </w:tcPr>
          <w:p w:rsidR="005B1880" w:rsidRPr="00E80272" w:rsidRDefault="005B1880" w:rsidP="005B188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:rsidR="005B1880" w:rsidRPr="00E80272" w:rsidRDefault="005B1880" w:rsidP="005B188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</w:rPr>
              <w:t>54,816</w:t>
            </w:r>
          </w:p>
        </w:tc>
      </w:tr>
      <w:tr w:rsidR="005B1880" w:rsidRPr="00E80272" w:rsidTr="00180F10">
        <w:tc>
          <w:tcPr>
            <w:tcW w:w="3371" w:type="dxa"/>
          </w:tcPr>
          <w:p w:rsidR="005B1880" w:rsidRPr="00E80272" w:rsidRDefault="005B1880" w:rsidP="005B1880">
            <w:pPr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229" w:type="dxa"/>
          </w:tcPr>
          <w:p w:rsidR="005B1880" w:rsidRPr="00E80272" w:rsidRDefault="005B1880" w:rsidP="005B188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:rsidR="005B1880" w:rsidRPr="00E80272" w:rsidRDefault="005B1880" w:rsidP="005B188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:rsidR="005B1880" w:rsidRPr="00E80272" w:rsidRDefault="005B1880" w:rsidP="005B188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5B1880" w:rsidRPr="00E80272" w:rsidRDefault="005B1880" w:rsidP="005B1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:rsidR="005B1880" w:rsidRPr="00E80272" w:rsidRDefault="005B1880" w:rsidP="005B1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5B1880" w:rsidRPr="00E80272" w:rsidRDefault="00796B90" w:rsidP="005B188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bidi="th-TH"/>
              </w:rPr>
              <w:t>15,363</w:t>
            </w:r>
          </w:p>
        </w:tc>
        <w:tc>
          <w:tcPr>
            <w:tcW w:w="493" w:type="dxa"/>
            <w:vMerge w:val="restart"/>
          </w:tcPr>
          <w:p w:rsidR="005B1880" w:rsidRPr="00E80272" w:rsidRDefault="005B1880" w:rsidP="005B188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:rsidR="005B1880" w:rsidRPr="00E80272" w:rsidRDefault="005B1880" w:rsidP="005B188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</w:rPr>
              <w:t>14,335</w:t>
            </w:r>
          </w:p>
        </w:tc>
      </w:tr>
      <w:tr w:rsidR="005B1880" w:rsidRPr="00E80272" w:rsidTr="00180F10">
        <w:tc>
          <w:tcPr>
            <w:tcW w:w="3371" w:type="dxa"/>
          </w:tcPr>
          <w:p w:rsidR="005B1880" w:rsidRPr="00E80272" w:rsidRDefault="005B1880" w:rsidP="005B188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9" w:type="dxa"/>
          </w:tcPr>
          <w:p w:rsidR="005B1880" w:rsidRPr="00E80272" w:rsidRDefault="005B1880" w:rsidP="005B188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:rsidR="005B1880" w:rsidRPr="00E80272" w:rsidRDefault="005B1880" w:rsidP="005B188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:rsidR="005B1880" w:rsidRPr="00E80272" w:rsidRDefault="005B1880" w:rsidP="005B188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:rsidR="005B1880" w:rsidRPr="00E80272" w:rsidRDefault="005B1880" w:rsidP="005B1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:rsidR="005B1880" w:rsidRPr="00E80272" w:rsidRDefault="005B1880" w:rsidP="005B1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</w:tcBorders>
          </w:tcPr>
          <w:p w:rsidR="005B1880" w:rsidRPr="00E80272" w:rsidRDefault="00796B90" w:rsidP="005B188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313,934</w:t>
            </w:r>
          </w:p>
        </w:tc>
        <w:tc>
          <w:tcPr>
            <w:tcW w:w="493" w:type="dxa"/>
            <w:vMerge/>
          </w:tcPr>
          <w:p w:rsidR="005B1880" w:rsidRPr="00E80272" w:rsidRDefault="005B1880" w:rsidP="005B188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right w:val="nil"/>
            </w:tcBorders>
          </w:tcPr>
          <w:p w:rsidR="005B1880" w:rsidRPr="00E80272" w:rsidRDefault="005B1880" w:rsidP="005B188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249,132</w:t>
            </w:r>
          </w:p>
        </w:tc>
      </w:tr>
      <w:tr w:rsidR="005B1880" w:rsidRPr="00E80272" w:rsidTr="00180F10">
        <w:tc>
          <w:tcPr>
            <w:tcW w:w="3371" w:type="dxa"/>
          </w:tcPr>
          <w:p w:rsidR="005B1880" w:rsidRPr="00E80272" w:rsidRDefault="005B1880" w:rsidP="005B1880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  <w:r w:rsidRPr="00E802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80272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การลดมูลค่าของสินค้า</w:t>
            </w:r>
          </w:p>
        </w:tc>
        <w:tc>
          <w:tcPr>
            <w:tcW w:w="229" w:type="dxa"/>
          </w:tcPr>
          <w:p w:rsidR="005B1880" w:rsidRPr="00E80272" w:rsidRDefault="005B1880" w:rsidP="005B188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:rsidR="005B1880" w:rsidRPr="00E80272" w:rsidRDefault="005B1880" w:rsidP="005B188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:rsidR="005B1880" w:rsidRPr="00E80272" w:rsidRDefault="005B1880" w:rsidP="005B1880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5B1880" w:rsidRPr="00E80272" w:rsidRDefault="005B1880" w:rsidP="005B1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:rsidR="005B1880" w:rsidRPr="00E80272" w:rsidRDefault="005B1880" w:rsidP="005B1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tcBorders>
              <w:left w:val="nil"/>
              <w:bottom w:val="single" w:sz="4" w:space="0" w:color="auto"/>
              <w:right w:val="nil"/>
            </w:tcBorders>
          </w:tcPr>
          <w:p w:rsidR="005B1880" w:rsidRPr="00E80272" w:rsidRDefault="004105A5" w:rsidP="005B1880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96B90" w:rsidRPr="00E80272">
              <w:rPr>
                <w:rFonts w:ascii="Angsana New" w:hAnsi="Angsana New" w:cs="Angsana New"/>
                <w:sz w:val="30"/>
                <w:szCs w:val="30"/>
                <w:lang w:bidi="th-TH"/>
              </w:rPr>
              <w:t>10,687</w:t>
            </w:r>
            <w:r w:rsidRPr="00E80272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493" w:type="dxa"/>
            <w:tcBorders>
              <w:left w:val="nil"/>
              <w:right w:val="nil"/>
            </w:tcBorders>
          </w:tcPr>
          <w:p w:rsidR="005B1880" w:rsidRPr="00E80272" w:rsidRDefault="005B1880" w:rsidP="005B1880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</w:tcPr>
          <w:p w:rsidR="005B1880" w:rsidRPr="00E80272" w:rsidRDefault="005B1880" w:rsidP="005B1880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</w:rPr>
              <w:t>(10,686)</w:t>
            </w:r>
          </w:p>
        </w:tc>
      </w:tr>
      <w:tr w:rsidR="005B1880" w:rsidRPr="00E80272" w:rsidTr="00180F10">
        <w:tc>
          <w:tcPr>
            <w:tcW w:w="3371" w:type="dxa"/>
          </w:tcPr>
          <w:p w:rsidR="005B1880" w:rsidRPr="00E80272" w:rsidRDefault="005B1880" w:rsidP="005B1880">
            <w:pPr>
              <w:ind w:left="252" w:hanging="252"/>
              <w:rPr>
                <w:rFonts w:ascii="Angsana New" w:hAnsi="Angsana New"/>
                <w:bCs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  <w:r w:rsidRPr="00E80272">
              <w:rPr>
                <w:rFonts w:ascii="Angsana New" w:hAnsi="Angsana New"/>
                <w:bCs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29" w:type="dxa"/>
          </w:tcPr>
          <w:p w:rsidR="005B1880" w:rsidRPr="00E80272" w:rsidRDefault="005B1880" w:rsidP="005B188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:rsidR="005B1880" w:rsidRPr="00E80272" w:rsidRDefault="005B1880" w:rsidP="005B188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:rsidR="005B1880" w:rsidRPr="00E80272" w:rsidRDefault="005B1880" w:rsidP="005B188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:rsidR="005B1880" w:rsidRPr="00E80272" w:rsidRDefault="005B1880" w:rsidP="005B1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:rsidR="005B1880" w:rsidRPr="00E80272" w:rsidRDefault="005B1880" w:rsidP="005B1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B1880" w:rsidRPr="00E80272" w:rsidRDefault="00796B90" w:rsidP="005B188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303,247</w:t>
            </w:r>
          </w:p>
        </w:tc>
        <w:tc>
          <w:tcPr>
            <w:tcW w:w="493" w:type="dxa"/>
            <w:tcBorders>
              <w:left w:val="nil"/>
              <w:bottom w:val="nil"/>
              <w:right w:val="nil"/>
            </w:tcBorders>
          </w:tcPr>
          <w:p w:rsidR="005B1880" w:rsidRPr="00E80272" w:rsidRDefault="005B1880" w:rsidP="005B188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B1880" w:rsidRPr="00E80272" w:rsidRDefault="005B1880" w:rsidP="005B188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238,446</w:t>
            </w:r>
          </w:p>
        </w:tc>
      </w:tr>
    </w:tbl>
    <w:p w:rsidR="00593347" w:rsidRPr="00E80272" w:rsidRDefault="00593347" w:rsidP="00505F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505FC2" w:rsidRPr="00E80272" w:rsidRDefault="00505FC2" w:rsidP="00505F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  <w:r w:rsidRPr="00E80272">
        <w:rPr>
          <w:rFonts w:ascii="Angsana New" w:hAnsi="Angsana New"/>
          <w:b/>
          <w:sz w:val="30"/>
          <w:szCs w:val="30"/>
          <w:cs/>
        </w:rPr>
        <w:t>ต้นทุนของสินค้าคงเหลือที่บันทึกเป็นค่าใช้จ่ายและได้รวมในบัญชีต้นทุนขาย</w:t>
      </w:r>
    </w:p>
    <w:tbl>
      <w:tblPr>
        <w:tblW w:w="9140" w:type="dxa"/>
        <w:tblInd w:w="558" w:type="dxa"/>
        <w:tblLook w:val="01E0"/>
      </w:tblPr>
      <w:tblGrid>
        <w:gridCol w:w="241"/>
        <w:gridCol w:w="4703"/>
        <w:gridCol w:w="234"/>
        <w:gridCol w:w="237"/>
        <w:gridCol w:w="766"/>
        <w:gridCol w:w="1201"/>
        <w:gridCol w:w="334"/>
        <w:gridCol w:w="1424"/>
      </w:tblGrid>
      <w:tr w:rsidR="00EF53C0" w:rsidRPr="00E80272" w:rsidTr="00F76FA5">
        <w:tc>
          <w:tcPr>
            <w:tcW w:w="4944" w:type="dxa"/>
            <w:gridSpan w:val="2"/>
          </w:tcPr>
          <w:p w:rsidR="00EF53C0" w:rsidRPr="00E80272" w:rsidRDefault="00EF53C0" w:rsidP="00CD138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EF53C0" w:rsidRPr="00E80272" w:rsidRDefault="00EF53C0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EF53C0" w:rsidRPr="00E80272" w:rsidRDefault="00EF53C0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dxa"/>
          </w:tcPr>
          <w:p w:rsidR="00EF53C0" w:rsidRPr="00E80272" w:rsidRDefault="00EF53C0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59" w:type="dxa"/>
            <w:gridSpan w:val="3"/>
          </w:tcPr>
          <w:p w:rsidR="00EF53C0" w:rsidRPr="00E80272" w:rsidRDefault="00EF53C0" w:rsidP="00EF53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:rsidR="00EF53C0" w:rsidRPr="00E80272" w:rsidRDefault="00EF53C0" w:rsidP="00EF53C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027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82776" w:rsidRPr="00E80272" w:rsidTr="00EA0A2D">
        <w:tc>
          <w:tcPr>
            <w:tcW w:w="4944" w:type="dxa"/>
            <w:gridSpan w:val="2"/>
          </w:tcPr>
          <w:p w:rsidR="00E82776" w:rsidRPr="00E80272" w:rsidRDefault="00E82776" w:rsidP="00CD138A">
            <w:pPr>
              <w:rPr>
                <w:rFonts w:ascii="Angsana New" w:hAnsi="Angsana New"/>
                <w:sz w:val="30"/>
                <w:szCs w:val="30"/>
              </w:rPr>
            </w:pPr>
            <w:bookmarkStart w:id="17" w:name="_Hlk31730138"/>
          </w:p>
        </w:tc>
        <w:tc>
          <w:tcPr>
            <w:tcW w:w="234" w:type="dxa"/>
          </w:tcPr>
          <w:p w:rsidR="00E82776" w:rsidRPr="00E80272" w:rsidRDefault="00E82776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E82776" w:rsidRPr="00E80272" w:rsidRDefault="00E82776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dxa"/>
          </w:tcPr>
          <w:p w:rsidR="00E82776" w:rsidRPr="00E80272" w:rsidRDefault="00E82776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E82776" w:rsidRPr="00E80272" w:rsidRDefault="00CD77F0" w:rsidP="00FE1E5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E80272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0</w:t>
            </w:r>
            <w:r w:rsidRPr="00E8027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D312E9" w:rsidRPr="00E8027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กันยายน </w:t>
            </w:r>
            <w:r w:rsidR="005B1880" w:rsidRPr="00E8027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34" w:type="dxa"/>
          </w:tcPr>
          <w:p w:rsidR="00E82776" w:rsidRPr="00E80272" w:rsidRDefault="00E82776" w:rsidP="00AA7D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4" w:type="dxa"/>
          </w:tcPr>
          <w:p w:rsidR="00E82776" w:rsidRPr="00E80272" w:rsidRDefault="003D27DC" w:rsidP="00FE1E5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E80272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0</w:t>
            </w:r>
            <w:r w:rsidRPr="00E8027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796B90" w:rsidRPr="00E8027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กันยายน </w:t>
            </w:r>
            <w:r w:rsidR="005B1880" w:rsidRPr="00E8027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bookmarkEnd w:id="17"/>
      <w:tr w:rsidR="00353217" w:rsidRPr="00E80272" w:rsidTr="00EA0A2D">
        <w:tc>
          <w:tcPr>
            <w:tcW w:w="4944" w:type="dxa"/>
            <w:gridSpan w:val="2"/>
          </w:tcPr>
          <w:p w:rsidR="00353217" w:rsidRPr="00E80272" w:rsidRDefault="00353217" w:rsidP="00FE1E5E">
            <w:pPr>
              <w:ind w:left="3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353217" w:rsidRPr="00E80272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353217" w:rsidRPr="00E80272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dxa"/>
          </w:tcPr>
          <w:p w:rsidR="00353217" w:rsidRPr="00E80272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59" w:type="dxa"/>
            <w:gridSpan w:val="3"/>
          </w:tcPr>
          <w:p w:rsidR="00353217" w:rsidRPr="00E80272" w:rsidRDefault="00353217" w:rsidP="00FE1E5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E8027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(หน่วย</w:t>
            </w:r>
            <w:r w:rsidRPr="00E80272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:</w:t>
            </w:r>
            <w:r w:rsidRPr="00E8027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353217" w:rsidRPr="00E80272" w:rsidTr="00EA0A2D">
        <w:tc>
          <w:tcPr>
            <w:tcW w:w="241" w:type="dxa"/>
          </w:tcPr>
          <w:p w:rsidR="00353217" w:rsidRPr="00E80272" w:rsidRDefault="00353217" w:rsidP="00FE1E5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</w:p>
        </w:tc>
        <w:tc>
          <w:tcPr>
            <w:tcW w:w="7141" w:type="dxa"/>
            <w:gridSpan w:val="5"/>
          </w:tcPr>
          <w:p w:rsidR="00353217" w:rsidRPr="00E80272" w:rsidRDefault="00353217" w:rsidP="00FE1E5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34" w:type="dxa"/>
          </w:tcPr>
          <w:p w:rsidR="00353217" w:rsidRPr="00E80272" w:rsidRDefault="00353217" w:rsidP="00AA7D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4" w:type="dxa"/>
          </w:tcPr>
          <w:p w:rsidR="00353217" w:rsidRPr="00E80272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53217" w:rsidRPr="00E80272" w:rsidTr="00EA0A2D">
        <w:tc>
          <w:tcPr>
            <w:tcW w:w="4944" w:type="dxa"/>
            <w:gridSpan w:val="2"/>
          </w:tcPr>
          <w:p w:rsidR="00353217" w:rsidRPr="00E80272" w:rsidRDefault="00353217" w:rsidP="00AA7D1E">
            <w:pPr>
              <w:numPr>
                <w:ilvl w:val="0"/>
                <w:numId w:val="22"/>
              </w:numPr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234" w:type="dxa"/>
          </w:tcPr>
          <w:p w:rsidR="00353217" w:rsidRPr="00E80272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353217" w:rsidRPr="00E80272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dxa"/>
          </w:tcPr>
          <w:p w:rsidR="00353217" w:rsidRPr="00E80272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353217" w:rsidRPr="00E80272" w:rsidRDefault="007924E7" w:rsidP="004105A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640,64</w:t>
            </w:r>
            <w:r w:rsidR="00773642"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334" w:type="dxa"/>
          </w:tcPr>
          <w:p w:rsidR="00353217" w:rsidRPr="00E80272" w:rsidRDefault="00353217" w:rsidP="00FD7E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4" w:type="dxa"/>
          </w:tcPr>
          <w:p w:rsidR="00353217" w:rsidRPr="00E80272" w:rsidRDefault="00EF53C0" w:rsidP="00FD7E6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549,289</w:t>
            </w:r>
          </w:p>
        </w:tc>
      </w:tr>
      <w:tr w:rsidR="00353217" w:rsidRPr="00E80272" w:rsidTr="00EA0A2D">
        <w:tc>
          <w:tcPr>
            <w:tcW w:w="4944" w:type="dxa"/>
            <w:gridSpan w:val="2"/>
          </w:tcPr>
          <w:p w:rsidR="00353217" w:rsidRPr="00E80272" w:rsidRDefault="00353217" w:rsidP="00AA7D1E">
            <w:pPr>
              <w:numPr>
                <w:ilvl w:val="0"/>
                <w:numId w:val="22"/>
              </w:numPr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234" w:type="dxa"/>
          </w:tcPr>
          <w:p w:rsidR="00353217" w:rsidRPr="00E80272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:rsidR="00353217" w:rsidRPr="00E80272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766" w:type="dxa"/>
          </w:tcPr>
          <w:p w:rsidR="00353217" w:rsidRPr="00E80272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1" w:type="dxa"/>
          </w:tcPr>
          <w:p w:rsidR="00353217" w:rsidRPr="00E80272" w:rsidRDefault="007924E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334" w:type="dxa"/>
          </w:tcPr>
          <w:p w:rsidR="00353217" w:rsidRPr="00E80272" w:rsidRDefault="00353217" w:rsidP="00AA7D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4" w:type="dxa"/>
          </w:tcPr>
          <w:p w:rsidR="00353217" w:rsidRPr="00E80272" w:rsidRDefault="005B1880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EF53C0"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4,636</w:t>
            </w: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353217" w:rsidRPr="00E80272" w:rsidTr="00EA0A2D">
        <w:tc>
          <w:tcPr>
            <w:tcW w:w="4944" w:type="dxa"/>
            <w:gridSpan w:val="2"/>
          </w:tcPr>
          <w:p w:rsidR="00353217" w:rsidRPr="00E80272" w:rsidRDefault="00353217" w:rsidP="00AA7D1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:rsidR="00353217" w:rsidRPr="00E80272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:rsidR="00353217" w:rsidRPr="00E80272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66" w:type="dxa"/>
          </w:tcPr>
          <w:p w:rsidR="00353217" w:rsidRPr="00E80272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53217" w:rsidRPr="00E80272" w:rsidRDefault="007924E7" w:rsidP="0077364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640,64</w:t>
            </w:r>
            <w:r w:rsidR="00773642"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334" w:type="dxa"/>
          </w:tcPr>
          <w:p w:rsidR="00353217" w:rsidRPr="00E80272" w:rsidRDefault="00353217" w:rsidP="00AA7D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53217" w:rsidRPr="00E80272" w:rsidRDefault="00EF53C0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544,653</w:t>
            </w:r>
          </w:p>
        </w:tc>
      </w:tr>
    </w:tbl>
    <w:p w:rsidR="009E4B1F" w:rsidRPr="00E80272" w:rsidRDefault="009E4B1F" w:rsidP="00086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12"/>
          <w:szCs w:val="12"/>
        </w:rPr>
      </w:pPr>
    </w:p>
    <w:p w:rsidR="00155772" w:rsidRPr="00E80272" w:rsidRDefault="00155772" w:rsidP="00BF73E2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155772" w:rsidRPr="00E80272" w:rsidSect="00E80272">
          <w:headerReference w:type="default" r:id="rId8"/>
          <w:footerReference w:type="default" r:id="rId9"/>
          <w:pgSz w:w="11909" w:h="16834" w:code="9"/>
          <w:pgMar w:top="691" w:right="1136" w:bottom="576" w:left="1152" w:header="720" w:footer="720" w:gutter="0"/>
          <w:pgNumType w:start="12"/>
          <w:cols w:space="720"/>
          <w:docGrid w:linePitch="245"/>
        </w:sectPr>
      </w:pPr>
    </w:p>
    <w:p w:rsidR="00BF73E2" w:rsidRPr="00E80272" w:rsidRDefault="00BF73E2" w:rsidP="00BF73E2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E80272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Pr="00E80272">
        <w:rPr>
          <w:rFonts w:ascii="Angsana New" w:hAnsi="Angsana New"/>
          <w:b/>
          <w:bCs/>
          <w:sz w:val="30"/>
          <w:szCs w:val="30"/>
        </w:rPr>
        <w:t xml:space="preserve">        </w:t>
      </w:r>
      <w:r w:rsidRPr="00E80272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pPr w:leftFromText="180" w:rightFromText="180" w:vertAnchor="text" w:horzAnchor="margin" w:tblpY="10"/>
        <w:tblW w:w="16038" w:type="dxa"/>
        <w:tblLayout w:type="fixed"/>
        <w:tblLook w:val="04A0"/>
      </w:tblPr>
      <w:tblGrid>
        <w:gridCol w:w="4248"/>
        <w:gridCol w:w="4320"/>
        <w:gridCol w:w="990"/>
        <w:gridCol w:w="851"/>
        <w:gridCol w:w="859"/>
        <w:gridCol w:w="784"/>
        <w:gridCol w:w="947"/>
        <w:gridCol w:w="1059"/>
        <w:gridCol w:w="132"/>
        <w:gridCol w:w="699"/>
        <w:gridCol w:w="132"/>
        <w:gridCol w:w="969"/>
        <w:gridCol w:w="48"/>
      </w:tblGrid>
      <w:tr w:rsidR="005D224B" w:rsidRPr="00E80272" w:rsidTr="00700FB9">
        <w:trPr>
          <w:trHeight w:val="435"/>
        </w:trPr>
        <w:tc>
          <w:tcPr>
            <w:tcW w:w="1603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224B" w:rsidRPr="00E80272" w:rsidRDefault="005D224B" w:rsidP="00C3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5772" w:rsidRPr="00E80272" w:rsidTr="008510B5">
        <w:trPr>
          <w:trHeight w:val="43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7240" w:rsidRPr="00E80272" w:rsidRDefault="00E77240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E80272" w:rsidRDefault="00E77240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E80272" w:rsidRDefault="00C368D5" w:rsidP="00C3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สัดส่วนความเป็น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E80272" w:rsidRDefault="00E77240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E80272" w:rsidRDefault="00E77240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E80272" w:rsidRDefault="00E77240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E80272" w:rsidRDefault="00E77240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E80272" w:rsidRDefault="00E77240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E80272" w:rsidRDefault="00E77240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55772" w:rsidRPr="00E80272" w:rsidTr="008510B5">
        <w:trPr>
          <w:trHeight w:val="43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7240" w:rsidRPr="00E80272" w:rsidRDefault="00E77240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E80272" w:rsidRDefault="00E77240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ลักษณะ ธุรกิจ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E80272" w:rsidRDefault="00E77240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เจ้าของ</w:t>
            </w:r>
          </w:p>
        </w:tc>
        <w:tc>
          <w:tcPr>
            <w:tcW w:w="16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E80272" w:rsidRDefault="00E77240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E80272" w:rsidRDefault="00E77240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1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E80272" w:rsidRDefault="00E77240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เงินปันผลรับ</w:t>
            </w:r>
          </w:p>
        </w:tc>
      </w:tr>
      <w:tr w:rsidR="00155772" w:rsidRPr="00E80272" w:rsidTr="008510B5">
        <w:trPr>
          <w:trHeight w:val="43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7240" w:rsidRPr="00E80272" w:rsidRDefault="00E77240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E80272" w:rsidRDefault="00E77240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E80272" w:rsidRDefault="00E77240" w:rsidP="0015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155772" w:rsidRPr="00E80272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E80272" w:rsidRDefault="00E77240" w:rsidP="0015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155772" w:rsidRPr="00E80272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E80272" w:rsidRDefault="00E77240" w:rsidP="0015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155772" w:rsidRPr="00E80272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E80272" w:rsidRDefault="00E77240" w:rsidP="0015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155772" w:rsidRPr="00E80272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E80272" w:rsidRDefault="00E77240" w:rsidP="0015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155772" w:rsidRPr="00E80272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E80272" w:rsidRDefault="00E77240" w:rsidP="0015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155772" w:rsidRPr="00E80272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E80272" w:rsidRDefault="00E77240" w:rsidP="0015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155772" w:rsidRPr="00E80272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E80272" w:rsidRDefault="00E77240" w:rsidP="0015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155772" w:rsidRPr="00E80272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155772" w:rsidRPr="00E80272" w:rsidTr="008510B5">
        <w:trPr>
          <w:trHeight w:val="39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77240" w:rsidRPr="00E80272" w:rsidRDefault="00E77240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E80272" w:rsidRDefault="00E77240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E80272" w:rsidRDefault="00E77240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(ร้อยละ)</w:t>
            </w:r>
          </w:p>
        </w:tc>
        <w:tc>
          <w:tcPr>
            <w:tcW w:w="562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E80272" w:rsidRDefault="00E77240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(หน่วย</w:t>
            </w:r>
            <w:r w:rsidRPr="00E80272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:</w:t>
            </w:r>
            <w:r w:rsidRPr="00E80272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155772" w:rsidRPr="00E80272" w:rsidTr="008510B5">
        <w:trPr>
          <w:trHeight w:val="471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77240" w:rsidRPr="00E80272" w:rsidRDefault="00E77240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บริษัท สยามเทคนิคเพาเวอร์ จำกัด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E80272" w:rsidRDefault="00B4512D" w:rsidP="000F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จำหน่าย</w:t>
            </w:r>
            <w:r w:rsidR="00155772" w:rsidRPr="00E8027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ผลิตภัณฑ์คอนกรีต</w:t>
            </w:r>
            <w:r w:rsidRPr="00E8027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E80272" w:rsidRDefault="00C368D5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E80272" w:rsidRDefault="00155772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E80272" w:rsidRDefault="00C368D5" w:rsidP="00C3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1,000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E80272" w:rsidRDefault="00155772" w:rsidP="0085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E80272" w:rsidRDefault="00C368D5" w:rsidP="00C3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999.70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E80272" w:rsidRDefault="00155772" w:rsidP="0015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E80272" w:rsidRDefault="00E77240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E80272" w:rsidRDefault="00E77240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368D5" w:rsidRPr="00E80272" w:rsidTr="008510B5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368D5" w:rsidRPr="00E80272" w:rsidRDefault="00C368D5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บริษัทสยามเทคนิคคอนกรีต (สระบุรี) จำกัด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B4512D" w:rsidP="000F2847">
            <w:pPr>
              <w:jc w:val="center"/>
              <w:rPr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จำหน่าย</w:t>
            </w:r>
            <w:r w:rsidRPr="00E8027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ผลิตภัณฑ์คอนกรีต</w:t>
            </w:r>
            <w:r w:rsidRPr="00E8027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C368D5">
            <w:pPr>
              <w:jc w:val="center"/>
              <w:rPr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15577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C368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1,000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85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C368D5">
            <w:pPr>
              <w:jc w:val="center"/>
              <w:rPr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999.70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15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368D5" w:rsidRPr="00E80272" w:rsidTr="008510B5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368D5" w:rsidRPr="00E80272" w:rsidRDefault="00C368D5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สยามเทคนิคคอนกรีต (สุโขทัย) จำกัด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B4512D" w:rsidP="000F2847">
            <w:pPr>
              <w:jc w:val="center"/>
              <w:rPr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จำหน่าย</w:t>
            </w:r>
            <w:r w:rsidRPr="00E8027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ผลิตภัณฑ์คอนกรีต</w:t>
            </w:r>
            <w:r w:rsidRPr="00E8027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C368D5">
            <w:pPr>
              <w:jc w:val="center"/>
              <w:rPr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15577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C3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1,000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85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C368D5">
            <w:pPr>
              <w:jc w:val="center"/>
              <w:rPr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999.70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15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368D5" w:rsidRPr="00E80272" w:rsidTr="008510B5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368D5" w:rsidRPr="00E80272" w:rsidRDefault="00C368D5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สยามเทคนิคคอนกรีต (บุรีรัมย์) จำกัด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B4512D" w:rsidP="000F2847">
            <w:pPr>
              <w:jc w:val="center"/>
              <w:rPr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จำหน่าย</w:t>
            </w:r>
            <w:r w:rsidRPr="00E8027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ผลิตภัณฑ์คอนกรีต</w:t>
            </w:r>
            <w:r w:rsidRPr="00E8027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C368D5">
            <w:pPr>
              <w:jc w:val="center"/>
              <w:rPr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15577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C3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1,000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85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C368D5">
            <w:pPr>
              <w:jc w:val="center"/>
              <w:rPr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999.70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15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368D5" w:rsidRPr="00E80272" w:rsidTr="008510B5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368D5" w:rsidRPr="00E80272" w:rsidRDefault="00C368D5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สยามเทคนิคคอนกรีต (อุบลราชธานี) จำกัด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B4512D" w:rsidP="000F2847">
            <w:pPr>
              <w:jc w:val="center"/>
              <w:rPr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จำหน่าย</w:t>
            </w:r>
            <w:r w:rsidRPr="00E8027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ผลิตภัณฑ์คอนกรีต</w:t>
            </w:r>
            <w:r w:rsidRPr="00E8027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C368D5">
            <w:pPr>
              <w:jc w:val="center"/>
              <w:rPr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15577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C3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1,000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85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C368D5">
            <w:pPr>
              <w:jc w:val="center"/>
              <w:rPr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999.70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15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368D5" w:rsidRPr="00E80272" w:rsidTr="008510B5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368D5" w:rsidRPr="00E80272" w:rsidRDefault="00C368D5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สยามเทคนิคคอนกรีต (ขอนแก่น) จำกัด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B4512D" w:rsidP="000F2847">
            <w:pPr>
              <w:jc w:val="center"/>
              <w:rPr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จำหน่าย</w:t>
            </w:r>
            <w:r w:rsidRPr="00E8027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ผลิตภัณฑ์คอนกรีต</w:t>
            </w:r>
            <w:r w:rsidRPr="00E8027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C368D5">
            <w:pPr>
              <w:jc w:val="center"/>
              <w:rPr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15577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C3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1,000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85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C368D5">
            <w:pPr>
              <w:jc w:val="center"/>
              <w:rPr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999.70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15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368D5" w:rsidRPr="00E80272" w:rsidTr="008510B5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368D5" w:rsidRPr="00E80272" w:rsidRDefault="00C368D5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สยามเทคนิคคอนกรีต (ลำพูน) จำกัด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B4512D" w:rsidP="000F2847">
            <w:pPr>
              <w:jc w:val="center"/>
              <w:rPr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จำหน่าย</w:t>
            </w:r>
            <w:r w:rsidRPr="00E8027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ผลิตภัณฑ์คอนกรีต</w:t>
            </w:r>
            <w:r w:rsidRPr="00E8027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C368D5">
            <w:pPr>
              <w:jc w:val="center"/>
              <w:rPr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15577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C3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1,000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85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C368D5">
            <w:pPr>
              <w:jc w:val="center"/>
              <w:rPr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999.70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15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368D5" w:rsidRPr="00E80272" w:rsidTr="008510B5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368D5" w:rsidRPr="00E80272" w:rsidRDefault="00C368D5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สยามเทคนิคคอนกรีต (ชลบุรี) จำกัด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B4512D" w:rsidP="000F2847">
            <w:pPr>
              <w:jc w:val="center"/>
              <w:rPr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จำหน่าย</w:t>
            </w:r>
            <w:r w:rsidRPr="00E8027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ผลิตภัณฑ์คอนกรีต</w:t>
            </w:r>
            <w:r w:rsidRPr="00E8027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C368D5">
            <w:pPr>
              <w:jc w:val="center"/>
              <w:rPr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15577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C3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1,000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85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C368D5">
            <w:pPr>
              <w:jc w:val="center"/>
              <w:rPr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999.70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15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368D5" w:rsidRPr="00E80272" w:rsidTr="008510B5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368D5" w:rsidRPr="00E80272" w:rsidRDefault="00C368D5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สยามเทคนิคคอนกรีต (นครราชสีมา) จำกัด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B4512D" w:rsidP="000F2847">
            <w:pPr>
              <w:jc w:val="center"/>
              <w:rPr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จำหน่าย</w:t>
            </w:r>
            <w:r w:rsidRPr="00E8027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ผลิตภัณฑ์คอนกรีต</w:t>
            </w:r>
            <w:r w:rsidRPr="00E8027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C368D5">
            <w:pPr>
              <w:jc w:val="center"/>
              <w:rPr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15577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C3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1,000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85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C368D5">
            <w:pPr>
              <w:jc w:val="center"/>
              <w:rPr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999.70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15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68D5" w:rsidRPr="00E80272" w:rsidRDefault="00C368D5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55772" w:rsidRPr="00E80272" w:rsidTr="008510B5">
        <w:trPr>
          <w:gridAfter w:val="1"/>
          <w:wAfter w:w="48" w:type="dxa"/>
          <w:trHeight w:val="420"/>
        </w:trPr>
        <w:tc>
          <w:tcPr>
            <w:tcW w:w="8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77240" w:rsidRPr="00E80272" w:rsidRDefault="00E77240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 ค่าเผื่อการลดมูลค่าเงินลงทุน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E80272" w:rsidRDefault="00E77240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E80272" w:rsidRDefault="00E77240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E80272" w:rsidRDefault="00E77240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E80272" w:rsidRDefault="00E77240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E80272" w:rsidRDefault="00155772" w:rsidP="001557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E80272" w:rsidRDefault="00155772" w:rsidP="001557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E80272" w:rsidRDefault="00E77240" w:rsidP="00E979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E80272" w:rsidRDefault="00E77240" w:rsidP="00E979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155772" w:rsidRPr="00E80272" w:rsidTr="008510B5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77240" w:rsidRPr="00E80272" w:rsidRDefault="00E77240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E80272" w:rsidRDefault="00E77240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E80272" w:rsidRDefault="00E77240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E80272" w:rsidRDefault="00E77240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E80272" w:rsidRDefault="00E77240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E80272" w:rsidRDefault="00E77240" w:rsidP="00E9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E80272" w:rsidRDefault="00C368D5" w:rsidP="00E979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8,997.30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E80272" w:rsidRDefault="00C368D5" w:rsidP="00C368D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E80272" w:rsidRDefault="00E77240" w:rsidP="00E979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E80272" w:rsidRDefault="00E77240" w:rsidP="00E979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027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</w:tbl>
    <w:p w:rsidR="008510B5" w:rsidRPr="00E80272" w:rsidRDefault="008510B5" w:rsidP="00BF73E2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  <w:sectPr w:rsidR="008510B5" w:rsidRPr="00E80272" w:rsidSect="007E0AE1">
          <w:pgSz w:w="16834" w:h="11909" w:orient="landscape" w:code="9"/>
          <w:pgMar w:top="1152" w:right="691" w:bottom="1136" w:left="576" w:header="720" w:footer="720" w:gutter="0"/>
          <w:pgNumType w:start="27"/>
          <w:cols w:space="720"/>
          <w:docGrid w:linePitch="245"/>
        </w:sectPr>
      </w:pPr>
    </w:p>
    <w:p w:rsidR="00D77636" w:rsidRPr="00E80272" w:rsidRDefault="00C12E7A" w:rsidP="00851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80272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D77636" w:rsidRPr="00E80272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D77636" w:rsidRPr="00E80272">
        <w:rPr>
          <w:rFonts w:ascii="Angsana New" w:hAnsi="Angsana New"/>
          <w:sz w:val="32"/>
          <w:szCs w:val="32"/>
        </w:rPr>
        <w:t xml:space="preserve">7 </w:t>
      </w:r>
      <w:r w:rsidR="00D77636" w:rsidRPr="00E80272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D77636" w:rsidRPr="00E80272">
        <w:rPr>
          <w:rFonts w:ascii="Angsana New" w:hAnsi="Angsana New"/>
          <w:sz w:val="32"/>
          <w:szCs w:val="32"/>
        </w:rPr>
        <w:t xml:space="preserve">2564 </w:t>
      </w:r>
      <w:r w:rsidR="00D77636" w:rsidRPr="00E80272">
        <w:rPr>
          <w:rFonts w:ascii="Angsana New" w:hAnsi="Angsana New" w:hint="cs"/>
          <w:sz w:val="32"/>
          <w:szCs w:val="32"/>
          <w:cs/>
        </w:rPr>
        <w:t>มีการ</w:t>
      </w:r>
      <w:r w:rsidR="00D77636" w:rsidRPr="00E80272">
        <w:rPr>
          <w:rFonts w:ascii="Angsana New" w:hAnsi="Angsana New" w:hint="cs"/>
          <w:sz w:val="30"/>
          <w:szCs w:val="30"/>
          <w:cs/>
        </w:rPr>
        <w:t xml:space="preserve">จัดตั้งบริษัทย่อยเพื่อประเกอบธุรกิจ จำหน่ายผลิตภัณฑ์คอนกรีตอัดแรงภายใต้เครื่องหมายการค้า </w:t>
      </w:r>
      <w:r w:rsidR="00D77636" w:rsidRPr="00E80272">
        <w:rPr>
          <w:rFonts w:ascii="Angsana New" w:hAnsi="Angsana New"/>
          <w:sz w:val="30"/>
          <w:szCs w:val="30"/>
        </w:rPr>
        <w:t>“STEC”</w:t>
      </w:r>
      <w:r w:rsidR="00D77636" w:rsidRPr="00E80272">
        <w:rPr>
          <w:rFonts w:ascii="Angsana New" w:hAnsi="Angsana New" w:hint="cs"/>
          <w:sz w:val="30"/>
          <w:szCs w:val="30"/>
          <w:cs/>
        </w:rPr>
        <w:t xml:space="preserve"> และให้บริการขนส่งผลิตภัณฑ์และบริการตอกเสาเข็ม รวมทั้งรับเหมาก่อสร้างงานติดตั้งระบบสายส่งไฟฟ้าแรงสูง 115 </w:t>
      </w:r>
      <w:r w:rsidR="00D77636" w:rsidRPr="00E80272">
        <w:rPr>
          <w:rFonts w:ascii="Angsana New" w:hAnsi="Angsana New"/>
          <w:sz w:val="30"/>
          <w:szCs w:val="30"/>
        </w:rPr>
        <w:t>KV</w:t>
      </w:r>
      <w:r w:rsidR="00D77636" w:rsidRPr="00E80272">
        <w:rPr>
          <w:rFonts w:ascii="Angsana New" w:hAnsi="Angsana New" w:hint="cs"/>
          <w:sz w:val="30"/>
          <w:szCs w:val="30"/>
          <w:cs/>
        </w:rPr>
        <w:t xml:space="preserve"> และงานออกแบบจัดหาพร้อมติดตั้งเคเบิลใยแก้วนำแสง และงานโครงการนำสายไฟฟ้าลงใต้ดิน </w:t>
      </w:r>
    </w:p>
    <w:p w:rsidR="004B6FC8" w:rsidRPr="00E80272" w:rsidRDefault="004B6FC8" w:rsidP="00D77636">
      <w:pPr>
        <w:spacing w:before="120" w:after="120" w:line="240" w:lineRule="auto"/>
        <w:ind w:left="426" w:right="-234"/>
        <w:jc w:val="thaiDistribute"/>
        <w:rPr>
          <w:rFonts w:ascii="Angsana New" w:hAnsi="Angsana New"/>
          <w:sz w:val="30"/>
          <w:szCs w:val="30"/>
        </w:rPr>
      </w:pPr>
    </w:p>
    <w:p w:rsidR="007924E7" w:rsidRPr="00E80272" w:rsidRDefault="00B34730" w:rsidP="00C30D2B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E80272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F47868" w:rsidRPr="00E80272">
        <w:rPr>
          <w:rFonts w:ascii="Angsana New" w:hAnsi="Angsana New"/>
          <w:b/>
          <w:bCs/>
          <w:sz w:val="32"/>
          <w:szCs w:val="32"/>
        </w:rPr>
        <w:t>0</w:t>
      </w:r>
      <w:r w:rsidR="00A51632" w:rsidRPr="00E80272">
        <w:rPr>
          <w:rFonts w:ascii="Angsana New" w:hAnsi="Angsana New"/>
          <w:b/>
          <w:bCs/>
          <w:sz w:val="30"/>
          <w:szCs w:val="30"/>
        </w:rPr>
        <w:t xml:space="preserve">      </w:t>
      </w:r>
      <w:r w:rsidR="00C30D2B" w:rsidRPr="00E80272">
        <w:rPr>
          <w:rFonts w:ascii="Angsana New" w:hAnsi="Angsana New"/>
          <w:b/>
          <w:bCs/>
          <w:sz w:val="30"/>
          <w:szCs w:val="30"/>
        </w:rPr>
        <w:t xml:space="preserve"> </w:t>
      </w:r>
      <w:r w:rsidR="00A51632" w:rsidRPr="00E80272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:rsidR="007924E7" w:rsidRPr="00E80272" w:rsidRDefault="007924E7" w:rsidP="00792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488"/>
        <w:jc w:val="thaiDistribute"/>
        <w:rPr>
          <w:rFonts w:ascii="Angsana New" w:hAnsi="Angsana New"/>
          <w:b/>
          <w:bCs/>
          <w:sz w:val="30"/>
          <w:szCs w:val="30"/>
        </w:rPr>
      </w:pPr>
      <w:r w:rsidRPr="00E80272">
        <w:rPr>
          <w:rFonts w:ascii="Angsana New" w:hAnsi="Angsana New" w:hint="cs"/>
          <w:b/>
          <w:bCs/>
          <w:sz w:val="30"/>
          <w:szCs w:val="30"/>
          <w:cs/>
        </w:rPr>
        <w:t xml:space="preserve">        งบการเงินรวม และ</w:t>
      </w:r>
    </w:p>
    <w:p w:rsidR="007924E7" w:rsidRPr="00E80272" w:rsidRDefault="007924E7" w:rsidP="00792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488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80272">
        <w:rPr>
          <w:rFonts w:ascii="Angsana New" w:hAnsi="Angsana New" w:hint="cs"/>
          <w:b/>
          <w:bCs/>
          <w:sz w:val="30"/>
          <w:szCs w:val="30"/>
          <w:cs/>
        </w:rPr>
        <w:t xml:space="preserve">     งบการเงินเฉพาะกิจการ</w:t>
      </w:r>
    </w:p>
    <w:tbl>
      <w:tblPr>
        <w:tblW w:w="9354" w:type="dxa"/>
        <w:tblInd w:w="534" w:type="dxa"/>
        <w:tblLayout w:type="fixed"/>
        <w:tblLook w:val="0000"/>
      </w:tblPr>
      <w:tblGrid>
        <w:gridCol w:w="5164"/>
        <w:gridCol w:w="2065"/>
        <w:gridCol w:w="567"/>
        <w:gridCol w:w="1417"/>
        <w:gridCol w:w="141"/>
      </w:tblGrid>
      <w:tr w:rsidR="009E4B1F" w:rsidRPr="00E80272" w:rsidTr="007A0E94">
        <w:trPr>
          <w:gridAfter w:val="1"/>
          <w:wAfter w:w="141" w:type="dxa"/>
          <w:tblHeader/>
        </w:trPr>
        <w:tc>
          <w:tcPr>
            <w:tcW w:w="7229" w:type="dxa"/>
            <w:gridSpan w:val="2"/>
            <w:vAlign w:val="bottom"/>
          </w:tcPr>
          <w:p w:rsidR="009E4B1F" w:rsidRPr="00E80272" w:rsidRDefault="009E4B1F" w:rsidP="00CB6A2A">
            <w:pPr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:rsidR="009E4B1F" w:rsidRPr="00E80272" w:rsidRDefault="009E4B1F" w:rsidP="007A0E94">
            <w:pPr>
              <w:tabs>
                <w:tab w:val="clear" w:pos="227"/>
                <w:tab w:val="clear" w:pos="454"/>
              </w:tabs>
              <w:ind w:left="459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802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ที่ดิน</w:t>
            </w:r>
          </w:p>
        </w:tc>
      </w:tr>
      <w:tr w:rsidR="009E4B1F" w:rsidRPr="00E80272" w:rsidTr="007A0E94">
        <w:trPr>
          <w:gridAfter w:val="1"/>
          <w:wAfter w:w="141" w:type="dxa"/>
          <w:tblHeader/>
        </w:trPr>
        <w:tc>
          <w:tcPr>
            <w:tcW w:w="7229" w:type="dxa"/>
            <w:gridSpan w:val="2"/>
            <w:vAlign w:val="bottom"/>
          </w:tcPr>
          <w:p w:rsidR="009E4B1F" w:rsidRPr="00E80272" w:rsidRDefault="009E4B1F" w:rsidP="00CB6A2A">
            <w:pPr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:rsidR="009E4B1F" w:rsidRPr="00E80272" w:rsidRDefault="009E4B1F" w:rsidP="007A0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ind w:left="45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8027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(หน่วย:พันบาท)</w:t>
            </w:r>
          </w:p>
        </w:tc>
      </w:tr>
      <w:tr w:rsidR="00342CE4" w:rsidRPr="00E80272" w:rsidTr="007A0E94">
        <w:tblPrEx>
          <w:tblCellMar>
            <w:left w:w="0" w:type="dxa"/>
            <w:right w:w="0" w:type="dxa"/>
          </w:tblCellMar>
          <w:tblLook w:val="04A0"/>
        </w:tblPrEx>
        <w:trPr>
          <w:trHeight w:val="413"/>
        </w:trPr>
        <w:tc>
          <w:tcPr>
            <w:tcW w:w="779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42CE4" w:rsidRPr="00E80272" w:rsidRDefault="00342CE4" w:rsidP="00342CE4">
            <w:pPr>
              <w:ind w:left="99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5B1880" w:rsidRPr="00E80272">
              <w:rPr>
                <w:rFonts w:ascii="Angsana New" w:hAnsi="Angsana New"/>
                <w:sz w:val="30"/>
                <w:szCs w:val="30"/>
              </w:rPr>
              <w:t>1</w:t>
            </w:r>
            <w:r w:rsidRPr="00E80272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5B1880" w:rsidRPr="00E80272">
              <w:rPr>
                <w:rFonts w:ascii="Angsana New" w:hAnsi="Angsana New"/>
                <w:sz w:val="30"/>
                <w:szCs w:val="30"/>
              </w:rPr>
              <w:t>256</w:t>
            </w:r>
            <w:r w:rsidR="00702BC8" w:rsidRPr="00E8027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CE4" w:rsidRPr="00E80272" w:rsidRDefault="00342CE4" w:rsidP="00342CE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60,475</w:t>
            </w:r>
          </w:p>
        </w:tc>
      </w:tr>
      <w:tr w:rsidR="00342CE4" w:rsidRPr="00E80272" w:rsidTr="007A0E94">
        <w:tblPrEx>
          <w:tblCellMar>
            <w:left w:w="0" w:type="dxa"/>
            <w:right w:w="0" w:type="dxa"/>
          </w:tblCellMar>
          <w:tblLook w:val="04A0"/>
        </w:tblPrEx>
        <w:trPr>
          <w:trHeight w:val="413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42CE4" w:rsidRPr="00E80272" w:rsidRDefault="00342CE4" w:rsidP="00342CE4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26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CE4" w:rsidRPr="00E80272" w:rsidRDefault="00342CE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CE4" w:rsidRPr="00E80272" w:rsidRDefault="00342CE4" w:rsidP="00342C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2CE4" w:rsidRPr="00E80272" w:rsidTr="007A0E94">
        <w:tblPrEx>
          <w:tblCellMar>
            <w:left w:w="0" w:type="dxa"/>
            <w:right w:w="0" w:type="dxa"/>
          </w:tblCellMar>
          <w:tblLook w:val="04A0"/>
        </w:tblPrEx>
        <w:trPr>
          <w:trHeight w:val="413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42CE4" w:rsidRPr="00E80272" w:rsidRDefault="00342CE4" w:rsidP="00342CE4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6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CE4" w:rsidRPr="00E80272" w:rsidRDefault="00342CE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CE4" w:rsidRPr="00E80272" w:rsidRDefault="00781234" w:rsidP="00342CE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2CE4" w:rsidRPr="00E80272" w:rsidTr="007A0E94">
        <w:tblPrEx>
          <w:tblCellMar>
            <w:left w:w="0" w:type="dxa"/>
            <w:right w:w="0" w:type="dxa"/>
          </w:tblCellMar>
          <w:tblLook w:val="04A0"/>
        </w:tblPrEx>
        <w:trPr>
          <w:trHeight w:val="413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42CE4" w:rsidRPr="00E80272" w:rsidRDefault="00342CE4" w:rsidP="00342CE4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มูลค่าสุทธิของส่วนที่จำหน่ายระหว่างงวด</w:t>
            </w:r>
          </w:p>
        </w:tc>
        <w:tc>
          <w:tcPr>
            <w:tcW w:w="26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CE4" w:rsidRPr="00E80272" w:rsidRDefault="00342CE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CE4" w:rsidRPr="00E80272" w:rsidRDefault="00342CE4" w:rsidP="00342C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81234" w:rsidRPr="00E80272" w:rsidTr="007A0E94">
        <w:tblPrEx>
          <w:tblCellMar>
            <w:left w:w="0" w:type="dxa"/>
            <w:right w:w="0" w:type="dxa"/>
          </w:tblCellMar>
          <w:tblLook w:val="04A0"/>
        </w:tblPrEx>
        <w:trPr>
          <w:trHeight w:val="413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234" w:rsidRPr="00E80272" w:rsidRDefault="00781234" w:rsidP="00342CE4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26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1234" w:rsidRPr="00E80272" w:rsidRDefault="0078123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1234" w:rsidRPr="00E80272" w:rsidRDefault="00781234" w:rsidP="00342C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3,587</w:t>
            </w:r>
          </w:p>
        </w:tc>
      </w:tr>
      <w:tr w:rsidR="00342CE4" w:rsidRPr="00E80272" w:rsidTr="007A0E94">
        <w:tblPrEx>
          <w:tblCellMar>
            <w:left w:w="0" w:type="dxa"/>
            <w:right w:w="0" w:type="dxa"/>
          </w:tblCellMar>
          <w:tblLook w:val="04A0"/>
        </w:tblPrEx>
        <w:trPr>
          <w:trHeight w:val="436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42CE4" w:rsidRPr="00E80272" w:rsidRDefault="00342CE4" w:rsidP="00342CE4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EE0239" w:rsidRPr="00E80272">
              <w:rPr>
                <w:rFonts w:ascii="Angsana New" w:hAnsi="Angsana New"/>
                <w:sz w:val="30"/>
                <w:szCs w:val="30"/>
              </w:rPr>
              <w:t>3</w:t>
            </w:r>
            <w:r w:rsidR="00EE0239" w:rsidRPr="00E80272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="00EE0239"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C61BE" w:rsidRPr="00E8027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EE0239" w:rsidRPr="00E8027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Pr="00E80272">
              <w:rPr>
                <w:rFonts w:ascii="Angsana New" w:hAnsi="Angsana New"/>
                <w:sz w:val="30"/>
                <w:szCs w:val="30"/>
              </w:rPr>
              <w:t>256</w:t>
            </w:r>
            <w:r w:rsidR="00702BC8" w:rsidRPr="00E8027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CE4" w:rsidRPr="00E80272" w:rsidRDefault="00342CE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CE4" w:rsidRPr="00E80272" w:rsidRDefault="009B724C" w:rsidP="00342CE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64,062</w:t>
            </w:r>
          </w:p>
        </w:tc>
      </w:tr>
      <w:tr w:rsidR="00342CE4" w:rsidRPr="00E80272" w:rsidTr="007A0E94">
        <w:trPr>
          <w:gridAfter w:val="1"/>
          <w:wAfter w:w="141" w:type="dxa"/>
          <w:tblHeader/>
        </w:trPr>
        <w:tc>
          <w:tcPr>
            <w:tcW w:w="7229" w:type="dxa"/>
            <w:gridSpan w:val="2"/>
            <w:vAlign w:val="bottom"/>
          </w:tcPr>
          <w:p w:rsidR="00342CE4" w:rsidRPr="00E80272" w:rsidRDefault="00342CE4" w:rsidP="00CB6A2A">
            <w:pPr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:rsidR="00342CE4" w:rsidRPr="00E80272" w:rsidRDefault="00342CE4" w:rsidP="00FD7E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</w:tbl>
    <w:p w:rsidR="00D055BA" w:rsidRPr="00E80272" w:rsidRDefault="00EA5958" w:rsidP="00D055BA">
      <w:pPr>
        <w:tabs>
          <w:tab w:val="clear" w:pos="227"/>
          <w:tab w:val="clear" w:pos="45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E80272">
        <w:rPr>
          <w:rFonts w:ascii="Angsana New" w:hAnsi="Angsana New" w:hint="cs"/>
          <w:sz w:val="30"/>
          <w:szCs w:val="30"/>
          <w:cs/>
        </w:rPr>
        <w:t>บริษัทมีการจัดประเภทที่ดินที่จังหวัดอุดรธานีใหม่ ซึ่งเดิมจัดประเภทอยู่ในรายการบัญชีที่ดิน อาคารและอุปกรณ์ โดยจัดประเภทใหม่เป็นอสังหาริมทรัพย์เพื่อการลงทุน เนื่องจากบริษัทไม่มีแผนชัดเจนที่จะใช้ประโยชน์เพื่อการตั้งโรงงานใหม่ตั้งแต่เริ่มแรก แต่ซื้อไว้เพื่อรองรับดินที่ได้จากการขุดของโครงการแก้มลิง ณ ปัจจุบันทางบริษัทมีความตั้งใจที่จะขายให้แก่บริษัทที่จะเข้ามาพัฒนาพื้นที่ดังกล่าว หรือให้เช่าตามความเหมาะสม</w:t>
      </w:r>
      <w:r w:rsidRPr="00E80272">
        <w:rPr>
          <w:rFonts w:ascii="Angsana New" w:hAnsi="Angsana New"/>
          <w:sz w:val="30"/>
          <w:szCs w:val="30"/>
        </w:rPr>
        <w:t xml:space="preserve"> </w:t>
      </w:r>
    </w:p>
    <w:p w:rsidR="00D055BA" w:rsidRPr="00E80272" w:rsidRDefault="00EA5958" w:rsidP="00D055BA">
      <w:pPr>
        <w:tabs>
          <w:tab w:val="clear" w:pos="227"/>
          <w:tab w:val="clear" w:pos="45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E80272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 ณ วันที่ </w:t>
      </w:r>
      <w:r w:rsidR="000A0093" w:rsidRPr="00E80272">
        <w:rPr>
          <w:rFonts w:ascii="Angsana New" w:hAnsi="Angsana New"/>
          <w:sz w:val="30"/>
          <w:szCs w:val="30"/>
        </w:rPr>
        <w:t xml:space="preserve">4 </w:t>
      </w:r>
      <w:r w:rsidR="000A0093" w:rsidRPr="00E8027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E80272">
        <w:rPr>
          <w:rFonts w:ascii="Angsana New" w:hAnsi="Angsana New"/>
          <w:sz w:val="30"/>
          <w:szCs w:val="30"/>
        </w:rPr>
        <w:t>2562</w:t>
      </w:r>
      <w:r w:rsidRPr="00E80272">
        <w:rPr>
          <w:rFonts w:ascii="Angsana New" w:hAnsi="Angsana New"/>
          <w:sz w:val="30"/>
          <w:szCs w:val="30"/>
          <w:cs/>
        </w:rPr>
        <w:t xml:space="preserve"> ประเมินราคาโดยผู้ประเมินราคาอิสระ โดยพิจารณาเปรียบเทียบราคาตลาดโดยมีราคาประเมินจำนวน </w:t>
      </w:r>
      <w:r w:rsidRPr="00E80272">
        <w:rPr>
          <w:rFonts w:ascii="Angsana New" w:hAnsi="Angsana New"/>
          <w:sz w:val="30"/>
          <w:szCs w:val="30"/>
        </w:rPr>
        <w:t>60.47</w:t>
      </w:r>
      <w:r w:rsidRPr="00E80272">
        <w:rPr>
          <w:rFonts w:ascii="Angsana New" w:hAnsi="Angsana New"/>
          <w:sz w:val="30"/>
          <w:szCs w:val="30"/>
          <w:cs/>
        </w:rPr>
        <w:t xml:space="preserve"> ล้านบาท</w:t>
      </w:r>
    </w:p>
    <w:p w:rsidR="007368D6" w:rsidRPr="00E80272" w:rsidRDefault="007368D6" w:rsidP="00D055BA">
      <w:pPr>
        <w:tabs>
          <w:tab w:val="clear" w:pos="227"/>
          <w:tab w:val="clear" w:pos="45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E80272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 ณ วันที่ </w:t>
      </w:r>
      <w:r w:rsidR="00781234" w:rsidRPr="00E80272">
        <w:rPr>
          <w:rFonts w:ascii="Angsana New" w:hAnsi="Angsana New"/>
          <w:sz w:val="30"/>
          <w:szCs w:val="30"/>
        </w:rPr>
        <w:t>29</w:t>
      </w:r>
      <w:r w:rsidR="00D055BA" w:rsidRPr="00E80272">
        <w:rPr>
          <w:rFonts w:ascii="Angsana New" w:hAnsi="Angsana New"/>
          <w:sz w:val="30"/>
          <w:szCs w:val="30"/>
        </w:rPr>
        <w:t xml:space="preserve"> </w:t>
      </w:r>
      <w:r w:rsidR="00781234" w:rsidRPr="00E80272">
        <w:rPr>
          <w:rFonts w:ascii="Angsana New" w:hAnsi="Angsana New" w:hint="cs"/>
          <w:sz w:val="30"/>
          <w:szCs w:val="30"/>
          <w:cs/>
        </w:rPr>
        <w:t>เมษายน</w:t>
      </w:r>
      <w:r w:rsidRPr="00E80272">
        <w:rPr>
          <w:rFonts w:ascii="Angsana New" w:hAnsi="Angsana New" w:hint="cs"/>
          <w:sz w:val="30"/>
          <w:szCs w:val="30"/>
          <w:cs/>
        </w:rPr>
        <w:t xml:space="preserve"> </w:t>
      </w:r>
      <w:r w:rsidRPr="00E80272">
        <w:rPr>
          <w:rFonts w:ascii="Angsana New" w:hAnsi="Angsana New"/>
          <w:sz w:val="30"/>
          <w:szCs w:val="30"/>
        </w:rPr>
        <w:t>2564</w:t>
      </w:r>
      <w:r w:rsidRPr="00E80272">
        <w:rPr>
          <w:rFonts w:ascii="Angsana New" w:hAnsi="Angsana New"/>
          <w:sz w:val="30"/>
          <w:szCs w:val="30"/>
          <w:cs/>
        </w:rPr>
        <w:t xml:space="preserve"> ประเมินราคาโดยผู้ประเมินราคาอิสระ โดยพิจารณาเปรียบเทียบราคาตลาดโดยมีราคาประเมินจำนวน </w:t>
      </w:r>
      <w:r w:rsidR="00D055BA" w:rsidRPr="00E80272">
        <w:rPr>
          <w:rFonts w:ascii="Angsana New" w:hAnsi="Angsana New"/>
          <w:sz w:val="30"/>
          <w:szCs w:val="30"/>
        </w:rPr>
        <w:t xml:space="preserve">64.06 </w:t>
      </w:r>
      <w:r w:rsidRPr="00E80272">
        <w:rPr>
          <w:rFonts w:ascii="Angsana New" w:hAnsi="Angsana New"/>
          <w:sz w:val="30"/>
          <w:szCs w:val="30"/>
          <w:cs/>
        </w:rPr>
        <w:t>ล้านบาท</w:t>
      </w:r>
    </w:p>
    <w:p w:rsidR="00DD1CDB" w:rsidRPr="00E80272" w:rsidRDefault="00DD1CDB" w:rsidP="00D055BA">
      <w:pPr>
        <w:tabs>
          <w:tab w:val="clear" w:pos="227"/>
          <w:tab w:val="clear" w:pos="45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</w:p>
    <w:p w:rsidR="00DD1CDB" w:rsidRPr="00E80272" w:rsidRDefault="00DD1CDB" w:rsidP="00D055BA">
      <w:pPr>
        <w:tabs>
          <w:tab w:val="clear" w:pos="227"/>
          <w:tab w:val="clear" w:pos="45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</w:p>
    <w:p w:rsidR="00544F48" w:rsidRPr="00E80272" w:rsidRDefault="00334C11" w:rsidP="00544F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E80272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F47868" w:rsidRPr="00E80272">
        <w:rPr>
          <w:rFonts w:ascii="Angsana New" w:hAnsi="Angsana New"/>
          <w:b/>
          <w:bCs/>
          <w:sz w:val="30"/>
          <w:szCs w:val="30"/>
        </w:rPr>
        <w:t>1</w:t>
      </w:r>
      <w:r w:rsidR="00544F48" w:rsidRPr="00E80272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="00C30D2B" w:rsidRPr="00E80272">
        <w:rPr>
          <w:rFonts w:ascii="Angsana New" w:hAnsi="Angsana New" w:hint="cs"/>
          <w:b/>
          <w:bCs/>
          <w:sz w:val="30"/>
          <w:szCs w:val="30"/>
          <w:cs/>
        </w:rPr>
        <w:t xml:space="preserve">   </w:t>
      </w:r>
      <w:r w:rsidR="00544F48" w:rsidRPr="00E80272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 </w:t>
      </w:r>
    </w:p>
    <w:p w:rsidR="00C14112" w:rsidRPr="00E80272" w:rsidRDefault="00C14112" w:rsidP="00C14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488"/>
        <w:jc w:val="thaiDistribute"/>
        <w:rPr>
          <w:rFonts w:ascii="Angsana New" w:hAnsi="Angsana New"/>
          <w:b/>
          <w:bCs/>
          <w:sz w:val="30"/>
          <w:szCs w:val="30"/>
        </w:rPr>
      </w:pPr>
      <w:r w:rsidRPr="00E80272">
        <w:rPr>
          <w:rFonts w:ascii="Angsana New" w:hAnsi="Angsana New" w:hint="cs"/>
          <w:b/>
          <w:bCs/>
          <w:sz w:val="30"/>
          <w:szCs w:val="30"/>
          <w:cs/>
        </w:rPr>
        <w:t xml:space="preserve">        งบการเงินรวม และ</w:t>
      </w:r>
    </w:p>
    <w:p w:rsidR="00C14112" w:rsidRPr="00E80272" w:rsidRDefault="00C14112" w:rsidP="00C14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488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80272">
        <w:rPr>
          <w:rFonts w:ascii="Angsana New" w:hAnsi="Angsana New" w:hint="cs"/>
          <w:b/>
          <w:bCs/>
          <w:sz w:val="30"/>
          <w:szCs w:val="30"/>
          <w:cs/>
        </w:rPr>
        <w:t xml:space="preserve">     งบการเงินเฉพาะกิจการ</w:t>
      </w:r>
    </w:p>
    <w:tbl>
      <w:tblPr>
        <w:tblW w:w="9279" w:type="dxa"/>
        <w:tblInd w:w="468" w:type="dxa"/>
        <w:tblCellMar>
          <w:left w:w="0" w:type="dxa"/>
          <w:right w:w="0" w:type="dxa"/>
        </w:tblCellMar>
        <w:tblLook w:val="04A0"/>
      </w:tblPr>
      <w:tblGrid>
        <w:gridCol w:w="5230"/>
        <w:gridCol w:w="2632"/>
        <w:gridCol w:w="1417"/>
      </w:tblGrid>
      <w:tr w:rsidR="00544F48" w:rsidRPr="00E80272" w:rsidTr="004B7ADD">
        <w:trPr>
          <w:cantSplit/>
          <w:trHeight w:val="413"/>
        </w:trPr>
        <w:tc>
          <w:tcPr>
            <w:tcW w:w="927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F48" w:rsidRPr="00E80272" w:rsidRDefault="00FB6025" w:rsidP="004B7ADD">
            <w:pPr>
              <w:spacing w:line="240" w:lineRule="auto"/>
              <w:ind w:left="12"/>
              <w:jc w:val="right"/>
              <w:rPr>
                <w:rFonts w:ascii="Angsana New" w:eastAsia="Calibri" w:hAnsi="Angsana New"/>
                <w:i/>
                <w:iCs/>
                <w:sz w:val="30"/>
                <w:szCs w:val="30"/>
                <w:u w:val="single"/>
              </w:rPr>
            </w:pPr>
            <w:r w:rsidRPr="00E802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="00544F48" w:rsidRPr="00E802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="00544F48" w:rsidRPr="00E8027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="00544F48" w:rsidRPr="00E802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AC77D8" w:rsidRPr="00E80272" w:rsidTr="0014549E">
        <w:trPr>
          <w:trHeight w:val="413"/>
        </w:trPr>
        <w:tc>
          <w:tcPr>
            <w:tcW w:w="786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C77D8" w:rsidRPr="00E80272" w:rsidRDefault="00AC77D8" w:rsidP="00E52E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 ณ วันที่ 1 มกราคม 256</w:t>
            </w:r>
            <w:r w:rsidR="00E52E12" w:rsidRPr="00E8027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C77D8" w:rsidRPr="00E80272" w:rsidRDefault="00702BC8" w:rsidP="00702B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1,0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38</w:t>
            </w:r>
            <w:r w:rsidRPr="00E80272">
              <w:rPr>
                <w:rFonts w:ascii="Angsana New" w:hAnsi="Angsana New"/>
                <w:sz w:val="30"/>
                <w:szCs w:val="30"/>
              </w:rPr>
              <w:t>,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426</w:t>
            </w:r>
          </w:p>
        </w:tc>
      </w:tr>
      <w:tr w:rsidR="00EE5FBF" w:rsidRPr="00E80272" w:rsidTr="004B7ADD">
        <w:trPr>
          <w:trHeight w:val="413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5FBF" w:rsidRPr="00E80272" w:rsidRDefault="00EE5FBF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E5FBF" w:rsidRPr="00E80272" w:rsidRDefault="00EE5FBF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E5FBF" w:rsidRPr="00E80272" w:rsidRDefault="00724499" w:rsidP="00BB0E8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87,431</w:t>
            </w:r>
          </w:p>
        </w:tc>
      </w:tr>
      <w:tr w:rsidR="00EE5FBF" w:rsidRPr="00E80272" w:rsidTr="004B7ADD">
        <w:trPr>
          <w:trHeight w:val="413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5FBF" w:rsidRPr="00E80272" w:rsidRDefault="00EE5FBF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รับโอนสินทรัพย์สิทธิการใช้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E5FBF" w:rsidRPr="00E80272" w:rsidRDefault="00EE5FBF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E5FBF" w:rsidRPr="00E80272" w:rsidRDefault="00724499" w:rsidP="00BB0E8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5,185</w:t>
            </w:r>
          </w:p>
        </w:tc>
      </w:tr>
      <w:tr w:rsidR="00EE5FBF" w:rsidRPr="00E80272" w:rsidTr="004B7ADD">
        <w:trPr>
          <w:trHeight w:val="413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5FBF" w:rsidRPr="00E80272" w:rsidRDefault="00EE5FBF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E5FBF" w:rsidRPr="00E80272" w:rsidRDefault="00EE5FBF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E5FBF" w:rsidRPr="00E80272" w:rsidRDefault="008200E7" w:rsidP="00BB0E8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(</w:t>
            </w:r>
            <w:r w:rsidR="00724499" w:rsidRPr="00E80272">
              <w:rPr>
                <w:rFonts w:ascii="Angsana New" w:hAnsi="Angsana New"/>
                <w:sz w:val="30"/>
                <w:szCs w:val="30"/>
              </w:rPr>
              <w:t>69,402</w:t>
            </w:r>
            <w:r w:rsidRPr="00E8027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E5FBF" w:rsidRPr="00E80272" w:rsidTr="004B7ADD">
        <w:trPr>
          <w:trHeight w:val="413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5FBF" w:rsidRPr="00E80272" w:rsidRDefault="00EE5FBF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มูลค่าสุทธิของส่วนที่จำหน่ายระหว่างงวด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E5FBF" w:rsidRPr="00E80272" w:rsidRDefault="00EE5FBF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E5FBF" w:rsidRPr="00E80272" w:rsidRDefault="008200E7" w:rsidP="00BB0E8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(</w:t>
            </w:r>
            <w:r w:rsidR="00D77B1D" w:rsidRPr="00E80272">
              <w:rPr>
                <w:rFonts w:ascii="Angsana New" w:hAnsi="Angsana New"/>
                <w:sz w:val="30"/>
                <w:szCs w:val="30"/>
              </w:rPr>
              <w:t>7</w:t>
            </w:r>
            <w:r w:rsidR="00724499" w:rsidRPr="00E80272">
              <w:rPr>
                <w:rFonts w:ascii="Angsana New" w:hAnsi="Angsana New"/>
                <w:sz w:val="30"/>
                <w:szCs w:val="30"/>
              </w:rPr>
              <w:t>3</w:t>
            </w:r>
            <w:r w:rsidR="00D77B1D" w:rsidRPr="00E80272">
              <w:rPr>
                <w:rFonts w:ascii="Angsana New" w:hAnsi="Angsana New"/>
                <w:sz w:val="30"/>
                <w:szCs w:val="30"/>
              </w:rPr>
              <w:t>5</w:t>
            </w:r>
            <w:r w:rsidRPr="00E8027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E5FBF" w:rsidRPr="00E80272" w:rsidTr="004B7ADD">
        <w:trPr>
          <w:trHeight w:val="436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5FBF" w:rsidRPr="00E80272" w:rsidRDefault="00EE5FBF" w:rsidP="00E52E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EE0239" w:rsidRPr="00E80272">
              <w:rPr>
                <w:rFonts w:ascii="Angsana New" w:hAnsi="Angsana New"/>
                <w:sz w:val="30"/>
                <w:szCs w:val="30"/>
              </w:rPr>
              <w:t>3</w:t>
            </w:r>
            <w:r w:rsidR="00EE0239" w:rsidRPr="00E80272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="00EE0239"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C61BE" w:rsidRPr="00E8027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EE0239" w:rsidRPr="00E8027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="00E52E12" w:rsidRPr="00E8027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E5FBF" w:rsidRPr="00E80272" w:rsidRDefault="00EE5FBF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E5FBF" w:rsidRPr="00E80272" w:rsidRDefault="00D77B1D" w:rsidP="00BB0E8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1,0</w:t>
            </w:r>
            <w:r w:rsidR="00724499" w:rsidRPr="00E80272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24499" w:rsidRPr="00E80272">
              <w:rPr>
                <w:rFonts w:ascii="Angsana New" w:hAnsi="Angsana New"/>
                <w:b/>
                <w:bCs/>
                <w:sz w:val="30"/>
                <w:szCs w:val="30"/>
              </w:rPr>
              <w:t>905</w:t>
            </w:r>
          </w:p>
        </w:tc>
      </w:tr>
    </w:tbl>
    <w:p w:rsidR="00544F48" w:rsidRPr="00E80272" w:rsidRDefault="00544F48" w:rsidP="00544F48">
      <w:pPr>
        <w:rPr>
          <w:rFonts w:ascii="Angsana New" w:eastAsia="Calibri" w:hAnsi="Angsana New"/>
          <w:sz w:val="16"/>
          <w:szCs w:val="16"/>
          <w:cs/>
        </w:rPr>
      </w:pPr>
    </w:p>
    <w:p w:rsidR="00544F48" w:rsidRPr="00E80272" w:rsidRDefault="00544F48" w:rsidP="00C30D2B">
      <w:pPr>
        <w:tabs>
          <w:tab w:val="clear" w:pos="454"/>
          <w:tab w:val="clear" w:pos="680"/>
        </w:tabs>
        <w:spacing w:after="240"/>
        <w:ind w:left="426" w:right="65"/>
        <w:jc w:val="thaiDistribute"/>
        <w:rPr>
          <w:rFonts w:ascii="Angsana New" w:hAnsi="Angsana New"/>
          <w:sz w:val="30"/>
          <w:szCs w:val="30"/>
        </w:rPr>
      </w:pPr>
      <w:r w:rsidRPr="00E80272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77B1D" w:rsidRPr="00E80272">
        <w:rPr>
          <w:rFonts w:ascii="Angsana New" w:hAnsi="Angsana New"/>
          <w:sz w:val="30"/>
          <w:szCs w:val="30"/>
        </w:rPr>
        <w:t>30</w:t>
      </w:r>
      <w:r w:rsidR="006C703C" w:rsidRPr="00E80272">
        <w:rPr>
          <w:rFonts w:ascii="Angsana New" w:hAnsi="Angsana New"/>
          <w:sz w:val="30"/>
          <w:szCs w:val="30"/>
        </w:rPr>
        <w:t xml:space="preserve"> </w:t>
      </w:r>
      <w:r w:rsidR="005C61BE" w:rsidRPr="00E80272">
        <w:rPr>
          <w:rFonts w:ascii="Angsana New" w:hAnsi="Angsana New" w:hint="cs"/>
          <w:sz w:val="30"/>
          <w:szCs w:val="30"/>
          <w:cs/>
        </w:rPr>
        <w:t>กันยายน</w:t>
      </w:r>
      <w:r w:rsidRPr="00E80272">
        <w:rPr>
          <w:rFonts w:ascii="Angsana New" w:hAnsi="Angsana New" w:hint="cs"/>
          <w:sz w:val="30"/>
          <w:szCs w:val="30"/>
          <w:cs/>
        </w:rPr>
        <w:t xml:space="preserve"> </w:t>
      </w:r>
      <w:r w:rsidRPr="00E80272">
        <w:rPr>
          <w:rFonts w:ascii="Angsana New" w:hAnsi="Angsana New"/>
          <w:sz w:val="30"/>
          <w:szCs w:val="30"/>
        </w:rPr>
        <w:t>25</w:t>
      </w:r>
      <w:r w:rsidR="005A14D0" w:rsidRPr="00E80272">
        <w:rPr>
          <w:rFonts w:ascii="Angsana New" w:hAnsi="Angsana New"/>
          <w:sz w:val="30"/>
          <w:szCs w:val="30"/>
        </w:rPr>
        <w:t>6</w:t>
      </w:r>
      <w:r w:rsidR="00E52E12" w:rsidRPr="00E80272">
        <w:rPr>
          <w:rFonts w:ascii="Angsana New" w:hAnsi="Angsana New"/>
          <w:sz w:val="30"/>
          <w:szCs w:val="30"/>
        </w:rPr>
        <w:t>4</w:t>
      </w:r>
      <w:r w:rsidRPr="00E80272">
        <w:rPr>
          <w:rFonts w:ascii="Angsana New" w:hAnsi="Angsana New"/>
          <w:sz w:val="30"/>
          <w:szCs w:val="30"/>
          <w:cs/>
        </w:rPr>
        <w:t xml:space="preserve"> ที่ดิน อาคารและอุปกรณ์ของบริษัท</w:t>
      </w:r>
      <w:r w:rsidRPr="00E80272">
        <w:rPr>
          <w:rFonts w:ascii="Angsana New" w:hAnsi="Angsana New" w:hint="cs"/>
          <w:sz w:val="30"/>
          <w:szCs w:val="30"/>
          <w:cs/>
        </w:rPr>
        <w:t xml:space="preserve"> </w:t>
      </w:r>
      <w:r w:rsidRPr="00E80272">
        <w:rPr>
          <w:rFonts w:ascii="Angsana New" w:hAnsi="Angsana New"/>
          <w:sz w:val="30"/>
          <w:szCs w:val="30"/>
          <w:cs/>
        </w:rPr>
        <w:t>มูลค่าสุทธิทางบัญชีจำนวน</w:t>
      </w:r>
      <w:r w:rsidRPr="00E80272">
        <w:rPr>
          <w:rFonts w:ascii="Angsana New" w:hAnsi="Angsana New"/>
          <w:sz w:val="30"/>
          <w:szCs w:val="30"/>
        </w:rPr>
        <w:t xml:space="preserve"> </w:t>
      </w:r>
      <w:bookmarkStart w:id="18" w:name="_Hlk71032733"/>
      <w:r w:rsidR="00D77B1D" w:rsidRPr="00E80272">
        <w:rPr>
          <w:rFonts w:ascii="Angsana New" w:hAnsi="Angsana New"/>
          <w:sz w:val="30"/>
          <w:szCs w:val="30"/>
        </w:rPr>
        <w:t>63</w:t>
      </w:r>
      <w:r w:rsidR="008571BB" w:rsidRPr="00E80272">
        <w:rPr>
          <w:rFonts w:ascii="Angsana New" w:hAnsi="Angsana New"/>
          <w:sz w:val="30"/>
          <w:szCs w:val="30"/>
        </w:rPr>
        <w:t>7.10</w:t>
      </w:r>
      <w:r w:rsidRPr="00E80272">
        <w:rPr>
          <w:rFonts w:ascii="Angsana New" w:hAnsi="Angsana New"/>
          <w:sz w:val="30"/>
          <w:szCs w:val="30"/>
          <w:cs/>
        </w:rPr>
        <w:t xml:space="preserve"> </w:t>
      </w:r>
      <w:bookmarkEnd w:id="18"/>
      <w:r w:rsidRPr="00E80272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E80272">
        <w:rPr>
          <w:rFonts w:ascii="Angsana New" w:hAnsi="Angsana New"/>
          <w:i/>
          <w:iCs/>
          <w:sz w:val="30"/>
          <w:szCs w:val="30"/>
          <w:cs/>
        </w:rPr>
        <w:t>(</w:t>
      </w:r>
      <w:r w:rsidRPr="00E80272">
        <w:rPr>
          <w:rFonts w:ascii="Angsana New" w:hAnsi="Angsana New"/>
          <w:i/>
          <w:iCs/>
          <w:sz w:val="30"/>
          <w:szCs w:val="30"/>
        </w:rPr>
        <w:t>25</w:t>
      </w:r>
      <w:r w:rsidRPr="00E80272">
        <w:rPr>
          <w:rFonts w:ascii="Angsana New" w:hAnsi="Angsana New"/>
          <w:i/>
          <w:iCs/>
          <w:sz w:val="30"/>
          <w:szCs w:val="30"/>
          <w:cs/>
        </w:rPr>
        <w:t>6</w:t>
      </w:r>
      <w:r w:rsidR="008200E7" w:rsidRPr="00E80272">
        <w:rPr>
          <w:rFonts w:ascii="Angsana New" w:hAnsi="Angsana New"/>
          <w:i/>
          <w:iCs/>
          <w:sz w:val="30"/>
          <w:szCs w:val="30"/>
        </w:rPr>
        <w:t>3</w:t>
      </w:r>
      <w:r w:rsidRPr="00E80272">
        <w:rPr>
          <w:rFonts w:ascii="Angsana New" w:hAnsi="Angsana New"/>
          <w:i/>
          <w:iCs/>
          <w:sz w:val="30"/>
          <w:szCs w:val="30"/>
        </w:rPr>
        <w:t xml:space="preserve"> </w:t>
      </w:r>
      <w:r w:rsidRPr="00E80272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8200E7" w:rsidRPr="00E80272">
        <w:rPr>
          <w:rFonts w:ascii="Angsana New" w:hAnsi="Angsana New"/>
          <w:i/>
          <w:iCs/>
          <w:sz w:val="30"/>
          <w:szCs w:val="30"/>
        </w:rPr>
        <w:t>642.79</w:t>
      </w:r>
      <w:r w:rsidRPr="00E80272">
        <w:rPr>
          <w:rFonts w:ascii="Angsana New" w:hAnsi="Angsana New"/>
          <w:i/>
          <w:iCs/>
          <w:sz w:val="30"/>
          <w:szCs w:val="30"/>
        </w:rPr>
        <w:t xml:space="preserve"> </w:t>
      </w:r>
      <w:r w:rsidRPr="00E80272">
        <w:rPr>
          <w:rFonts w:ascii="Angsana New" w:hAnsi="Angsana New"/>
          <w:i/>
          <w:iCs/>
          <w:sz w:val="30"/>
          <w:szCs w:val="30"/>
          <w:cs/>
        </w:rPr>
        <w:t xml:space="preserve"> ล้านบาท) </w:t>
      </w:r>
      <w:r w:rsidRPr="00E80272">
        <w:rPr>
          <w:rFonts w:ascii="Angsana New" w:hAnsi="Angsana New"/>
          <w:sz w:val="30"/>
          <w:szCs w:val="30"/>
          <w:cs/>
        </w:rPr>
        <w:t>ใช้เป็นหลักประกันเงินกู้ยืมจากสถาบันการเงิน  (หมายเหตุข้อ 1</w:t>
      </w:r>
      <w:r w:rsidR="00980F65" w:rsidRPr="00E80272">
        <w:rPr>
          <w:rFonts w:ascii="Angsana New" w:hAnsi="Angsana New"/>
          <w:sz w:val="30"/>
          <w:szCs w:val="30"/>
        </w:rPr>
        <w:t>4</w:t>
      </w:r>
      <w:r w:rsidRPr="00E80272">
        <w:rPr>
          <w:rFonts w:ascii="Angsana New" w:hAnsi="Angsana New"/>
          <w:sz w:val="30"/>
          <w:szCs w:val="30"/>
          <w:cs/>
        </w:rPr>
        <w:t>)</w:t>
      </w:r>
    </w:p>
    <w:p w:rsidR="00CC489C" w:rsidRPr="00E80272" w:rsidRDefault="00AD32C1" w:rsidP="00CC489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E80272">
        <w:rPr>
          <w:rFonts w:ascii="Angsana New" w:hAnsi="Angsana New"/>
          <w:b/>
          <w:bCs/>
          <w:sz w:val="30"/>
          <w:szCs w:val="30"/>
        </w:rPr>
        <w:t>1</w:t>
      </w:r>
      <w:r w:rsidR="00F47868" w:rsidRPr="00E80272">
        <w:rPr>
          <w:rFonts w:ascii="Angsana New" w:hAnsi="Angsana New"/>
          <w:b/>
          <w:bCs/>
          <w:sz w:val="30"/>
          <w:szCs w:val="30"/>
        </w:rPr>
        <w:t>2</w:t>
      </w:r>
      <w:r w:rsidR="00155C2C" w:rsidRPr="00E80272">
        <w:rPr>
          <w:rFonts w:ascii="Angsana New" w:hAnsi="Angsana New"/>
          <w:b/>
          <w:bCs/>
          <w:sz w:val="30"/>
          <w:szCs w:val="30"/>
        </w:rPr>
        <w:tab/>
      </w:r>
      <w:r w:rsidR="00CC489C" w:rsidRPr="00E80272">
        <w:rPr>
          <w:rFonts w:ascii="Angsana New" w:hAnsi="Angsana New" w:hint="cs"/>
          <w:b/>
          <w:bCs/>
          <w:sz w:val="30"/>
          <w:szCs w:val="30"/>
          <w:cs/>
        </w:rPr>
        <w:t>สินทรัพย์สิทธิการใช้</w:t>
      </w:r>
    </w:p>
    <w:p w:rsidR="00CC489C" w:rsidRPr="00E80272" w:rsidRDefault="00CC489C" w:rsidP="00DA0CD0">
      <w:pPr>
        <w:tabs>
          <w:tab w:val="clear" w:pos="454"/>
        </w:tabs>
        <w:spacing w:before="120"/>
        <w:ind w:left="450"/>
        <w:jc w:val="thaiDistribute"/>
        <w:rPr>
          <w:rFonts w:ascii="Angsana New" w:hAnsi="Angsana New"/>
          <w:sz w:val="30"/>
          <w:szCs w:val="30"/>
        </w:rPr>
      </w:pPr>
      <w:r w:rsidRPr="00E80272">
        <w:rPr>
          <w:rFonts w:ascii="Angsana New" w:hAnsi="Angsana New"/>
          <w:sz w:val="30"/>
          <w:szCs w:val="30"/>
          <w:cs/>
        </w:rPr>
        <w:t>รายการเปลี่ยนแปลงของบัญชีสินทรัพย์สิท</w:t>
      </w:r>
      <w:r w:rsidR="00E5553B" w:rsidRPr="00E80272">
        <w:rPr>
          <w:rFonts w:ascii="Angsana New" w:hAnsi="Angsana New"/>
          <w:sz w:val="30"/>
          <w:szCs w:val="30"/>
          <w:cs/>
        </w:rPr>
        <w:t>ธิการใช้/สิทธิการเช่าสำหรับงวด</w:t>
      </w:r>
      <w:r w:rsidR="00244113" w:rsidRPr="00E80272">
        <w:rPr>
          <w:rFonts w:ascii="Angsana New" w:hAnsi="Angsana New" w:hint="cs"/>
          <w:sz w:val="30"/>
          <w:szCs w:val="30"/>
          <w:cs/>
        </w:rPr>
        <w:t>เก้า</w:t>
      </w:r>
      <w:r w:rsidRPr="00E80272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6C703C" w:rsidRPr="00E80272">
        <w:rPr>
          <w:rFonts w:ascii="Angsana New" w:hAnsi="Angsana New" w:hint="cs"/>
          <w:sz w:val="30"/>
          <w:szCs w:val="30"/>
          <w:cs/>
        </w:rPr>
        <w:t xml:space="preserve"> </w:t>
      </w:r>
      <w:r w:rsidR="00EE0239" w:rsidRPr="00E80272">
        <w:rPr>
          <w:rFonts w:ascii="Angsana New" w:hAnsi="Angsana New"/>
          <w:sz w:val="30"/>
          <w:szCs w:val="30"/>
        </w:rPr>
        <w:t>3</w:t>
      </w:r>
      <w:r w:rsidR="00EE0239" w:rsidRPr="00E80272">
        <w:rPr>
          <w:rFonts w:ascii="Angsana New" w:hAnsi="Angsana New"/>
          <w:bCs/>
          <w:sz w:val="30"/>
          <w:szCs w:val="30"/>
        </w:rPr>
        <w:t>0</w:t>
      </w:r>
      <w:r w:rsidR="00EE0239" w:rsidRPr="00E80272">
        <w:rPr>
          <w:rFonts w:ascii="Angsana New" w:hAnsi="Angsana New" w:hint="cs"/>
          <w:sz w:val="30"/>
          <w:szCs w:val="30"/>
          <w:cs/>
        </w:rPr>
        <w:t xml:space="preserve"> </w:t>
      </w:r>
      <w:r w:rsidR="005C61BE" w:rsidRPr="00E80272">
        <w:rPr>
          <w:rFonts w:ascii="Angsana New" w:hAnsi="Angsana New" w:hint="cs"/>
          <w:sz w:val="30"/>
          <w:szCs w:val="30"/>
          <w:cs/>
        </w:rPr>
        <w:t>กันยายน</w:t>
      </w:r>
      <w:r w:rsidR="00EE0239" w:rsidRPr="00E80272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E80272">
        <w:rPr>
          <w:rFonts w:ascii="Angsana New" w:hAnsi="Angsana New"/>
          <w:sz w:val="30"/>
          <w:szCs w:val="30"/>
        </w:rPr>
        <w:t>256</w:t>
      </w:r>
      <w:r w:rsidR="00856586" w:rsidRPr="00E80272">
        <w:rPr>
          <w:rFonts w:ascii="Angsana New" w:hAnsi="Angsana New"/>
          <w:sz w:val="30"/>
          <w:szCs w:val="30"/>
        </w:rPr>
        <w:t>4</w:t>
      </w:r>
      <w:r w:rsidRPr="00E80272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6C7CDA" w:rsidRPr="00E80272" w:rsidRDefault="006C7CDA" w:rsidP="006C7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488"/>
        <w:jc w:val="thaiDistribute"/>
        <w:rPr>
          <w:rFonts w:ascii="Angsana New" w:hAnsi="Angsana New"/>
          <w:b/>
          <w:bCs/>
          <w:sz w:val="30"/>
          <w:szCs w:val="30"/>
        </w:rPr>
      </w:pPr>
      <w:r w:rsidRPr="00E80272">
        <w:rPr>
          <w:rFonts w:ascii="Angsana New" w:hAnsi="Angsana New" w:hint="cs"/>
          <w:b/>
          <w:bCs/>
          <w:sz w:val="30"/>
          <w:szCs w:val="30"/>
          <w:cs/>
        </w:rPr>
        <w:t xml:space="preserve">        งบการเงินรวม และ</w:t>
      </w:r>
    </w:p>
    <w:p w:rsidR="006C7CDA" w:rsidRPr="00E80272" w:rsidRDefault="006C7CDA" w:rsidP="006C7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488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80272">
        <w:rPr>
          <w:rFonts w:ascii="Angsana New" w:hAnsi="Angsana New" w:hint="cs"/>
          <w:b/>
          <w:bCs/>
          <w:sz w:val="30"/>
          <w:szCs w:val="30"/>
          <w:cs/>
        </w:rPr>
        <w:t xml:space="preserve">     งบการเงินเฉพาะกิจการ</w:t>
      </w:r>
    </w:p>
    <w:p w:rsidR="00CC489C" w:rsidRPr="00E80272" w:rsidRDefault="00CC489C" w:rsidP="00CC489C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i/>
          <w:iCs/>
          <w:sz w:val="30"/>
          <w:szCs w:val="30"/>
        </w:rPr>
      </w:pPr>
      <w:r w:rsidRPr="00E80272">
        <w:rPr>
          <w:rFonts w:ascii="Angsana New" w:hAnsi="Angsana New"/>
          <w:i/>
          <w:iCs/>
          <w:sz w:val="30"/>
          <w:szCs w:val="30"/>
        </w:rPr>
        <w:t>(</w:t>
      </w:r>
      <w:r w:rsidRPr="00E80272">
        <w:rPr>
          <w:rFonts w:ascii="Angsana New" w:hAnsi="Angsana New"/>
          <w:i/>
          <w:iCs/>
          <w:sz w:val="30"/>
          <w:szCs w:val="30"/>
          <w:cs/>
        </w:rPr>
        <w:t>หน่วย</w:t>
      </w:r>
      <w:r w:rsidRPr="00E80272">
        <w:rPr>
          <w:rFonts w:ascii="Angsana New" w:hAnsi="Angsana New"/>
          <w:i/>
          <w:iCs/>
          <w:sz w:val="30"/>
          <w:szCs w:val="30"/>
        </w:rPr>
        <w:t xml:space="preserve">: </w:t>
      </w:r>
      <w:r w:rsidRPr="00E80272">
        <w:rPr>
          <w:rFonts w:ascii="Angsana New" w:hAnsi="Angsana New"/>
          <w:i/>
          <w:iCs/>
          <w:sz w:val="30"/>
          <w:szCs w:val="30"/>
          <w:cs/>
        </w:rPr>
        <w:t>พันบาท</w:t>
      </w:r>
      <w:r w:rsidRPr="00E80272">
        <w:rPr>
          <w:rFonts w:ascii="Angsana New" w:hAnsi="Angsana New"/>
          <w:i/>
          <w:iCs/>
          <w:sz w:val="30"/>
          <w:szCs w:val="30"/>
        </w:rPr>
        <w:t>)</w:t>
      </w:r>
    </w:p>
    <w:tbl>
      <w:tblPr>
        <w:tblW w:w="9178" w:type="dxa"/>
        <w:tblInd w:w="450" w:type="dxa"/>
        <w:tblLayout w:type="fixed"/>
        <w:tblLook w:val="04A0"/>
      </w:tblPr>
      <w:tblGrid>
        <w:gridCol w:w="5940"/>
        <w:gridCol w:w="1798"/>
        <w:gridCol w:w="1440"/>
      </w:tblGrid>
      <w:tr w:rsidR="00CC489C" w:rsidRPr="00E80272" w:rsidTr="00CC489C">
        <w:tc>
          <w:tcPr>
            <w:tcW w:w="5940" w:type="dxa"/>
            <w:hideMark/>
          </w:tcPr>
          <w:p w:rsidR="00CC489C" w:rsidRPr="00E80272" w:rsidRDefault="00CC489C" w:rsidP="00BB0E8B">
            <w:pPr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E80272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E80272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E80272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14549E" w:rsidRPr="00E8027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798" w:type="dxa"/>
          </w:tcPr>
          <w:p w:rsidR="00CC489C" w:rsidRPr="00E80272" w:rsidRDefault="00CC489C" w:rsidP="00BB0E8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CC489C" w:rsidRPr="00E80272" w:rsidRDefault="0014549E" w:rsidP="00CC489C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138,503</w:t>
            </w:r>
          </w:p>
        </w:tc>
      </w:tr>
      <w:tr w:rsidR="00EE5FBF" w:rsidRPr="00E80272" w:rsidTr="00CC489C">
        <w:tc>
          <w:tcPr>
            <w:tcW w:w="5940" w:type="dxa"/>
            <w:hideMark/>
          </w:tcPr>
          <w:p w:rsidR="00EE5FBF" w:rsidRPr="00E80272" w:rsidRDefault="00EE5FBF" w:rsidP="00BB0E8B">
            <w:pPr>
              <w:spacing w:line="256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798" w:type="dxa"/>
          </w:tcPr>
          <w:p w:rsidR="00EE5FBF" w:rsidRPr="00E80272" w:rsidRDefault="00EE5FBF" w:rsidP="00BB0E8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EE5FBF" w:rsidRPr="00E80272" w:rsidRDefault="00D30591" w:rsidP="00BB0E8B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37,235</w:t>
            </w:r>
          </w:p>
        </w:tc>
      </w:tr>
      <w:tr w:rsidR="00EE5FBF" w:rsidRPr="00E80272" w:rsidTr="00CC489C">
        <w:tc>
          <w:tcPr>
            <w:tcW w:w="5940" w:type="dxa"/>
            <w:hideMark/>
          </w:tcPr>
          <w:p w:rsidR="00EE5FBF" w:rsidRPr="00E80272" w:rsidRDefault="00EE5FBF" w:rsidP="00F63506">
            <w:pPr>
              <w:spacing w:line="256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โอนออกเป็น ที่ดิน อาคารและอุปกรณ์</w:t>
            </w:r>
            <w:r w:rsidRPr="00E8027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798" w:type="dxa"/>
          </w:tcPr>
          <w:p w:rsidR="00EE5FBF" w:rsidRPr="00E80272" w:rsidRDefault="00EE5FBF" w:rsidP="00BB0E8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EE5FBF" w:rsidRPr="00E80272" w:rsidRDefault="00DE252F" w:rsidP="00BB0E8B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(</w:t>
            </w:r>
            <w:r w:rsidR="00D30591" w:rsidRPr="00E80272">
              <w:rPr>
                <w:rFonts w:ascii="Angsana New" w:hAnsi="Angsana New"/>
                <w:sz w:val="30"/>
                <w:szCs w:val="30"/>
              </w:rPr>
              <w:t>5,185</w:t>
            </w:r>
            <w:r w:rsidR="00F87E9A" w:rsidRPr="00E8027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E5FBF" w:rsidRPr="00E80272" w:rsidTr="00BB0E8B">
        <w:tc>
          <w:tcPr>
            <w:tcW w:w="5940" w:type="dxa"/>
            <w:hideMark/>
          </w:tcPr>
          <w:p w:rsidR="00EE5FBF" w:rsidRPr="00E80272" w:rsidRDefault="00EE5FBF" w:rsidP="00CC489C">
            <w:pPr>
              <w:spacing w:line="256" w:lineRule="auto"/>
              <w:ind w:left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เสื่อมราคาระหว่างงวด</w:t>
            </w:r>
          </w:p>
        </w:tc>
        <w:tc>
          <w:tcPr>
            <w:tcW w:w="1798" w:type="dxa"/>
          </w:tcPr>
          <w:p w:rsidR="00EE5FBF" w:rsidRPr="00E80272" w:rsidRDefault="00EE5FBF" w:rsidP="00BB0E8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EE5FBF" w:rsidRPr="00E80272" w:rsidRDefault="003F5F31" w:rsidP="00D23273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(</w:t>
            </w:r>
            <w:r w:rsidR="00D30591" w:rsidRPr="00E80272">
              <w:rPr>
                <w:rFonts w:ascii="Angsana New" w:hAnsi="Angsana New"/>
                <w:sz w:val="30"/>
                <w:szCs w:val="30"/>
              </w:rPr>
              <w:t>18,814</w:t>
            </w:r>
            <w:r w:rsidRPr="00E8027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E5FBF" w:rsidRPr="00E80272" w:rsidTr="00CC489C">
        <w:tc>
          <w:tcPr>
            <w:tcW w:w="5940" w:type="dxa"/>
            <w:hideMark/>
          </w:tcPr>
          <w:p w:rsidR="00EE5FBF" w:rsidRPr="00E80272" w:rsidRDefault="00EE5FBF" w:rsidP="00BB0E8B">
            <w:pPr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E8027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E0239" w:rsidRPr="00E80272">
              <w:rPr>
                <w:rFonts w:ascii="Angsana New" w:hAnsi="Angsana New"/>
                <w:sz w:val="30"/>
                <w:szCs w:val="30"/>
              </w:rPr>
              <w:t>3</w:t>
            </w:r>
            <w:r w:rsidR="00EE0239" w:rsidRPr="00E80272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="00EE0239"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C61BE" w:rsidRPr="00E8027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EE0239" w:rsidRPr="00E8027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Pr="00E80272">
              <w:rPr>
                <w:rFonts w:ascii="Angsana New" w:hAnsi="Angsana New"/>
                <w:sz w:val="30"/>
                <w:szCs w:val="30"/>
              </w:rPr>
              <w:t>256</w:t>
            </w:r>
            <w:r w:rsidR="00856586" w:rsidRPr="00E8027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798" w:type="dxa"/>
          </w:tcPr>
          <w:p w:rsidR="00EE5FBF" w:rsidRPr="00E80272" w:rsidRDefault="00EE5FBF" w:rsidP="00BB0E8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E5FBF" w:rsidRPr="00E80272" w:rsidRDefault="006C7CDA" w:rsidP="00BB0E8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151,739</w:t>
            </w:r>
          </w:p>
        </w:tc>
      </w:tr>
    </w:tbl>
    <w:p w:rsidR="00267A92" w:rsidRPr="00E80272" w:rsidRDefault="00267A92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6375B" w:rsidRPr="00E80272" w:rsidRDefault="00A6375B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6375B" w:rsidRDefault="00A6375B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72699" w:rsidRDefault="00672699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72699" w:rsidRPr="00E80272" w:rsidRDefault="00672699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55C2C" w:rsidRPr="00E80272" w:rsidRDefault="00F47868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E80272">
        <w:rPr>
          <w:rFonts w:ascii="Angsana New" w:hAnsi="Angsana New"/>
          <w:b/>
          <w:bCs/>
          <w:sz w:val="30"/>
          <w:szCs w:val="30"/>
        </w:rPr>
        <w:lastRenderedPageBreak/>
        <w:t>13</w:t>
      </w:r>
      <w:r w:rsidR="00CC489C" w:rsidRPr="00E80272">
        <w:rPr>
          <w:rFonts w:ascii="Angsana New" w:hAnsi="Angsana New"/>
          <w:b/>
          <w:bCs/>
          <w:sz w:val="30"/>
          <w:szCs w:val="30"/>
        </w:rPr>
        <w:t xml:space="preserve">   </w:t>
      </w:r>
      <w:r w:rsidR="00C30D2B" w:rsidRPr="00E80272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155C2C" w:rsidRPr="00E80272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</w:t>
      </w:r>
    </w:p>
    <w:p w:rsidR="009C0413" w:rsidRPr="00E80272" w:rsidRDefault="00155C2C" w:rsidP="00C30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114"/>
        <w:jc w:val="thaiDistribute"/>
        <w:rPr>
          <w:rFonts w:ascii="Angsana New" w:hAnsi="Angsana New"/>
          <w:sz w:val="30"/>
          <w:szCs w:val="30"/>
        </w:rPr>
      </w:pPr>
      <w:r w:rsidRPr="00E80272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EE0239" w:rsidRPr="00E80272">
        <w:rPr>
          <w:rFonts w:ascii="Angsana New" w:hAnsi="Angsana New"/>
          <w:sz w:val="30"/>
          <w:szCs w:val="30"/>
        </w:rPr>
        <w:t>3</w:t>
      </w:r>
      <w:r w:rsidR="00EE0239" w:rsidRPr="00E80272">
        <w:rPr>
          <w:rFonts w:ascii="Angsana New" w:hAnsi="Angsana New"/>
          <w:bCs/>
          <w:sz w:val="30"/>
          <w:szCs w:val="30"/>
        </w:rPr>
        <w:t>0</w:t>
      </w:r>
      <w:r w:rsidR="00EE0239" w:rsidRPr="00E80272">
        <w:rPr>
          <w:rFonts w:ascii="Angsana New" w:hAnsi="Angsana New" w:hint="cs"/>
          <w:sz w:val="30"/>
          <w:szCs w:val="30"/>
          <w:cs/>
        </w:rPr>
        <w:t xml:space="preserve"> </w:t>
      </w:r>
      <w:r w:rsidR="005C61BE" w:rsidRPr="00E80272">
        <w:rPr>
          <w:rFonts w:ascii="Angsana New" w:hAnsi="Angsana New" w:hint="cs"/>
          <w:sz w:val="30"/>
          <w:szCs w:val="30"/>
          <w:cs/>
        </w:rPr>
        <w:t>กันยายน</w:t>
      </w:r>
      <w:r w:rsidR="00EE0239" w:rsidRPr="00E80272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F64E8A" w:rsidRPr="00E80272">
        <w:rPr>
          <w:rFonts w:ascii="Angsana New" w:hAnsi="Angsana New"/>
          <w:sz w:val="30"/>
          <w:szCs w:val="30"/>
        </w:rPr>
        <w:t>256</w:t>
      </w:r>
      <w:r w:rsidR="0014549E" w:rsidRPr="00E80272">
        <w:rPr>
          <w:rFonts w:ascii="Angsana New" w:hAnsi="Angsana New"/>
          <w:sz w:val="30"/>
          <w:szCs w:val="30"/>
        </w:rPr>
        <w:t>4</w:t>
      </w:r>
      <w:r w:rsidR="00F64E8A" w:rsidRPr="00E80272">
        <w:rPr>
          <w:rFonts w:ascii="Angsana New" w:hAnsi="Angsana New"/>
          <w:sz w:val="30"/>
          <w:szCs w:val="30"/>
        </w:rPr>
        <w:t xml:space="preserve"> </w:t>
      </w:r>
      <w:r w:rsidR="00F64E8A" w:rsidRPr="00E80272">
        <w:rPr>
          <w:rFonts w:ascii="Angsana New" w:hAnsi="Angsana New" w:hint="cs"/>
          <w:sz w:val="30"/>
          <w:szCs w:val="30"/>
          <w:cs/>
        </w:rPr>
        <w:t xml:space="preserve">และ </w:t>
      </w:r>
      <w:r w:rsidR="00F64E8A" w:rsidRPr="00E80272">
        <w:rPr>
          <w:rFonts w:ascii="Angsana New" w:hAnsi="Angsana New"/>
          <w:sz w:val="30"/>
          <w:szCs w:val="30"/>
        </w:rPr>
        <w:t>31</w:t>
      </w:r>
      <w:r w:rsidRPr="00E80272">
        <w:rPr>
          <w:rFonts w:ascii="Angsana New" w:hAnsi="Angsana New"/>
          <w:sz w:val="30"/>
          <w:szCs w:val="30"/>
        </w:rPr>
        <w:t xml:space="preserve"> </w:t>
      </w:r>
      <w:r w:rsidRPr="00E80272">
        <w:rPr>
          <w:rFonts w:ascii="Angsana New" w:hAnsi="Angsana New"/>
          <w:sz w:val="30"/>
          <w:szCs w:val="30"/>
          <w:cs/>
        </w:rPr>
        <w:t>ธันวาคม</w:t>
      </w:r>
      <w:r w:rsidR="00F64E8A" w:rsidRPr="00E80272">
        <w:rPr>
          <w:rFonts w:ascii="Angsana New" w:hAnsi="Angsana New" w:hint="cs"/>
          <w:sz w:val="30"/>
          <w:szCs w:val="30"/>
          <w:cs/>
        </w:rPr>
        <w:t xml:space="preserve"> </w:t>
      </w:r>
      <w:r w:rsidR="00F64E8A" w:rsidRPr="00E80272">
        <w:rPr>
          <w:rFonts w:ascii="Angsana New" w:hAnsi="Angsana New"/>
          <w:sz w:val="30"/>
          <w:szCs w:val="30"/>
        </w:rPr>
        <w:t>256</w:t>
      </w:r>
      <w:r w:rsidR="0014549E" w:rsidRPr="00E80272">
        <w:rPr>
          <w:rFonts w:ascii="Angsana New" w:hAnsi="Angsana New"/>
          <w:sz w:val="30"/>
          <w:szCs w:val="30"/>
        </w:rPr>
        <w:t>3</w:t>
      </w:r>
      <w:r w:rsidRPr="00E80272">
        <w:rPr>
          <w:rFonts w:ascii="Angsana New" w:hAnsi="Angsana New"/>
          <w:sz w:val="30"/>
          <w:szCs w:val="30"/>
          <w:cs/>
        </w:rPr>
        <w:t xml:space="preserve"> มีดังนี้  </w:t>
      </w:r>
    </w:p>
    <w:tbl>
      <w:tblPr>
        <w:tblW w:w="9641" w:type="dxa"/>
        <w:tblInd w:w="284" w:type="dxa"/>
        <w:tblLook w:val="01E0"/>
      </w:tblPr>
      <w:tblGrid>
        <w:gridCol w:w="3827"/>
        <w:gridCol w:w="1276"/>
        <w:gridCol w:w="284"/>
        <w:gridCol w:w="1276"/>
        <w:gridCol w:w="283"/>
        <w:gridCol w:w="143"/>
        <w:gridCol w:w="992"/>
        <w:gridCol w:w="143"/>
        <w:gridCol w:w="140"/>
        <w:gridCol w:w="143"/>
        <w:gridCol w:w="991"/>
        <w:gridCol w:w="143"/>
      </w:tblGrid>
      <w:tr w:rsidR="006C7CDA" w:rsidRPr="00E80272" w:rsidTr="00F76FA5">
        <w:tc>
          <w:tcPr>
            <w:tcW w:w="3827" w:type="dxa"/>
          </w:tcPr>
          <w:p w:rsidR="006C7CDA" w:rsidRPr="00E80272" w:rsidRDefault="006C7CD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814" w:type="dxa"/>
            <w:gridSpan w:val="11"/>
            <w:vAlign w:val="center"/>
          </w:tcPr>
          <w:p w:rsidR="006C7CDA" w:rsidRPr="00E80272" w:rsidRDefault="006C7CD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ind w:right="-5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F64E8A" w:rsidRPr="00E80272" w:rsidTr="005D401E">
        <w:tc>
          <w:tcPr>
            <w:tcW w:w="3827" w:type="dxa"/>
          </w:tcPr>
          <w:p w:rsidR="00F64E8A" w:rsidRPr="00E80272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836" w:type="dxa"/>
            <w:gridSpan w:val="3"/>
            <w:vAlign w:val="center"/>
          </w:tcPr>
          <w:p w:rsidR="00F64E8A" w:rsidRPr="00E80272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978" w:type="dxa"/>
            <w:gridSpan w:val="8"/>
          </w:tcPr>
          <w:p w:rsidR="00F64E8A" w:rsidRPr="00E80272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ind w:right="-5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F64E8A" w:rsidRPr="00E80272" w:rsidTr="00E27E47">
        <w:tc>
          <w:tcPr>
            <w:tcW w:w="3827" w:type="dxa"/>
          </w:tcPr>
          <w:p w:rsidR="00F64E8A" w:rsidRPr="00E80272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F64E8A" w:rsidRPr="00E80272" w:rsidRDefault="00CD77F0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2"/>
                <w:tab w:val="left" w:pos="668"/>
              </w:tabs>
              <w:ind w:left="-168" w:right="-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3</w:t>
            </w:r>
            <w:r w:rsidRPr="00E80272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312E9" w:rsidRPr="00E8027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F64E8A" w:rsidRPr="00E8027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F64E8A"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64E8A" w:rsidRPr="00E80272">
              <w:rPr>
                <w:rFonts w:ascii="Angsana New" w:hAnsi="Angsana New"/>
                <w:sz w:val="30"/>
                <w:szCs w:val="30"/>
              </w:rPr>
              <w:t>256</w:t>
            </w:r>
            <w:r w:rsidR="0014549E" w:rsidRPr="00E8027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  <w:vAlign w:val="center"/>
          </w:tcPr>
          <w:p w:rsidR="00F64E8A" w:rsidRPr="00E80272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F64E8A" w:rsidRPr="00E80272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E80272">
              <w:rPr>
                <w:rFonts w:ascii="Angsana New" w:hAnsi="Angsana New"/>
                <w:sz w:val="30"/>
                <w:szCs w:val="30"/>
              </w:rPr>
              <w:t>256</w:t>
            </w:r>
            <w:r w:rsidR="0014549E" w:rsidRPr="00E8027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426" w:type="dxa"/>
            <w:gridSpan w:val="2"/>
          </w:tcPr>
          <w:p w:rsidR="00F64E8A" w:rsidRPr="00E80272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F64E8A" w:rsidRPr="00E80272" w:rsidRDefault="00CD77F0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8"/>
              </w:tabs>
              <w:ind w:left="-46" w:right="-52" w:firstLine="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3</w:t>
            </w:r>
            <w:r w:rsidRPr="00E80272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312E9" w:rsidRPr="00E8027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F64E8A" w:rsidRPr="00E8027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F64E8A"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64E8A" w:rsidRPr="00E80272">
              <w:rPr>
                <w:rFonts w:ascii="Angsana New" w:hAnsi="Angsana New"/>
                <w:sz w:val="30"/>
                <w:szCs w:val="30"/>
              </w:rPr>
              <w:t>256</w:t>
            </w:r>
            <w:r w:rsidR="0014549E" w:rsidRPr="00E8027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gridSpan w:val="2"/>
            <w:vAlign w:val="center"/>
          </w:tcPr>
          <w:p w:rsidR="00F64E8A" w:rsidRPr="00E80272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64E8A" w:rsidRPr="00E80272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ind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E80272">
              <w:rPr>
                <w:rFonts w:ascii="Angsana New" w:hAnsi="Angsana New"/>
                <w:sz w:val="30"/>
                <w:szCs w:val="30"/>
              </w:rPr>
              <w:t>256</w:t>
            </w:r>
            <w:r w:rsidR="0014549E" w:rsidRPr="00E8027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C47EA" w:rsidRPr="00E80272" w:rsidTr="004B7ADD">
        <w:trPr>
          <w:gridAfter w:val="1"/>
          <w:wAfter w:w="143" w:type="dxa"/>
        </w:trPr>
        <w:tc>
          <w:tcPr>
            <w:tcW w:w="3827" w:type="dxa"/>
          </w:tcPr>
          <w:p w:rsidR="00FC47EA" w:rsidRPr="00E80272" w:rsidRDefault="00FC47EA" w:rsidP="00E27E4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71" w:type="dxa"/>
            <w:gridSpan w:val="10"/>
          </w:tcPr>
          <w:p w:rsidR="00FC47EA" w:rsidRPr="00E80272" w:rsidRDefault="00FC47EA" w:rsidP="00E27E47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8027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(หน่วย </w:t>
            </w:r>
            <w:r w:rsidRPr="00E80272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E8027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14549E" w:rsidRPr="00E80272" w:rsidTr="00E27E47">
        <w:trPr>
          <w:gridAfter w:val="1"/>
          <w:wAfter w:w="143" w:type="dxa"/>
        </w:trPr>
        <w:tc>
          <w:tcPr>
            <w:tcW w:w="3827" w:type="dxa"/>
          </w:tcPr>
          <w:p w:rsidR="0014549E" w:rsidRPr="00E80272" w:rsidRDefault="0014549E" w:rsidP="0014549E">
            <w:pPr>
              <w:ind w:firstLine="142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</w:tcPr>
          <w:p w:rsidR="0014549E" w:rsidRPr="00E80272" w:rsidRDefault="00A53277" w:rsidP="001454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</w:t>
            </w:r>
            <w:r w:rsidR="00CD7B18"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284" w:type="dxa"/>
          </w:tcPr>
          <w:p w:rsidR="0014549E" w:rsidRPr="00E80272" w:rsidRDefault="0014549E" w:rsidP="00145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:rsidR="0014549E" w:rsidRPr="00E80272" w:rsidRDefault="0014549E" w:rsidP="001454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18,825</w:t>
            </w:r>
          </w:p>
        </w:tc>
        <w:tc>
          <w:tcPr>
            <w:tcW w:w="283" w:type="dxa"/>
          </w:tcPr>
          <w:p w:rsidR="0014549E" w:rsidRPr="00E80272" w:rsidRDefault="0014549E" w:rsidP="00145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gridSpan w:val="2"/>
          </w:tcPr>
          <w:p w:rsidR="0014549E" w:rsidRPr="00E80272" w:rsidRDefault="009C7B07" w:rsidP="0014549E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075CBF" w:rsidRPr="00E80272">
              <w:rPr>
                <w:rFonts w:ascii="Angsana New" w:hAnsi="Angsana New" w:cs="Angsana New"/>
                <w:sz w:val="30"/>
                <w:szCs w:val="30"/>
                <w:lang w:bidi="th-TH"/>
              </w:rPr>
              <w:t>39</w:t>
            </w:r>
            <w:r w:rsidR="006722C7" w:rsidRPr="00E80272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  <w:r w:rsidRPr="00E80272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  <w:gridSpan w:val="2"/>
          </w:tcPr>
          <w:p w:rsidR="0014549E" w:rsidRPr="00E80272" w:rsidRDefault="0014549E" w:rsidP="00145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gridSpan w:val="2"/>
          </w:tcPr>
          <w:p w:rsidR="0014549E" w:rsidRPr="00E80272" w:rsidRDefault="0014549E" w:rsidP="0014549E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(915)</w:t>
            </w:r>
          </w:p>
        </w:tc>
      </w:tr>
      <w:tr w:rsidR="0014549E" w:rsidRPr="00E80272" w:rsidTr="00E27E47">
        <w:trPr>
          <w:gridAfter w:val="1"/>
          <w:wAfter w:w="143" w:type="dxa"/>
        </w:trPr>
        <w:tc>
          <w:tcPr>
            <w:tcW w:w="3827" w:type="dxa"/>
          </w:tcPr>
          <w:p w:rsidR="0014549E" w:rsidRPr="00E80272" w:rsidRDefault="0014549E" w:rsidP="0014549E">
            <w:pPr>
              <w:ind w:firstLine="142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276" w:type="dxa"/>
          </w:tcPr>
          <w:p w:rsidR="0014549E" w:rsidRPr="00E80272" w:rsidRDefault="009C7B07" w:rsidP="001454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5053C4" w:rsidRPr="00E8027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39</w:t>
            </w:r>
            <w:r w:rsidR="006722C7" w:rsidRPr="00E80272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  <w:r w:rsidRPr="00E80272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4" w:type="dxa"/>
          </w:tcPr>
          <w:p w:rsidR="0014549E" w:rsidRPr="00E80272" w:rsidRDefault="0014549E" w:rsidP="00145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:rsidR="0014549E" w:rsidRPr="00E80272" w:rsidRDefault="0014549E" w:rsidP="001454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(915)</w:t>
            </w:r>
          </w:p>
        </w:tc>
        <w:tc>
          <w:tcPr>
            <w:tcW w:w="283" w:type="dxa"/>
          </w:tcPr>
          <w:p w:rsidR="0014549E" w:rsidRPr="00E80272" w:rsidRDefault="0014549E" w:rsidP="00145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gridSpan w:val="2"/>
          </w:tcPr>
          <w:p w:rsidR="0014549E" w:rsidRPr="00E80272" w:rsidRDefault="00075CBF" w:rsidP="0014549E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bidi="th-TH"/>
              </w:rPr>
              <w:t>39</w:t>
            </w:r>
            <w:r w:rsidR="006722C7" w:rsidRPr="00E80272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83" w:type="dxa"/>
            <w:gridSpan w:val="2"/>
          </w:tcPr>
          <w:p w:rsidR="0014549E" w:rsidRPr="00E80272" w:rsidRDefault="0014549E" w:rsidP="00145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gridSpan w:val="2"/>
          </w:tcPr>
          <w:p w:rsidR="0014549E" w:rsidRPr="00E80272" w:rsidRDefault="0014549E" w:rsidP="0014549E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915</w:t>
            </w:r>
          </w:p>
        </w:tc>
      </w:tr>
      <w:tr w:rsidR="0014549E" w:rsidRPr="00E80272" w:rsidTr="0070190D">
        <w:trPr>
          <w:gridAfter w:val="1"/>
          <w:wAfter w:w="143" w:type="dxa"/>
        </w:trPr>
        <w:tc>
          <w:tcPr>
            <w:tcW w:w="3827" w:type="dxa"/>
          </w:tcPr>
          <w:p w:rsidR="0014549E" w:rsidRPr="00E80272" w:rsidRDefault="0014549E" w:rsidP="0014549E">
            <w:pPr>
              <w:ind w:firstLine="1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4549E" w:rsidRPr="00E80272" w:rsidRDefault="00A53277" w:rsidP="001454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18,</w:t>
            </w:r>
            <w:r w:rsidR="00CD7B18"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</w:t>
            </w:r>
            <w:r w:rsidR="006722C7"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84" w:type="dxa"/>
            <w:vAlign w:val="bottom"/>
          </w:tcPr>
          <w:p w:rsidR="0014549E" w:rsidRPr="00E80272" w:rsidRDefault="0014549E" w:rsidP="00145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14549E" w:rsidRPr="00E80272" w:rsidRDefault="0014549E" w:rsidP="001454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17,910</w:t>
            </w:r>
          </w:p>
        </w:tc>
        <w:tc>
          <w:tcPr>
            <w:tcW w:w="283" w:type="dxa"/>
            <w:vAlign w:val="bottom"/>
          </w:tcPr>
          <w:p w:rsidR="0014549E" w:rsidRPr="00E80272" w:rsidRDefault="0014549E" w:rsidP="00145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4549E" w:rsidRPr="00E80272" w:rsidRDefault="009C7B07" w:rsidP="001454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:rsidR="0014549E" w:rsidRPr="00E80272" w:rsidRDefault="0014549E" w:rsidP="00145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4549E" w:rsidRPr="00E80272" w:rsidRDefault="0014549E" w:rsidP="001454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:rsidR="00CD2ECB" w:rsidRPr="00E80272" w:rsidRDefault="00CD2ECB" w:rsidP="00142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8"/>
        <w:rPr>
          <w:rFonts w:ascii="Angsana New" w:hAnsi="Angsana New"/>
          <w:sz w:val="16"/>
          <w:szCs w:val="16"/>
        </w:rPr>
      </w:pPr>
    </w:p>
    <w:p w:rsidR="00B17CF3" w:rsidRPr="00E80272" w:rsidRDefault="00B17CF3" w:rsidP="00264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30"/>
          <w:szCs w:val="30"/>
        </w:rPr>
      </w:pPr>
      <w:r w:rsidRPr="00E80272">
        <w:rPr>
          <w:rFonts w:ascii="Angsana New" w:hAnsi="Angsana New"/>
          <w:sz w:val="30"/>
          <w:szCs w:val="30"/>
          <w:cs/>
        </w:rPr>
        <w:t>รายกา</w:t>
      </w:r>
      <w:r w:rsidR="00264E61" w:rsidRPr="00E80272">
        <w:rPr>
          <w:rFonts w:ascii="Angsana New" w:hAnsi="Angsana New" w:hint="cs"/>
          <w:sz w:val="30"/>
          <w:szCs w:val="30"/>
          <w:cs/>
        </w:rPr>
        <w:t>ร</w:t>
      </w:r>
      <w:r w:rsidRPr="00E80272">
        <w:rPr>
          <w:rFonts w:ascii="Angsana New" w:hAnsi="Angsana New"/>
          <w:sz w:val="30"/>
          <w:szCs w:val="30"/>
          <w:cs/>
        </w:rPr>
        <w:t>เคลื่อนไหวของสินทรัพย์และหนี้สินภาษีเงินได้รอการตัดบัญชีสำหรับ</w:t>
      </w:r>
      <w:r w:rsidR="002B00C2" w:rsidRPr="00E80272">
        <w:rPr>
          <w:rFonts w:ascii="Angsana New" w:hAnsi="Angsana New" w:hint="cs"/>
          <w:sz w:val="30"/>
          <w:szCs w:val="30"/>
          <w:cs/>
        </w:rPr>
        <w:t>งวด</w:t>
      </w:r>
      <w:r w:rsidR="008A013C" w:rsidRPr="00E80272">
        <w:rPr>
          <w:rFonts w:ascii="Angsana New" w:hAnsi="Angsana New" w:hint="cs"/>
          <w:sz w:val="30"/>
          <w:szCs w:val="30"/>
          <w:cs/>
        </w:rPr>
        <w:t>เก้า</w:t>
      </w:r>
      <w:r w:rsidR="00C50BF8" w:rsidRPr="00E80272">
        <w:rPr>
          <w:rFonts w:ascii="Angsana New" w:hAnsi="Angsana New" w:hint="cs"/>
          <w:sz w:val="30"/>
          <w:szCs w:val="30"/>
          <w:cs/>
        </w:rPr>
        <w:t>เดือน</w:t>
      </w:r>
      <w:r w:rsidRPr="00E80272">
        <w:rPr>
          <w:rFonts w:ascii="Angsana New" w:hAnsi="Angsana New"/>
          <w:sz w:val="30"/>
          <w:szCs w:val="30"/>
          <w:cs/>
        </w:rPr>
        <w:t>สิ้นสุดวันที่</w:t>
      </w:r>
      <w:r w:rsidRPr="00E80272">
        <w:rPr>
          <w:rFonts w:ascii="Angsana New" w:hAnsi="Angsana New"/>
          <w:sz w:val="30"/>
          <w:szCs w:val="30"/>
        </w:rPr>
        <w:t xml:space="preserve"> </w:t>
      </w:r>
      <w:r w:rsidR="007B2162" w:rsidRPr="00E80272">
        <w:rPr>
          <w:rFonts w:ascii="Angsana New" w:hAnsi="Angsana New"/>
          <w:sz w:val="30"/>
          <w:szCs w:val="30"/>
        </w:rPr>
        <w:t>3</w:t>
      </w:r>
      <w:r w:rsidR="007B2162" w:rsidRPr="00E80272">
        <w:rPr>
          <w:rFonts w:ascii="Angsana New" w:hAnsi="Angsana New"/>
          <w:bCs/>
          <w:sz w:val="30"/>
          <w:szCs w:val="30"/>
        </w:rPr>
        <w:t>0</w:t>
      </w:r>
      <w:r w:rsidR="007B2162" w:rsidRPr="00E80272">
        <w:rPr>
          <w:rFonts w:ascii="Angsana New" w:hAnsi="Angsana New" w:hint="cs"/>
          <w:sz w:val="30"/>
          <w:szCs w:val="30"/>
          <w:cs/>
        </w:rPr>
        <w:t xml:space="preserve"> </w:t>
      </w:r>
      <w:r w:rsidR="005C61BE" w:rsidRPr="00E80272">
        <w:rPr>
          <w:rFonts w:ascii="Angsana New" w:hAnsi="Angsana New" w:hint="cs"/>
          <w:sz w:val="30"/>
          <w:szCs w:val="30"/>
          <w:cs/>
        </w:rPr>
        <w:t>กันยายน</w:t>
      </w:r>
      <w:r w:rsidR="007B2162" w:rsidRPr="00E80272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7B2162" w:rsidRPr="00E80272">
        <w:rPr>
          <w:rFonts w:ascii="Angsana New" w:hAnsi="Angsana New"/>
          <w:sz w:val="30"/>
          <w:szCs w:val="30"/>
        </w:rPr>
        <w:t xml:space="preserve">2564 </w:t>
      </w:r>
      <w:r w:rsidRPr="00E80272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534" w:type="dxa"/>
        <w:tblInd w:w="52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4722"/>
        <w:gridCol w:w="182"/>
        <w:gridCol w:w="1337"/>
        <w:gridCol w:w="182"/>
        <w:gridCol w:w="1691"/>
        <w:gridCol w:w="179"/>
        <w:gridCol w:w="1241"/>
      </w:tblGrid>
      <w:tr w:rsidR="00CD7B18" w:rsidRPr="00E80272" w:rsidTr="00F76FA5">
        <w:trPr>
          <w:trHeight w:val="80"/>
          <w:tblHeader/>
        </w:trPr>
        <w:tc>
          <w:tcPr>
            <w:tcW w:w="4722" w:type="dxa"/>
          </w:tcPr>
          <w:p w:rsidR="00CD7B18" w:rsidRPr="00E80272" w:rsidRDefault="00CD7B18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:rsidR="00CD7B18" w:rsidRPr="00E80272" w:rsidRDefault="00CD7B18" w:rsidP="00FD7E60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30" w:type="dxa"/>
            <w:gridSpan w:val="5"/>
            <w:vAlign w:val="bottom"/>
          </w:tcPr>
          <w:p w:rsidR="00CD7B18" w:rsidRPr="00E80272" w:rsidRDefault="00CD7B18" w:rsidP="00FD7E60">
            <w:pPr>
              <w:ind w:left="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802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F10F13" w:rsidRPr="00E80272" w:rsidTr="00CC1DB2">
        <w:trPr>
          <w:trHeight w:val="80"/>
          <w:tblHeader/>
        </w:trPr>
        <w:tc>
          <w:tcPr>
            <w:tcW w:w="4722" w:type="dxa"/>
          </w:tcPr>
          <w:p w:rsidR="00F10F13" w:rsidRPr="00E80272" w:rsidRDefault="00F10F13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:rsidR="00F10F13" w:rsidRPr="00E80272" w:rsidRDefault="00F10F13" w:rsidP="00FD7E60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7" w:type="dxa"/>
            <w:vAlign w:val="bottom"/>
          </w:tcPr>
          <w:p w:rsidR="00F10F13" w:rsidRPr="00E80272" w:rsidRDefault="00F10F13" w:rsidP="0064198D">
            <w:pPr>
              <w:ind w:left="-50" w:right="-53" w:firstLine="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8027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E80272">
              <w:rPr>
                <w:rFonts w:ascii="Angsana New" w:hAnsi="Angsana New"/>
                <w:sz w:val="26"/>
                <w:szCs w:val="26"/>
              </w:rPr>
              <w:t>1</w:t>
            </w:r>
            <w:r w:rsidRPr="00E80272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E80272">
              <w:rPr>
                <w:rFonts w:ascii="Angsana New" w:hAnsi="Angsana New"/>
                <w:sz w:val="26"/>
                <w:szCs w:val="26"/>
              </w:rPr>
              <w:t>256</w:t>
            </w:r>
            <w:r w:rsidR="00094152" w:rsidRPr="00E80272">
              <w:rPr>
                <w:rFonts w:ascii="Angsana New" w:hAnsi="Angsana New"/>
                <w:sz w:val="26"/>
                <w:szCs w:val="26"/>
              </w:rPr>
              <w:t>4</w:t>
            </w:r>
            <w:r w:rsidRPr="00E8027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2" w:type="dxa"/>
            <w:vAlign w:val="bottom"/>
          </w:tcPr>
          <w:p w:rsidR="00F10F13" w:rsidRPr="00E80272" w:rsidRDefault="00F10F13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F10F13" w:rsidRPr="00E80272" w:rsidRDefault="00F10F13" w:rsidP="0064198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80272">
              <w:rPr>
                <w:rFonts w:ascii="Angsana New" w:hAnsi="Angsana New"/>
                <w:sz w:val="26"/>
                <w:szCs w:val="26"/>
                <w:cs/>
              </w:rPr>
              <w:t>บันทึกเป็น</w:t>
            </w:r>
            <w:r w:rsidRPr="00E80272">
              <w:rPr>
                <w:rFonts w:ascii="Angsana New" w:hAnsi="Angsana New"/>
                <w:sz w:val="26"/>
                <w:szCs w:val="26"/>
              </w:rPr>
              <w:br/>
            </w:r>
            <w:r w:rsidRPr="00E8027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80272">
              <w:rPr>
                <w:rFonts w:ascii="Angsana New" w:hAnsi="Angsana New" w:hint="cs"/>
                <w:sz w:val="26"/>
                <w:szCs w:val="26"/>
                <w:cs/>
              </w:rPr>
              <w:t>รายจ่าย</w:t>
            </w:r>
            <w:r w:rsidRPr="00E80272">
              <w:rPr>
                <w:rFonts w:ascii="Angsana New" w:hAnsi="Angsana New"/>
                <w:sz w:val="26"/>
                <w:szCs w:val="26"/>
                <w:cs/>
              </w:rPr>
              <w:t>) /รายได้</w:t>
            </w:r>
            <w:r w:rsidRPr="00E80272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E80272">
              <w:rPr>
                <w:rFonts w:ascii="Angsana New" w:hAnsi="Angsana New"/>
                <w:sz w:val="26"/>
                <w:szCs w:val="26"/>
                <w:cs/>
              </w:rPr>
              <w:t>กำไรหรือ</w:t>
            </w:r>
          </w:p>
          <w:p w:rsidR="00F10F13" w:rsidRPr="00E80272" w:rsidRDefault="00F10F13" w:rsidP="00FD7E60">
            <w:pPr>
              <w:ind w:left="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80272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79" w:type="dxa"/>
          </w:tcPr>
          <w:p w:rsidR="00F10F13" w:rsidRPr="00E80272" w:rsidRDefault="00F10F13" w:rsidP="00FD7E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241" w:type="dxa"/>
            <w:vAlign w:val="bottom"/>
          </w:tcPr>
          <w:p w:rsidR="00F10F13" w:rsidRPr="00E80272" w:rsidRDefault="00F10F13" w:rsidP="00FD7E60">
            <w:pPr>
              <w:ind w:left="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8027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E80272">
              <w:rPr>
                <w:rFonts w:ascii="Angsana New" w:hAnsi="Angsana New"/>
                <w:sz w:val="26"/>
                <w:szCs w:val="26"/>
              </w:rPr>
              <w:t>3</w:t>
            </w:r>
            <w:r w:rsidR="00EE0239" w:rsidRPr="00E80272">
              <w:rPr>
                <w:rFonts w:ascii="Angsana New" w:hAnsi="Angsana New"/>
                <w:sz w:val="26"/>
                <w:szCs w:val="26"/>
              </w:rPr>
              <w:t>0</w:t>
            </w:r>
            <w:r w:rsidRPr="00E802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312E9" w:rsidRPr="00E8027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E8027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80272">
              <w:rPr>
                <w:rFonts w:ascii="Angsana New" w:hAnsi="Angsana New"/>
                <w:sz w:val="26"/>
                <w:szCs w:val="26"/>
              </w:rPr>
              <w:t>256</w:t>
            </w:r>
            <w:r w:rsidR="00094152" w:rsidRPr="00E80272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10F13" w:rsidRPr="00E80272" w:rsidTr="00CC1DB2">
        <w:trPr>
          <w:trHeight w:val="80"/>
          <w:tblHeader/>
        </w:trPr>
        <w:tc>
          <w:tcPr>
            <w:tcW w:w="4722" w:type="dxa"/>
          </w:tcPr>
          <w:p w:rsidR="00F10F13" w:rsidRPr="00E80272" w:rsidRDefault="00F10F13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:rsidR="00F10F13" w:rsidRPr="00E80272" w:rsidRDefault="00F10F13" w:rsidP="00FD7E60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:rsidR="00F10F13" w:rsidRPr="00E80272" w:rsidRDefault="00F10F13" w:rsidP="00FD7E60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:rsidR="00F10F13" w:rsidRPr="00E80272" w:rsidRDefault="00F10F13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F10F13" w:rsidRPr="00E80272" w:rsidRDefault="00F10F13" w:rsidP="00C77654">
            <w:pPr>
              <w:ind w:left="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E8027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(หมายเหตุ</w:t>
            </w:r>
            <w:r w:rsidR="00F2641A" w:rsidRPr="00E80272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2</w:t>
            </w:r>
            <w:r w:rsidR="00C77654" w:rsidRPr="00E80272">
              <w:rPr>
                <w:rFonts w:ascii="Angsana New" w:hAnsi="Angsana New"/>
                <w:i/>
                <w:iCs/>
                <w:sz w:val="26"/>
                <w:szCs w:val="26"/>
              </w:rPr>
              <w:t>2</w:t>
            </w:r>
            <w:r w:rsidRPr="00E8027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179" w:type="dxa"/>
          </w:tcPr>
          <w:p w:rsidR="00F10F13" w:rsidRPr="00E80272" w:rsidRDefault="00F10F13" w:rsidP="00FD7E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241" w:type="dxa"/>
            <w:vAlign w:val="bottom"/>
          </w:tcPr>
          <w:p w:rsidR="00F10F13" w:rsidRPr="00E80272" w:rsidRDefault="00F10F13" w:rsidP="00FD7E60">
            <w:pPr>
              <w:ind w:left="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0F13" w:rsidRPr="00E80272" w:rsidTr="00CC1DB2">
        <w:trPr>
          <w:trHeight w:val="80"/>
          <w:tblHeader/>
        </w:trPr>
        <w:tc>
          <w:tcPr>
            <w:tcW w:w="4722" w:type="dxa"/>
          </w:tcPr>
          <w:p w:rsidR="00F10F13" w:rsidRPr="00E80272" w:rsidRDefault="00F10F13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:rsidR="00F10F13" w:rsidRPr="00E80272" w:rsidRDefault="00F10F13" w:rsidP="00FD7E60">
            <w:pPr>
              <w:ind w:left="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630" w:type="dxa"/>
            <w:gridSpan w:val="5"/>
          </w:tcPr>
          <w:p w:rsidR="00F10F13" w:rsidRPr="00E80272" w:rsidRDefault="00F10F13" w:rsidP="00FD7E60">
            <w:pPr>
              <w:ind w:left="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8027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E80272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หน่วย </w:t>
            </w:r>
            <w:r w:rsidRPr="00E8027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: พันบาท)</w:t>
            </w:r>
          </w:p>
        </w:tc>
      </w:tr>
      <w:tr w:rsidR="00F10F13" w:rsidRPr="00E80272" w:rsidTr="00CC1DB2">
        <w:trPr>
          <w:trHeight w:val="80"/>
        </w:trPr>
        <w:tc>
          <w:tcPr>
            <w:tcW w:w="4722" w:type="dxa"/>
          </w:tcPr>
          <w:p w:rsidR="00F10F13" w:rsidRPr="00E80272" w:rsidRDefault="00F10F13" w:rsidP="00FD7E60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E8027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2" w:type="dxa"/>
          </w:tcPr>
          <w:p w:rsidR="00F10F13" w:rsidRPr="00E80272" w:rsidRDefault="00F10F13" w:rsidP="00FD7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:rsidR="00F10F13" w:rsidRPr="00E80272" w:rsidRDefault="00F10F13" w:rsidP="00FD7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:rsidR="00F10F13" w:rsidRPr="00E80272" w:rsidRDefault="00F10F13" w:rsidP="00FD7E6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F10F13" w:rsidRPr="00E80272" w:rsidRDefault="00F10F13" w:rsidP="00FD7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:rsidR="00F10F13" w:rsidRPr="00E80272" w:rsidRDefault="00F10F13" w:rsidP="00FD7E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:rsidR="00F10F13" w:rsidRPr="00E80272" w:rsidRDefault="00F10F13" w:rsidP="00FD7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F10F13" w:rsidRPr="00E80272" w:rsidTr="00CC1DB2">
        <w:trPr>
          <w:trHeight w:val="80"/>
        </w:trPr>
        <w:tc>
          <w:tcPr>
            <w:tcW w:w="4722" w:type="dxa"/>
          </w:tcPr>
          <w:p w:rsidR="00F10F13" w:rsidRPr="00E80272" w:rsidRDefault="00F10F13" w:rsidP="00C50BF8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E80272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82" w:type="dxa"/>
          </w:tcPr>
          <w:p w:rsidR="00F10F13" w:rsidRPr="00E80272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:rsidR="00F10F13" w:rsidRPr="00E80272" w:rsidRDefault="00264E61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4,795</w:t>
            </w:r>
          </w:p>
        </w:tc>
        <w:tc>
          <w:tcPr>
            <w:tcW w:w="182" w:type="dxa"/>
            <w:vAlign w:val="bottom"/>
          </w:tcPr>
          <w:p w:rsidR="00F10F13" w:rsidRPr="00E80272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F10F13" w:rsidRPr="00E80272" w:rsidRDefault="005053C4" w:rsidP="00D37AD2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(220)</w:t>
            </w:r>
          </w:p>
        </w:tc>
        <w:tc>
          <w:tcPr>
            <w:tcW w:w="179" w:type="dxa"/>
          </w:tcPr>
          <w:p w:rsidR="00F10F13" w:rsidRPr="00E80272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:rsidR="00F10F13" w:rsidRPr="00E80272" w:rsidRDefault="009C7B07" w:rsidP="00D37AD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</w:t>
            </w:r>
            <w:r w:rsidR="005053C4" w:rsidRPr="00E8027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575</w:t>
            </w:r>
          </w:p>
        </w:tc>
      </w:tr>
      <w:tr w:rsidR="00F10F13" w:rsidRPr="00E80272" w:rsidTr="00CC1DB2">
        <w:trPr>
          <w:trHeight w:val="80"/>
        </w:trPr>
        <w:tc>
          <w:tcPr>
            <w:tcW w:w="4722" w:type="dxa"/>
          </w:tcPr>
          <w:p w:rsidR="00F10F13" w:rsidRPr="00E80272" w:rsidRDefault="00F10F13" w:rsidP="00C50BF8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E80272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82" w:type="dxa"/>
          </w:tcPr>
          <w:p w:rsidR="00F10F13" w:rsidRPr="00E80272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:rsidR="00F10F13" w:rsidRPr="00E80272" w:rsidRDefault="00264E61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939</w:t>
            </w:r>
          </w:p>
        </w:tc>
        <w:tc>
          <w:tcPr>
            <w:tcW w:w="182" w:type="dxa"/>
            <w:vAlign w:val="bottom"/>
          </w:tcPr>
          <w:p w:rsidR="00F10F13" w:rsidRPr="00E80272" w:rsidRDefault="00F10F13" w:rsidP="00C50BF8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F10F13" w:rsidRPr="00E80272" w:rsidRDefault="00A03A0E" w:rsidP="006A1D3E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(107)</w:t>
            </w:r>
          </w:p>
        </w:tc>
        <w:tc>
          <w:tcPr>
            <w:tcW w:w="179" w:type="dxa"/>
          </w:tcPr>
          <w:p w:rsidR="00F10F13" w:rsidRPr="00E80272" w:rsidRDefault="00F10F13" w:rsidP="00C50BF8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vAlign w:val="bottom"/>
          </w:tcPr>
          <w:p w:rsidR="00F10F13" w:rsidRPr="00E80272" w:rsidRDefault="00A03A0E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832</w:t>
            </w:r>
          </w:p>
        </w:tc>
      </w:tr>
      <w:tr w:rsidR="00F10F13" w:rsidRPr="00E80272" w:rsidTr="00CC1DB2">
        <w:trPr>
          <w:trHeight w:val="80"/>
        </w:trPr>
        <w:tc>
          <w:tcPr>
            <w:tcW w:w="4722" w:type="dxa"/>
          </w:tcPr>
          <w:p w:rsidR="00F10F13" w:rsidRPr="00E80272" w:rsidRDefault="00F10F13" w:rsidP="00C50BF8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E80272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ประมาณการหนี้สินไม่หมุนเวียนสำหรับผลประโยชน์</w:t>
            </w:r>
            <w:r w:rsidR="00CC1DB2" w:rsidRPr="00E80272">
              <w:rPr>
                <w:rFonts w:ascii="Angsana New" w:hAnsi="Angsana New" w:hint="cs"/>
                <w:sz w:val="26"/>
                <w:szCs w:val="26"/>
                <w:cs/>
              </w:rPr>
              <w:t>พ</w:t>
            </w:r>
            <w:r w:rsidRPr="00E80272">
              <w:rPr>
                <w:rFonts w:ascii="Angsana New" w:hAnsi="Angsana New" w:hint="cs"/>
                <w:sz w:val="26"/>
                <w:szCs w:val="26"/>
                <w:cs/>
              </w:rPr>
              <w:t>นักงาน</w:t>
            </w:r>
          </w:p>
        </w:tc>
        <w:tc>
          <w:tcPr>
            <w:tcW w:w="182" w:type="dxa"/>
          </w:tcPr>
          <w:p w:rsidR="00F10F13" w:rsidRPr="00E80272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:rsidR="00F10F13" w:rsidRPr="00E80272" w:rsidRDefault="00264E61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10,973</w:t>
            </w:r>
          </w:p>
        </w:tc>
        <w:tc>
          <w:tcPr>
            <w:tcW w:w="182" w:type="dxa"/>
            <w:vAlign w:val="bottom"/>
          </w:tcPr>
          <w:p w:rsidR="00F10F13" w:rsidRPr="00E80272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F10F13" w:rsidRPr="00E80272" w:rsidRDefault="005053C4" w:rsidP="00C50BF8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922</w:t>
            </w:r>
          </w:p>
        </w:tc>
        <w:tc>
          <w:tcPr>
            <w:tcW w:w="179" w:type="dxa"/>
          </w:tcPr>
          <w:p w:rsidR="00F10F13" w:rsidRPr="00E80272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:rsidR="00F10F13" w:rsidRPr="00E80272" w:rsidRDefault="009C7B07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11,</w:t>
            </w:r>
            <w:r w:rsidR="005053C4" w:rsidRPr="00E8027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895</w:t>
            </w:r>
          </w:p>
        </w:tc>
      </w:tr>
      <w:tr w:rsidR="00F10F13" w:rsidRPr="00E80272" w:rsidTr="00CC1DB2">
        <w:trPr>
          <w:trHeight w:val="80"/>
        </w:trPr>
        <w:tc>
          <w:tcPr>
            <w:tcW w:w="4722" w:type="dxa"/>
          </w:tcPr>
          <w:p w:rsidR="00F10F13" w:rsidRPr="00E80272" w:rsidRDefault="00F10F13" w:rsidP="00C50BF8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E80272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82" w:type="dxa"/>
          </w:tcPr>
          <w:p w:rsidR="00F10F13" w:rsidRPr="00E80272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:rsidR="00F10F13" w:rsidRPr="00E80272" w:rsidRDefault="00F10F13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136</w:t>
            </w:r>
          </w:p>
        </w:tc>
        <w:tc>
          <w:tcPr>
            <w:tcW w:w="182" w:type="dxa"/>
            <w:vAlign w:val="bottom"/>
          </w:tcPr>
          <w:p w:rsidR="00F10F13" w:rsidRPr="00E80272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F10F13" w:rsidRPr="00E80272" w:rsidRDefault="00A03A0E" w:rsidP="00C50BF8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(136)</w:t>
            </w:r>
          </w:p>
        </w:tc>
        <w:tc>
          <w:tcPr>
            <w:tcW w:w="179" w:type="dxa"/>
          </w:tcPr>
          <w:p w:rsidR="00F10F13" w:rsidRPr="00E80272" w:rsidRDefault="00F10F13" w:rsidP="00C50BF8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vAlign w:val="bottom"/>
          </w:tcPr>
          <w:p w:rsidR="00F10F13" w:rsidRPr="00E80272" w:rsidRDefault="00A03A0E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F10F13" w:rsidRPr="00E80272" w:rsidTr="00CC1DB2">
        <w:trPr>
          <w:trHeight w:val="80"/>
        </w:trPr>
        <w:tc>
          <w:tcPr>
            <w:tcW w:w="4722" w:type="dxa"/>
          </w:tcPr>
          <w:p w:rsidR="00F10F13" w:rsidRPr="00E80272" w:rsidRDefault="00F10F13" w:rsidP="00C50BF8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80272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82" w:type="dxa"/>
          </w:tcPr>
          <w:p w:rsidR="00F10F13" w:rsidRPr="00E80272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:rsidR="00F10F13" w:rsidRPr="00E80272" w:rsidRDefault="00F10F13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1,982</w:t>
            </w:r>
          </w:p>
        </w:tc>
        <w:tc>
          <w:tcPr>
            <w:tcW w:w="182" w:type="dxa"/>
            <w:vAlign w:val="bottom"/>
          </w:tcPr>
          <w:p w:rsidR="00F10F13" w:rsidRPr="00E80272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F10F13" w:rsidRPr="00E80272" w:rsidRDefault="00A53277" w:rsidP="00C50BF8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(71</w:t>
            </w:r>
            <w:r w:rsidR="00916549" w:rsidRPr="00E8027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  <w:r w:rsidRPr="00E8027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79" w:type="dxa"/>
          </w:tcPr>
          <w:p w:rsidR="00F10F13" w:rsidRPr="00E80272" w:rsidRDefault="00F10F13" w:rsidP="00C50BF8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vAlign w:val="bottom"/>
          </w:tcPr>
          <w:p w:rsidR="00F10F13" w:rsidRPr="00E80272" w:rsidRDefault="00A53277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1,2</w:t>
            </w:r>
            <w:r w:rsidR="00916549" w:rsidRPr="00E8027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65</w:t>
            </w:r>
          </w:p>
        </w:tc>
      </w:tr>
      <w:tr w:rsidR="00F10F13" w:rsidRPr="00E80272" w:rsidTr="00CC1DB2">
        <w:trPr>
          <w:trHeight w:val="80"/>
        </w:trPr>
        <w:tc>
          <w:tcPr>
            <w:tcW w:w="4722" w:type="dxa"/>
          </w:tcPr>
          <w:p w:rsidR="00F10F13" w:rsidRPr="00E80272" w:rsidRDefault="00F10F13" w:rsidP="00C50BF8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E802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2" w:type="dxa"/>
          </w:tcPr>
          <w:p w:rsidR="00F10F13" w:rsidRPr="00E80272" w:rsidRDefault="00F10F13" w:rsidP="00C50BF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0F13" w:rsidRPr="00E80272" w:rsidRDefault="00CD4733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18,825</w:t>
            </w:r>
          </w:p>
        </w:tc>
        <w:tc>
          <w:tcPr>
            <w:tcW w:w="182" w:type="dxa"/>
            <w:vAlign w:val="bottom"/>
          </w:tcPr>
          <w:p w:rsidR="00F10F13" w:rsidRPr="00E80272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0F13" w:rsidRPr="00E80272" w:rsidRDefault="00916549" w:rsidP="00D37AD2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5053C4" w:rsidRPr="00E8027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258</w:t>
            </w:r>
            <w:r w:rsidRPr="00E8027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79" w:type="dxa"/>
          </w:tcPr>
          <w:p w:rsidR="00F10F13" w:rsidRPr="00E80272" w:rsidRDefault="00F10F13" w:rsidP="00C50BF8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0F13" w:rsidRPr="00E80272" w:rsidRDefault="00A53277" w:rsidP="00D37AD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18,</w:t>
            </w:r>
            <w:r w:rsidR="005053C4" w:rsidRPr="00E8027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567</w:t>
            </w:r>
          </w:p>
        </w:tc>
      </w:tr>
      <w:tr w:rsidR="00CC1DB2" w:rsidRPr="00E80272" w:rsidTr="00496535">
        <w:trPr>
          <w:trHeight w:val="80"/>
        </w:trPr>
        <w:tc>
          <w:tcPr>
            <w:tcW w:w="4722" w:type="dxa"/>
          </w:tcPr>
          <w:p w:rsidR="00CC1DB2" w:rsidRPr="00E80272" w:rsidRDefault="00CC1DB2" w:rsidP="00496535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:rsidR="00CC1DB2" w:rsidRPr="00E80272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:rsidR="00CC1DB2" w:rsidRPr="00E80272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:rsidR="00CC1DB2" w:rsidRPr="00E80272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CC1DB2" w:rsidRPr="00E80272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:rsidR="00CC1DB2" w:rsidRPr="00E80272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:rsidR="00CC1DB2" w:rsidRPr="00E80272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CC1DB2" w:rsidRPr="00E80272" w:rsidTr="00496535">
        <w:trPr>
          <w:trHeight w:val="80"/>
        </w:trPr>
        <w:tc>
          <w:tcPr>
            <w:tcW w:w="4722" w:type="dxa"/>
          </w:tcPr>
          <w:p w:rsidR="00CC1DB2" w:rsidRPr="00E80272" w:rsidRDefault="00CC1DB2" w:rsidP="00CC1DB2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8027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2" w:type="dxa"/>
          </w:tcPr>
          <w:p w:rsidR="00CC1DB2" w:rsidRPr="00E80272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:rsidR="00CC1DB2" w:rsidRPr="00E80272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:rsidR="00CC1DB2" w:rsidRPr="00E80272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CC1DB2" w:rsidRPr="00E80272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:rsidR="00CC1DB2" w:rsidRPr="00E80272" w:rsidRDefault="00CC1DB2" w:rsidP="00496535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vAlign w:val="bottom"/>
          </w:tcPr>
          <w:p w:rsidR="00CC1DB2" w:rsidRPr="00E80272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CC1DB2" w:rsidRPr="00E80272" w:rsidTr="00264E61">
        <w:trPr>
          <w:trHeight w:val="80"/>
        </w:trPr>
        <w:tc>
          <w:tcPr>
            <w:tcW w:w="4722" w:type="dxa"/>
          </w:tcPr>
          <w:p w:rsidR="00CC1DB2" w:rsidRPr="00E80272" w:rsidRDefault="00264E61" w:rsidP="00496535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E80272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หนี้สินภาษีเงินได้สัญญาเช่าการเงิน</w:t>
            </w:r>
          </w:p>
        </w:tc>
        <w:tc>
          <w:tcPr>
            <w:tcW w:w="182" w:type="dxa"/>
          </w:tcPr>
          <w:p w:rsidR="00CC1DB2" w:rsidRPr="00E80272" w:rsidRDefault="00CC1DB2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CC1DB2" w:rsidRPr="00E80272" w:rsidRDefault="00264E61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(915)</w:t>
            </w:r>
          </w:p>
        </w:tc>
        <w:tc>
          <w:tcPr>
            <w:tcW w:w="182" w:type="dxa"/>
            <w:vAlign w:val="bottom"/>
          </w:tcPr>
          <w:p w:rsidR="00CC1DB2" w:rsidRPr="00E80272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bottom w:val="single" w:sz="4" w:space="0" w:color="auto"/>
            </w:tcBorders>
            <w:vAlign w:val="bottom"/>
          </w:tcPr>
          <w:p w:rsidR="00C105F5" w:rsidRPr="00E80272" w:rsidRDefault="00CD7B18" w:rsidP="000126E0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  <w:r w:rsidR="000126E0" w:rsidRPr="00E8027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20</w:t>
            </w:r>
          </w:p>
        </w:tc>
        <w:tc>
          <w:tcPr>
            <w:tcW w:w="179" w:type="dxa"/>
          </w:tcPr>
          <w:p w:rsidR="00CC1DB2" w:rsidRPr="00E80272" w:rsidRDefault="00CC1DB2" w:rsidP="00496535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:rsidR="00CC1DB2" w:rsidRPr="00E80272" w:rsidRDefault="00CD4733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8027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0126E0" w:rsidRPr="00E8027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395</w:t>
            </w:r>
            <w:r w:rsidRPr="00E8027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CC1DB2" w:rsidRPr="00E80272" w:rsidTr="00264E61">
        <w:trPr>
          <w:trHeight w:val="80"/>
        </w:trPr>
        <w:tc>
          <w:tcPr>
            <w:tcW w:w="4722" w:type="dxa"/>
          </w:tcPr>
          <w:p w:rsidR="00CC1DB2" w:rsidRPr="00E80272" w:rsidRDefault="00264E61" w:rsidP="00496535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2" w:type="dxa"/>
          </w:tcPr>
          <w:p w:rsidR="00CC1DB2" w:rsidRPr="00E80272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1DB2" w:rsidRPr="00E80272" w:rsidRDefault="00264E61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(915)</w:t>
            </w:r>
          </w:p>
        </w:tc>
        <w:tc>
          <w:tcPr>
            <w:tcW w:w="182" w:type="dxa"/>
            <w:vAlign w:val="bottom"/>
          </w:tcPr>
          <w:p w:rsidR="00CC1DB2" w:rsidRPr="00E80272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1DB2" w:rsidRPr="00E80272" w:rsidRDefault="00CD7B18" w:rsidP="00496535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="000126E0" w:rsidRPr="00E8027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20</w:t>
            </w:r>
          </w:p>
        </w:tc>
        <w:tc>
          <w:tcPr>
            <w:tcW w:w="179" w:type="dxa"/>
          </w:tcPr>
          <w:p w:rsidR="00CC1DB2" w:rsidRPr="00E80272" w:rsidRDefault="00CC1DB2" w:rsidP="00496535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1DB2" w:rsidRPr="00E80272" w:rsidRDefault="00CD7B18" w:rsidP="000126E0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(39</w:t>
            </w:r>
            <w:r w:rsidR="000126E0" w:rsidRPr="00E8027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="00CD4733" w:rsidRPr="00E8027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tr w:rsidR="00CC1DB2" w:rsidRPr="00E80272" w:rsidTr="00264E61">
        <w:trPr>
          <w:trHeight w:val="80"/>
        </w:trPr>
        <w:tc>
          <w:tcPr>
            <w:tcW w:w="4722" w:type="dxa"/>
          </w:tcPr>
          <w:p w:rsidR="00CC1DB2" w:rsidRPr="00E80272" w:rsidRDefault="00264E61" w:rsidP="00496535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E802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82" w:type="dxa"/>
          </w:tcPr>
          <w:p w:rsidR="00CC1DB2" w:rsidRPr="00E80272" w:rsidRDefault="00CC1DB2" w:rsidP="0049653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C1DB2" w:rsidRPr="00E80272" w:rsidRDefault="00094152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17,910</w:t>
            </w:r>
          </w:p>
        </w:tc>
        <w:tc>
          <w:tcPr>
            <w:tcW w:w="182" w:type="dxa"/>
            <w:vAlign w:val="bottom"/>
          </w:tcPr>
          <w:p w:rsidR="00CC1DB2" w:rsidRPr="00E80272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C1DB2" w:rsidRPr="00E80272" w:rsidRDefault="00CD7B18" w:rsidP="00496535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26</w:t>
            </w:r>
            <w:r w:rsidR="000126E0" w:rsidRPr="00E8027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79" w:type="dxa"/>
          </w:tcPr>
          <w:p w:rsidR="00CC1DB2" w:rsidRPr="00E80272" w:rsidRDefault="00CC1DB2" w:rsidP="00496535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C1DB2" w:rsidRPr="00E80272" w:rsidRDefault="00C105F5" w:rsidP="000126E0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18,</w:t>
            </w:r>
            <w:r w:rsidR="00CD7B18" w:rsidRPr="00E8027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17</w:t>
            </w:r>
            <w:r w:rsidR="000126E0" w:rsidRPr="00E8027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</w:tr>
    </w:tbl>
    <w:p w:rsidR="00267A92" w:rsidRPr="00E80272" w:rsidRDefault="00267A92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97BA5" w:rsidRPr="00E80272" w:rsidRDefault="008332E8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  <w:r w:rsidRPr="00E80272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F47868" w:rsidRPr="00E80272">
        <w:rPr>
          <w:rFonts w:ascii="Angsana New" w:hAnsi="Angsana New"/>
          <w:b/>
          <w:bCs/>
          <w:sz w:val="30"/>
          <w:szCs w:val="30"/>
        </w:rPr>
        <w:t>4</w:t>
      </w:r>
      <w:r w:rsidRPr="00E80272">
        <w:rPr>
          <w:rFonts w:ascii="Angsana New" w:hAnsi="Angsana New"/>
          <w:b/>
          <w:bCs/>
          <w:sz w:val="30"/>
          <w:szCs w:val="30"/>
          <w:cs/>
        </w:rPr>
        <w:t xml:space="preserve">   </w:t>
      </w:r>
      <w:r w:rsidRPr="00E80272">
        <w:rPr>
          <w:rFonts w:ascii="Angsana New" w:hAnsi="Angsana New"/>
          <w:b/>
          <w:bCs/>
          <w:sz w:val="30"/>
          <w:szCs w:val="30"/>
        </w:rPr>
        <w:tab/>
      </w:r>
      <w:r w:rsidR="00597BA5" w:rsidRPr="00E80272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tbl>
      <w:tblPr>
        <w:tblW w:w="9472" w:type="dxa"/>
        <w:tblInd w:w="558" w:type="dxa"/>
        <w:tblLayout w:type="fixed"/>
        <w:tblLook w:val="04A0"/>
      </w:tblPr>
      <w:tblGrid>
        <w:gridCol w:w="6071"/>
        <w:gridCol w:w="1417"/>
        <w:gridCol w:w="236"/>
        <w:gridCol w:w="1465"/>
        <w:gridCol w:w="283"/>
      </w:tblGrid>
      <w:tr w:rsidR="00075CBF" w:rsidRPr="00E80272" w:rsidTr="00F76FA5">
        <w:trPr>
          <w:cantSplit/>
          <w:tblHeader/>
        </w:trPr>
        <w:tc>
          <w:tcPr>
            <w:tcW w:w="6071" w:type="dxa"/>
          </w:tcPr>
          <w:p w:rsidR="00075CBF" w:rsidRPr="00E80272" w:rsidRDefault="00075CBF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</w:tcPr>
          <w:p w:rsidR="00075CBF" w:rsidRPr="00E80272" w:rsidRDefault="00075CBF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E80272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  <w:tc>
          <w:tcPr>
            <w:tcW w:w="283" w:type="dxa"/>
          </w:tcPr>
          <w:p w:rsidR="00075CBF" w:rsidRPr="00E80272" w:rsidRDefault="00075CBF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C50BF8" w:rsidRPr="00E80272" w:rsidTr="001D3116">
        <w:trPr>
          <w:cantSplit/>
          <w:tblHeader/>
        </w:trPr>
        <w:tc>
          <w:tcPr>
            <w:tcW w:w="6071" w:type="dxa"/>
          </w:tcPr>
          <w:p w:rsidR="00C50BF8" w:rsidRPr="00E80272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9" w:name="_Hlk31785986"/>
          </w:p>
        </w:tc>
        <w:tc>
          <w:tcPr>
            <w:tcW w:w="1417" w:type="dxa"/>
          </w:tcPr>
          <w:p w:rsidR="00C50BF8" w:rsidRPr="00E80272" w:rsidRDefault="00CD77F0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E80272">
              <w:rPr>
                <w:rFonts w:ascii="Angsana New" w:hAnsi="Angsana New" w:cs="Angsana New"/>
                <w:b w:val="0"/>
                <w:sz w:val="30"/>
                <w:szCs w:val="30"/>
              </w:rPr>
              <w:t>3</w:t>
            </w:r>
            <w:r w:rsidRPr="00E80272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Pr="00E80272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D312E9" w:rsidRPr="00E80272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  <w:r w:rsidR="00C50BF8" w:rsidRPr="00E80272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br/>
              <w:t>25</w:t>
            </w:r>
            <w:r w:rsidR="00C50BF8" w:rsidRPr="00E80272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6</w:t>
            </w:r>
            <w:r w:rsidR="0014549E" w:rsidRPr="00E80272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</w:tcPr>
          <w:p w:rsidR="00C50BF8" w:rsidRPr="00E80272" w:rsidRDefault="00C50BF8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65" w:type="dxa"/>
          </w:tcPr>
          <w:p w:rsidR="00C50BF8" w:rsidRPr="00E80272" w:rsidRDefault="00C50BF8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E80272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31</w:t>
            </w:r>
            <w:r w:rsidRPr="00E80272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E80272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Pr="00E80272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Pr="00E80272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E80272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6</w:t>
            </w:r>
            <w:r w:rsidR="0014549E" w:rsidRPr="00E80272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83" w:type="dxa"/>
          </w:tcPr>
          <w:p w:rsidR="00C50BF8" w:rsidRPr="00E80272" w:rsidRDefault="00C50BF8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E61891" w:rsidRPr="00E80272" w:rsidTr="001D3116">
        <w:trPr>
          <w:trHeight w:val="321"/>
        </w:trPr>
        <w:tc>
          <w:tcPr>
            <w:tcW w:w="6071" w:type="dxa"/>
          </w:tcPr>
          <w:p w:rsidR="00E61891" w:rsidRPr="00E80272" w:rsidRDefault="00E61891" w:rsidP="00F0197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3"/>
          </w:tcPr>
          <w:p w:rsidR="00E61891" w:rsidRPr="00E80272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E8027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E8027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83" w:type="dxa"/>
          </w:tcPr>
          <w:p w:rsidR="00E61891" w:rsidRPr="00E80272" w:rsidRDefault="00E61891" w:rsidP="00F0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0BF8" w:rsidRPr="00E80272" w:rsidTr="001D3116">
        <w:trPr>
          <w:trHeight w:val="434"/>
        </w:trPr>
        <w:tc>
          <w:tcPr>
            <w:tcW w:w="6071" w:type="dxa"/>
          </w:tcPr>
          <w:p w:rsidR="00C50BF8" w:rsidRPr="00E80272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417" w:type="dxa"/>
          </w:tcPr>
          <w:p w:rsidR="00C50BF8" w:rsidRPr="00E80272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50BF8" w:rsidRPr="00E80272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C50BF8" w:rsidRPr="00E80272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C50BF8" w:rsidRPr="00E80272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0BF8" w:rsidRPr="00E80272" w:rsidTr="001D3116">
        <w:trPr>
          <w:trHeight w:val="321"/>
        </w:trPr>
        <w:tc>
          <w:tcPr>
            <w:tcW w:w="6071" w:type="dxa"/>
          </w:tcPr>
          <w:p w:rsidR="00C50BF8" w:rsidRPr="00E80272" w:rsidRDefault="00C50BF8" w:rsidP="009C041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417" w:type="dxa"/>
          </w:tcPr>
          <w:p w:rsidR="00C50BF8" w:rsidRPr="00E80272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50BF8" w:rsidRPr="00E80272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C50BF8" w:rsidRPr="00E80272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C50BF8" w:rsidRPr="00E80272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1891" w:rsidRPr="00E80272" w:rsidTr="001D3116">
        <w:tc>
          <w:tcPr>
            <w:tcW w:w="6071" w:type="dxa"/>
          </w:tcPr>
          <w:p w:rsidR="00E61891" w:rsidRPr="00E80272" w:rsidRDefault="00E61891" w:rsidP="00E6189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ส่วนที่มีหลักประกัน</w:t>
            </w:r>
          </w:p>
        </w:tc>
        <w:tc>
          <w:tcPr>
            <w:tcW w:w="1417" w:type="dxa"/>
            <w:vAlign w:val="bottom"/>
          </w:tcPr>
          <w:p w:rsidR="00E61891" w:rsidRPr="00E80272" w:rsidRDefault="00CD4733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61891" w:rsidRPr="00E80272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:rsidR="00E61891" w:rsidRPr="00E80272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E61891" w:rsidRPr="00E80272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1891" w:rsidRPr="00E80272" w:rsidTr="001D3116">
        <w:tc>
          <w:tcPr>
            <w:tcW w:w="6071" w:type="dxa"/>
          </w:tcPr>
          <w:p w:rsidR="00E61891" w:rsidRPr="00E80272" w:rsidRDefault="00E61891" w:rsidP="00E6189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vAlign w:val="bottom"/>
          </w:tcPr>
          <w:p w:rsidR="00E61891" w:rsidRPr="00E80272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61891" w:rsidRPr="00E80272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:rsidR="00E61891" w:rsidRPr="00E80272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61891" w:rsidRPr="00E80272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1891" w:rsidRPr="00E80272" w:rsidTr="001D3116">
        <w:tc>
          <w:tcPr>
            <w:tcW w:w="6071" w:type="dxa"/>
          </w:tcPr>
          <w:p w:rsidR="00E61891" w:rsidRPr="00E80272" w:rsidRDefault="00E61891" w:rsidP="00E6189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ส่วนที่มีหลักประกัน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61891" w:rsidRPr="00E80272" w:rsidRDefault="000677CC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95,000</w:t>
            </w:r>
          </w:p>
        </w:tc>
        <w:tc>
          <w:tcPr>
            <w:tcW w:w="236" w:type="dxa"/>
          </w:tcPr>
          <w:p w:rsidR="00E61891" w:rsidRPr="00E80272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E61891" w:rsidRPr="00E80272" w:rsidRDefault="00E268DD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228,000</w:t>
            </w:r>
          </w:p>
        </w:tc>
        <w:tc>
          <w:tcPr>
            <w:tcW w:w="283" w:type="dxa"/>
          </w:tcPr>
          <w:p w:rsidR="00E61891" w:rsidRPr="00E80272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0BF8" w:rsidRPr="00E80272" w:rsidTr="001D3116">
        <w:tc>
          <w:tcPr>
            <w:tcW w:w="6071" w:type="dxa"/>
          </w:tcPr>
          <w:p w:rsidR="00C50BF8" w:rsidRPr="00E80272" w:rsidRDefault="00C50BF8" w:rsidP="009C041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รวมเงินเบิกเกินบัญชีธนาคารและ</w:t>
            </w:r>
          </w:p>
        </w:tc>
        <w:tc>
          <w:tcPr>
            <w:tcW w:w="1417" w:type="dxa"/>
          </w:tcPr>
          <w:p w:rsidR="00C50BF8" w:rsidRPr="00E80272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50BF8" w:rsidRPr="00E80272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48" w:type="dxa"/>
            <w:gridSpan w:val="2"/>
          </w:tcPr>
          <w:p w:rsidR="00C50BF8" w:rsidRPr="00E80272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0BF8" w:rsidRPr="00E80272" w:rsidTr="001D3116">
        <w:tc>
          <w:tcPr>
            <w:tcW w:w="6071" w:type="dxa"/>
          </w:tcPr>
          <w:p w:rsidR="00C50BF8" w:rsidRPr="00E80272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เงินกู้ระยะสั้นจากสถาบันการเงิน</w:t>
            </w:r>
          </w:p>
        </w:tc>
        <w:tc>
          <w:tcPr>
            <w:tcW w:w="1417" w:type="dxa"/>
            <w:vAlign w:val="bottom"/>
          </w:tcPr>
          <w:p w:rsidR="00C50BF8" w:rsidRPr="00E80272" w:rsidRDefault="000677CC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95,000</w:t>
            </w:r>
          </w:p>
        </w:tc>
        <w:tc>
          <w:tcPr>
            <w:tcW w:w="236" w:type="dxa"/>
            <w:vAlign w:val="bottom"/>
          </w:tcPr>
          <w:p w:rsidR="00C50BF8" w:rsidRPr="00E80272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48" w:type="dxa"/>
            <w:gridSpan w:val="2"/>
            <w:vAlign w:val="bottom"/>
          </w:tcPr>
          <w:p w:rsidR="00C50BF8" w:rsidRPr="00E80272" w:rsidRDefault="00E268DD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228,000</w:t>
            </w:r>
          </w:p>
        </w:tc>
      </w:tr>
      <w:tr w:rsidR="00C50BF8" w:rsidRPr="00E80272" w:rsidTr="001D3116">
        <w:tc>
          <w:tcPr>
            <w:tcW w:w="6071" w:type="dxa"/>
          </w:tcPr>
          <w:p w:rsidR="00C50BF8" w:rsidRPr="00E80272" w:rsidRDefault="00C50BF8" w:rsidP="009C041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417" w:type="dxa"/>
          </w:tcPr>
          <w:p w:rsidR="00C50BF8" w:rsidRPr="00E80272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50BF8" w:rsidRPr="00E80272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C50BF8" w:rsidRPr="00E80272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C50BF8" w:rsidRPr="00E80272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68DD" w:rsidRPr="00E80272" w:rsidTr="001D3116">
        <w:tc>
          <w:tcPr>
            <w:tcW w:w="6071" w:type="dxa"/>
          </w:tcPr>
          <w:p w:rsidR="00E268DD" w:rsidRPr="00E80272" w:rsidRDefault="00E268DD" w:rsidP="00E268D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 xml:space="preserve">  ภายในหนึ่งปีส่วนที่มีหลักประกัน</w:t>
            </w:r>
          </w:p>
        </w:tc>
        <w:tc>
          <w:tcPr>
            <w:tcW w:w="1417" w:type="dxa"/>
          </w:tcPr>
          <w:p w:rsidR="00E268DD" w:rsidRPr="00E80272" w:rsidRDefault="000677CC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70,188</w:t>
            </w:r>
          </w:p>
        </w:tc>
        <w:tc>
          <w:tcPr>
            <w:tcW w:w="236" w:type="dxa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68,302</w:t>
            </w:r>
          </w:p>
        </w:tc>
        <w:tc>
          <w:tcPr>
            <w:tcW w:w="283" w:type="dxa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68DD" w:rsidRPr="00E80272" w:rsidTr="001D3116">
        <w:tc>
          <w:tcPr>
            <w:tcW w:w="6071" w:type="dxa"/>
          </w:tcPr>
          <w:p w:rsidR="00E268DD" w:rsidRPr="00E80272" w:rsidRDefault="00E268DD" w:rsidP="00E268D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หนี้สินตามสัญญาเช่าที่ถึงกำหนดชำระ</w:t>
            </w:r>
          </w:p>
        </w:tc>
        <w:tc>
          <w:tcPr>
            <w:tcW w:w="1417" w:type="dxa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68DD" w:rsidRPr="00E80272" w:rsidTr="001D3116">
        <w:tc>
          <w:tcPr>
            <w:tcW w:w="6071" w:type="dxa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 xml:space="preserve">   ภายในหนึ่งปี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268DD" w:rsidRPr="00E80272" w:rsidRDefault="00F0036A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37,908</w:t>
            </w:r>
          </w:p>
        </w:tc>
        <w:tc>
          <w:tcPr>
            <w:tcW w:w="236" w:type="dxa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41,197</w:t>
            </w:r>
          </w:p>
        </w:tc>
        <w:tc>
          <w:tcPr>
            <w:tcW w:w="283" w:type="dxa"/>
            <w:vMerge w:val="restart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68DD" w:rsidRPr="00E80272" w:rsidTr="001D3116">
        <w:tc>
          <w:tcPr>
            <w:tcW w:w="6071" w:type="dxa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รวมหนี้สินที่มีภาระดอกเบี้ยส่วนที่หมุนเวียน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268DD" w:rsidRPr="00E80272" w:rsidRDefault="00F0036A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203,096</w:t>
            </w:r>
          </w:p>
        </w:tc>
        <w:tc>
          <w:tcPr>
            <w:tcW w:w="236" w:type="dxa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337,499</w:t>
            </w:r>
          </w:p>
        </w:tc>
        <w:tc>
          <w:tcPr>
            <w:tcW w:w="283" w:type="dxa"/>
            <w:vMerge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50BF8" w:rsidRPr="00E80272" w:rsidTr="001D3116">
        <w:tc>
          <w:tcPr>
            <w:tcW w:w="6071" w:type="dxa"/>
          </w:tcPr>
          <w:p w:rsidR="00C50BF8" w:rsidRPr="00E80272" w:rsidRDefault="00C50BF8" w:rsidP="009C041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C50BF8" w:rsidRPr="00E80272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50BF8" w:rsidRPr="00E80272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C50BF8" w:rsidRPr="00E80272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Merge/>
          </w:tcPr>
          <w:p w:rsidR="00C50BF8" w:rsidRPr="00E80272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0BF8" w:rsidRPr="00E80272" w:rsidTr="001D3116">
        <w:tc>
          <w:tcPr>
            <w:tcW w:w="6071" w:type="dxa"/>
          </w:tcPr>
          <w:p w:rsidR="00C50BF8" w:rsidRPr="00E80272" w:rsidRDefault="00C50BF8" w:rsidP="009C041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417" w:type="dxa"/>
          </w:tcPr>
          <w:p w:rsidR="00C50BF8" w:rsidRPr="00E80272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50BF8" w:rsidRPr="00E80272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C50BF8" w:rsidRPr="00E80272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C50BF8" w:rsidRPr="00E80272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68DD" w:rsidRPr="00E80272" w:rsidTr="001D3116">
        <w:tc>
          <w:tcPr>
            <w:tcW w:w="6071" w:type="dxa"/>
          </w:tcPr>
          <w:p w:rsidR="00E268DD" w:rsidRPr="00E80272" w:rsidRDefault="00E268DD" w:rsidP="00E268D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เงินกู้ยืมระยะยาวจากสถาบันการเงินส่วนที่มีหลักประกัน</w:t>
            </w:r>
          </w:p>
        </w:tc>
        <w:tc>
          <w:tcPr>
            <w:tcW w:w="1417" w:type="dxa"/>
          </w:tcPr>
          <w:p w:rsidR="00E268DD" w:rsidRPr="00E80272" w:rsidRDefault="00F0036A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222,669</w:t>
            </w:r>
          </w:p>
        </w:tc>
        <w:tc>
          <w:tcPr>
            <w:tcW w:w="236" w:type="dxa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301,207</w:t>
            </w:r>
          </w:p>
        </w:tc>
        <w:tc>
          <w:tcPr>
            <w:tcW w:w="283" w:type="dxa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68DD" w:rsidRPr="00E80272" w:rsidTr="001D3116">
        <w:tc>
          <w:tcPr>
            <w:tcW w:w="6071" w:type="dxa"/>
          </w:tcPr>
          <w:p w:rsidR="00E268DD" w:rsidRPr="00E80272" w:rsidRDefault="00E268DD" w:rsidP="00E268D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268DD" w:rsidRPr="00E80272" w:rsidRDefault="00F0036A" w:rsidP="00635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62,497</w:t>
            </w:r>
          </w:p>
        </w:tc>
        <w:tc>
          <w:tcPr>
            <w:tcW w:w="236" w:type="dxa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52,985</w:t>
            </w:r>
          </w:p>
        </w:tc>
        <w:tc>
          <w:tcPr>
            <w:tcW w:w="283" w:type="dxa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68DD" w:rsidRPr="00E80272" w:rsidTr="001D3116">
        <w:tc>
          <w:tcPr>
            <w:tcW w:w="6071" w:type="dxa"/>
          </w:tcPr>
          <w:p w:rsidR="00E268DD" w:rsidRPr="00E80272" w:rsidRDefault="00E268DD" w:rsidP="00E268DD">
            <w:pPr>
              <w:spacing w:line="240" w:lineRule="auto"/>
              <w:ind w:left="101" w:hanging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รวมหนี้สินที่มีภาระดอกเบี้ยส่วนที่ไม่หมุนเวียน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E268DD" w:rsidRPr="00E80272" w:rsidRDefault="00F0036A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285,166</w:t>
            </w:r>
          </w:p>
        </w:tc>
        <w:tc>
          <w:tcPr>
            <w:tcW w:w="236" w:type="dxa"/>
            <w:vAlign w:val="bottom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354,192</w:t>
            </w:r>
          </w:p>
        </w:tc>
        <w:tc>
          <w:tcPr>
            <w:tcW w:w="283" w:type="dxa"/>
            <w:vMerge w:val="restart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61891" w:rsidRPr="00E80272" w:rsidTr="001D3116">
        <w:tc>
          <w:tcPr>
            <w:tcW w:w="6071" w:type="dxa"/>
          </w:tcPr>
          <w:p w:rsidR="00E61891" w:rsidRPr="00E80272" w:rsidRDefault="00E61891" w:rsidP="00E6189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E61891" w:rsidRPr="00E80272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E61891" w:rsidRPr="00E80272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:rsidR="00E61891" w:rsidRPr="00E80272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Merge/>
          </w:tcPr>
          <w:p w:rsidR="00E61891" w:rsidRPr="00E80272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1891" w:rsidRPr="00E80272" w:rsidTr="001D3116">
        <w:tc>
          <w:tcPr>
            <w:tcW w:w="6071" w:type="dxa"/>
          </w:tcPr>
          <w:p w:rsidR="00E61891" w:rsidRPr="00E80272" w:rsidRDefault="00E61891" w:rsidP="00E6189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E61891" w:rsidRPr="00E80272" w:rsidRDefault="00F0036A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488,262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E61891" w:rsidRPr="00E80272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:rsidR="00E61891" w:rsidRPr="00E80272" w:rsidRDefault="00E268DD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691,691</w:t>
            </w:r>
          </w:p>
        </w:tc>
        <w:tc>
          <w:tcPr>
            <w:tcW w:w="283" w:type="dxa"/>
            <w:tcBorders>
              <w:bottom w:val="nil"/>
            </w:tcBorders>
          </w:tcPr>
          <w:p w:rsidR="00E61891" w:rsidRPr="00E80272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bookmarkEnd w:id="19"/>
    </w:tbl>
    <w:p w:rsidR="009C0413" w:rsidRPr="00E80272" w:rsidRDefault="009C0413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67A92" w:rsidRPr="00E80272" w:rsidRDefault="00267A92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DD1CDB" w:rsidRPr="00E80272" w:rsidRDefault="00DD1CDB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DD1CDB" w:rsidRPr="00E80272" w:rsidRDefault="00DD1CDB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DD1CDB" w:rsidRPr="00E80272" w:rsidRDefault="00DD1CDB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177315" w:rsidRPr="00E80272" w:rsidRDefault="00597BA5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E80272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หนี้สินที่มีภาระดอกเบี้ยซึ่งไม่รวมหนี้สินตามสัญญาเช่า</w:t>
      </w:r>
      <w:r w:rsidR="008D14E8" w:rsidRPr="00E80272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E80272">
        <w:rPr>
          <w:rFonts w:ascii="Angsana New" w:hAnsi="Angsana New" w:cs="Angsana New"/>
          <w:sz w:val="30"/>
          <w:szCs w:val="30"/>
          <w:cs/>
          <w:lang w:bidi="th-TH"/>
        </w:rPr>
        <w:t>แสดงตามระยะเวลาครบกำหนดการจ่ายชำระ</w:t>
      </w:r>
      <w:r w:rsidR="00E418C6" w:rsidRPr="00E8027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5E7551" w:rsidRPr="00E80272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 w:rsidR="00EE0239" w:rsidRPr="00E80272">
        <w:rPr>
          <w:rFonts w:ascii="Angsana New" w:hAnsi="Angsana New" w:cs="Angsana New"/>
          <w:sz w:val="30"/>
          <w:szCs w:val="30"/>
        </w:rPr>
        <w:t>3</w:t>
      </w:r>
      <w:r w:rsidR="00EE0239" w:rsidRPr="00E80272">
        <w:rPr>
          <w:rFonts w:ascii="Angsana New" w:hAnsi="Angsana New" w:cs="Angsana New"/>
          <w:bCs/>
          <w:sz w:val="30"/>
          <w:szCs w:val="30"/>
          <w:lang w:val="en-US" w:bidi="th-TH"/>
        </w:rPr>
        <w:t>0</w:t>
      </w:r>
      <w:r w:rsidR="00EE0239" w:rsidRPr="00E8027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420AB5" w:rsidRPr="00E80272">
        <w:rPr>
          <w:rFonts w:ascii="Angsana New" w:hAnsi="Angsana New" w:cs="Angsana New" w:hint="cs"/>
          <w:sz w:val="30"/>
          <w:szCs w:val="30"/>
          <w:cs/>
          <w:lang w:bidi="th-TH"/>
        </w:rPr>
        <w:t>กันยายน</w:t>
      </w:r>
      <w:r w:rsidR="00EE0239" w:rsidRPr="00E80272">
        <w:rPr>
          <w:rFonts w:ascii="Angsana New" w:hAnsi="Angsana New" w:cs="Angsana New" w:hint="cs"/>
          <w:b/>
          <w:sz w:val="30"/>
          <w:szCs w:val="30"/>
          <w:cs/>
          <w:lang w:bidi="th-TH"/>
        </w:rPr>
        <w:t xml:space="preserve"> </w:t>
      </w:r>
      <w:r w:rsidR="00E61891" w:rsidRPr="00E80272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902A30" w:rsidRPr="00E80272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="0016051F" w:rsidRPr="00E8027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และ </w:t>
      </w:r>
      <w:r w:rsidR="00E61891" w:rsidRPr="00E80272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="0016051F" w:rsidRPr="00E8027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E61891" w:rsidRPr="00E8027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ธันวาคม </w:t>
      </w:r>
      <w:r w:rsidR="0016051F" w:rsidRPr="00E80272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902A30" w:rsidRPr="00E80272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654F2B" w:rsidRPr="00E8027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EF003F" w:rsidRPr="00E80272">
        <w:rPr>
          <w:rFonts w:ascii="Angsana New" w:hAnsi="Angsana New" w:cs="Angsana New"/>
          <w:sz w:val="30"/>
          <w:szCs w:val="30"/>
          <w:cs/>
          <w:lang w:val="en-US" w:bidi="th-TH"/>
        </w:rPr>
        <w:t>ได้</w:t>
      </w:r>
      <w:r w:rsidRPr="00E80272">
        <w:rPr>
          <w:rFonts w:ascii="Angsana New" w:hAnsi="Angsana New" w:cs="Angsana New"/>
          <w:sz w:val="30"/>
          <w:szCs w:val="30"/>
          <w:cs/>
          <w:lang w:bidi="th-TH"/>
        </w:rPr>
        <w:t>ดังนี้</w:t>
      </w:r>
    </w:p>
    <w:tbl>
      <w:tblPr>
        <w:tblW w:w="9081" w:type="dxa"/>
        <w:tblInd w:w="558" w:type="dxa"/>
        <w:tblLayout w:type="fixed"/>
        <w:tblLook w:val="04A0"/>
      </w:tblPr>
      <w:tblGrid>
        <w:gridCol w:w="5679"/>
        <w:gridCol w:w="1417"/>
        <w:gridCol w:w="236"/>
        <w:gridCol w:w="34"/>
        <w:gridCol w:w="1431"/>
        <w:gridCol w:w="284"/>
      </w:tblGrid>
      <w:tr w:rsidR="00F0036A" w:rsidRPr="00E80272" w:rsidTr="00F76FA5">
        <w:trPr>
          <w:cantSplit/>
          <w:tblHeader/>
        </w:trPr>
        <w:tc>
          <w:tcPr>
            <w:tcW w:w="5679" w:type="dxa"/>
          </w:tcPr>
          <w:p w:rsidR="00F0036A" w:rsidRPr="00E80272" w:rsidRDefault="00F0036A" w:rsidP="00F0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4"/>
          </w:tcPr>
          <w:p w:rsidR="00F0036A" w:rsidRPr="00E80272" w:rsidRDefault="00F0036A" w:rsidP="00F0197A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E80272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  <w:tc>
          <w:tcPr>
            <w:tcW w:w="284" w:type="dxa"/>
          </w:tcPr>
          <w:p w:rsidR="00F0036A" w:rsidRPr="00E80272" w:rsidRDefault="00F0036A" w:rsidP="00F0197A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E61891" w:rsidRPr="00E80272" w:rsidTr="00E61891">
        <w:trPr>
          <w:cantSplit/>
          <w:tblHeader/>
        </w:trPr>
        <w:tc>
          <w:tcPr>
            <w:tcW w:w="5679" w:type="dxa"/>
          </w:tcPr>
          <w:p w:rsidR="00E61891" w:rsidRPr="00E80272" w:rsidRDefault="00E61891" w:rsidP="00F0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E61891" w:rsidRPr="00E80272" w:rsidRDefault="00CD77F0" w:rsidP="00F0197A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E80272">
              <w:rPr>
                <w:rFonts w:ascii="Angsana New" w:hAnsi="Angsana New" w:cs="Angsana New"/>
                <w:b w:val="0"/>
                <w:sz w:val="30"/>
                <w:szCs w:val="30"/>
              </w:rPr>
              <w:t>3</w:t>
            </w:r>
            <w:r w:rsidRPr="00E80272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Pr="00E80272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D312E9" w:rsidRPr="00E80272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  <w:r w:rsidR="00E268DD" w:rsidRPr="00E80272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br/>
              <w:t>25</w:t>
            </w:r>
            <w:r w:rsidR="00E268DD" w:rsidRPr="00E80272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6</w:t>
            </w:r>
            <w:r w:rsidR="00E268DD" w:rsidRPr="00E80272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</w:tcPr>
          <w:p w:rsidR="00E61891" w:rsidRPr="00E80272" w:rsidRDefault="00E61891" w:rsidP="00F0197A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65" w:type="dxa"/>
            <w:gridSpan w:val="2"/>
          </w:tcPr>
          <w:p w:rsidR="00E61891" w:rsidRPr="00E80272" w:rsidRDefault="00E61891" w:rsidP="00F0197A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E80272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31</w:t>
            </w:r>
            <w:r w:rsidRPr="00E80272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E80272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Pr="00E80272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Pr="00E80272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E80272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6</w:t>
            </w:r>
            <w:r w:rsidR="00E268DD" w:rsidRPr="00E80272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84" w:type="dxa"/>
          </w:tcPr>
          <w:p w:rsidR="00E61891" w:rsidRPr="00E80272" w:rsidRDefault="00E61891" w:rsidP="00F0197A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E61891" w:rsidRPr="00E80272" w:rsidTr="00E61891">
        <w:trPr>
          <w:trHeight w:val="321"/>
        </w:trPr>
        <w:tc>
          <w:tcPr>
            <w:tcW w:w="5679" w:type="dxa"/>
          </w:tcPr>
          <w:p w:rsidR="00E61891" w:rsidRPr="00E80272" w:rsidRDefault="00E61891" w:rsidP="00F0197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4"/>
          </w:tcPr>
          <w:p w:rsidR="00E61891" w:rsidRPr="00E80272" w:rsidRDefault="00E61891" w:rsidP="00F0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E8027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E8027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84" w:type="dxa"/>
          </w:tcPr>
          <w:p w:rsidR="00E61891" w:rsidRPr="00E80272" w:rsidRDefault="00E61891" w:rsidP="00F0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68DD" w:rsidRPr="00E80272" w:rsidTr="00E61891">
        <w:tc>
          <w:tcPr>
            <w:tcW w:w="5679" w:type="dxa"/>
          </w:tcPr>
          <w:p w:rsidR="00E268DD" w:rsidRPr="00E80272" w:rsidRDefault="00E268DD" w:rsidP="00E268DD">
            <w:pPr>
              <w:ind w:left="191" w:right="-214" w:hanging="191"/>
              <w:rPr>
                <w:rFonts w:ascii="Angsana New" w:hAnsi="Angsana New"/>
                <w:sz w:val="30"/>
                <w:szCs w:val="30"/>
              </w:rPr>
            </w:pPr>
            <w:bookmarkStart w:id="20" w:name="_Hlk31789410"/>
            <w:r w:rsidRPr="00E80272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417" w:type="dxa"/>
          </w:tcPr>
          <w:p w:rsidR="00E268DD" w:rsidRPr="00E80272" w:rsidRDefault="00F0036A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165,188</w:t>
            </w:r>
          </w:p>
        </w:tc>
        <w:tc>
          <w:tcPr>
            <w:tcW w:w="270" w:type="dxa"/>
            <w:gridSpan w:val="2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296,302</w:t>
            </w:r>
          </w:p>
        </w:tc>
        <w:tc>
          <w:tcPr>
            <w:tcW w:w="284" w:type="dxa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68DD" w:rsidRPr="00E80272" w:rsidTr="00E61891">
        <w:tc>
          <w:tcPr>
            <w:tcW w:w="5679" w:type="dxa"/>
          </w:tcPr>
          <w:p w:rsidR="00E268DD" w:rsidRPr="00E80272" w:rsidRDefault="00E268DD" w:rsidP="00E268DD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417" w:type="dxa"/>
          </w:tcPr>
          <w:p w:rsidR="00E268DD" w:rsidRPr="00E80272" w:rsidRDefault="00F0036A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222,669</w:t>
            </w:r>
          </w:p>
        </w:tc>
        <w:tc>
          <w:tcPr>
            <w:tcW w:w="270" w:type="dxa"/>
            <w:gridSpan w:val="2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301,207</w:t>
            </w:r>
          </w:p>
        </w:tc>
        <w:tc>
          <w:tcPr>
            <w:tcW w:w="284" w:type="dxa"/>
            <w:vMerge w:val="restart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68DD" w:rsidRPr="00E80272" w:rsidTr="00E61891">
        <w:tc>
          <w:tcPr>
            <w:tcW w:w="5679" w:type="dxa"/>
          </w:tcPr>
          <w:p w:rsidR="00E268DD" w:rsidRPr="00E80272" w:rsidRDefault="00E268DD" w:rsidP="00E268DD">
            <w:pPr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E268DD" w:rsidRPr="00E80272" w:rsidRDefault="00F0036A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387,857</w:t>
            </w:r>
          </w:p>
        </w:tc>
        <w:tc>
          <w:tcPr>
            <w:tcW w:w="270" w:type="dxa"/>
            <w:gridSpan w:val="2"/>
            <w:vAlign w:val="bottom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597,509</w:t>
            </w:r>
          </w:p>
        </w:tc>
        <w:tc>
          <w:tcPr>
            <w:tcW w:w="284" w:type="dxa"/>
            <w:vMerge/>
            <w:tcBorders>
              <w:bottom w:val="nil"/>
            </w:tcBorders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bookmarkEnd w:id="20"/>
    </w:tbl>
    <w:p w:rsidR="009E4B1F" w:rsidRPr="00E80272" w:rsidRDefault="009E4B1F" w:rsidP="004C64F2">
      <w:pPr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BA4B06" w:rsidRPr="00E80272" w:rsidRDefault="00BA4B06" w:rsidP="004C64F2">
      <w:pPr>
        <w:spacing w:line="240" w:lineRule="auto"/>
        <w:ind w:firstLine="540"/>
        <w:jc w:val="thaiDistribute"/>
        <w:rPr>
          <w:rFonts w:ascii="Angsana New" w:hAnsi="Angsana New"/>
          <w:b/>
          <w:bCs/>
          <w:sz w:val="16"/>
          <w:szCs w:val="16"/>
        </w:rPr>
      </w:pPr>
      <w:r w:rsidRPr="00E80272">
        <w:rPr>
          <w:rFonts w:ascii="Angsana New" w:hAnsi="Angsana New"/>
          <w:sz w:val="30"/>
          <w:szCs w:val="30"/>
          <w:cs/>
        </w:rPr>
        <w:t>ลักษณะและรายละเอียดที่สำคัญ</w:t>
      </w:r>
      <w:r w:rsidR="00C977A8" w:rsidRPr="00E80272">
        <w:rPr>
          <w:rFonts w:ascii="Angsana New" w:hAnsi="Angsana New"/>
          <w:sz w:val="30"/>
          <w:szCs w:val="30"/>
          <w:cs/>
        </w:rPr>
        <w:t>ต่าง ๆ</w:t>
      </w:r>
      <w:r w:rsidRPr="00E80272">
        <w:rPr>
          <w:rFonts w:ascii="Angsana New" w:hAnsi="Angsana New"/>
          <w:sz w:val="30"/>
          <w:szCs w:val="30"/>
          <w:cs/>
        </w:rPr>
        <w:t xml:space="preserve"> ของเงินกู้ยืม มีดังนี้</w:t>
      </w:r>
    </w:p>
    <w:p w:rsidR="002D7E42" w:rsidRPr="00E80272" w:rsidRDefault="002D7E42" w:rsidP="006B5220">
      <w:pPr>
        <w:spacing w:line="240" w:lineRule="auto"/>
        <w:ind w:left="1080" w:hanging="540"/>
        <w:jc w:val="thaiDistribute"/>
        <w:rPr>
          <w:rFonts w:ascii="Angsana New" w:hAnsi="Angsana New"/>
          <w:i/>
          <w:iCs/>
        </w:rPr>
      </w:pPr>
    </w:p>
    <w:p w:rsidR="00BA4B06" w:rsidRPr="00E80272" w:rsidRDefault="00BA4B06" w:rsidP="006B5220">
      <w:pPr>
        <w:spacing w:line="240" w:lineRule="auto"/>
        <w:ind w:left="108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80272">
        <w:rPr>
          <w:rFonts w:ascii="Angsana New" w:hAnsi="Angsana New"/>
          <w:i/>
          <w:iCs/>
          <w:sz w:val="30"/>
          <w:szCs w:val="30"/>
          <w:cs/>
        </w:rPr>
        <w:t>เงินเบิกเกินบัญชีธนาคารและเงินกู้ยืมระยะสั้นกับสถาบันการเงิน</w:t>
      </w:r>
    </w:p>
    <w:p w:rsidR="00BA4B06" w:rsidRPr="00E80272" w:rsidRDefault="00BA4B06" w:rsidP="006B5220">
      <w:pPr>
        <w:spacing w:line="240" w:lineRule="auto"/>
        <w:ind w:left="540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022D53" w:rsidRPr="00E80272" w:rsidRDefault="00BB2C55" w:rsidP="005734C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contextualSpacing w:val="0"/>
        <w:jc w:val="thaiDistribute"/>
        <w:rPr>
          <w:rFonts w:ascii="Angsana New" w:hAnsi="Angsana New"/>
          <w:spacing w:val="2"/>
          <w:sz w:val="30"/>
          <w:szCs w:val="30"/>
        </w:rPr>
      </w:pPr>
      <w:r w:rsidRPr="00E80272">
        <w:rPr>
          <w:rFonts w:ascii="Angsana New" w:hAnsi="Angsana New"/>
          <w:sz w:val="30"/>
          <w:szCs w:val="30"/>
          <w:cs/>
        </w:rPr>
        <w:t>ณ วันที่</w:t>
      </w:r>
      <w:r w:rsidRPr="00E80272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EE0239" w:rsidRPr="00E80272">
        <w:rPr>
          <w:rFonts w:ascii="Angsana New" w:hAnsi="Angsana New"/>
          <w:sz w:val="30"/>
          <w:szCs w:val="30"/>
        </w:rPr>
        <w:t>3</w:t>
      </w:r>
      <w:r w:rsidR="00EE0239" w:rsidRPr="00E80272">
        <w:rPr>
          <w:rFonts w:ascii="Angsana New" w:hAnsi="Angsana New"/>
          <w:bCs/>
          <w:sz w:val="30"/>
          <w:szCs w:val="30"/>
        </w:rPr>
        <w:t>0</w:t>
      </w:r>
      <w:r w:rsidR="00EE0239" w:rsidRPr="00E80272">
        <w:rPr>
          <w:rFonts w:ascii="Angsana New" w:hAnsi="Angsana New" w:hint="cs"/>
          <w:sz w:val="30"/>
          <w:szCs w:val="30"/>
          <w:cs/>
        </w:rPr>
        <w:t xml:space="preserve"> </w:t>
      </w:r>
      <w:r w:rsidR="00420AB5" w:rsidRPr="00E80272">
        <w:rPr>
          <w:rFonts w:ascii="Angsana New" w:hAnsi="Angsana New" w:hint="cs"/>
          <w:sz w:val="30"/>
          <w:szCs w:val="30"/>
          <w:cs/>
        </w:rPr>
        <w:t>กันยายน</w:t>
      </w:r>
      <w:r w:rsidR="00EE0239" w:rsidRPr="00E80272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F01135" w:rsidRPr="00E80272">
        <w:rPr>
          <w:rFonts w:ascii="Angsana New" w:hAnsi="Angsana New"/>
          <w:spacing w:val="2"/>
          <w:sz w:val="30"/>
          <w:szCs w:val="30"/>
        </w:rPr>
        <w:t>256</w:t>
      </w:r>
      <w:r w:rsidR="00E268DD" w:rsidRPr="00E80272">
        <w:rPr>
          <w:rFonts w:ascii="Angsana New" w:hAnsi="Angsana New"/>
          <w:spacing w:val="2"/>
          <w:sz w:val="30"/>
          <w:szCs w:val="30"/>
        </w:rPr>
        <w:t>4</w:t>
      </w:r>
      <w:r w:rsidR="008A53A2" w:rsidRPr="00E80272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13515C" w:rsidRPr="00E80272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="00BA4B06" w:rsidRPr="00E80272">
        <w:rPr>
          <w:rFonts w:ascii="Angsana New" w:hAnsi="Angsana New"/>
          <w:spacing w:val="2"/>
          <w:sz w:val="30"/>
          <w:szCs w:val="30"/>
          <w:cs/>
        </w:rPr>
        <w:t>มี</w:t>
      </w:r>
      <w:r w:rsidR="00FD5F6B" w:rsidRPr="00E80272">
        <w:rPr>
          <w:rFonts w:ascii="Angsana New" w:hAnsi="Angsana New"/>
          <w:spacing w:val="2"/>
          <w:sz w:val="30"/>
          <w:szCs w:val="30"/>
          <w:cs/>
        </w:rPr>
        <w:t>วง</w:t>
      </w:r>
      <w:r w:rsidR="00BA4B06" w:rsidRPr="00E80272">
        <w:rPr>
          <w:rFonts w:ascii="Angsana New" w:hAnsi="Angsana New"/>
          <w:spacing w:val="2"/>
          <w:sz w:val="30"/>
          <w:szCs w:val="30"/>
          <w:cs/>
        </w:rPr>
        <w:t>เงินเบิก</w:t>
      </w:r>
      <w:r w:rsidR="00A65C59" w:rsidRPr="00E80272">
        <w:rPr>
          <w:rFonts w:ascii="Angsana New" w:hAnsi="Angsana New"/>
          <w:spacing w:val="2"/>
          <w:sz w:val="30"/>
          <w:szCs w:val="30"/>
          <w:cs/>
        </w:rPr>
        <w:t xml:space="preserve">เกินบัญชีธนาคารรวมเป็นเงินจำนวน </w:t>
      </w:r>
      <w:r w:rsidR="00066419" w:rsidRPr="00E80272">
        <w:rPr>
          <w:rFonts w:ascii="Angsana New" w:hAnsi="Angsana New"/>
          <w:spacing w:val="2"/>
          <w:sz w:val="30"/>
          <w:szCs w:val="30"/>
        </w:rPr>
        <w:t xml:space="preserve">58 </w:t>
      </w:r>
      <w:r w:rsidR="00BA4B06" w:rsidRPr="00E80272">
        <w:rPr>
          <w:rFonts w:ascii="Angsana New" w:hAnsi="Angsana New"/>
          <w:spacing w:val="2"/>
          <w:sz w:val="30"/>
          <w:szCs w:val="30"/>
          <w:cs/>
        </w:rPr>
        <w:t>ล้านบาท</w:t>
      </w:r>
    </w:p>
    <w:p w:rsidR="00BA4B06" w:rsidRPr="00E80272" w:rsidRDefault="00E15379" w:rsidP="00E153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453"/>
        <w:contextualSpacing w:val="0"/>
        <w:jc w:val="thaiDistribute"/>
        <w:rPr>
          <w:rFonts w:ascii="Angsana New" w:hAnsi="Angsana New"/>
          <w:spacing w:val="2"/>
          <w:sz w:val="30"/>
          <w:szCs w:val="30"/>
        </w:rPr>
      </w:pPr>
      <w:r w:rsidRPr="00E80272">
        <w:rPr>
          <w:rFonts w:ascii="Angsana New" w:hAnsi="Angsana New" w:hint="cs"/>
          <w:spacing w:val="2"/>
          <w:sz w:val="30"/>
          <w:szCs w:val="30"/>
          <w:cs/>
        </w:rPr>
        <w:t xml:space="preserve">         </w:t>
      </w:r>
      <w:r w:rsidR="00EB03FE" w:rsidRPr="00E80272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A9362D" w:rsidRPr="00E80272">
        <w:rPr>
          <w:rFonts w:ascii="Angsana New" w:hAnsi="Angsana New"/>
          <w:i/>
          <w:iCs/>
          <w:spacing w:val="2"/>
          <w:sz w:val="30"/>
          <w:szCs w:val="30"/>
          <w:cs/>
        </w:rPr>
        <w:t>(</w:t>
      </w:r>
      <w:r w:rsidR="00BB3AB0" w:rsidRPr="00E80272">
        <w:rPr>
          <w:rFonts w:ascii="Angsana New" w:hAnsi="Angsana New"/>
          <w:i/>
          <w:iCs/>
          <w:spacing w:val="2"/>
          <w:sz w:val="30"/>
          <w:szCs w:val="30"/>
        </w:rPr>
        <w:t>2563</w:t>
      </w:r>
      <w:r w:rsidR="00114872" w:rsidRPr="00E80272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:</w:t>
      </w:r>
      <w:r w:rsidR="00BA4B06" w:rsidRPr="00E80272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</w:t>
      </w:r>
      <w:r w:rsidR="00E0108C" w:rsidRPr="00E80272">
        <w:rPr>
          <w:rFonts w:ascii="Angsana New" w:hAnsi="Angsana New"/>
          <w:i/>
          <w:iCs/>
          <w:spacing w:val="2"/>
          <w:sz w:val="30"/>
          <w:szCs w:val="30"/>
        </w:rPr>
        <w:t>5</w:t>
      </w:r>
      <w:r w:rsidR="00FD5F6B" w:rsidRPr="00E80272">
        <w:rPr>
          <w:rFonts w:ascii="Angsana New" w:hAnsi="Angsana New"/>
          <w:i/>
          <w:iCs/>
          <w:spacing w:val="2"/>
          <w:sz w:val="30"/>
          <w:szCs w:val="30"/>
        </w:rPr>
        <w:t>8</w:t>
      </w:r>
      <w:r w:rsidR="00BA4B06" w:rsidRPr="00E80272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ล้านบาท)</w:t>
      </w:r>
      <w:r w:rsidR="00BA4B06" w:rsidRPr="00E80272">
        <w:rPr>
          <w:rFonts w:ascii="Angsana New" w:hAnsi="Angsana New"/>
          <w:spacing w:val="2"/>
          <w:sz w:val="30"/>
          <w:szCs w:val="30"/>
          <w:cs/>
        </w:rPr>
        <w:t xml:space="preserve"> </w:t>
      </w:r>
    </w:p>
    <w:p w:rsidR="00A65C59" w:rsidRPr="00E80272" w:rsidRDefault="00A65C59" w:rsidP="00A65C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/>
        <w:contextualSpacing w:val="0"/>
        <w:jc w:val="thaiDistribute"/>
        <w:rPr>
          <w:rFonts w:ascii="Angsana New" w:hAnsi="Angsana New"/>
          <w:spacing w:val="2"/>
          <w:sz w:val="16"/>
          <w:szCs w:val="16"/>
        </w:rPr>
      </w:pPr>
    </w:p>
    <w:p w:rsidR="00A93D49" w:rsidRPr="00E80272" w:rsidRDefault="00BA4B06" w:rsidP="004C64F2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contextualSpacing w:val="0"/>
        <w:jc w:val="thaiDistribute"/>
        <w:rPr>
          <w:rFonts w:ascii="Angsana New" w:hAnsi="Angsana New"/>
          <w:sz w:val="16"/>
          <w:szCs w:val="16"/>
        </w:rPr>
      </w:pPr>
      <w:r w:rsidRPr="00E80272">
        <w:rPr>
          <w:rFonts w:ascii="Angsana New" w:hAnsi="Angsana New"/>
          <w:sz w:val="30"/>
          <w:szCs w:val="30"/>
          <w:cs/>
        </w:rPr>
        <w:t>ณ วันท</w:t>
      </w:r>
      <w:r w:rsidR="00D77624" w:rsidRPr="00E80272">
        <w:rPr>
          <w:rFonts w:ascii="Angsana New" w:hAnsi="Angsana New"/>
          <w:sz w:val="30"/>
          <w:szCs w:val="30"/>
          <w:cs/>
        </w:rPr>
        <w:t xml:space="preserve">ี่ </w:t>
      </w:r>
      <w:r w:rsidR="00EE0239" w:rsidRPr="00E80272">
        <w:rPr>
          <w:rFonts w:ascii="Angsana New" w:hAnsi="Angsana New"/>
          <w:sz w:val="30"/>
          <w:szCs w:val="30"/>
        </w:rPr>
        <w:t>3</w:t>
      </w:r>
      <w:r w:rsidR="00EE0239" w:rsidRPr="00E80272">
        <w:rPr>
          <w:rFonts w:ascii="Angsana New" w:hAnsi="Angsana New"/>
          <w:bCs/>
          <w:sz w:val="30"/>
          <w:szCs w:val="30"/>
        </w:rPr>
        <w:t>0</w:t>
      </w:r>
      <w:r w:rsidR="00EE0239" w:rsidRPr="00E80272">
        <w:rPr>
          <w:rFonts w:ascii="Angsana New" w:hAnsi="Angsana New" w:hint="cs"/>
          <w:sz w:val="30"/>
          <w:szCs w:val="30"/>
          <w:cs/>
        </w:rPr>
        <w:t xml:space="preserve"> </w:t>
      </w:r>
      <w:r w:rsidR="00420AB5" w:rsidRPr="00E80272">
        <w:rPr>
          <w:rFonts w:ascii="Angsana New" w:hAnsi="Angsana New" w:hint="cs"/>
          <w:sz w:val="30"/>
          <w:szCs w:val="30"/>
          <w:cs/>
        </w:rPr>
        <w:t>กันยายน</w:t>
      </w:r>
      <w:r w:rsidR="00EE0239" w:rsidRPr="00E80272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E268DD" w:rsidRPr="00E80272">
        <w:rPr>
          <w:rFonts w:ascii="Angsana New" w:hAnsi="Angsana New"/>
          <w:spacing w:val="2"/>
          <w:sz w:val="30"/>
          <w:szCs w:val="30"/>
        </w:rPr>
        <w:t>2564</w:t>
      </w:r>
      <w:r w:rsidR="00E268DD" w:rsidRPr="00E80272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3B238E" w:rsidRPr="00E80272">
        <w:rPr>
          <w:rFonts w:ascii="Angsana New" w:hAnsi="Angsana New" w:hint="cs"/>
          <w:sz w:val="30"/>
          <w:szCs w:val="30"/>
          <w:cs/>
        </w:rPr>
        <w:t>บ</w:t>
      </w:r>
      <w:r w:rsidR="0013515C" w:rsidRPr="00E80272">
        <w:rPr>
          <w:rFonts w:ascii="Angsana New" w:hAnsi="Angsana New"/>
          <w:sz w:val="30"/>
          <w:szCs w:val="30"/>
          <w:cs/>
        </w:rPr>
        <w:t>ริษัท</w:t>
      </w:r>
      <w:r w:rsidRPr="00E80272">
        <w:rPr>
          <w:rFonts w:ascii="Angsana New" w:hAnsi="Angsana New"/>
          <w:sz w:val="30"/>
          <w:szCs w:val="30"/>
          <w:cs/>
        </w:rPr>
        <w:t>มีเงินกู้ยืมระยะสั้น</w:t>
      </w:r>
      <w:r w:rsidR="00D77624" w:rsidRPr="00E80272">
        <w:rPr>
          <w:rFonts w:ascii="Angsana New" w:hAnsi="Angsana New"/>
          <w:sz w:val="30"/>
          <w:szCs w:val="30"/>
          <w:cs/>
        </w:rPr>
        <w:t>เป็นตั๋วสัญญาใช้เงินที่ออกให้กับ</w:t>
      </w:r>
      <w:r w:rsidRPr="00E80272">
        <w:rPr>
          <w:rFonts w:ascii="Angsana New" w:hAnsi="Angsana New"/>
          <w:sz w:val="30"/>
          <w:szCs w:val="30"/>
          <w:cs/>
        </w:rPr>
        <w:t>สถาบันการเงินหลายแห่ง</w:t>
      </w:r>
      <w:r w:rsidR="00177AE5" w:rsidRPr="00E80272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E80272">
        <w:rPr>
          <w:rFonts w:ascii="Angsana New" w:hAnsi="Angsana New"/>
          <w:sz w:val="30"/>
          <w:szCs w:val="30"/>
          <w:cs/>
        </w:rPr>
        <w:t>โดยมีอัตรา</w:t>
      </w:r>
      <w:r w:rsidR="000A0AC9" w:rsidRPr="00E80272">
        <w:rPr>
          <w:rFonts w:ascii="Angsana New" w:hAnsi="Angsana New"/>
          <w:sz w:val="30"/>
          <w:szCs w:val="30"/>
          <w:cs/>
        </w:rPr>
        <w:t>ดอกเบี้ย</w:t>
      </w:r>
      <w:r w:rsidR="009D3452" w:rsidRPr="00E80272">
        <w:rPr>
          <w:rFonts w:ascii="Angsana New" w:hAnsi="Angsana New" w:hint="cs"/>
          <w:sz w:val="30"/>
          <w:szCs w:val="30"/>
          <w:cs/>
        </w:rPr>
        <w:t xml:space="preserve">อ้างอิงกับอัตรา </w:t>
      </w:r>
      <w:r w:rsidR="00DD5AAF" w:rsidRPr="00E80272">
        <w:rPr>
          <w:rFonts w:ascii="Angsana New" w:hAnsi="Angsana New"/>
          <w:sz w:val="30"/>
          <w:szCs w:val="30"/>
        </w:rPr>
        <w:t>MLR</w:t>
      </w:r>
      <w:r w:rsidR="004D556F" w:rsidRPr="00E80272">
        <w:rPr>
          <w:rFonts w:ascii="Angsana New" w:hAnsi="Angsana New"/>
          <w:sz w:val="30"/>
          <w:szCs w:val="30"/>
          <w:cs/>
        </w:rPr>
        <w:t xml:space="preserve"> </w:t>
      </w:r>
      <w:r w:rsidR="004D556F" w:rsidRPr="00E80272">
        <w:rPr>
          <w:rFonts w:ascii="Angsana New" w:hAnsi="Angsana New" w:hint="cs"/>
          <w:sz w:val="30"/>
          <w:szCs w:val="30"/>
          <w:cs/>
        </w:rPr>
        <w:t xml:space="preserve">หักร้อยละ </w:t>
      </w:r>
      <w:r w:rsidR="000F6A61" w:rsidRPr="00E80272">
        <w:rPr>
          <w:rFonts w:ascii="Angsana New" w:hAnsi="Angsana New"/>
          <w:sz w:val="30"/>
          <w:szCs w:val="30"/>
        </w:rPr>
        <w:t>2</w:t>
      </w:r>
      <w:r w:rsidR="009D3452" w:rsidRPr="00E80272">
        <w:rPr>
          <w:rFonts w:ascii="Angsana New" w:hAnsi="Angsana New"/>
          <w:sz w:val="30"/>
          <w:szCs w:val="30"/>
          <w:cs/>
        </w:rPr>
        <w:t xml:space="preserve"> </w:t>
      </w:r>
      <w:r w:rsidR="009D3452" w:rsidRPr="00E80272">
        <w:rPr>
          <w:rFonts w:ascii="Angsana New" w:hAnsi="Angsana New" w:hint="cs"/>
          <w:sz w:val="30"/>
          <w:szCs w:val="30"/>
          <w:cs/>
        </w:rPr>
        <w:t xml:space="preserve">ถึง </w:t>
      </w:r>
      <w:r w:rsidR="004D556F" w:rsidRPr="00E80272">
        <w:rPr>
          <w:rFonts w:ascii="Angsana New" w:hAnsi="Angsana New"/>
          <w:sz w:val="30"/>
          <w:szCs w:val="30"/>
        </w:rPr>
        <w:t>MOR</w:t>
      </w:r>
      <w:r w:rsidR="004D556F" w:rsidRPr="00E80272">
        <w:rPr>
          <w:rFonts w:ascii="Angsana New" w:hAnsi="Angsana New" w:hint="cs"/>
          <w:sz w:val="30"/>
          <w:szCs w:val="30"/>
          <w:cs/>
        </w:rPr>
        <w:t xml:space="preserve"> หักร้อยละ </w:t>
      </w:r>
      <w:r w:rsidR="00332675" w:rsidRPr="00E80272">
        <w:rPr>
          <w:rFonts w:ascii="Angsana New" w:hAnsi="Angsana New"/>
          <w:sz w:val="30"/>
          <w:szCs w:val="30"/>
        </w:rPr>
        <w:t>2</w:t>
      </w:r>
      <w:r w:rsidR="009D3452" w:rsidRPr="00E80272">
        <w:rPr>
          <w:rFonts w:ascii="Angsana New" w:hAnsi="Angsana New"/>
          <w:sz w:val="30"/>
          <w:szCs w:val="30"/>
          <w:cs/>
        </w:rPr>
        <w:t xml:space="preserve"> </w:t>
      </w:r>
    </w:p>
    <w:p w:rsidR="00D545E8" w:rsidRPr="00E80272" w:rsidRDefault="008428D1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  <w:r w:rsidRPr="00E80272">
        <w:rPr>
          <w:rFonts w:ascii="Angsana New" w:hAnsi="Angsana New"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:rsidR="00D545E8" w:rsidRPr="00E80272" w:rsidRDefault="000F0D52" w:rsidP="00983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E80272">
        <w:rPr>
          <w:rFonts w:ascii="Angsana New" w:hAnsi="Angsana New"/>
          <w:sz w:val="30"/>
          <w:szCs w:val="30"/>
          <w:cs/>
        </w:rPr>
        <w:tab/>
      </w:r>
      <w:r w:rsidR="00A64C8E" w:rsidRPr="00E80272">
        <w:rPr>
          <w:rFonts w:ascii="Angsana New" w:hAnsi="Angsana New"/>
          <w:sz w:val="30"/>
          <w:szCs w:val="30"/>
          <w:cs/>
        </w:rPr>
        <w:t>บริษัท</w:t>
      </w:r>
      <w:r w:rsidRPr="00E80272">
        <w:rPr>
          <w:rFonts w:ascii="Angsana New" w:hAnsi="Angsana New"/>
          <w:sz w:val="30"/>
          <w:szCs w:val="30"/>
          <w:cs/>
        </w:rPr>
        <w:t>มี</w:t>
      </w:r>
      <w:r w:rsidR="00D545E8" w:rsidRPr="00E80272">
        <w:rPr>
          <w:rFonts w:ascii="Angsana New" w:hAnsi="Angsana New"/>
          <w:sz w:val="30"/>
          <w:szCs w:val="30"/>
          <w:cs/>
        </w:rPr>
        <w:t>เงินกู้</w:t>
      </w:r>
      <w:r w:rsidR="00D83132" w:rsidRPr="00E80272">
        <w:rPr>
          <w:rFonts w:ascii="Angsana New" w:hAnsi="Angsana New"/>
          <w:sz w:val="30"/>
          <w:szCs w:val="30"/>
          <w:cs/>
        </w:rPr>
        <w:t>ยืม</w:t>
      </w:r>
      <w:r w:rsidR="00266439" w:rsidRPr="00E80272">
        <w:rPr>
          <w:rFonts w:ascii="Angsana New" w:hAnsi="Angsana New"/>
          <w:sz w:val="30"/>
          <w:szCs w:val="30"/>
          <w:cs/>
        </w:rPr>
        <w:t>จากสถาบันการเงิน</w:t>
      </w:r>
      <w:r w:rsidR="00D545E8" w:rsidRPr="00E80272">
        <w:rPr>
          <w:rFonts w:ascii="Angsana New" w:hAnsi="Angsana New"/>
          <w:sz w:val="30"/>
          <w:szCs w:val="30"/>
          <w:cs/>
        </w:rPr>
        <w:t>ในประเทศ</w:t>
      </w:r>
      <w:r w:rsidR="00FB26BF" w:rsidRPr="00E80272">
        <w:rPr>
          <w:rFonts w:ascii="Angsana New" w:hAnsi="Angsana New" w:hint="cs"/>
          <w:sz w:val="30"/>
          <w:szCs w:val="30"/>
          <w:cs/>
        </w:rPr>
        <w:t>สี่</w:t>
      </w:r>
      <w:r w:rsidRPr="00E80272">
        <w:rPr>
          <w:rFonts w:ascii="Angsana New" w:hAnsi="Angsana New"/>
          <w:sz w:val="30"/>
          <w:szCs w:val="30"/>
          <w:cs/>
        </w:rPr>
        <w:t>แห่ง</w:t>
      </w:r>
      <w:r w:rsidR="00D545E8" w:rsidRPr="00E80272">
        <w:rPr>
          <w:rFonts w:ascii="Angsana New" w:hAnsi="Angsana New"/>
          <w:sz w:val="30"/>
          <w:szCs w:val="30"/>
          <w:cs/>
        </w:rPr>
        <w:t xml:space="preserve"> ซึ่งประกอบด้วย</w:t>
      </w:r>
    </w:p>
    <w:tbl>
      <w:tblPr>
        <w:tblW w:w="10396" w:type="dxa"/>
        <w:tblInd w:w="-176" w:type="dxa"/>
        <w:tblLayout w:type="fixed"/>
        <w:tblLook w:val="04A0"/>
      </w:tblPr>
      <w:tblGrid>
        <w:gridCol w:w="810"/>
        <w:gridCol w:w="236"/>
        <w:gridCol w:w="1648"/>
        <w:gridCol w:w="269"/>
        <w:gridCol w:w="4321"/>
        <w:gridCol w:w="371"/>
        <w:gridCol w:w="236"/>
        <w:gridCol w:w="990"/>
        <w:gridCol w:w="270"/>
        <w:gridCol w:w="990"/>
        <w:gridCol w:w="255"/>
      </w:tblGrid>
      <w:tr w:rsidR="003C2DD9" w:rsidRPr="00E80272" w:rsidTr="00F76FA5">
        <w:trPr>
          <w:cantSplit/>
          <w:tblHeader/>
        </w:trPr>
        <w:tc>
          <w:tcPr>
            <w:tcW w:w="810" w:type="dxa"/>
            <w:vAlign w:val="bottom"/>
          </w:tcPr>
          <w:p w:rsidR="003C2DD9" w:rsidRPr="00E80272" w:rsidRDefault="003C2DD9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:rsidR="003C2DD9" w:rsidRPr="00E80272" w:rsidRDefault="003C2DD9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vAlign w:val="bottom"/>
          </w:tcPr>
          <w:p w:rsidR="003C2DD9" w:rsidRPr="00E80272" w:rsidRDefault="003C2DD9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  <w:vAlign w:val="bottom"/>
          </w:tcPr>
          <w:p w:rsidR="003C2DD9" w:rsidRPr="00E80272" w:rsidRDefault="003C2DD9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vAlign w:val="bottom"/>
          </w:tcPr>
          <w:p w:rsidR="003C2DD9" w:rsidRPr="00E80272" w:rsidRDefault="003C2DD9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57" w:type="dxa"/>
            <w:gridSpan w:val="5"/>
          </w:tcPr>
          <w:p w:rsidR="003C2DD9" w:rsidRPr="00E80272" w:rsidRDefault="003C2DD9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8027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งบการเงินรวมและงบการเงินเฉ</w:t>
            </w:r>
            <w:r w:rsidR="009C527F" w:rsidRPr="00E8027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พาะกิจการ</w:t>
            </w:r>
          </w:p>
        </w:tc>
        <w:tc>
          <w:tcPr>
            <w:tcW w:w="255" w:type="dxa"/>
          </w:tcPr>
          <w:p w:rsidR="003C2DD9" w:rsidRPr="00E80272" w:rsidRDefault="003C2DD9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5378" w:rsidRPr="00E80272" w:rsidTr="00476035">
        <w:trPr>
          <w:cantSplit/>
          <w:tblHeader/>
        </w:trPr>
        <w:tc>
          <w:tcPr>
            <w:tcW w:w="810" w:type="dxa"/>
            <w:vAlign w:val="bottom"/>
          </w:tcPr>
          <w:p w:rsidR="00C25378" w:rsidRPr="00E80272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bookmarkStart w:id="21" w:name="_Hlk31789632"/>
            <w:r w:rsidRPr="00E80272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วงเงิน</w:t>
            </w:r>
          </w:p>
        </w:tc>
        <w:tc>
          <w:tcPr>
            <w:tcW w:w="236" w:type="dxa"/>
            <w:vAlign w:val="bottom"/>
          </w:tcPr>
          <w:p w:rsidR="00C25378" w:rsidRPr="00E80272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vAlign w:val="bottom"/>
          </w:tcPr>
          <w:p w:rsidR="00C25378" w:rsidRPr="00E80272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  <w:vAlign w:val="bottom"/>
          </w:tcPr>
          <w:p w:rsidR="00C25378" w:rsidRPr="00E80272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vAlign w:val="bottom"/>
          </w:tcPr>
          <w:p w:rsidR="00C25378" w:rsidRPr="00E80272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71" w:type="dxa"/>
          </w:tcPr>
          <w:p w:rsidR="00C25378" w:rsidRPr="00E80272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:rsidR="00C25378" w:rsidRPr="00E80272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C25378" w:rsidRPr="00E80272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hanging="121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80272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="00EE0239" w:rsidRPr="00E80272">
              <w:rPr>
                <w:rFonts w:ascii="Angsana New" w:hAnsi="Angsana New"/>
                <w:sz w:val="26"/>
                <w:szCs w:val="26"/>
              </w:rPr>
              <w:t>0</w:t>
            </w:r>
            <w:r w:rsidR="00E268DD" w:rsidRPr="00E8027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D312E9" w:rsidRPr="00E8027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E80272">
              <w:rPr>
                <w:rFonts w:ascii="Angsana New" w:hAnsi="Angsana New" w:hint="cs"/>
                <w:sz w:val="26"/>
                <w:szCs w:val="26"/>
                <w:cs/>
              </w:rPr>
              <w:t xml:space="preserve"> 256</w:t>
            </w:r>
            <w:r w:rsidR="00E268DD" w:rsidRPr="00E8027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:rsidR="00C25378" w:rsidRPr="00E80272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C25378" w:rsidRPr="00E80272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802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80272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E80272">
              <w:rPr>
                <w:rFonts w:ascii="Angsana New" w:hAnsi="Angsana New"/>
                <w:sz w:val="26"/>
                <w:szCs w:val="26"/>
              </w:rPr>
              <w:t>256</w:t>
            </w:r>
            <w:r w:rsidR="00E268DD" w:rsidRPr="00E8027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55" w:type="dxa"/>
          </w:tcPr>
          <w:p w:rsidR="00C25378" w:rsidRPr="00E80272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5378" w:rsidRPr="00E80272" w:rsidTr="00476035">
        <w:trPr>
          <w:cantSplit/>
          <w:tblHeader/>
        </w:trPr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C25378" w:rsidRPr="00E80272" w:rsidRDefault="00C25378" w:rsidP="007E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 w:rsidRPr="00E80272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(ล้านบาท)</w:t>
            </w:r>
          </w:p>
        </w:tc>
        <w:tc>
          <w:tcPr>
            <w:tcW w:w="236" w:type="dxa"/>
            <w:vAlign w:val="bottom"/>
          </w:tcPr>
          <w:p w:rsidR="00C25378" w:rsidRPr="00E80272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  <w:vAlign w:val="bottom"/>
          </w:tcPr>
          <w:p w:rsidR="00C25378" w:rsidRPr="00E80272" w:rsidRDefault="00C25378" w:rsidP="007E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80272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อัตราดอกเบี้ย</w:t>
            </w:r>
          </w:p>
        </w:tc>
        <w:tc>
          <w:tcPr>
            <w:tcW w:w="269" w:type="dxa"/>
            <w:vAlign w:val="bottom"/>
          </w:tcPr>
          <w:p w:rsidR="00C25378" w:rsidRPr="00E80272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tcBorders>
              <w:bottom w:val="single" w:sz="4" w:space="0" w:color="auto"/>
            </w:tcBorders>
            <w:vAlign w:val="bottom"/>
          </w:tcPr>
          <w:p w:rsidR="00C25378" w:rsidRPr="00E80272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8027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ระยะเวลาการจ่ายชำระ</w:t>
            </w:r>
          </w:p>
        </w:tc>
        <w:tc>
          <w:tcPr>
            <w:tcW w:w="371" w:type="dxa"/>
          </w:tcPr>
          <w:p w:rsidR="00C25378" w:rsidRPr="00E80272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86" w:type="dxa"/>
            <w:gridSpan w:val="4"/>
            <w:tcBorders>
              <w:bottom w:val="single" w:sz="4" w:space="0" w:color="auto"/>
            </w:tcBorders>
            <w:vAlign w:val="bottom"/>
          </w:tcPr>
          <w:p w:rsidR="00C25378" w:rsidRPr="00E80272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E80272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(หน่วย </w:t>
            </w:r>
            <w:r w:rsidRPr="00E80272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: </w:t>
            </w:r>
            <w:r w:rsidRPr="00E80272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255" w:type="dxa"/>
          </w:tcPr>
          <w:p w:rsidR="00C25378" w:rsidRPr="00E80272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5378" w:rsidRPr="00E80272" w:rsidTr="00476035">
        <w:trPr>
          <w:cantSplit/>
          <w:tblHeader/>
        </w:trPr>
        <w:tc>
          <w:tcPr>
            <w:tcW w:w="810" w:type="dxa"/>
            <w:vAlign w:val="bottom"/>
          </w:tcPr>
          <w:p w:rsidR="00C25378" w:rsidRPr="00E80272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:rsidR="00C25378" w:rsidRPr="00E80272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vAlign w:val="bottom"/>
          </w:tcPr>
          <w:p w:rsidR="00C25378" w:rsidRPr="00E80272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  <w:vAlign w:val="bottom"/>
          </w:tcPr>
          <w:p w:rsidR="00C25378" w:rsidRPr="00E80272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vAlign w:val="bottom"/>
          </w:tcPr>
          <w:p w:rsidR="00C25378" w:rsidRPr="00E80272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71" w:type="dxa"/>
          </w:tcPr>
          <w:p w:rsidR="00C25378" w:rsidRPr="00E80272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:rsidR="00C25378" w:rsidRPr="00E80272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  <w:vAlign w:val="bottom"/>
          </w:tcPr>
          <w:p w:rsidR="00C25378" w:rsidRPr="00E80272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C25378" w:rsidRPr="00E80272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E268DD" w:rsidRPr="00E80272" w:rsidTr="00476035">
        <w:tc>
          <w:tcPr>
            <w:tcW w:w="810" w:type="dxa"/>
            <w:tcBorders>
              <w:top w:val="single" w:sz="4" w:space="0" w:color="FFFFFF"/>
            </w:tcBorders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80272">
              <w:rPr>
                <w:rFonts w:ascii="Angsana New" w:hAnsi="Angsan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236" w:type="dxa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80272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8027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E80272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E80272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69" w:type="dxa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80272">
              <w:rPr>
                <w:rFonts w:ascii="Angsana New" w:hAnsi="Angsana New" w:hint="cs"/>
                <w:sz w:val="26"/>
                <w:szCs w:val="26"/>
                <w:cs/>
              </w:rPr>
              <w:t xml:space="preserve">ชำระคืนเงินต้นทุกไตรมาส นับตั้งแต่เบิกเงินใช้ครั้งแรก โดยเริ่มชำระงวดแรกเดือนพฤศจิกายน </w:t>
            </w:r>
            <w:r w:rsidRPr="00E80272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371" w:type="dxa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E268DD" w:rsidRPr="00E80272" w:rsidRDefault="003C2DD9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02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0272">
              <w:rPr>
                <w:rFonts w:ascii="Angsana New" w:hAnsi="Angsana New"/>
                <w:sz w:val="26"/>
                <w:szCs w:val="26"/>
              </w:rPr>
              <w:t>21.58</w:t>
            </w:r>
          </w:p>
        </w:tc>
        <w:tc>
          <w:tcPr>
            <w:tcW w:w="255" w:type="dxa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68DD" w:rsidRPr="00E80272" w:rsidTr="00476035">
        <w:tc>
          <w:tcPr>
            <w:tcW w:w="810" w:type="dxa"/>
            <w:tcBorders>
              <w:top w:val="single" w:sz="4" w:space="0" w:color="FFFFFF"/>
            </w:tcBorders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80272">
              <w:rPr>
                <w:rFonts w:ascii="Angsana New" w:hAnsi="Angsan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236" w:type="dxa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E268DD" w:rsidRPr="00E80272" w:rsidRDefault="00E268DD" w:rsidP="00E268DD">
            <w:pPr>
              <w:tabs>
                <w:tab w:val="clear" w:pos="227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80272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8027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E80272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E80272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69" w:type="dxa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E268DD" w:rsidRPr="00E80272" w:rsidRDefault="00E268DD" w:rsidP="00E268DD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80272">
              <w:rPr>
                <w:rFonts w:ascii="Angsana New" w:hAnsi="Angsana New"/>
                <w:sz w:val="26"/>
                <w:szCs w:val="26"/>
                <w:cs/>
              </w:rPr>
              <w:t>ชำระคืนเงินต้นทุกไตรมาส นับตั้งแต่เบิกเงินใช้ครั้งแรก</w:t>
            </w:r>
            <w:r w:rsidRPr="00E802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80272">
              <w:rPr>
                <w:rFonts w:ascii="Angsana New" w:hAnsi="Angsana New"/>
                <w:sz w:val="26"/>
                <w:szCs w:val="26"/>
                <w:cs/>
              </w:rPr>
              <w:t>โดยเริ่มชำระงวดแรกเดือน</w:t>
            </w:r>
            <w:r w:rsidRPr="00E80272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E802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80272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371" w:type="dxa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E268DD" w:rsidRPr="00E80272" w:rsidRDefault="003C2DD9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02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0272">
              <w:rPr>
                <w:rFonts w:ascii="Angsana New" w:hAnsi="Angsana New"/>
                <w:sz w:val="26"/>
                <w:szCs w:val="26"/>
              </w:rPr>
              <w:t>30.00</w:t>
            </w:r>
          </w:p>
        </w:tc>
        <w:tc>
          <w:tcPr>
            <w:tcW w:w="255" w:type="dxa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68DD" w:rsidRPr="00E80272" w:rsidTr="00476035">
        <w:tc>
          <w:tcPr>
            <w:tcW w:w="810" w:type="dxa"/>
            <w:tcBorders>
              <w:top w:val="single" w:sz="4" w:space="0" w:color="FFFFFF"/>
            </w:tcBorders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80272">
              <w:rPr>
                <w:rFonts w:ascii="Angsana New" w:hAnsi="Angsana New" w:hint="cs"/>
                <w:sz w:val="26"/>
                <w:szCs w:val="26"/>
                <w:cs/>
              </w:rPr>
              <w:t>200</w:t>
            </w:r>
          </w:p>
        </w:tc>
        <w:tc>
          <w:tcPr>
            <w:tcW w:w="236" w:type="dxa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80272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8027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E80272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E80272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69" w:type="dxa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80272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E80272">
              <w:rPr>
                <w:rFonts w:ascii="Angsana New" w:hAnsi="Angsana New" w:hint="cs"/>
                <w:sz w:val="26"/>
                <w:szCs w:val="26"/>
                <w:cs/>
              </w:rPr>
              <w:t>เดือนกันยายน 2562</w:t>
            </w:r>
            <w:r w:rsidRPr="00E802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80272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E80272">
              <w:rPr>
                <w:rFonts w:ascii="Angsana New" w:hAnsi="Angsana New" w:hint="cs"/>
                <w:sz w:val="26"/>
                <w:szCs w:val="26"/>
                <w:cs/>
              </w:rPr>
              <w:t>เดือนสิงหาคม</w:t>
            </w:r>
            <w:r w:rsidRPr="00E802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80272">
              <w:rPr>
                <w:rFonts w:ascii="Angsana New" w:hAnsi="Angsana New"/>
                <w:sz w:val="26"/>
                <w:szCs w:val="26"/>
              </w:rPr>
              <w:t>256</w:t>
            </w:r>
            <w:r w:rsidRPr="00E80272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371" w:type="dxa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E268DD" w:rsidRPr="00E80272" w:rsidRDefault="003C2DD9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80272">
              <w:rPr>
                <w:rFonts w:ascii="Angsana New" w:hAnsi="Angsana New"/>
                <w:sz w:val="26"/>
                <w:szCs w:val="26"/>
              </w:rPr>
              <w:t>116.38</w:t>
            </w:r>
          </w:p>
        </w:tc>
        <w:tc>
          <w:tcPr>
            <w:tcW w:w="270" w:type="dxa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80272">
              <w:rPr>
                <w:rFonts w:ascii="Angsana New" w:hAnsi="Angsana New"/>
                <w:sz w:val="26"/>
                <w:szCs w:val="26"/>
              </w:rPr>
              <w:t>149.83</w:t>
            </w:r>
          </w:p>
        </w:tc>
        <w:tc>
          <w:tcPr>
            <w:tcW w:w="255" w:type="dxa"/>
            <w:vMerge w:val="restart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268DD" w:rsidRPr="00E80272" w:rsidTr="00476035">
        <w:tc>
          <w:tcPr>
            <w:tcW w:w="810" w:type="dxa"/>
            <w:tcBorders>
              <w:top w:val="single" w:sz="4" w:space="0" w:color="FFFFFF"/>
            </w:tcBorders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80272">
              <w:rPr>
                <w:rFonts w:ascii="Angsana New" w:hAnsi="Angsana New"/>
                <w:sz w:val="26"/>
                <w:szCs w:val="26"/>
              </w:rPr>
              <w:t>15.52</w:t>
            </w:r>
          </w:p>
        </w:tc>
        <w:tc>
          <w:tcPr>
            <w:tcW w:w="236" w:type="dxa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8027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E80272">
              <w:rPr>
                <w:rFonts w:ascii="Angsana New" w:hAnsi="Angsana New"/>
                <w:sz w:val="26"/>
                <w:szCs w:val="26"/>
              </w:rPr>
              <w:lastRenderedPageBreak/>
              <w:t>3.25</w:t>
            </w:r>
          </w:p>
        </w:tc>
        <w:tc>
          <w:tcPr>
            <w:tcW w:w="269" w:type="dxa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80272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E80272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E80272">
              <w:rPr>
                <w:rFonts w:ascii="Angsana New" w:hAnsi="Angsana New" w:hint="cs"/>
                <w:sz w:val="26"/>
                <w:szCs w:val="26"/>
                <w:cs/>
              </w:rPr>
              <w:lastRenderedPageBreak/>
              <w:t xml:space="preserve">กรกฎาคม </w:t>
            </w:r>
            <w:r w:rsidRPr="00E80272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E80272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E80272">
              <w:rPr>
                <w:rFonts w:ascii="Angsana New" w:hAnsi="Angsana New" w:hint="cs"/>
                <w:sz w:val="26"/>
                <w:szCs w:val="26"/>
                <w:cs/>
              </w:rPr>
              <w:t>เดือนมิถุนายน</w:t>
            </w:r>
            <w:r w:rsidRPr="00E802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80272">
              <w:rPr>
                <w:rFonts w:ascii="Angsana New" w:hAnsi="Angsana New"/>
                <w:sz w:val="26"/>
                <w:szCs w:val="26"/>
              </w:rPr>
              <w:t>256</w:t>
            </w:r>
            <w:r w:rsidRPr="00E80272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71" w:type="dxa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E268DD" w:rsidRPr="00E80272" w:rsidRDefault="003C2DD9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0272">
              <w:rPr>
                <w:rFonts w:ascii="Angsana New" w:hAnsi="Angsana New"/>
                <w:sz w:val="26"/>
                <w:szCs w:val="26"/>
              </w:rPr>
              <w:t>11.86</w:t>
            </w:r>
          </w:p>
        </w:tc>
        <w:tc>
          <w:tcPr>
            <w:tcW w:w="270" w:type="dxa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80272">
              <w:rPr>
                <w:rFonts w:ascii="Angsana New" w:hAnsi="Angsana New"/>
                <w:sz w:val="26"/>
                <w:szCs w:val="26"/>
              </w:rPr>
              <w:t>14.06</w:t>
            </w:r>
          </w:p>
        </w:tc>
        <w:tc>
          <w:tcPr>
            <w:tcW w:w="255" w:type="dxa"/>
            <w:vMerge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D3116" w:rsidRPr="00E80272" w:rsidTr="00476035">
        <w:tc>
          <w:tcPr>
            <w:tcW w:w="810" w:type="dxa"/>
            <w:tcBorders>
              <w:top w:val="single" w:sz="4" w:space="0" w:color="FFFFFF"/>
            </w:tcBorders>
          </w:tcPr>
          <w:p w:rsidR="001D3116" w:rsidRPr="00E80272" w:rsidRDefault="001D311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1D3116" w:rsidRPr="00E80272" w:rsidRDefault="001D311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1D3116" w:rsidRPr="00E80272" w:rsidRDefault="001D311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</w:tcPr>
          <w:p w:rsidR="001D3116" w:rsidRPr="00E80272" w:rsidRDefault="001D311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1D3116" w:rsidRPr="00E80272" w:rsidRDefault="001D311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1" w:type="dxa"/>
          </w:tcPr>
          <w:p w:rsidR="001D3116" w:rsidRPr="00E80272" w:rsidRDefault="001D311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1D3116" w:rsidRPr="00E80272" w:rsidRDefault="001D311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1D3116" w:rsidRPr="00E80272" w:rsidRDefault="001D311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D3116" w:rsidRPr="00E80272" w:rsidRDefault="001D311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1D3116" w:rsidRPr="00E80272" w:rsidRDefault="001D311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  <w:vMerge/>
          </w:tcPr>
          <w:p w:rsidR="001D3116" w:rsidRPr="00E80272" w:rsidRDefault="001D311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268DD" w:rsidRPr="00E80272" w:rsidTr="00476035">
        <w:tc>
          <w:tcPr>
            <w:tcW w:w="810" w:type="dxa"/>
            <w:tcBorders>
              <w:top w:val="single" w:sz="4" w:space="0" w:color="FFFFFF"/>
            </w:tcBorders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80272">
              <w:rPr>
                <w:rFonts w:ascii="Angsana New" w:hAnsi="Angsana New" w:hint="cs"/>
                <w:sz w:val="26"/>
                <w:szCs w:val="26"/>
                <w:cs/>
              </w:rPr>
              <w:t>16.87</w:t>
            </w:r>
          </w:p>
        </w:tc>
        <w:tc>
          <w:tcPr>
            <w:tcW w:w="236" w:type="dxa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8027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E80272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69" w:type="dxa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E268DD" w:rsidRPr="00E80272" w:rsidRDefault="0063437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80272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E80272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เดือนสิงหาคม </w:t>
            </w:r>
            <w:r w:rsidRPr="00E80272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E80272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E80272">
              <w:rPr>
                <w:rFonts w:ascii="Angsana New" w:hAnsi="Angsana New" w:hint="cs"/>
                <w:sz w:val="26"/>
                <w:szCs w:val="26"/>
                <w:cs/>
              </w:rPr>
              <w:t>เดือนกรกฎาคม</w:t>
            </w:r>
            <w:r w:rsidRPr="00E802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80272">
              <w:rPr>
                <w:rFonts w:ascii="Angsana New" w:hAnsi="Angsana New"/>
                <w:sz w:val="26"/>
                <w:szCs w:val="26"/>
              </w:rPr>
              <w:t>256</w:t>
            </w:r>
            <w:r w:rsidRPr="00E80272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71" w:type="dxa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E268DD" w:rsidRPr="00E80272" w:rsidRDefault="00B761F1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0272">
              <w:rPr>
                <w:rFonts w:ascii="Angsana New" w:hAnsi="Angsana New"/>
                <w:sz w:val="26"/>
                <w:szCs w:val="26"/>
              </w:rPr>
              <w:t>13.</w:t>
            </w:r>
            <w:r w:rsidR="003C2DD9" w:rsidRPr="00E80272">
              <w:rPr>
                <w:rFonts w:ascii="Angsana New" w:hAnsi="Angsana New"/>
                <w:sz w:val="26"/>
                <w:szCs w:val="26"/>
              </w:rPr>
              <w:t>1</w:t>
            </w:r>
            <w:r w:rsidRPr="00E8027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80272">
              <w:rPr>
                <w:rFonts w:ascii="Angsana New" w:hAnsi="Angsana New"/>
                <w:sz w:val="26"/>
                <w:szCs w:val="26"/>
              </w:rPr>
              <w:t>15.54</w:t>
            </w:r>
          </w:p>
        </w:tc>
        <w:tc>
          <w:tcPr>
            <w:tcW w:w="255" w:type="dxa"/>
            <w:vMerge/>
          </w:tcPr>
          <w:p w:rsidR="00E268DD" w:rsidRPr="00E80272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268DD" w:rsidRPr="00E80272" w:rsidTr="00476035">
        <w:tc>
          <w:tcPr>
            <w:tcW w:w="810" w:type="dxa"/>
            <w:tcBorders>
              <w:top w:val="single" w:sz="4" w:space="0" w:color="FFFFFF"/>
            </w:tcBorders>
          </w:tcPr>
          <w:p w:rsidR="00E268DD" w:rsidRPr="00E80272" w:rsidRDefault="00634376" w:rsidP="00FC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80272">
              <w:rPr>
                <w:rFonts w:ascii="Angsana New" w:hAnsi="Angsana New"/>
                <w:sz w:val="26"/>
                <w:szCs w:val="26"/>
              </w:rPr>
              <w:t>3.62</w:t>
            </w:r>
          </w:p>
        </w:tc>
        <w:tc>
          <w:tcPr>
            <w:tcW w:w="236" w:type="dxa"/>
          </w:tcPr>
          <w:p w:rsidR="00E268DD" w:rsidRPr="00E80272" w:rsidRDefault="00E268DD" w:rsidP="00FC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E268DD" w:rsidRPr="00E80272" w:rsidRDefault="00E268DD" w:rsidP="00FC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8027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E80272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69" w:type="dxa"/>
          </w:tcPr>
          <w:p w:rsidR="00E268DD" w:rsidRPr="00E80272" w:rsidRDefault="00E268DD" w:rsidP="00FC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E268DD" w:rsidRPr="00E80272" w:rsidRDefault="00634376" w:rsidP="00FC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80272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E80272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E802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80272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 </w:t>
            </w:r>
            <w:r w:rsidRPr="00E80272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E80272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E80272">
              <w:rPr>
                <w:rFonts w:ascii="Angsana New" w:hAnsi="Angsana New" w:hint="cs"/>
                <w:sz w:val="26"/>
                <w:szCs w:val="26"/>
                <w:cs/>
              </w:rPr>
              <w:t>เดือนตุลาคม</w:t>
            </w:r>
            <w:r w:rsidRPr="00E802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80272">
              <w:rPr>
                <w:rFonts w:ascii="Angsana New" w:hAnsi="Angsana New"/>
                <w:sz w:val="26"/>
                <w:szCs w:val="26"/>
              </w:rPr>
              <w:t>256</w:t>
            </w:r>
            <w:r w:rsidRPr="00E80272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71" w:type="dxa"/>
          </w:tcPr>
          <w:p w:rsidR="00E268DD" w:rsidRPr="00E80272" w:rsidRDefault="00E268DD" w:rsidP="00FC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E268DD" w:rsidRPr="00E80272" w:rsidRDefault="00E268DD" w:rsidP="00FC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E268DD" w:rsidRPr="00E80272" w:rsidRDefault="00902A30" w:rsidP="00FC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0272">
              <w:rPr>
                <w:rFonts w:ascii="Angsana New" w:hAnsi="Angsana New"/>
                <w:sz w:val="26"/>
                <w:szCs w:val="26"/>
              </w:rPr>
              <w:t>3</w:t>
            </w:r>
            <w:r w:rsidR="003C2DD9" w:rsidRPr="00E80272"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270" w:type="dxa"/>
          </w:tcPr>
          <w:p w:rsidR="00E268DD" w:rsidRPr="00E80272" w:rsidRDefault="00E268DD" w:rsidP="00FC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E268DD" w:rsidRPr="00E80272" w:rsidRDefault="00634376" w:rsidP="00FC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80272">
              <w:rPr>
                <w:rFonts w:ascii="Angsana New" w:hAnsi="Angsana New"/>
                <w:sz w:val="26"/>
                <w:szCs w:val="26"/>
              </w:rPr>
              <w:t>3.50</w:t>
            </w:r>
          </w:p>
        </w:tc>
        <w:tc>
          <w:tcPr>
            <w:tcW w:w="255" w:type="dxa"/>
            <w:vMerge/>
          </w:tcPr>
          <w:p w:rsidR="00E268DD" w:rsidRPr="00E80272" w:rsidRDefault="00E268DD" w:rsidP="00FC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9500B" w:rsidRPr="00E80272" w:rsidTr="00581E0E">
        <w:tc>
          <w:tcPr>
            <w:tcW w:w="810" w:type="dxa"/>
            <w:tcBorders>
              <w:top w:val="single" w:sz="4" w:space="0" w:color="FFFFFF"/>
            </w:tcBorders>
          </w:tcPr>
          <w:p w:rsidR="0099500B" w:rsidRPr="00E80272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80272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236" w:type="dxa"/>
          </w:tcPr>
          <w:p w:rsidR="0099500B" w:rsidRPr="00E80272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99500B" w:rsidRPr="00E80272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E80272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อัตราเงินกู้ยืมขั้นต่ำ</w:t>
            </w:r>
          </w:p>
          <w:p w:rsidR="0099500B" w:rsidRPr="00E80272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80272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 ลบร้อยละ </w:t>
            </w:r>
            <w:r w:rsidRPr="00E80272">
              <w:rPr>
                <w:rFonts w:ascii="Angsana New" w:hAnsi="Angsana New"/>
                <w:sz w:val="24"/>
                <w:szCs w:val="24"/>
              </w:rPr>
              <w:t>2</w:t>
            </w:r>
            <w:r w:rsidRPr="00E80272">
              <w:rPr>
                <w:rFonts w:ascii="Angsana New" w:hAnsi="Angsana New" w:hint="cs"/>
                <w:sz w:val="24"/>
                <w:szCs w:val="24"/>
                <w:cs/>
              </w:rPr>
              <w:t>.5-2.75</w:t>
            </w:r>
            <w:r w:rsidRPr="00E8027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80272">
              <w:rPr>
                <w:rFonts w:ascii="Angsana New" w:hAnsi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269" w:type="dxa"/>
          </w:tcPr>
          <w:p w:rsidR="0099500B" w:rsidRPr="00E80272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99500B" w:rsidRPr="00E80272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80272">
              <w:rPr>
                <w:rFonts w:ascii="Angsana New" w:hAnsi="Angsana New"/>
                <w:sz w:val="24"/>
                <w:szCs w:val="24"/>
                <w:cs/>
              </w:rPr>
              <w:t>ชำระคืนเงินต้นทุกไตรมาส นับตั้งแต่เบิกเงินใช้ครั้งแรก</w:t>
            </w:r>
            <w:r w:rsidRPr="00E8027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80272">
              <w:rPr>
                <w:rFonts w:ascii="Angsana New" w:hAnsi="Angsana New"/>
                <w:sz w:val="24"/>
                <w:szCs w:val="24"/>
                <w:cs/>
              </w:rPr>
              <w:t>โดยเริ่มชำระงวดแรกเดือน</w:t>
            </w:r>
            <w:r w:rsidRPr="00E80272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Pr="00E80272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371" w:type="dxa"/>
          </w:tcPr>
          <w:p w:rsidR="0099500B" w:rsidRPr="00E80272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99500B" w:rsidRPr="00E80272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99500B" w:rsidRPr="00E80272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0272">
              <w:rPr>
                <w:rFonts w:ascii="Angsana New" w:hAnsi="Angsana New"/>
                <w:sz w:val="26"/>
                <w:szCs w:val="26"/>
              </w:rPr>
              <w:t>135.00</w:t>
            </w:r>
          </w:p>
        </w:tc>
        <w:tc>
          <w:tcPr>
            <w:tcW w:w="270" w:type="dxa"/>
          </w:tcPr>
          <w:p w:rsidR="0099500B" w:rsidRPr="00E80272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99500B" w:rsidRPr="00E80272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80272">
              <w:rPr>
                <w:rFonts w:ascii="Angsana New" w:hAnsi="Angsana New"/>
                <w:sz w:val="26"/>
                <w:szCs w:val="26"/>
              </w:rPr>
              <w:t>135.00</w:t>
            </w:r>
          </w:p>
        </w:tc>
        <w:tc>
          <w:tcPr>
            <w:tcW w:w="255" w:type="dxa"/>
          </w:tcPr>
          <w:p w:rsidR="0099500B" w:rsidRPr="00E80272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9500B" w:rsidRPr="00E80272" w:rsidTr="00581E0E">
        <w:tc>
          <w:tcPr>
            <w:tcW w:w="810" w:type="dxa"/>
            <w:tcBorders>
              <w:top w:val="single" w:sz="4" w:space="0" w:color="FFFFFF"/>
            </w:tcBorders>
          </w:tcPr>
          <w:p w:rsidR="0099500B" w:rsidRPr="00E80272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80272">
              <w:rPr>
                <w:rFonts w:ascii="Angsana New" w:hAnsi="Angsana New"/>
                <w:sz w:val="26"/>
                <w:szCs w:val="26"/>
              </w:rPr>
              <w:t>4.60</w:t>
            </w:r>
          </w:p>
        </w:tc>
        <w:tc>
          <w:tcPr>
            <w:tcW w:w="236" w:type="dxa"/>
          </w:tcPr>
          <w:p w:rsidR="0099500B" w:rsidRPr="00E80272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99500B" w:rsidRPr="00E80272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8027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E80272">
              <w:rPr>
                <w:rFonts w:ascii="Angsana New" w:hAnsi="Angsana New"/>
                <w:sz w:val="26"/>
                <w:szCs w:val="26"/>
              </w:rPr>
              <w:t>2.80</w:t>
            </w:r>
          </w:p>
        </w:tc>
        <w:tc>
          <w:tcPr>
            <w:tcW w:w="269" w:type="dxa"/>
          </w:tcPr>
          <w:p w:rsidR="0099500B" w:rsidRPr="00E80272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99500B" w:rsidRPr="00E80272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80272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E80272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E802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80272">
              <w:rPr>
                <w:rFonts w:ascii="Angsana New" w:hAnsi="Angsana New" w:hint="cs"/>
                <w:sz w:val="26"/>
                <w:szCs w:val="26"/>
                <w:cs/>
              </w:rPr>
              <w:t xml:space="preserve">เมษายน  </w:t>
            </w:r>
            <w:r w:rsidRPr="00E80272">
              <w:rPr>
                <w:rFonts w:ascii="Angsana New" w:hAnsi="Angsana New"/>
                <w:sz w:val="26"/>
                <w:szCs w:val="26"/>
              </w:rPr>
              <w:t xml:space="preserve">2564 </w:t>
            </w:r>
            <w:r w:rsidRPr="00E80272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E80272">
              <w:rPr>
                <w:rFonts w:ascii="Angsana New" w:hAnsi="Angsana New" w:hint="cs"/>
                <w:sz w:val="26"/>
                <w:szCs w:val="26"/>
                <w:cs/>
              </w:rPr>
              <w:t>เดือนมีนาคม</w:t>
            </w:r>
            <w:r w:rsidRPr="00E802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80272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371" w:type="dxa"/>
          </w:tcPr>
          <w:p w:rsidR="0099500B" w:rsidRPr="00E80272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99500B" w:rsidRPr="00E80272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99500B" w:rsidRPr="00E80272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0272">
              <w:rPr>
                <w:rFonts w:ascii="Angsana New" w:hAnsi="Angsana New"/>
                <w:sz w:val="26"/>
                <w:szCs w:val="26"/>
              </w:rPr>
              <w:t>4.</w:t>
            </w:r>
            <w:r w:rsidR="003C2DD9" w:rsidRPr="00E80272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</w:tcPr>
          <w:p w:rsidR="0099500B" w:rsidRPr="00E80272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99500B" w:rsidRPr="00E80272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802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5" w:type="dxa"/>
          </w:tcPr>
          <w:p w:rsidR="0099500B" w:rsidRPr="00E80272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9500B" w:rsidRPr="00E80272" w:rsidTr="00581E0E">
        <w:tc>
          <w:tcPr>
            <w:tcW w:w="810" w:type="dxa"/>
            <w:tcBorders>
              <w:top w:val="single" w:sz="4" w:space="0" w:color="FFFFFF"/>
            </w:tcBorders>
          </w:tcPr>
          <w:p w:rsidR="0099500B" w:rsidRPr="00E80272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80272">
              <w:rPr>
                <w:rFonts w:ascii="Angsana New" w:hAnsi="Angsana New"/>
                <w:sz w:val="26"/>
                <w:szCs w:val="26"/>
              </w:rPr>
              <w:t>10.10</w:t>
            </w:r>
          </w:p>
        </w:tc>
        <w:tc>
          <w:tcPr>
            <w:tcW w:w="236" w:type="dxa"/>
          </w:tcPr>
          <w:p w:rsidR="0099500B" w:rsidRPr="00E80272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99500B" w:rsidRPr="00E80272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8027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E80272">
              <w:rPr>
                <w:rFonts w:ascii="Angsana New" w:hAnsi="Angsana New"/>
                <w:sz w:val="26"/>
                <w:szCs w:val="26"/>
              </w:rPr>
              <w:t>2.80</w:t>
            </w:r>
          </w:p>
        </w:tc>
        <w:tc>
          <w:tcPr>
            <w:tcW w:w="269" w:type="dxa"/>
          </w:tcPr>
          <w:p w:rsidR="0099500B" w:rsidRPr="00E80272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99500B" w:rsidRPr="00E80272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80272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E80272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E802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80272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 </w:t>
            </w:r>
            <w:r w:rsidRPr="00E80272">
              <w:rPr>
                <w:rFonts w:ascii="Angsana New" w:hAnsi="Angsana New"/>
                <w:sz w:val="26"/>
                <w:szCs w:val="26"/>
              </w:rPr>
              <w:t xml:space="preserve">2564 </w:t>
            </w:r>
            <w:r w:rsidRPr="00E80272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E80272">
              <w:rPr>
                <w:rFonts w:ascii="Angsana New" w:hAnsi="Angsana New" w:hint="cs"/>
                <w:sz w:val="26"/>
                <w:szCs w:val="26"/>
                <w:cs/>
              </w:rPr>
              <w:t>เดือนเมษายน</w:t>
            </w:r>
            <w:r w:rsidRPr="00E802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80272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371" w:type="dxa"/>
          </w:tcPr>
          <w:p w:rsidR="0099500B" w:rsidRPr="00E80272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99500B" w:rsidRPr="00E80272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99500B" w:rsidRPr="00E80272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0272">
              <w:rPr>
                <w:rFonts w:ascii="Angsana New" w:hAnsi="Angsana New" w:hint="cs"/>
                <w:sz w:val="26"/>
                <w:szCs w:val="26"/>
                <w:cs/>
              </w:rPr>
              <w:t>9.</w:t>
            </w:r>
            <w:r w:rsidR="003C2DD9" w:rsidRPr="00E80272">
              <w:rPr>
                <w:rFonts w:ascii="Angsana New" w:hAnsi="Angsana New"/>
                <w:sz w:val="26"/>
                <w:szCs w:val="26"/>
              </w:rPr>
              <w:t>3</w:t>
            </w:r>
            <w:r w:rsidR="00805163" w:rsidRPr="00E80272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270" w:type="dxa"/>
          </w:tcPr>
          <w:p w:rsidR="0099500B" w:rsidRPr="00E80272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99500B" w:rsidRPr="00E80272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802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5" w:type="dxa"/>
          </w:tcPr>
          <w:p w:rsidR="0099500B" w:rsidRPr="00E80272" w:rsidRDefault="0099500B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80E7A" w:rsidRPr="00E80272" w:rsidTr="00476035">
        <w:tc>
          <w:tcPr>
            <w:tcW w:w="810" w:type="dxa"/>
          </w:tcPr>
          <w:p w:rsidR="00780E7A" w:rsidRPr="00E80272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:rsidR="00780E7A" w:rsidRPr="00E80272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780E7A" w:rsidRPr="00E80272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</w:tcPr>
          <w:p w:rsidR="00780E7A" w:rsidRPr="00E80272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780E7A" w:rsidRPr="00E80272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1" w:type="dxa"/>
          </w:tcPr>
          <w:p w:rsidR="00780E7A" w:rsidRPr="00E80272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780E7A" w:rsidRPr="00E80272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780E7A" w:rsidRPr="00E80272" w:rsidRDefault="009C527F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802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292.8</w:t>
            </w:r>
            <w:r w:rsidR="00805163" w:rsidRPr="00E802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6</w:t>
            </w:r>
          </w:p>
        </w:tc>
        <w:tc>
          <w:tcPr>
            <w:tcW w:w="270" w:type="dxa"/>
          </w:tcPr>
          <w:p w:rsidR="00780E7A" w:rsidRPr="00E80272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780E7A" w:rsidRPr="00E80272" w:rsidRDefault="00634376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26"/>
                <w:szCs w:val="26"/>
              </w:rPr>
              <w:t>369.51</w:t>
            </w:r>
          </w:p>
        </w:tc>
        <w:tc>
          <w:tcPr>
            <w:tcW w:w="255" w:type="dxa"/>
          </w:tcPr>
          <w:p w:rsidR="00780E7A" w:rsidRPr="00E80272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780E7A" w:rsidRPr="00E80272" w:rsidTr="00476035">
        <w:tc>
          <w:tcPr>
            <w:tcW w:w="7284" w:type="dxa"/>
            <w:gridSpan w:val="5"/>
          </w:tcPr>
          <w:p w:rsidR="00780E7A" w:rsidRPr="00E80272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80272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หัก</w:t>
            </w:r>
            <w:r w:rsidRPr="00E80272">
              <w:rPr>
                <w:rFonts w:ascii="Angsana New" w:hAnsi="Angsana New" w:hint="cs"/>
                <w:sz w:val="26"/>
                <w:szCs w:val="26"/>
                <w:cs/>
              </w:rPr>
              <w:t xml:space="preserve"> ส่วนของเงินกู้ยืมระยะยาวที่ถึงกำหนดชำระภายในหนึ่งปี</w:t>
            </w:r>
          </w:p>
        </w:tc>
        <w:tc>
          <w:tcPr>
            <w:tcW w:w="371" w:type="dxa"/>
          </w:tcPr>
          <w:p w:rsidR="00780E7A" w:rsidRPr="00E80272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780E7A" w:rsidRPr="00E80272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780E7A" w:rsidRPr="00E80272" w:rsidRDefault="00902A30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0272">
              <w:rPr>
                <w:rFonts w:ascii="Angsana New" w:hAnsi="Angsana New"/>
                <w:sz w:val="26"/>
                <w:szCs w:val="26"/>
              </w:rPr>
              <w:t>(</w:t>
            </w:r>
            <w:r w:rsidR="00805163" w:rsidRPr="00E80272">
              <w:rPr>
                <w:rFonts w:ascii="Angsana New" w:hAnsi="Angsana New" w:hint="cs"/>
                <w:sz w:val="26"/>
                <w:szCs w:val="26"/>
                <w:cs/>
              </w:rPr>
              <w:t>70.19</w:t>
            </w:r>
            <w:r w:rsidRPr="00E8027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:rsidR="00780E7A" w:rsidRPr="00E80272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780E7A" w:rsidRPr="00E80272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80272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E8027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634376" w:rsidRPr="00E80272">
              <w:rPr>
                <w:rFonts w:ascii="Angsana New" w:hAnsi="Angsana New"/>
                <w:sz w:val="26"/>
                <w:szCs w:val="26"/>
              </w:rPr>
              <w:t>68.30</w:t>
            </w:r>
            <w:r w:rsidRPr="00E8027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55" w:type="dxa"/>
            <w:vMerge w:val="restart"/>
          </w:tcPr>
          <w:p w:rsidR="00780E7A" w:rsidRPr="00E80272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80E7A" w:rsidRPr="00E80272" w:rsidTr="00476035">
        <w:tc>
          <w:tcPr>
            <w:tcW w:w="7284" w:type="dxa"/>
            <w:gridSpan w:val="5"/>
            <w:tcBorders>
              <w:bottom w:val="nil"/>
            </w:tcBorders>
          </w:tcPr>
          <w:p w:rsidR="00780E7A" w:rsidRPr="00E80272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802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71" w:type="dxa"/>
          </w:tcPr>
          <w:p w:rsidR="00780E7A" w:rsidRPr="00E80272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780E7A" w:rsidRPr="00E80272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780E7A" w:rsidRPr="00E80272" w:rsidRDefault="00805163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802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222.67</w:t>
            </w:r>
          </w:p>
        </w:tc>
        <w:tc>
          <w:tcPr>
            <w:tcW w:w="270" w:type="dxa"/>
            <w:tcBorders>
              <w:bottom w:val="nil"/>
            </w:tcBorders>
          </w:tcPr>
          <w:p w:rsidR="00780E7A" w:rsidRPr="00E80272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780E7A" w:rsidRPr="00E80272" w:rsidRDefault="00634376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80272">
              <w:rPr>
                <w:rFonts w:ascii="Angsana New" w:hAnsi="Angsana New"/>
                <w:b/>
                <w:bCs/>
                <w:sz w:val="26"/>
                <w:szCs w:val="26"/>
              </w:rPr>
              <w:t>301.21</w:t>
            </w:r>
          </w:p>
        </w:tc>
        <w:tc>
          <w:tcPr>
            <w:tcW w:w="255" w:type="dxa"/>
            <w:vMerge/>
            <w:tcBorders>
              <w:bottom w:val="nil"/>
            </w:tcBorders>
          </w:tcPr>
          <w:p w:rsidR="00780E7A" w:rsidRPr="00E80272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bookmarkEnd w:id="21"/>
    </w:tbl>
    <w:p w:rsidR="00861F9C" w:rsidRPr="00E80272" w:rsidRDefault="00861F9C" w:rsidP="00086BA3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0F6A61" w:rsidRPr="00E80272" w:rsidRDefault="00B76E62" w:rsidP="00086BA3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E80272">
        <w:rPr>
          <w:rFonts w:ascii="Angsana New" w:hAnsi="Angsana New"/>
          <w:sz w:val="30"/>
          <w:szCs w:val="30"/>
          <w:cs/>
        </w:rPr>
        <w:t xml:space="preserve">หนี้สินที่มีภาระดอกเบี้ยส่วนที่มีหลักประกัน ณ วันที่ </w:t>
      </w:r>
      <w:r w:rsidR="00EE0239" w:rsidRPr="00E80272">
        <w:rPr>
          <w:rFonts w:ascii="Angsana New" w:hAnsi="Angsana New"/>
          <w:sz w:val="30"/>
          <w:szCs w:val="30"/>
        </w:rPr>
        <w:t>3</w:t>
      </w:r>
      <w:r w:rsidR="00EE0239" w:rsidRPr="00E80272">
        <w:rPr>
          <w:rFonts w:ascii="Angsana New" w:hAnsi="Angsana New"/>
          <w:bCs/>
          <w:sz w:val="30"/>
          <w:szCs w:val="30"/>
        </w:rPr>
        <w:t>0</w:t>
      </w:r>
      <w:r w:rsidR="00EE0239" w:rsidRPr="00E80272">
        <w:rPr>
          <w:rFonts w:ascii="Angsana New" w:hAnsi="Angsana New" w:hint="cs"/>
          <w:sz w:val="30"/>
          <w:szCs w:val="30"/>
          <w:cs/>
        </w:rPr>
        <w:t xml:space="preserve"> </w:t>
      </w:r>
      <w:r w:rsidR="00420AB5" w:rsidRPr="00E80272">
        <w:rPr>
          <w:rFonts w:ascii="Angsana New" w:hAnsi="Angsana New" w:hint="cs"/>
          <w:sz w:val="30"/>
          <w:szCs w:val="30"/>
          <w:cs/>
        </w:rPr>
        <w:t>กันยายน</w:t>
      </w:r>
      <w:r w:rsidR="00EE0239" w:rsidRPr="00E80272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861F9C" w:rsidRPr="00E80272">
        <w:rPr>
          <w:rFonts w:ascii="Angsana New" w:hAnsi="Angsana New"/>
          <w:sz w:val="30"/>
          <w:szCs w:val="30"/>
        </w:rPr>
        <w:t>256</w:t>
      </w:r>
      <w:r w:rsidR="00DD613C" w:rsidRPr="00E80272">
        <w:rPr>
          <w:rFonts w:ascii="Angsana New" w:hAnsi="Angsana New"/>
          <w:sz w:val="30"/>
          <w:szCs w:val="30"/>
        </w:rPr>
        <w:t>4</w:t>
      </w:r>
      <w:r w:rsidR="00861F9C" w:rsidRPr="00E80272">
        <w:rPr>
          <w:rFonts w:ascii="Angsana New" w:hAnsi="Angsana New"/>
          <w:sz w:val="30"/>
          <w:szCs w:val="30"/>
        </w:rPr>
        <w:t xml:space="preserve"> </w:t>
      </w:r>
      <w:r w:rsidR="00861F9C" w:rsidRPr="00E80272">
        <w:rPr>
          <w:rFonts w:ascii="Angsana New" w:hAnsi="Angsana New" w:hint="cs"/>
          <w:sz w:val="30"/>
          <w:szCs w:val="30"/>
          <w:cs/>
        </w:rPr>
        <w:t xml:space="preserve">และ </w:t>
      </w:r>
      <w:r w:rsidR="00AA4484" w:rsidRPr="00E80272">
        <w:rPr>
          <w:rFonts w:ascii="Angsana New" w:hAnsi="Angsana New"/>
          <w:sz w:val="30"/>
          <w:szCs w:val="30"/>
        </w:rPr>
        <w:t>31</w:t>
      </w:r>
      <w:r w:rsidRPr="00E80272">
        <w:rPr>
          <w:rFonts w:ascii="Angsana New" w:hAnsi="Angsana New"/>
          <w:sz w:val="30"/>
          <w:szCs w:val="30"/>
          <w:cs/>
        </w:rPr>
        <w:t xml:space="preserve"> </w:t>
      </w:r>
      <w:r w:rsidR="00AA4484" w:rsidRPr="00E80272">
        <w:rPr>
          <w:rFonts w:ascii="Angsana New" w:hAnsi="Angsana New"/>
          <w:sz w:val="30"/>
          <w:szCs w:val="30"/>
          <w:cs/>
        </w:rPr>
        <w:t>ธันวาคม</w:t>
      </w:r>
      <w:r w:rsidRPr="00E80272">
        <w:rPr>
          <w:rFonts w:ascii="Angsana New" w:hAnsi="Angsana New"/>
          <w:sz w:val="30"/>
          <w:szCs w:val="30"/>
          <w:cs/>
        </w:rPr>
        <w:t xml:space="preserve"> </w:t>
      </w:r>
      <w:r w:rsidR="00E0108C" w:rsidRPr="00E80272">
        <w:rPr>
          <w:rFonts w:ascii="Angsana New" w:hAnsi="Angsana New"/>
          <w:sz w:val="30"/>
          <w:szCs w:val="30"/>
        </w:rPr>
        <w:t>2</w:t>
      </w:r>
      <w:r w:rsidR="00051987" w:rsidRPr="00E80272">
        <w:rPr>
          <w:rFonts w:ascii="Angsana New" w:hAnsi="Angsana New"/>
          <w:sz w:val="30"/>
          <w:szCs w:val="30"/>
        </w:rPr>
        <w:t>56</w:t>
      </w:r>
      <w:r w:rsidR="00856586" w:rsidRPr="00E80272">
        <w:rPr>
          <w:rFonts w:ascii="Angsana New" w:hAnsi="Angsana New"/>
          <w:sz w:val="30"/>
          <w:szCs w:val="30"/>
        </w:rPr>
        <w:t>3</w:t>
      </w:r>
      <w:r w:rsidRPr="00E80272">
        <w:rPr>
          <w:rFonts w:ascii="Angsana New" w:hAnsi="Angsana New"/>
          <w:sz w:val="30"/>
          <w:szCs w:val="30"/>
          <w:cs/>
        </w:rPr>
        <w:t xml:space="preserve"> มีรายละเอียดของหลักประกันซึ่งเป็นสินทรัพย์ดังนี้</w:t>
      </w:r>
    </w:p>
    <w:p w:rsidR="005024A2" w:rsidRPr="00E80272" w:rsidRDefault="005024A2" w:rsidP="005024A2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right"/>
        <w:rPr>
          <w:rFonts w:ascii="Angsana New" w:hAnsi="Angsana New"/>
          <w:b/>
          <w:bCs/>
          <w:sz w:val="30"/>
          <w:szCs w:val="30"/>
          <w:cs/>
        </w:rPr>
      </w:pPr>
      <w:r w:rsidRPr="00E80272">
        <w:rPr>
          <w:rFonts w:ascii="Angsana New" w:hAnsi="Angsana New" w:hint="cs"/>
          <w:b/>
          <w:bCs/>
          <w:sz w:val="30"/>
          <w:szCs w:val="30"/>
          <w:cs/>
        </w:rPr>
        <w:t>งบการเงินรวมและงบการเงินเฉพาะกิจการ</w:t>
      </w:r>
    </w:p>
    <w:tbl>
      <w:tblPr>
        <w:tblW w:w="9180" w:type="dxa"/>
        <w:tblInd w:w="558" w:type="dxa"/>
        <w:tblLayout w:type="fixed"/>
        <w:tblLook w:val="04A0"/>
      </w:tblPr>
      <w:tblGrid>
        <w:gridCol w:w="6480"/>
        <w:gridCol w:w="1170"/>
        <w:gridCol w:w="270"/>
        <w:gridCol w:w="1260"/>
      </w:tblGrid>
      <w:tr w:rsidR="00B76E62" w:rsidRPr="00E80272">
        <w:tc>
          <w:tcPr>
            <w:tcW w:w="6480" w:type="dxa"/>
          </w:tcPr>
          <w:p w:rsidR="00B76E62" w:rsidRPr="00E80272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76E62" w:rsidRPr="00E80272" w:rsidRDefault="00F76ED5" w:rsidP="00AF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3</w:t>
            </w:r>
            <w:r w:rsidR="00ED3129" w:rsidRPr="00E80272">
              <w:rPr>
                <w:rFonts w:ascii="Angsana New" w:hAnsi="Angsana New"/>
                <w:sz w:val="30"/>
                <w:szCs w:val="30"/>
              </w:rPr>
              <w:t>0</w:t>
            </w:r>
            <w:r w:rsidRPr="00E8027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312E9" w:rsidRPr="00E8027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ED3129"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0108C" w:rsidRPr="00E80272">
              <w:rPr>
                <w:rFonts w:ascii="Angsana New" w:hAnsi="Angsana New"/>
                <w:sz w:val="30"/>
                <w:szCs w:val="30"/>
              </w:rPr>
              <w:t>25</w:t>
            </w:r>
            <w:r w:rsidR="00981611" w:rsidRPr="00E80272">
              <w:rPr>
                <w:rFonts w:ascii="Angsana New" w:hAnsi="Angsana New"/>
                <w:sz w:val="30"/>
                <w:szCs w:val="30"/>
              </w:rPr>
              <w:t>6</w:t>
            </w:r>
            <w:r w:rsidR="00DD613C" w:rsidRPr="00E8027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B76E62" w:rsidRPr="00E80272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76ED5" w:rsidRPr="00E80272" w:rsidRDefault="00F76ED5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  <w:p w:rsidR="00B76E62" w:rsidRPr="00E80272" w:rsidRDefault="00E0108C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25</w:t>
            </w:r>
            <w:r w:rsidR="004B3B81" w:rsidRPr="00E80272">
              <w:rPr>
                <w:rFonts w:ascii="Angsana New" w:hAnsi="Angsana New"/>
                <w:sz w:val="30"/>
                <w:szCs w:val="30"/>
              </w:rPr>
              <w:t>6</w:t>
            </w:r>
            <w:r w:rsidR="00DD613C" w:rsidRPr="00E80272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B76E62" w:rsidRPr="00E80272">
        <w:tc>
          <w:tcPr>
            <w:tcW w:w="6480" w:type="dxa"/>
          </w:tcPr>
          <w:p w:rsidR="00B76E62" w:rsidRPr="00E80272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:rsidR="00B76E62" w:rsidRPr="00E80272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757790" w:rsidRPr="00E8027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="00757790" w:rsidRPr="00E802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E802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A53DD" w:rsidRPr="00E80272">
        <w:tc>
          <w:tcPr>
            <w:tcW w:w="6480" w:type="dxa"/>
          </w:tcPr>
          <w:p w:rsidR="008A53DD" w:rsidRPr="00E80272" w:rsidRDefault="008A53DD" w:rsidP="00981611">
            <w:pPr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</w:tcPr>
          <w:p w:rsidR="008A53DD" w:rsidRPr="00E80272" w:rsidRDefault="005024A2" w:rsidP="0019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637,103</w:t>
            </w:r>
          </w:p>
        </w:tc>
        <w:tc>
          <w:tcPr>
            <w:tcW w:w="270" w:type="dxa"/>
            <w:vAlign w:val="bottom"/>
          </w:tcPr>
          <w:p w:rsidR="008A53DD" w:rsidRPr="00E80272" w:rsidRDefault="008A53DD" w:rsidP="00981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A53DD" w:rsidRPr="00E80272" w:rsidRDefault="00DD613C" w:rsidP="00981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642,785</w:t>
            </w:r>
          </w:p>
        </w:tc>
      </w:tr>
    </w:tbl>
    <w:p w:rsidR="001F777F" w:rsidRPr="00E80272" w:rsidRDefault="001F777F" w:rsidP="005D092C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F17208" w:rsidRPr="00E80272" w:rsidRDefault="00F17208" w:rsidP="00F172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bookmarkStart w:id="22" w:name="_Hlk506205301"/>
      <w:r w:rsidRPr="00E80272">
        <w:rPr>
          <w:rFonts w:ascii="Angsana New" w:hAnsi="Angsana New"/>
          <w:sz w:val="30"/>
          <w:szCs w:val="30"/>
          <w:cs/>
        </w:rPr>
        <w:t xml:space="preserve">บริษัทได้นำที่ดิน </w:t>
      </w:r>
      <w:r w:rsidRPr="00E80272">
        <w:rPr>
          <w:rFonts w:ascii="Angsana New" w:hAnsi="Angsana New" w:hint="cs"/>
          <w:sz w:val="30"/>
          <w:szCs w:val="30"/>
          <w:cs/>
        </w:rPr>
        <w:t>อาคาร และอุปกรณ์</w:t>
      </w:r>
      <w:r w:rsidRPr="00E80272">
        <w:rPr>
          <w:rFonts w:ascii="Angsana New" w:hAnsi="Angsana New"/>
          <w:sz w:val="30"/>
          <w:szCs w:val="30"/>
          <w:cs/>
        </w:rPr>
        <w:t>ของบริษัทและของกิจการที่เกี่ยวข้องกัน ไปจดจำนองไว้กับ</w:t>
      </w:r>
      <w:r w:rsidR="003C557D" w:rsidRPr="00E80272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E80272">
        <w:rPr>
          <w:rFonts w:ascii="Angsana New" w:hAnsi="Angsana New"/>
          <w:sz w:val="30"/>
          <w:szCs w:val="30"/>
          <w:cs/>
        </w:rPr>
        <w:t xml:space="preserve"> รวมทั้งกรรมการ</w:t>
      </w:r>
      <w:r w:rsidR="003C557D" w:rsidRPr="00E80272">
        <w:rPr>
          <w:rFonts w:ascii="Angsana New" w:hAnsi="Angsana New" w:hint="cs"/>
          <w:sz w:val="30"/>
          <w:szCs w:val="30"/>
          <w:cs/>
        </w:rPr>
        <w:t>ของบริษัท</w:t>
      </w:r>
      <w:r w:rsidRPr="00E80272">
        <w:rPr>
          <w:rFonts w:ascii="Angsana New" w:hAnsi="Angsana New"/>
          <w:sz w:val="30"/>
          <w:szCs w:val="30"/>
          <w:cs/>
        </w:rPr>
        <w:t>และกิจการที่เกี่ยวข้องกันเป็นผู้ค้ำประกันเพื่อใช้เป็นหลักประกัน</w:t>
      </w:r>
      <w:r w:rsidRPr="00E80272">
        <w:rPr>
          <w:rFonts w:ascii="Angsana New" w:hAnsi="Angsana New" w:hint="cs"/>
          <w:sz w:val="30"/>
          <w:szCs w:val="30"/>
          <w:cs/>
        </w:rPr>
        <w:t>วง</w:t>
      </w:r>
      <w:r w:rsidRPr="00E80272">
        <w:rPr>
          <w:rFonts w:ascii="Angsana New" w:hAnsi="Angsana New"/>
          <w:sz w:val="30"/>
          <w:szCs w:val="30"/>
          <w:cs/>
        </w:rPr>
        <w:t>เงินเบิกเกินบัญชี เงินกู้ยืมระยะสั้นและเงินกู้ยืมระยะยาว</w:t>
      </w:r>
      <w:r w:rsidRPr="00E80272">
        <w:rPr>
          <w:rFonts w:ascii="Angsana New" w:hAnsi="Angsana New" w:hint="cs"/>
          <w:sz w:val="30"/>
          <w:szCs w:val="30"/>
          <w:cs/>
        </w:rPr>
        <w:t>ของบริษัท</w:t>
      </w:r>
      <w:r w:rsidRPr="00E80272">
        <w:rPr>
          <w:rFonts w:ascii="Angsana New" w:hAnsi="Angsana New"/>
          <w:sz w:val="30"/>
          <w:szCs w:val="30"/>
          <w:cs/>
        </w:rPr>
        <w:t xml:space="preserve"> </w:t>
      </w:r>
    </w:p>
    <w:p w:rsidR="007E7593" w:rsidRPr="00E80272" w:rsidRDefault="007E7593" w:rsidP="00F172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2"/>
          <w:szCs w:val="12"/>
        </w:rPr>
      </w:pPr>
    </w:p>
    <w:bookmarkEnd w:id="22"/>
    <w:p w:rsidR="00E3011B" w:rsidRPr="00E80272" w:rsidRDefault="00E3011B" w:rsidP="00E301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80272">
        <w:rPr>
          <w:rFonts w:ascii="Angsana New" w:hAnsi="Angsana New"/>
          <w:sz w:val="30"/>
          <w:szCs w:val="30"/>
          <w:cs/>
        </w:rPr>
        <w:lastRenderedPageBreak/>
        <w:t>ภายใต้สัญญาเงินกู้ยืมระยะยาว</w:t>
      </w:r>
      <w:r w:rsidRPr="00E80272">
        <w:rPr>
          <w:rFonts w:ascii="Angsana New" w:hAnsi="Angsana New" w:hint="cs"/>
          <w:sz w:val="30"/>
          <w:szCs w:val="30"/>
          <w:cs/>
        </w:rPr>
        <w:t>จากสองสถาบันการเงิน</w:t>
      </w:r>
      <w:r w:rsidRPr="00E80272">
        <w:rPr>
          <w:rFonts w:ascii="Angsana New" w:hAnsi="Angsana New"/>
          <w:sz w:val="30"/>
          <w:szCs w:val="30"/>
          <w:cs/>
        </w:rPr>
        <w:t xml:space="preserve"> บริษัทต้องปฏิบัติตามเงื่อนไขบางประการเกี่ยวกับการรักษาอัตราส่วนของหนี้สินรวมต่อส่วนของผู้ถือหุ้น</w:t>
      </w:r>
      <w:r w:rsidR="00951190" w:rsidRPr="00E80272">
        <w:rPr>
          <w:rFonts w:ascii="Angsana New" w:hAnsi="Angsana New" w:hint="cs"/>
          <w:sz w:val="30"/>
          <w:szCs w:val="30"/>
          <w:cs/>
        </w:rPr>
        <w:t>ไม่เกินกว่า</w:t>
      </w:r>
      <w:r w:rsidRPr="00E80272">
        <w:rPr>
          <w:rFonts w:ascii="Angsana New" w:hAnsi="Angsana New"/>
          <w:sz w:val="30"/>
          <w:szCs w:val="30"/>
        </w:rPr>
        <w:t xml:space="preserve"> </w:t>
      </w:r>
      <w:r w:rsidR="00624E6A" w:rsidRPr="00E80272">
        <w:rPr>
          <w:rFonts w:ascii="Angsana New" w:hAnsi="Angsana New"/>
          <w:sz w:val="30"/>
          <w:szCs w:val="30"/>
        </w:rPr>
        <w:t>2</w:t>
      </w:r>
      <w:r w:rsidRPr="00E80272">
        <w:rPr>
          <w:rFonts w:ascii="Angsana New" w:hAnsi="Angsana New"/>
          <w:sz w:val="30"/>
          <w:szCs w:val="30"/>
        </w:rPr>
        <w:t xml:space="preserve"> </w:t>
      </w:r>
      <w:r w:rsidRPr="00E80272">
        <w:rPr>
          <w:rFonts w:ascii="Angsana New" w:hAnsi="Angsana New" w:hint="cs"/>
          <w:sz w:val="30"/>
          <w:szCs w:val="30"/>
          <w:cs/>
        </w:rPr>
        <w:t xml:space="preserve">เท่า และ </w:t>
      </w:r>
      <w:r w:rsidR="00624E6A" w:rsidRPr="00E80272">
        <w:rPr>
          <w:rFonts w:ascii="Angsana New" w:hAnsi="Angsana New"/>
          <w:sz w:val="30"/>
          <w:szCs w:val="30"/>
        </w:rPr>
        <w:t>2.25</w:t>
      </w:r>
      <w:r w:rsidRPr="00E80272">
        <w:rPr>
          <w:rFonts w:ascii="Angsana New" w:hAnsi="Angsana New"/>
          <w:sz w:val="30"/>
          <w:szCs w:val="30"/>
        </w:rPr>
        <w:t xml:space="preserve"> </w:t>
      </w:r>
      <w:r w:rsidRPr="00E80272">
        <w:rPr>
          <w:rFonts w:ascii="Angsana New" w:hAnsi="Angsana New" w:hint="cs"/>
          <w:sz w:val="30"/>
          <w:szCs w:val="30"/>
          <w:cs/>
        </w:rPr>
        <w:t>เท่าตามลำดับ</w:t>
      </w:r>
      <w:r w:rsidRPr="00E80272">
        <w:rPr>
          <w:rFonts w:ascii="Angsana New" w:hAnsi="Angsana New"/>
          <w:sz w:val="30"/>
          <w:szCs w:val="30"/>
          <w:cs/>
        </w:rPr>
        <w:t xml:space="preserve"> และ อัตราส่วนความสามารถในการชำระหนี้ (</w:t>
      </w:r>
      <w:r w:rsidRPr="00E80272">
        <w:rPr>
          <w:rFonts w:ascii="Angsana New" w:hAnsi="Angsana New"/>
          <w:sz w:val="30"/>
          <w:szCs w:val="30"/>
        </w:rPr>
        <w:t xml:space="preserve">DSCR) </w:t>
      </w:r>
      <w:r w:rsidRPr="00E80272">
        <w:rPr>
          <w:rFonts w:ascii="Angsana New" w:hAnsi="Angsana New"/>
          <w:sz w:val="30"/>
          <w:szCs w:val="30"/>
          <w:cs/>
        </w:rPr>
        <w:t>ต้องไม่</w:t>
      </w:r>
      <w:r w:rsidRPr="00E80272">
        <w:rPr>
          <w:rFonts w:ascii="Angsana New" w:hAnsi="Angsana New" w:hint="cs"/>
          <w:sz w:val="30"/>
          <w:szCs w:val="30"/>
          <w:cs/>
        </w:rPr>
        <w:t>น้อย</w:t>
      </w:r>
      <w:r w:rsidRPr="00E80272">
        <w:rPr>
          <w:rFonts w:ascii="Angsana New" w:hAnsi="Angsana New"/>
          <w:sz w:val="30"/>
          <w:szCs w:val="30"/>
          <w:cs/>
        </w:rPr>
        <w:t xml:space="preserve">กว่า </w:t>
      </w:r>
      <w:r w:rsidRPr="00E80272">
        <w:rPr>
          <w:rFonts w:ascii="Angsana New" w:hAnsi="Angsana New"/>
          <w:sz w:val="30"/>
          <w:szCs w:val="30"/>
        </w:rPr>
        <w:t>1.5</w:t>
      </w:r>
      <w:r w:rsidRPr="00E80272">
        <w:rPr>
          <w:rFonts w:ascii="Angsana New" w:hAnsi="Angsana New"/>
          <w:sz w:val="30"/>
          <w:szCs w:val="30"/>
          <w:cs/>
        </w:rPr>
        <w:t xml:space="preserve"> เท่า </w:t>
      </w:r>
      <w:r w:rsidRPr="00E80272">
        <w:rPr>
          <w:rFonts w:ascii="Angsana New" w:hAnsi="Angsana New" w:hint="cs"/>
          <w:sz w:val="30"/>
          <w:szCs w:val="30"/>
          <w:cs/>
        </w:rPr>
        <w:t xml:space="preserve">และ </w:t>
      </w:r>
      <w:r w:rsidR="00624E6A" w:rsidRPr="00E80272">
        <w:rPr>
          <w:rFonts w:ascii="Angsana New" w:hAnsi="Angsana New"/>
          <w:sz w:val="30"/>
          <w:szCs w:val="30"/>
        </w:rPr>
        <w:t>1.2</w:t>
      </w:r>
      <w:r w:rsidRPr="00E80272">
        <w:rPr>
          <w:rFonts w:ascii="Angsana New" w:hAnsi="Angsana New" w:hint="cs"/>
          <w:sz w:val="30"/>
          <w:szCs w:val="30"/>
          <w:cs/>
        </w:rPr>
        <w:t xml:space="preserve"> เท่า</w:t>
      </w:r>
    </w:p>
    <w:p w:rsidR="00605B8E" w:rsidRPr="00E80272" w:rsidRDefault="00605B8E" w:rsidP="00896044">
      <w:pPr>
        <w:pStyle w:val="block"/>
        <w:spacing w:after="0" w:line="240" w:lineRule="auto"/>
        <w:ind w:right="-115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p w:rsidR="008C5EB0" w:rsidRPr="00E80272" w:rsidRDefault="00332B5B" w:rsidP="00FC1B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240"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E80272">
        <w:rPr>
          <w:rFonts w:ascii="Angsana New" w:hAnsi="Angsana New" w:hint="cs"/>
          <w:sz w:val="30"/>
          <w:szCs w:val="30"/>
          <w:cs/>
        </w:rPr>
        <w:t xml:space="preserve">ณ </w:t>
      </w:r>
      <w:r w:rsidR="00EE0239" w:rsidRPr="00E80272">
        <w:rPr>
          <w:rFonts w:ascii="Angsana New" w:hAnsi="Angsana New"/>
          <w:sz w:val="30"/>
          <w:szCs w:val="30"/>
        </w:rPr>
        <w:t>3</w:t>
      </w:r>
      <w:r w:rsidR="00EE0239" w:rsidRPr="00E80272">
        <w:rPr>
          <w:rFonts w:ascii="Angsana New" w:hAnsi="Angsana New"/>
          <w:bCs/>
          <w:sz w:val="30"/>
          <w:szCs w:val="30"/>
        </w:rPr>
        <w:t>0</w:t>
      </w:r>
      <w:r w:rsidR="00EE0239" w:rsidRPr="00E80272">
        <w:rPr>
          <w:rFonts w:ascii="Angsana New" w:hAnsi="Angsana New" w:hint="cs"/>
          <w:sz w:val="30"/>
          <w:szCs w:val="30"/>
          <w:cs/>
        </w:rPr>
        <w:t xml:space="preserve"> </w:t>
      </w:r>
      <w:r w:rsidR="00420AB5" w:rsidRPr="00E80272">
        <w:rPr>
          <w:rFonts w:ascii="Angsana New" w:hAnsi="Angsana New" w:hint="cs"/>
          <w:sz w:val="30"/>
          <w:szCs w:val="30"/>
          <w:cs/>
        </w:rPr>
        <w:t>กันยายน</w:t>
      </w:r>
      <w:r w:rsidR="00EE0239" w:rsidRPr="00E80272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E80272">
        <w:rPr>
          <w:rFonts w:ascii="Angsana New" w:hAnsi="Angsana New"/>
          <w:sz w:val="30"/>
          <w:szCs w:val="30"/>
        </w:rPr>
        <w:t>256</w:t>
      </w:r>
      <w:r w:rsidR="00DD613C" w:rsidRPr="00E80272">
        <w:rPr>
          <w:rFonts w:ascii="Angsana New" w:hAnsi="Angsana New"/>
          <w:sz w:val="30"/>
          <w:szCs w:val="30"/>
        </w:rPr>
        <w:t>4</w:t>
      </w:r>
      <w:r w:rsidRPr="00E80272">
        <w:rPr>
          <w:rFonts w:ascii="Angsana New" w:hAnsi="Angsana New"/>
          <w:sz w:val="30"/>
          <w:szCs w:val="30"/>
        </w:rPr>
        <w:t xml:space="preserve"> </w:t>
      </w:r>
      <w:r w:rsidR="008C5EB0" w:rsidRPr="00E80272">
        <w:rPr>
          <w:rFonts w:ascii="Angsana New" w:hAnsi="Angsana New"/>
          <w:sz w:val="30"/>
          <w:szCs w:val="30"/>
          <w:cs/>
        </w:rPr>
        <w:t xml:space="preserve">บริษัทมีสัดส่วนหนี้สินรวมต่อส่วนของผู้ถือหุ้น </w:t>
      </w:r>
      <w:bookmarkStart w:id="23" w:name="_Hlk55304931"/>
      <w:r w:rsidR="00E52793" w:rsidRPr="00E80272">
        <w:rPr>
          <w:rFonts w:ascii="Angsana New" w:hAnsi="Angsana New"/>
          <w:sz w:val="30"/>
          <w:szCs w:val="30"/>
        </w:rPr>
        <w:t>0.7</w:t>
      </w:r>
      <w:r w:rsidR="00325BB2" w:rsidRPr="00E80272">
        <w:rPr>
          <w:rFonts w:ascii="Angsana New" w:hAnsi="Angsana New"/>
          <w:sz w:val="30"/>
          <w:szCs w:val="30"/>
        </w:rPr>
        <w:t>8</w:t>
      </w:r>
      <w:r w:rsidR="00FB2F4A" w:rsidRPr="00E80272">
        <w:rPr>
          <w:rFonts w:ascii="Angsana New" w:hAnsi="Angsana New"/>
          <w:sz w:val="30"/>
          <w:szCs w:val="30"/>
        </w:rPr>
        <w:t xml:space="preserve"> </w:t>
      </w:r>
      <w:bookmarkEnd w:id="23"/>
      <w:r w:rsidR="00FB2F4A" w:rsidRPr="00E80272">
        <w:rPr>
          <w:rFonts w:ascii="Angsana New" w:hAnsi="Angsana New" w:hint="cs"/>
          <w:sz w:val="30"/>
          <w:szCs w:val="30"/>
          <w:cs/>
        </w:rPr>
        <w:t xml:space="preserve">เท่า </w:t>
      </w:r>
      <w:r w:rsidR="008C5EB0" w:rsidRPr="00E80272">
        <w:rPr>
          <w:rFonts w:ascii="Angsana New" w:hAnsi="Angsana New"/>
          <w:sz w:val="30"/>
          <w:szCs w:val="30"/>
          <w:cs/>
        </w:rPr>
        <w:t>และอัตราส่วนความสามารถในการชำระหนี้ (</w:t>
      </w:r>
      <w:r w:rsidR="008C5EB0" w:rsidRPr="00E80272">
        <w:rPr>
          <w:rFonts w:ascii="Angsana New" w:hAnsi="Angsana New"/>
          <w:sz w:val="30"/>
          <w:szCs w:val="30"/>
        </w:rPr>
        <w:t xml:space="preserve">DSCR) </w:t>
      </w:r>
      <w:bookmarkStart w:id="24" w:name="_Hlk55304941"/>
      <w:r w:rsidR="00E52793" w:rsidRPr="00E80272">
        <w:rPr>
          <w:rFonts w:ascii="Angsana New" w:hAnsi="Angsana New"/>
          <w:sz w:val="30"/>
          <w:szCs w:val="30"/>
        </w:rPr>
        <w:t>2.2</w:t>
      </w:r>
      <w:r w:rsidR="00A6375B" w:rsidRPr="00E80272">
        <w:rPr>
          <w:rFonts w:ascii="Angsana New" w:hAnsi="Angsana New" w:hint="cs"/>
          <w:sz w:val="30"/>
          <w:szCs w:val="30"/>
          <w:cs/>
        </w:rPr>
        <w:t>3</w:t>
      </w:r>
      <w:r w:rsidR="00FB2F4A" w:rsidRPr="00E80272">
        <w:rPr>
          <w:rFonts w:ascii="Angsana New" w:hAnsi="Angsana New"/>
          <w:sz w:val="30"/>
          <w:szCs w:val="30"/>
        </w:rPr>
        <w:t xml:space="preserve"> </w:t>
      </w:r>
      <w:bookmarkEnd w:id="24"/>
      <w:r w:rsidR="00FB2F4A" w:rsidRPr="00E80272">
        <w:rPr>
          <w:rFonts w:ascii="Angsana New" w:hAnsi="Angsana New" w:hint="cs"/>
          <w:sz w:val="30"/>
          <w:szCs w:val="30"/>
          <w:cs/>
        </w:rPr>
        <w:t>เท่า</w:t>
      </w:r>
      <w:r w:rsidR="008C5EB0" w:rsidRPr="00E80272">
        <w:rPr>
          <w:rFonts w:ascii="Angsana New" w:hAnsi="Angsana New"/>
          <w:sz w:val="30"/>
          <w:szCs w:val="30"/>
        </w:rPr>
        <w:t xml:space="preserve"> </w:t>
      </w:r>
    </w:p>
    <w:p w:rsidR="006C454C" w:rsidRPr="00E80272" w:rsidRDefault="006C454C" w:rsidP="00132676">
      <w:pPr>
        <w:spacing w:after="24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80272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EE0239" w:rsidRPr="00E80272">
        <w:rPr>
          <w:rFonts w:ascii="Angsana New" w:hAnsi="Angsana New"/>
          <w:sz w:val="30"/>
          <w:szCs w:val="30"/>
        </w:rPr>
        <w:t>3</w:t>
      </w:r>
      <w:r w:rsidR="00EE0239" w:rsidRPr="00E80272">
        <w:rPr>
          <w:rFonts w:ascii="Angsana New" w:hAnsi="Angsana New"/>
          <w:bCs/>
          <w:sz w:val="30"/>
          <w:szCs w:val="30"/>
        </w:rPr>
        <w:t>0</w:t>
      </w:r>
      <w:r w:rsidR="00EE0239" w:rsidRPr="00E80272">
        <w:rPr>
          <w:rFonts w:ascii="Angsana New" w:hAnsi="Angsana New" w:hint="cs"/>
          <w:sz w:val="30"/>
          <w:szCs w:val="30"/>
          <w:cs/>
        </w:rPr>
        <w:t xml:space="preserve"> </w:t>
      </w:r>
      <w:r w:rsidR="00420AB5" w:rsidRPr="00E80272">
        <w:rPr>
          <w:rFonts w:ascii="Angsana New" w:hAnsi="Angsana New" w:hint="cs"/>
          <w:sz w:val="30"/>
          <w:szCs w:val="30"/>
          <w:cs/>
        </w:rPr>
        <w:t>กันยายน</w:t>
      </w:r>
      <w:r w:rsidR="00EE0239" w:rsidRPr="00E80272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DD613C" w:rsidRPr="00E80272">
        <w:rPr>
          <w:rFonts w:ascii="Angsana New" w:hAnsi="Angsana New"/>
          <w:sz w:val="30"/>
          <w:szCs w:val="30"/>
        </w:rPr>
        <w:t xml:space="preserve">2564 </w:t>
      </w:r>
      <w:r w:rsidR="00861F9C" w:rsidRPr="00E80272">
        <w:rPr>
          <w:rFonts w:ascii="Angsana New" w:hAnsi="Angsana New" w:hint="cs"/>
          <w:sz w:val="30"/>
          <w:szCs w:val="30"/>
          <w:cs/>
        </w:rPr>
        <w:t xml:space="preserve">และ </w:t>
      </w:r>
      <w:r w:rsidR="00861F9C" w:rsidRPr="00E80272">
        <w:rPr>
          <w:rFonts w:ascii="Angsana New" w:hAnsi="Angsana New"/>
          <w:sz w:val="30"/>
          <w:szCs w:val="30"/>
        </w:rPr>
        <w:t>31</w:t>
      </w:r>
      <w:r w:rsidR="00861F9C" w:rsidRPr="00E8027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61F9C" w:rsidRPr="00E80272">
        <w:rPr>
          <w:rFonts w:ascii="Angsana New" w:hAnsi="Angsana New"/>
          <w:sz w:val="30"/>
          <w:szCs w:val="30"/>
        </w:rPr>
        <w:t>256</w:t>
      </w:r>
      <w:r w:rsidR="00EA7145" w:rsidRPr="00E80272">
        <w:rPr>
          <w:rFonts w:ascii="Angsana New" w:hAnsi="Angsana New"/>
          <w:sz w:val="30"/>
          <w:szCs w:val="30"/>
        </w:rPr>
        <w:t>3</w:t>
      </w:r>
      <w:r w:rsidR="00861F9C" w:rsidRPr="00E80272">
        <w:rPr>
          <w:rFonts w:ascii="Angsana New" w:hAnsi="Angsana New"/>
          <w:sz w:val="30"/>
          <w:szCs w:val="30"/>
          <w:cs/>
        </w:rPr>
        <w:t xml:space="preserve"> </w:t>
      </w:r>
      <w:r w:rsidR="00E62F99" w:rsidRPr="00E80272">
        <w:rPr>
          <w:rFonts w:ascii="Angsana New" w:hAnsi="Angsana New" w:hint="cs"/>
          <w:sz w:val="30"/>
          <w:szCs w:val="30"/>
          <w:cs/>
        </w:rPr>
        <w:t>กลุ่ม</w:t>
      </w:r>
      <w:r w:rsidRPr="00E80272">
        <w:rPr>
          <w:rFonts w:ascii="Angsana New" w:hAnsi="Angsana New" w:hint="cs"/>
          <w:spacing w:val="2"/>
          <w:sz w:val="30"/>
          <w:szCs w:val="30"/>
          <w:cs/>
        </w:rPr>
        <w:t xml:space="preserve">บริษัท </w:t>
      </w:r>
      <w:r w:rsidRPr="00E80272">
        <w:rPr>
          <w:rFonts w:ascii="Angsana New" w:hAnsi="Angsana New"/>
          <w:spacing w:val="-2"/>
          <w:sz w:val="30"/>
          <w:szCs w:val="30"/>
          <w:cs/>
        </w:rPr>
        <w:t xml:space="preserve">มีวงเงินที่ยังไม่ได้เบิกใช้ </w:t>
      </w:r>
      <w:r w:rsidRPr="00E80272">
        <w:rPr>
          <w:rFonts w:ascii="Angsana New" w:hAnsi="Angsana New" w:hint="cs"/>
          <w:spacing w:val="-2"/>
          <w:sz w:val="30"/>
          <w:szCs w:val="30"/>
          <w:cs/>
        </w:rPr>
        <w:t xml:space="preserve">ดังนี้ </w:t>
      </w:r>
    </w:p>
    <w:p w:rsidR="00E52793" w:rsidRPr="00E80272" w:rsidRDefault="00E52793" w:rsidP="00E52793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right"/>
        <w:rPr>
          <w:rFonts w:ascii="Angsana New" w:hAnsi="Angsana New"/>
          <w:b/>
          <w:bCs/>
          <w:sz w:val="30"/>
          <w:szCs w:val="30"/>
          <w:cs/>
        </w:rPr>
      </w:pPr>
      <w:r w:rsidRPr="00E80272">
        <w:rPr>
          <w:rFonts w:ascii="Angsana New" w:hAnsi="Angsana New" w:hint="cs"/>
          <w:b/>
          <w:bCs/>
          <w:sz w:val="30"/>
          <w:szCs w:val="30"/>
          <w:cs/>
        </w:rPr>
        <w:t>งบการเงินรวมและงบการเงินเฉพาะกิจการ</w:t>
      </w:r>
    </w:p>
    <w:tbl>
      <w:tblPr>
        <w:tblW w:w="9180" w:type="dxa"/>
        <w:tblInd w:w="558" w:type="dxa"/>
        <w:tblLayout w:type="fixed"/>
        <w:tblLook w:val="04A0"/>
      </w:tblPr>
      <w:tblGrid>
        <w:gridCol w:w="6300"/>
        <w:gridCol w:w="1260"/>
        <w:gridCol w:w="270"/>
        <w:gridCol w:w="1350"/>
      </w:tblGrid>
      <w:tr w:rsidR="006C454C" w:rsidRPr="00E80272">
        <w:tc>
          <w:tcPr>
            <w:tcW w:w="6300" w:type="dxa"/>
          </w:tcPr>
          <w:p w:rsidR="006C454C" w:rsidRPr="00E80272" w:rsidRDefault="006C454C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6C454C" w:rsidRPr="00E80272" w:rsidRDefault="00CD77F0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3</w:t>
            </w:r>
            <w:r w:rsidRPr="00E80272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312E9" w:rsidRPr="00E8027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F76ED5" w:rsidRPr="00E80272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6C454C" w:rsidRPr="00E80272">
              <w:rPr>
                <w:rFonts w:ascii="Angsana New" w:hAnsi="Angsana New"/>
                <w:sz w:val="30"/>
                <w:szCs w:val="30"/>
              </w:rPr>
              <w:t>5</w:t>
            </w:r>
            <w:r w:rsidR="00981611" w:rsidRPr="00E80272">
              <w:rPr>
                <w:rFonts w:ascii="Angsana New" w:hAnsi="Angsana New"/>
                <w:sz w:val="30"/>
                <w:szCs w:val="30"/>
              </w:rPr>
              <w:t>6</w:t>
            </w:r>
            <w:r w:rsidR="00DD613C" w:rsidRPr="00E8027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6C454C" w:rsidRPr="00E80272" w:rsidRDefault="006C454C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6C454C" w:rsidRPr="00E80272" w:rsidRDefault="00A7329B" w:rsidP="00131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31</w:t>
            </w:r>
            <w:r w:rsidR="001319DF" w:rsidRPr="00E8027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319DF" w:rsidRPr="00E8027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E80272">
              <w:rPr>
                <w:rFonts w:ascii="Angsana New" w:hAnsi="Angsana New"/>
                <w:sz w:val="30"/>
                <w:szCs w:val="30"/>
              </w:rPr>
              <w:br/>
            </w:r>
            <w:r w:rsidR="006C454C" w:rsidRPr="00E80272">
              <w:rPr>
                <w:rFonts w:ascii="Angsana New" w:hAnsi="Angsana New"/>
                <w:sz w:val="30"/>
                <w:szCs w:val="30"/>
              </w:rPr>
              <w:t>25</w:t>
            </w:r>
            <w:r w:rsidR="004B3B81" w:rsidRPr="00E80272">
              <w:rPr>
                <w:rFonts w:ascii="Angsana New" w:hAnsi="Angsana New"/>
                <w:sz w:val="30"/>
                <w:szCs w:val="30"/>
              </w:rPr>
              <w:t>6</w:t>
            </w:r>
            <w:r w:rsidR="00DD613C" w:rsidRPr="00E80272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6C454C" w:rsidRPr="00E80272">
        <w:tc>
          <w:tcPr>
            <w:tcW w:w="6300" w:type="dxa"/>
          </w:tcPr>
          <w:p w:rsidR="006C454C" w:rsidRPr="00E80272" w:rsidRDefault="006C454C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:rsidR="006C454C" w:rsidRPr="00E80272" w:rsidRDefault="006C454C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D94625" w:rsidRPr="00E8027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="00D94625" w:rsidRPr="00E802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 </w:t>
            </w:r>
            <w:r w:rsidRPr="00E8027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E802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601EF" w:rsidRPr="00E80272" w:rsidTr="005175F2">
        <w:tc>
          <w:tcPr>
            <w:tcW w:w="6300" w:type="dxa"/>
          </w:tcPr>
          <w:p w:rsidR="005601EF" w:rsidRPr="00E80272" w:rsidRDefault="007A3AC4" w:rsidP="005601EF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</w:t>
            </w:r>
            <w:r w:rsidRPr="00E80272">
              <w:rPr>
                <w:rFonts w:ascii="Angsana New" w:hAnsi="Angsana New"/>
                <w:sz w:val="30"/>
                <w:szCs w:val="30"/>
              </w:rPr>
              <w:t>/</w:t>
            </w:r>
            <w:r w:rsidR="005601EF" w:rsidRPr="00E80272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260" w:type="dxa"/>
          </w:tcPr>
          <w:p w:rsidR="005601EF" w:rsidRPr="00E35246" w:rsidRDefault="00E35246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461FC">
              <w:rPr>
                <w:rFonts w:ascii="Angsana New" w:hAnsi="Angsana New"/>
                <w:sz w:val="30"/>
                <w:szCs w:val="30"/>
              </w:rPr>
              <w:t>1,100.19</w:t>
            </w:r>
          </w:p>
        </w:tc>
        <w:tc>
          <w:tcPr>
            <w:tcW w:w="270" w:type="dxa"/>
            <w:vAlign w:val="bottom"/>
          </w:tcPr>
          <w:p w:rsidR="005601EF" w:rsidRPr="00E35246" w:rsidRDefault="005601EF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601EF" w:rsidRPr="00E80272" w:rsidRDefault="002233F1" w:rsidP="00CE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320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1,085.55</w:t>
            </w:r>
          </w:p>
        </w:tc>
      </w:tr>
    </w:tbl>
    <w:p w:rsidR="009E4B1F" w:rsidRPr="00E80272" w:rsidRDefault="009E4B1F" w:rsidP="008A5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09"/>
        </w:tabs>
        <w:spacing w:line="240" w:lineRule="auto"/>
        <w:rPr>
          <w:rFonts w:ascii="Angsana New" w:hAnsi="Angsana New"/>
          <w:b/>
          <w:bCs/>
        </w:rPr>
      </w:pPr>
    </w:p>
    <w:p w:rsidR="00132676" w:rsidRPr="00E80272" w:rsidRDefault="00132676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16"/>
          <w:szCs w:val="16"/>
        </w:rPr>
      </w:pPr>
    </w:p>
    <w:p w:rsidR="001064B9" w:rsidRPr="00E80272" w:rsidRDefault="001064B9" w:rsidP="001D3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  <w:r w:rsidRPr="00E80272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:rsidR="001064B9" w:rsidRPr="00E80272" w:rsidRDefault="001064B9" w:rsidP="0050588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80272">
        <w:rPr>
          <w:rFonts w:ascii="Angsana New" w:hAnsi="Angsana New"/>
          <w:sz w:val="30"/>
          <w:szCs w:val="30"/>
          <w:cs/>
        </w:rPr>
        <w:t xml:space="preserve">หนี้สินตามสัญญาเช่า ณ วันที่ </w:t>
      </w:r>
      <w:r w:rsidR="00EE0239" w:rsidRPr="00E80272">
        <w:rPr>
          <w:rFonts w:ascii="Angsana New" w:hAnsi="Angsana New"/>
          <w:sz w:val="30"/>
          <w:szCs w:val="30"/>
        </w:rPr>
        <w:t>3</w:t>
      </w:r>
      <w:r w:rsidR="00EE0239" w:rsidRPr="00E80272">
        <w:rPr>
          <w:rFonts w:ascii="Angsana New" w:hAnsi="Angsana New"/>
          <w:bCs/>
          <w:sz w:val="30"/>
          <w:szCs w:val="30"/>
        </w:rPr>
        <w:t>0</w:t>
      </w:r>
      <w:r w:rsidR="00EE0239" w:rsidRPr="00E80272">
        <w:rPr>
          <w:rFonts w:ascii="Angsana New" w:hAnsi="Angsana New" w:hint="cs"/>
          <w:sz w:val="30"/>
          <w:szCs w:val="30"/>
          <w:cs/>
        </w:rPr>
        <w:t xml:space="preserve"> </w:t>
      </w:r>
      <w:r w:rsidR="00420AB5" w:rsidRPr="00E80272">
        <w:rPr>
          <w:rFonts w:ascii="Angsana New" w:hAnsi="Angsana New" w:hint="cs"/>
          <w:sz w:val="30"/>
          <w:szCs w:val="30"/>
          <w:cs/>
        </w:rPr>
        <w:t>กันยายน</w:t>
      </w:r>
      <w:r w:rsidR="00EE0239" w:rsidRPr="00E80272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EA7145" w:rsidRPr="00E80272">
        <w:rPr>
          <w:rFonts w:ascii="Angsana New" w:hAnsi="Angsana New"/>
          <w:sz w:val="30"/>
          <w:szCs w:val="30"/>
        </w:rPr>
        <w:t xml:space="preserve">2564 </w:t>
      </w:r>
      <w:r w:rsidR="00EA7145" w:rsidRPr="00E80272">
        <w:rPr>
          <w:rFonts w:ascii="Angsana New" w:hAnsi="Angsana New" w:hint="cs"/>
          <w:sz w:val="30"/>
          <w:szCs w:val="30"/>
          <w:cs/>
        </w:rPr>
        <w:t xml:space="preserve">และ </w:t>
      </w:r>
      <w:r w:rsidR="00EA7145" w:rsidRPr="00E80272">
        <w:rPr>
          <w:rFonts w:ascii="Angsana New" w:hAnsi="Angsana New"/>
          <w:sz w:val="30"/>
          <w:szCs w:val="30"/>
        </w:rPr>
        <w:t>31</w:t>
      </w:r>
      <w:r w:rsidR="00EA7145" w:rsidRPr="00E8027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A7145" w:rsidRPr="00E80272">
        <w:rPr>
          <w:rFonts w:ascii="Angsana New" w:hAnsi="Angsana New"/>
          <w:sz w:val="30"/>
          <w:szCs w:val="30"/>
        </w:rPr>
        <w:t>2563</w:t>
      </w:r>
      <w:r w:rsidR="00EA7145" w:rsidRPr="00E80272">
        <w:rPr>
          <w:rFonts w:ascii="Angsana New" w:hAnsi="Angsana New"/>
          <w:sz w:val="30"/>
          <w:szCs w:val="30"/>
          <w:cs/>
        </w:rPr>
        <w:t xml:space="preserve"> </w:t>
      </w:r>
      <w:r w:rsidR="001F1F88" w:rsidRPr="00E80272">
        <w:rPr>
          <w:rFonts w:ascii="Angsana New" w:hAnsi="Angsana New"/>
          <w:sz w:val="30"/>
          <w:szCs w:val="30"/>
          <w:cs/>
        </w:rPr>
        <w:t>มีรายล</w:t>
      </w:r>
      <w:r w:rsidRPr="00E80272">
        <w:rPr>
          <w:rFonts w:ascii="Angsana New" w:hAnsi="Angsana New"/>
          <w:sz w:val="30"/>
          <w:szCs w:val="30"/>
          <w:cs/>
        </w:rPr>
        <w:t>ะเอียดดังนี้</w:t>
      </w:r>
    </w:p>
    <w:p w:rsidR="00B621D6" w:rsidRPr="00E80272" w:rsidRDefault="00B621D6" w:rsidP="00B621D6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right"/>
        <w:rPr>
          <w:rFonts w:ascii="Angsana New" w:hAnsi="Angsana New"/>
          <w:b/>
          <w:bCs/>
          <w:sz w:val="30"/>
          <w:szCs w:val="30"/>
          <w:cs/>
        </w:rPr>
      </w:pPr>
      <w:r w:rsidRPr="00E80272">
        <w:rPr>
          <w:rFonts w:ascii="Angsana New" w:hAnsi="Angsana New" w:hint="cs"/>
          <w:b/>
          <w:bCs/>
          <w:sz w:val="30"/>
          <w:szCs w:val="30"/>
          <w:cs/>
        </w:rPr>
        <w:t>งบการเงินรวมและงบการเงินเฉพาะกิจการ</w:t>
      </w:r>
    </w:p>
    <w:tbl>
      <w:tblPr>
        <w:tblW w:w="9218" w:type="dxa"/>
        <w:tblInd w:w="534" w:type="dxa"/>
        <w:tblLook w:val="04A0"/>
      </w:tblPr>
      <w:tblGrid>
        <w:gridCol w:w="4394"/>
        <w:gridCol w:w="692"/>
        <w:gridCol w:w="1201"/>
        <w:gridCol w:w="257"/>
        <w:gridCol w:w="1260"/>
        <w:gridCol w:w="236"/>
        <w:gridCol w:w="1178"/>
      </w:tblGrid>
      <w:tr w:rsidR="009C0413" w:rsidRPr="00E80272" w:rsidTr="009C0413">
        <w:tc>
          <w:tcPr>
            <w:tcW w:w="4394" w:type="dxa"/>
            <w:shd w:val="clear" w:color="auto" w:fill="auto"/>
          </w:tcPr>
          <w:p w:rsidR="009C0413" w:rsidRPr="00E80272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  <w:bookmarkStart w:id="25" w:name="_Hlk31790462"/>
          </w:p>
        </w:tc>
        <w:tc>
          <w:tcPr>
            <w:tcW w:w="692" w:type="dxa"/>
            <w:shd w:val="clear" w:color="auto" w:fill="auto"/>
          </w:tcPr>
          <w:p w:rsidR="009C0413" w:rsidRPr="00E80272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nil"/>
            </w:tcBorders>
            <w:shd w:val="clear" w:color="auto" w:fill="auto"/>
          </w:tcPr>
          <w:p w:rsidR="009C0413" w:rsidRPr="00E80272" w:rsidRDefault="009C0413" w:rsidP="009C041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7" w:type="dxa"/>
            <w:tcBorders>
              <w:top w:val="nil"/>
            </w:tcBorders>
            <w:shd w:val="clear" w:color="auto" w:fill="auto"/>
          </w:tcPr>
          <w:p w:rsidR="009C0413" w:rsidRPr="00E80272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:rsidR="009C0413" w:rsidRPr="00E80272" w:rsidRDefault="00CD77F0" w:rsidP="009C041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E80272">
              <w:rPr>
                <w:rFonts w:ascii="Angsana New" w:hAnsi="Angsana New" w:cs="Angsana New"/>
                <w:bCs/>
                <w:sz w:val="30"/>
                <w:szCs w:val="30"/>
              </w:rPr>
              <w:t>0</w:t>
            </w:r>
            <w:r w:rsidRPr="00E8027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3E341A" w:rsidRPr="00E8027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 w:rsidR="002233F1" w:rsidRPr="00E80272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2233F1" w:rsidRPr="00E80272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36" w:type="dxa"/>
            <w:tcBorders>
              <w:top w:val="nil"/>
            </w:tcBorders>
          </w:tcPr>
          <w:p w:rsidR="009C0413" w:rsidRPr="00E80272" w:rsidRDefault="009C0413" w:rsidP="009C041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nil"/>
            </w:tcBorders>
          </w:tcPr>
          <w:p w:rsidR="009C0413" w:rsidRPr="00E80272" w:rsidRDefault="00861F9C" w:rsidP="009C041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</w:t>
            </w:r>
            <w:r w:rsidR="009C0413" w:rsidRPr="00E80272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1</w:t>
            </w:r>
            <w:r w:rsidR="009C0413" w:rsidRPr="00E80272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 w:rsidRPr="00E80272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</w:t>
            </w:r>
            <w:r w:rsidR="009C0413" w:rsidRPr="00E80272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>ม</w:t>
            </w:r>
          </w:p>
          <w:p w:rsidR="009C0413" w:rsidRPr="00E80272" w:rsidRDefault="009C0413" w:rsidP="009C041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2233F1" w:rsidRPr="00E80272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9C0413" w:rsidRPr="00E80272" w:rsidTr="009C0413">
        <w:tc>
          <w:tcPr>
            <w:tcW w:w="4394" w:type="dxa"/>
            <w:shd w:val="clear" w:color="auto" w:fill="auto"/>
          </w:tcPr>
          <w:p w:rsidR="009C0413" w:rsidRPr="00E80272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shd w:val="clear" w:color="auto" w:fill="auto"/>
          </w:tcPr>
          <w:p w:rsidR="009C0413" w:rsidRPr="00E80272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5"/>
            <w:shd w:val="clear" w:color="auto" w:fill="auto"/>
          </w:tcPr>
          <w:p w:rsidR="009C0413" w:rsidRPr="00E80272" w:rsidRDefault="00FC47EA" w:rsidP="009C0413">
            <w:pPr>
              <w:pStyle w:val="NoSpaci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8027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                        </w:t>
            </w:r>
            <w:r w:rsidR="009C0413" w:rsidRPr="00E8027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="009C0413" w:rsidRPr="00E8027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="009C0413" w:rsidRPr="00E8027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bookmarkEnd w:id="25"/>
      <w:tr w:rsidR="00FC47EA" w:rsidRPr="00E80272" w:rsidTr="009C0413">
        <w:tc>
          <w:tcPr>
            <w:tcW w:w="4394" w:type="dxa"/>
            <w:shd w:val="clear" w:color="auto" w:fill="auto"/>
          </w:tcPr>
          <w:p w:rsidR="00FC47EA" w:rsidRPr="00E80272" w:rsidRDefault="00FC47EA" w:rsidP="00144319">
            <w:pPr>
              <w:pStyle w:val="NoSpacing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เจ้าหนี้ตามสัญญาเช่า</w:t>
            </w:r>
          </w:p>
        </w:tc>
        <w:tc>
          <w:tcPr>
            <w:tcW w:w="692" w:type="dxa"/>
            <w:shd w:val="clear" w:color="auto" w:fill="auto"/>
          </w:tcPr>
          <w:p w:rsidR="00FC47EA" w:rsidRPr="00E80272" w:rsidRDefault="00FC47EA" w:rsidP="00FC47EA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</w:tcPr>
          <w:p w:rsidR="00FC47EA" w:rsidRPr="00E80272" w:rsidRDefault="00FC47EA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:rsidR="00FC47EA" w:rsidRPr="00E80272" w:rsidRDefault="00FC47EA" w:rsidP="00FC47EA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C47EA" w:rsidRPr="00E80272" w:rsidRDefault="0094440D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</w:rPr>
              <w:t>100,405</w:t>
            </w:r>
          </w:p>
        </w:tc>
        <w:tc>
          <w:tcPr>
            <w:tcW w:w="236" w:type="dxa"/>
          </w:tcPr>
          <w:p w:rsidR="00FC47EA" w:rsidRPr="00E80272" w:rsidRDefault="00FC47EA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FC47EA" w:rsidRPr="00E80272" w:rsidRDefault="002233F1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</w:rPr>
              <w:t>94,182</w:t>
            </w:r>
          </w:p>
        </w:tc>
      </w:tr>
      <w:tr w:rsidR="009C1F56" w:rsidRPr="00E80272" w:rsidTr="00BB632A">
        <w:tc>
          <w:tcPr>
            <w:tcW w:w="5086" w:type="dxa"/>
            <w:gridSpan w:val="2"/>
            <w:shd w:val="clear" w:color="auto" w:fill="auto"/>
          </w:tcPr>
          <w:p w:rsidR="009C1F56" w:rsidRPr="00E80272" w:rsidRDefault="009C1F56" w:rsidP="009C1F56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cs/>
              </w:rPr>
              <w:t>หัก : ส่วนที่ถึงกำหนดชำระภายในหนึ่งปี</w:t>
            </w:r>
          </w:p>
        </w:tc>
        <w:tc>
          <w:tcPr>
            <w:tcW w:w="1201" w:type="dxa"/>
            <w:shd w:val="clear" w:color="auto" w:fill="auto"/>
          </w:tcPr>
          <w:p w:rsidR="009C1F56" w:rsidRPr="00E80272" w:rsidRDefault="009C1F56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:rsidR="009C1F56" w:rsidRPr="00E80272" w:rsidRDefault="009C1F56" w:rsidP="00FC47EA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C1F56" w:rsidRPr="00E80272" w:rsidRDefault="00E02030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4440D" w:rsidRPr="00E80272">
              <w:rPr>
                <w:rFonts w:ascii="Angsana New" w:hAnsi="Angsana New" w:cs="Angsana New"/>
                <w:sz w:val="30"/>
                <w:szCs w:val="30"/>
              </w:rPr>
              <w:t>37,908</w:t>
            </w:r>
            <w:r w:rsidRPr="00E8027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9C1F56" w:rsidRPr="00E80272" w:rsidRDefault="009C1F56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8" w:type="dxa"/>
          </w:tcPr>
          <w:p w:rsidR="009C1F56" w:rsidRPr="00E80272" w:rsidRDefault="009C1F56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</w:rPr>
              <w:t>(4</w:t>
            </w:r>
            <w:r w:rsidR="002233F1" w:rsidRPr="00E8027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8027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233F1" w:rsidRPr="00E80272">
              <w:rPr>
                <w:rFonts w:ascii="Angsana New" w:hAnsi="Angsana New" w:cs="Angsana New"/>
                <w:sz w:val="30"/>
                <w:szCs w:val="30"/>
              </w:rPr>
              <w:t>197</w:t>
            </w:r>
            <w:r w:rsidRPr="00E8027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C47EA" w:rsidRPr="00E80272" w:rsidTr="00FC47EA">
        <w:tc>
          <w:tcPr>
            <w:tcW w:w="5086" w:type="dxa"/>
            <w:gridSpan w:val="2"/>
            <w:shd w:val="clear" w:color="auto" w:fill="auto"/>
          </w:tcPr>
          <w:p w:rsidR="00FC47EA" w:rsidRPr="00E80272" w:rsidRDefault="009C1F56" w:rsidP="009C1F56">
            <w:pPr>
              <w:pStyle w:val="NoSpacing"/>
              <w:ind w:firstLine="3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26" w:name="_Hlk31790605"/>
            <w:r w:rsidRPr="00E80272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เจ้าหนี้ตามสัญญาเช่า</w:t>
            </w:r>
            <w:r w:rsidRPr="00E8027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E80272">
              <w:rPr>
                <w:rFonts w:ascii="Angsana New" w:hAnsi="Angsana New" w:cs="Angsana New"/>
                <w:sz w:val="30"/>
                <w:szCs w:val="30"/>
                <w:cs/>
              </w:rPr>
              <w:t>– สุทธิ</w:t>
            </w:r>
          </w:p>
        </w:tc>
        <w:tc>
          <w:tcPr>
            <w:tcW w:w="1201" w:type="dxa"/>
            <w:shd w:val="clear" w:color="auto" w:fill="auto"/>
          </w:tcPr>
          <w:p w:rsidR="00FC47EA" w:rsidRPr="00E80272" w:rsidRDefault="00FC47EA" w:rsidP="00FC47EA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:rsidR="00FC47EA" w:rsidRPr="00E80272" w:rsidRDefault="00FC47EA" w:rsidP="00FC47EA">
            <w:pPr>
              <w:pStyle w:val="NoSpaci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C47EA" w:rsidRPr="00E80272" w:rsidRDefault="0094440D" w:rsidP="00FC47EA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62,497</w:t>
            </w:r>
          </w:p>
        </w:tc>
        <w:tc>
          <w:tcPr>
            <w:tcW w:w="236" w:type="dxa"/>
          </w:tcPr>
          <w:p w:rsidR="00FC47EA" w:rsidRPr="00E80272" w:rsidRDefault="00FC47EA" w:rsidP="00FC47EA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:rsidR="00FC47EA" w:rsidRPr="00E80272" w:rsidRDefault="00EA7145" w:rsidP="00FC47EA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52,985</w:t>
            </w:r>
          </w:p>
        </w:tc>
      </w:tr>
    </w:tbl>
    <w:bookmarkEnd w:id="26"/>
    <w:p w:rsidR="00DD1CDB" w:rsidRPr="00E80272" w:rsidRDefault="00B621D6" w:rsidP="00B62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eastAsia="Calibri" w:hAnsi="Angsana New"/>
          <w:sz w:val="26"/>
          <w:szCs w:val="26"/>
        </w:rPr>
      </w:pPr>
      <w:r w:rsidRPr="00E80272">
        <w:rPr>
          <w:rFonts w:ascii="Angsana New" w:eastAsia="Calibri" w:hAnsi="Angsana New"/>
          <w:sz w:val="26"/>
          <w:szCs w:val="26"/>
        </w:rPr>
        <w:t xml:space="preserve">                                                   </w:t>
      </w:r>
    </w:p>
    <w:p w:rsidR="00DD1CDB" w:rsidRPr="00E80272" w:rsidRDefault="00DD1CDB" w:rsidP="00B62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eastAsia="Calibri" w:hAnsi="Angsana New"/>
          <w:sz w:val="26"/>
          <w:szCs w:val="26"/>
        </w:rPr>
      </w:pPr>
    </w:p>
    <w:p w:rsidR="00DD1CDB" w:rsidRPr="00E80272" w:rsidRDefault="00DD1CDB" w:rsidP="00B62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eastAsia="Calibri" w:hAnsi="Angsana New"/>
          <w:sz w:val="26"/>
          <w:szCs w:val="26"/>
        </w:rPr>
      </w:pPr>
    </w:p>
    <w:p w:rsidR="00DD1CDB" w:rsidRPr="00E80272" w:rsidRDefault="00DD1CDB" w:rsidP="00B62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eastAsia="Calibri" w:hAnsi="Angsana New"/>
          <w:sz w:val="26"/>
          <w:szCs w:val="26"/>
        </w:rPr>
      </w:pPr>
    </w:p>
    <w:p w:rsidR="00DD1CDB" w:rsidRPr="00E80272" w:rsidRDefault="00DD1CDB" w:rsidP="00B62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eastAsia="Calibri" w:hAnsi="Angsana New"/>
          <w:sz w:val="26"/>
          <w:szCs w:val="26"/>
        </w:rPr>
      </w:pPr>
    </w:p>
    <w:p w:rsidR="00DD1CDB" w:rsidRPr="00E80272" w:rsidRDefault="00DD1CDB" w:rsidP="00B62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eastAsia="Calibri" w:hAnsi="Angsana New"/>
          <w:sz w:val="26"/>
          <w:szCs w:val="26"/>
        </w:rPr>
      </w:pPr>
    </w:p>
    <w:p w:rsidR="00DD1CDB" w:rsidRPr="00E80272" w:rsidRDefault="00DD1CDB" w:rsidP="00B62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eastAsia="Calibri" w:hAnsi="Angsana New"/>
          <w:sz w:val="26"/>
          <w:szCs w:val="26"/>
        </w:rPr>
      </w:pPr>
    </w:p>
    <w:p w:rsidR="00DD1CDB" w:rsidRPr="00E80272" w:rsidRDefault="00DD1CDB" w:rsidP="00B62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eastAsia="Calibri" w:hAnsi="Angsana New"/>
          <w:sz w:val="26"/>
          <w:szCs w:val="26"/>
        </w:rPr>
      </w:pPr>
    </w:p>
    <w:p w:rsidR="00B621D6" w:rsidRPr="00E80272" w:rsidRDefault="00B621D6" w:rsidP="00B62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E80272">
        <w:rPr>
          <w:rFonts w:ascii="Angsana New" w:eastAsia="Calibri" w:hAnsi="Angsana New"/>
          <w:sz w:val="26"/>
          <w:szCs w:val="26"/>
        </w:rPr>
        <w:lastRenderedPageBreak/>
        <w:t xml:space="preserve">                    </w:t>
      </w:r>
      <w:r w:rsidR="00BA77EC" w:rsidRPr="00E80272">
        <w:rPr>
          <w:rFonts w:ascii="Angsana New" w:eastAsia="Calibri" w:hAnsi="Angsana New" w:hint="cs"/>
          <w:sz w:val="26"/>
          <w:szCs w:val="26"/>
          <w:cs/>
        </w:rPr>
        <w:t xml:space="preserve"> </w:t>
      </w:r>
      <w:r w:rsidR="00DD1CDB" w:rsidRPr="00E80272">
        <w:rPr>
          <w:rFonts w:ascii="Angsana New" w:eastAsia="Calibri" w:hAnsi="Angsana New"/>
          <w:sz w:val="26"/>
          <w:szCs w:val="26"/>
        </w:rPr>
        <w:t xml:space="preserve">                                                     </w:t>
      </w:r>
      <w:r w:rsidRPr="00E80272">
        <w:rPr>
          <w:rFonts w:ascii="Angsana New" w:hAnsi="Angsana New" w:hint="cs"/>
          <w:b/>
          <w:bCs/>
          <w:sz w:val="30"/>
          <w:szCs w:val="30"/>
          <w:cs/>
        </w:rPr>
        <w:t>งบการเงินรวมและงบการเงินเฉพาะกิจการ</w:t>
      </w:r>
    </w:p>
    <w:p w:rsidR="00132676" w:rsidRPr="00E80272" w:rsidRDefault="00132676" w:rsidP="009C0413">
      <w:pPr>
        <w:ind w:left="540"/>
        <w:jc w:val="thaiDistribute"/>
        <w:rPr>
          <w:rFonts w:ascii="Angsana New" w:hAnsi="Angsana New"/>
        </w:rPr>
      </w:pPr>
    </w:p>
    <w:tbl>
      <w:tblPr>
        <w:tblW w:w="9237" w:type="dxa"/>
        <w:tblInd w:w="534" w:type="dxa"/>
        <w:tblLook w:val="04A0"/>
      </w:tblPr>
      <w:tblGrid>
        <w:gridCol w:w="1020"/>
        <w:gridCol w:w="2240"/>
        <w:gridCol w:w="1340"/>
        <w:gridCol w:w="246"/>
        <w:gridCol w:w="1162"/>
        <w:gridCol w:w="708"/>
        <w:gridCol w:w="1127"/>
        <w:gridCol w:w="235"/>
        <w:gridCol w:w="1159"/>
      </w:tblGrid>
      <w:tr w:rsidR="00C11B13" w:rsidRPr="00E80272" w:rsidTr="00A72988">
        <w:trPr>
          <w:trHeight w:val="675"/>
        </w:trPr>
        <w:tc>
          <w:tcPr>
            <w:tcW w:w="3260" w:type="dxa"/>
            <w:gridSpan w:val="2"/>
          </w:tcPr>
          <w:p w:rsidR="00C11B13" w:rsidRPr="00E80272" w:rsidRDefault="00C11B13" w:rsidP="004B7ADD">
            <w:pPr>
              <w:pStyle w:val="NoSpacing"/>
              <w:spacing w:line="276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8" w:type="dxa"/>
            <w:gridSpan w:val="3"/>
            <w:tcBorders>
              <w:left w:val="nil"/>
              <w:bottom w:val="single" w:sz="4" w:space="0" w:color="auto"/>
            </w:tcBorders>
          </w:tcPr>
          <w:p w:rsidR="00C11B13" w:rsidRPr="00E80272" w:rsidRDefault="00C11B13" w:rsidP="004B7ADD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80272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จำนวนเงินขั้นต่ำที่ต้องจ่าย</w:t>
            </w:r>
          </w:p>
        </w:tc>
        <w:tc>
          <w:tcPr>
            <w:tcW w:w="3229" w:type="dxa"/>
            <w:gridSpan w:val="4"/>
            <w:tcBorders>
              <w:bottom w:val="single" w:sz="4" w:space="0" w:color="auto"/>
            </w:tcBorders>
          </w:tcPr>
          <w:p w:rsidR="00C11B13" w:rsidRPr="00E80272" w:rsidRDefault="00C11B13" w:rsidP="004B7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left" w:pos="825"/>
              </w:tabs>
              <w:spacing w:line="240" w:lineRule="auto"/>
              <w:ind w:left="-3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80272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F56BF3" w:rsidRPr="00E80272" w:rsidTr="00A72988">
        <w:tc>
          <w:tcPr>
            <w:tcW w:w="3260" w:type="dxa"/>
            <w:gridSpan w:val="2"/>
          </w:tcPr>
          <w:p w:rsidR="00F56BF3" w:rsidRPr="00E80272" w:rsidRDefault="00F56BF3" w:rsidP="00F56BF3">
            <w:pPr>
              <w:pStyle w:val="NoSpacing"/>
              <w:spacing w:line="276" w:lineRule="auto"/>
              <w:rPr>
                <w:rFonts w:ascii="Angsana New" w:hAnsi="Angsana New" w:cs="Angsana New"/>
                <w:sz w:val="26"/>
                <w:szCs w:val="26"/>
              </w:rPr>
            </w:pPr>
            <w:bookmarkStart w:id="27" w:name="_Hlk31800319"/>
          </w:p>
        </w:tc>
        <w:tc>
          <w:tcPr>
            <w:tcW w:w="1340" w:type="dxa"/>
            <w:tcBorders>
              <w:top w:val="single" w:sz="4" w:space="0" w:color="auto"/>
              <w:left w:val="nil"/>
              <w:right w:val="nil"/>
            </w:tcBorders>
          </w:tcPr>
          <w:p w:rsidR="00F56BF3" w:rsidRPr="00E80272" w:rsidRDefault="00CD77F0" w:rsidP="00F56BF3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3</w:t>
            </w:r>
            <w:r w:rsidRPr="00E80272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E341A"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F56BF3" w:rsidRPr="00E80272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EA7145" w:rsidRPr="00E80272">
              <w:rPr>
                <w:rFonts w:ascii="Angsana New" w:eastAsia="Calibri" w:hAnsi="Angsana New"/>
                <w:sz w:val="30"/>
                <w:szCs w:val="30"/>
              </w:rPr>
              <w:t>4</w:t>
            </w:r>
          </w:p>
        </w:tc>
        <w:tc>
          <w:tcPr>
            <w:tcW w:w="246" w:type="dxa"/>
            <w:tcBorders>
              <w:top w:val="single" w:sz="4" w:space="0" w:color="auto"/>
            </w:tcBorders>
          </w:tcPr>
          <w:p w:rsidR="00F56BF3" w:rsidRPr="00E80272" w:rsidRDefault="00F56BF3" w:rsidP="00F56BF3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F56BF3" w:rsidRPr="00E80272" w:rsidRDefault="00F56BF3" w:rsidP="00F56BF3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80272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E80272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Pr="00E80272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EA7145" w:rsidRPr="00E80272">
              <w:rPr>
                <w:rFonts w:ascii="Angsana New" w:eastAsia="Calibri" w:hAnsi="Angsana New"/>
                <w:sz w:val="30"/>
                <w:szCs w:val="3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F56BF3" w:rsidRPr="00E80272" w:rsidRDefault="00F56BF3" w:rsidP="00F56BF3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right w:val="nil"/>
            </w:tcBorders>
          </w:tcPr>
          <w:p w:rsidR="00F56BF3" w:rsidRPr="00E80272" w:rsidRDefault="00CD77F0" w:rsidP="00D94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3</w:t>
            </w:r>
            <w:r w:rsidRPr="00E80272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E341A"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EA7145" w:rsidRPr="00E80272">
              <w:rPr>
                <w:rFonts w:ascii="Angsana New" w:eastAsia="Calibri" w:hAnsi="Angsana New"/>
                <w:sz w:val="30"/>
                <w:szCs w:val="30"/>
              </w:rPr>
              <w:t>2564</w:t>
            </w:r>
          </w:p>
        </w:tc>
        <w:tc>
          <w:tcPr>
            <w:tcW w:w="235" w:type="dxa"/>
            <w:tcBorders>
              <w:top w:val="single" w:sz="4" w:space="0" w:color="auto"/>
              <w:left w:val="nil"/>
              <w:right w:val="nil"/>
            </w:tcBorders>
          </w:tcPr>
          <w:p w:rsidR="00F56BF3" w:rsidRPr="00E80272" w:rsidRDefault="00F56BF3" w:rsidP="00F56BF3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right w:val="nil"/>
            </w:tcBorders>
          </w:tcPr>
          <w:p w:rsidR="00F56BF3" w:rsidRPr="00E80272" w:rsidRDefault="00F56BF3" w:rsidP="00F5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left" w:pos="825"/>
              </w:tabs>
              <w:spacing w:line="240" w:lineRule="auto"/>
              <w:ind w:left="-3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80272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E80272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Pr="00E80272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EA7145" w:rsidRPr="00E80272">
              <w:rPr>
                <w:rFonts w:ascii="Angsana New" w:eastAsia="Calibri" w:hAnsi="Angsana New"/>
                <w:sz w:val="30"/>
                <w:szCs w:val="30"/>
              </w:rPr>
              <w:t>3</w:t>
            </w:r>
          </w:p>
        </w:tc>
      </w:tr>
      <w:tr w:rsidR="00C11B13" w:rsidRPr="00E80272" w:rsidTr="00A72988">
        <w:tc>
          <w:tcPr>
            <w:tcW w:w="3260" w:type="dxa"/>
            <w:gridSpan w:val="2"/>
          </w:tcPr>
          <w:p w:rsidR="00C11B13" w:rsidRPr="00E80272" w:rsidRDefault="00C11B13" w:rsidP="00F56BF3">
            <w:pPr>
              <w:pStyle w:val="NoSpacing"/>
              <w:spacing w:line="276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77" w:type="dxa"/>
            <w:gridSpan w:val="7"/>
            <w:tcBorders>
              <w:left w:val="nil"/>
              <w:right w:val="nil"/>
            </w:tcBorders>
          </w:tcPr>
          <w:p w:rsidR="00C11B13" w:rsidRPr="00E80272" w:rsidRDefault="00C11B13" w:rsidP="00F5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left" w:pos="825"/>
              </w:tabs>
              <w:spacing w:line="240" w:lineRule="auto"/>
              <w:ind w:left="-3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80272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E80272">
              <w:rPr>
                <w:rFonts w:ascii="Angsana New" w:eastAsia="Calibri" w:hAnsi="Angsana New"/>
                <w:i/>
                <w:iCs/>
                <w:sz w:val="30"/>
                <w:szCs w:val="30"/>
              </w:rPr>
              <w:t xml:space="preserve">: </w:t>
            </w:r>
            <w:r w:rsidRPr="00E80272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A7145" w:rsidRPr="00E80272" w:rsidTr="00A72988">
        <w:tc>
          <w:tcPr>
            <w:tcW w:w="3260" w:type="dxa"/>
            <w:gridSpan w:val="2"/>
            <w:hideMark/>
          </w:tcPr>
          <w:p w:rsidR="00EA7145" w:rsidRPr="00E80272" w:rsidRDefault="00EA7145" w:rsidP="00EA7145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80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E8027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80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340" w:type="dxa"/>
            <w:vAlign w:val="bottom"/>
          </w:tcPr>
          <w:p w:rsidR="00EA7145" w:rsidRPr="00E80272" w:rsidRDefault="0094440D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</w:rPr>
              <w:t>40,556</w:t>
            </w:r>
          </w:p>
        </w:tc>
        <w:tc>
          <w:tcPr>
            <w:tcW w:w="246" w:type="dxa"/>
          </w:tcPr>
          <w:p w:rsidR="00EA7145" w:rsidRPr="00E80272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:rsidR="00EA7145" w:rsidRPr="00E80272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</w:rPr>
              <w:t>44,094</w:t>
            </w:r>
          </w:p>
        </w:tc>
        <w:tc>
          <w:tcPr>
            <w:tcW w:w="708" w:type="dxa"/>
            <w:vAlign w:val="bottom"/>
          </w:tcPr>
          <w:p w:rsidR="00EA7145" w:rsidRPr="00E80272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:rsidR="00EA7145" w:rsidRPr="00E80272" w:rsidRDefault="0009598E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</w:rPr>
              <w:t>37,908</w:t>
            </w:r>
          </w:p>
        </w:tc>
        <w:tc>
          <w:tcPr>
            <w:tcW w:w="235" w:type="dxa"/>
          </w:tcPr>
          <w:p w:rsidR="00EA7145" w:rsidRPr="00E80272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:rsidR="00EA7145" w:rsidRPr="00E80272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</w:rPr>
              <w:t>41,197</w:t>
            </w:r>
          </w:p>
        </w:tc>
      </w:tr>
      <w:tr w:rsidR="00EA7145" w:rsidRPr="00E80272" w:rsidTr="00A72988">
        <w:tc>
          <w:tcPr>
            <w:tcW w:w="3260" w:type="dxa"/>
            <w:gridSpan w:val="2"/>
            <w:hideMark/>
          </w:tcPr>
          <w:p w:rsidR="00EA7145" w:rsidRPr="00E80272" w:rsidRDefault="00EA7145" w:rsidP="00EA7145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80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E8027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80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Pr="00E8027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80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40" w:type="dxa"/>
            <w:vAlign w:val="bottom"/>
          </w:tcPr>
          <w:p w:rsidR="00EA7145" w:rsidRPr="00E80272" w:rsidRDefault="0094440D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</w:rPr>
              <w:t>65,322</w:t>
            </w:r>
          </w:p>
        </w:tc>
        <w:tc>
          <w:tcPr>
            <w:tcW w:w="246" w:type="dxa"/>
          </w:tcPr>
          <w:p w:rsidR="00EA7145" w:rsidRPr="00E80272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:rsidR="00EA7145" w:rsidRPr="00E80272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</w:rPr>
              <w:t>55,390</w:t>
            </w:r>
          </w:p>
        </w:tc>
        <w:tc>
          <w:tcPr>
            <w:tcW w:w="708" w:type="dxa"/>
            <w:vAlign w:val="bottom"/>
          </w:tcPr>
          <w:p w:rsidR="00EA7145" w:rsidRPr="00E80272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:rsidR="00EA7145" w:rsidRPr="00E80272" w:rsidRDefault="0009598E" w:rsidP="006D4A40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</w:rPr>
              <w:t>62,497</w:t>
            </w:r>
          </w:p>
        </w:tc>
        <w:tc>
          <w:tcPr>
            <w:tcW w:w="235" w:type="dxa"/>
            <w:vMerge w:val="restart"/>
          </w:tcPr>
          <w:p w:rsidR="00EA7145" w:rsidRPr="00E80272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:rsidR="00EA7145" w:rsidRPr="00E80272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</w:rPr>
              <w:t>52,985</w:t>
            </w:r>
          </w:p>
        </w:tc>
      </w:tr>
      <w:tr w:rsidR="00EA7145" w:rsidRPr="00E80272" w:rsidTr="00A72988">
        <w:tc>
          <w:tcPr>
            <w:tcW w:w="1020" w:type="dxa"/>
          </w:tcPr>
          <w:p w:rsidR="00EA7145" w:rsidRPr="00E80272" w:rsidRDefault="00EA7145" w:rsidP="00EA7145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40" w:type="dxa"/>
          </w:tcPr>
          <w:p w:rsidR="00EA7145" w:rsidRPr="00E80272" w:rsidRDefault="00EA7145" w:rsidP="00EA7145">
            <w:pPr>
              <w:pStyle w:val="NoSpacing"/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A7145" w:rsidRPr="00E80272" w:rsidRDefault="0094440D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</w:rPr>
              <w:t>105,878</w:t>
            </w:r>
          </w:p>
        </w:tc>
        <w:tc>
          <w:tcPr>
            <w:tcW w:w="246" w:type="dxa"/>
          </w:tcPr>
          <w:p w:rsidR="00EA7145" w:rsidRPr="00E80272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:rsidR="00EA7145" w:rsidRPr="00E80272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</w:rPr>
              <w:t>99,484</w:t>
            </w:r>
          </w:p>
        </w:tc>
        <w:tc>
          <w:tcPr>
            <w:tcW w:w="708" w:type="dxa"/>
            <w:vAlign w:val="bottom"/>
          </w:tcPr>
          <w:p w:rsidR="00EA7145" w:rsidRPr="00E80272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EA7145" w:rsidRPr="00E80272" w:rsidRDefault="009B50F5" w:rsidP="005733E4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</w:rPr>
              <w:t>100,405</w:t>
            </w:r>
          </w:p>
        </w:tc>
        <w:tc>
          <w:tcPr>
            <w:tcW w:w="235" w:type="dxa"/>
            <w:vMerge/>
            <w:tcBorders>
              <w:bottom w:val="nil"/>
            </w:tcBorders>
          </w:tcPr>
          <w:p w:rsidR="00EA7145" w:rsidRPr="00E80272" w:rsidRDefault="00EA7145" w:rsidP="00EA7145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EA7145" w:rsidRPr="00E80272" w:rsidRDefault="00EA7145" w:rsidP="00EA7145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</w:rPr>
              <w:t>94,182</w:t>
            </w:r>
          </w:p>
        </w:tc>
      </w:tr>
      <w:tr w:rsidR="00EA7145" w:rsidRPr="00E80272" w:rsidTr="00A72988">
        <w:tc>
          <w:tcPr>
            <w:tcW w:w="3260" w:type="dxa"/>
            <w:gridSpan w:val="2"/>
            <w:hideMark/>
          </w:tcPr>
          <w:p w:rsidR="00EA7145" w:rsidRPr="00E80272" w:rsidRDefault="00EA7145" w:rsidP="00EA714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80272">
              <w:rPr>
                <w:rFonts w:asciiTheme="majorBidi" w:hAnsiTheme="majorBidi" w:cstheme="majorBidi"/>
                <w:sz w:val="30"/>
                <w:szCs w:val="30"/>
                <w:cs/>
              </w:rPr>
              <w:t>หัก : ดอกเบี้ยจ่ายในอนาคต</w:t>
            </w:r>
          </w:p>
          <w:p w:rsidR="00EA7145" w:rsidRPr="00E80272" w:rsidRDefault="00EA7145" w:rsidP="00EA7145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80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ของสัญญาเช่า  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:rsidR="00EA7145" w:rsidRPr="00E80272" w:rsidRDefault="005733E4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4440D" w:rsidRPr="00E80272">
              <w:rPr>
                <w:rFonts w:ascii="Angsana New" w:hAnsi="Angsana New" w:cs="Angsana New"/>
                <w:sz w:val="30"/>
                <w:szCs w:val="30"/>
              </w:rPr>
              <w:t>5,473</w:t>
            </w:r>
            <w:r w:rsidR="00E02030" w:rsidRPr="00E8027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6" w:type="dxa"/>
          </w:tcPr>
          <w:p w:rsidR="00EA7145" w:rsidRPr="00E80272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EA7145" w:rsidRPr="00E80272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EA7145" w:rsidRPr="00E80272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</w:rPr>
              <w:t>(5,302)</w:t>
            </w:r>
          </w:p>
        </w:tc>
        <w:tc>
          <w:tcPr>
            <w:tcW w:w="708" w:type="dxa"/>
            <w:vAlign w:val="bottom"/>
          </w:tcPr>
          <w:p w:rsidR="00EA7145" w:rsidRPr="00E80272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:rsidR="00EA7145" w:rsidRPr="00E80272" w:rsidRDefault="00E02030" w:rsidP="00E02030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vMerge w:val="restart"/>
          </w:tcPr>
          <w:p w:rsidR="00EA7145" w:rsidRPr="00E80272" w:rsidRDefault="00EA7145" w:rsidP="00EA7145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EA7145" w:rsidRPr="00E80272" w:rsidRDefault="00EA7145" w:rsidP="00EA7145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EA7145" w:rsidRPr="00E80272" w:rsidRDefault="00EA7145" w:rsidP="00E02030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A7145" w:rsidRPr="00E80272" w:rsidTr="00A72988">
        <w:tc>
          <w:tcPr>
            <w:tcW w:w="3260" w:type="dxa"/>
            <w:gridSpan w:val="2"/>
            <w:hideMark/>
          </w:tcPr>
          <w:p w:rsidR="00EA7145" w:rsidRPr="00E80272" w:rsidRDefault="00EA7145" w:rsidP="00EA7145">
            <w:pPr>
              <w:pStyle w:val="NoSpacing"/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80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มูลค่าปัจจุบันของเจ้าหนี้ตามสัญญาเช่า   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A7145" w:rsidRPr="00E80272" w:rsidRDefault="0094440D" w:rsidP="005733E4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100,405</w:t>
            </w:r>
          </w:p>
        </w:tc>
        <w:tc>
          <w:tcPr>
            <w:tcW w:w="246" w:type="dxa"/>
          </w:tcPr>
          <w:p w:rsidR="00EA7145" w:rsidRPr="00E80272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:rsidR="00EA7145" w:rsidRPr="00E80272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</w:rPr>
              <w:t>94,182</w:t>
            </w:r>
          </w:p>
        </w:tc>
        <w:tc>
          <w:tcPr>
            <w:tcW w:w="708" w:type="dxa"/>
            <w:vAlign w:val="bottom"/>
          </w:tcPr>
          <w:p w:rsidR="00EA7145" w:rsidRPr="00E80272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:rsidR="00EA7145" w:rsidRPr="00E80272" w:rsidRDefault="009B50F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100,405</w:t>
            </w:r>
          </w:p>
        </w:tc>
        <w:tc>
          <w:tcPr>
            <w:tcW w:w="235" w:type="dxa"/>
            <w:vMerge/>
            <w:tcBorders>
              <w:bottom w:val="nil"/>
            </w:tcBorders>
          </w:tcPr>
          <w:p w:rsidR="00EA7145" w:rsidRPr="00E80272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:rsidR="00EA7145" w:rsidRPr="00E80272" w:rsidRDefault="0070190D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</w:rPr>
              <w:t>94,182</w:t>
            </w:r>
          </w:p>
        </w:tc>
      </w:tr>
      <w:bookmarkEnd w:id="27"/>
    </w:tbl>
    <w:p w:rsidR="008C086A" w:rsidRPr="00E80272" w:rsidRDefault="008C086A" w:rsidP="001064B9">
      <w:pPr>
        <w:ind w:left="540"/>
        <w:jc w:val="thaiDistribute"/>
        <w:rPr>
          <w:rFonts w:ascii="Angsana New" w:hAnsi="Angsana New"/>
        </w:rPr>
      </w:pPr>
    </w:p>
    <w:p w:rsidR="009E1648" w:rsidRPr="00E80272" w:rsidRDefault="00CC382B" w:rsidP="00641905">
      <w:pPr>
        <w:ind w:left="454"/>
        <w:rPr>
          <w:rFonts w:ascii="Angsana New" w:hAnsi="Angsana New"/>
          <w:sz w:val="30"/>
          <w:szCs w:val="30"/>
        </w:rPr>
      </w:pPr>
      <w:r w:rsidRPr="00E80272">
        <w:rPr>
          <w:rFonts w:ascii="Angsana New" w:hAnsi="Angsana New"/>
          <w:sz w:val="30"/>
          <w:szCs w:val="30"/>
          <w:cs/>
        </w:rPr>
        <w:t xml:space="preserve">บริษัทได้ทำสัญญาเช่าเครื่องจักรและยานพาหนะกับบริษัทหลายแห่งในรูปแบบสัญญาเช่าการเงิน มีกำหนดระยะเวลา </w:t>
      </w:r>
      <w:r w:rsidR="009E1648" w:rsidRPr="00E80272">
        <w:rPr>
          <w:rFonts w:ascii="Angsana New" w:hAnsi="Angsana New"/>
          <w:sz w:val="30"/>
          <w:szCs w:val="30"/>
        </w:rPr>
        <w:t>4</w:t>
      </w:r>
      <w:r w:rsidR="009E1648" w:rsidRPr="00E80272">
        <w:rPr>
          <w:rFonts w:ascii="Angsana New" w:hAnsi="Angsana New"/>
          <w:sz w:val="30"/>
          <w:szCs w:val="30"/>
          <w:cs/>
        </w:rPr>
        <w:t>-</w:t>
      </w:r>
      <w:r w:rsidRPr="00E80272">
        <w:rPr>
          <w:rFonts w:ascii="Angsana New" w:hAnsi="Angsana New"/>
          <w:sz w:val="30"/>
          <w:szCs w:val="30"/>
        </w:rPr>
        <w:t xml:space="preserve">5 </w:t>
      </w:r>
      <w:r w:rsidRPr="00E80272">
        <w:rPr>
          <w:rFonts w:ascii="Angsana New" w:hAnsi="Angsana New"/>
          <w:sz w:val="30"/>
          <w:szCs w:val="30"/>
          <w:cs/>
        </w:rPr>
        <w:t>ปี แล</w:t>
      </w:r>
      <w:r w:rsidR="00BE05AE" w:rsidRPr="00E80272">
        <w:rPr>
          <w:rFonts w:ascii="Angsana New" w:hAnsi="Angsana New"/>
          <w:sz w:val="30"/>
          <w:szCs w:val="30"/>
          <w:cs/>
        </w:rPr>
        <w:t>ะมีเงื่อนไขให้</w:t>
      </w:r>
      <w:r w:rsidR="00AD012D" w:rsidRPr="00E80272">
        <w:rPr>
          <w:rFonts w:ascii="Angsana New" w:hAnsi="Angsana New"/>
          <w:sz w:val="30"/>
          <w:szCs w:val="30"/>
          <w:cs/>
        </w:rPr>
        <w:t>บริษัทซื้อเครื่องจักรและยานพาหนะ</w:t>
      </w:r>
      <w:r w:rsidRPr="00E80272">
        <w:rPr>
          <w:rFonts w:ascii="Angsana New" w:hAnsi="Angsana New"/>
          <w:sz w:val="30"/>
          <w:szCs w:val="30"/>
          <w:cs/>
        </w:rPr>
        <w:t>ตามสัญญาเช่าการเงินเมื่อสิ้นสุดสัญญาเช่า</w:t>
      </w:r>
      <w:r w:rsidR="002126B0" w:rsidRPr="00E80272">
        <w:rPr>
          <w:rFonts w:ascii="Angsana New" w:hAnsi="Angsana New"/>
          <w:sz w:val="30"/>
          <w:szCs w:val="30"/>
          <w:cs/>
        </w:rPr>
        <w:t xml:space="preserve"> </w:t>
      </w:r>
      <w:r w:rsidR="00641905" w:rsidRPr="00E80272">
        <w:rPr>
          <w:rFonts w:ascii="Angsana New" w:hAnsi="Angsana New" w:hint="cs"/>
          <w:sz w:val="30"/>
          <w:szCs w:val="30"/>
          <w:cs/>
        </w:rPr>
        <w:t xml:space="preserve"> </w:t>
      </w:r>
    </w:p>
    <w:p w:rsidR="009E1648" w:rsidRPr="00E80272" w:rsidRDefault="009E1648" w:rsidP="00641905">
      <w:pPr>
        <w:ind w:left="454"/>
        <w:rPr>
          <w:rFonts w:ascii="Angsana New" w:hAnsi="Angsana New"/>
        </w:rPr>
      </w:pPr>
    </w:p>
    <w:p w:rsidR="009E1648" w:rsidRPr="00E80272" w:rsidRDefault="00B427A0" w:rsidP="00FA7C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  <w:r w:rsidRPr="00E80272">
        <w:rPr>
          <w:rFonts w:ascii="Angsana New" w:hAnsi="Angsana New"/>
          <w:b/>
          <w:sz w:val="30"/>
          <w:szCs w:val="30"/>
        </w:rPr>
        <w:tab/>
      </w:r>
      <w:r w:rsidR="009E1648" w:rsidRPr="00E80272">
        <w:rPr>
          <w:rFonts w:ascii="Angsana New" w:hAnsi="Angsana New" w:hint="cs"/>
          <w:b/>
          <w:sz w:val="30"/>
          <w:szCs w:val="30"/>
          <w:cs/>
        </w:rPr>
        <w:t>หนี้สิ</w:t>
      </w:r>
      <w:r w:rsidR="00887983" w:rsidRPr="00E80272">
        <w:rPr>
          <w:rFonts w:ascii="Angsana New" w:hAnsi="Angsana New" w:hint="cs"/>
          <w:b/>
          <w:sz w:val="30"/>
          <w:szCs w:val="30"/>
          <w:cs/>
        </w:rPr>
        <w:t>นที่มีภาระดอกเบี้ยทั้งหมดของ</w:t>
      </w:r>
      <w:r w:rsidR="009E1648" w:rsidRPr="00E80272">
        <w:rPr>
          <w:rFonts w:ascii="Angsana New" w:hAnsi="Angsana New" w:hint="cs"/>
          <w:b/>
          <w:sz w:val="30"/>
          <w:szCs w:val="30"/>
          <w:cs/>
        </w:rPr>
        <w:t xml:space="preserve">บริษัท ณ วันที่ </w:t>
      </w:r>
      <w:r w:rsidR="00EE0239" w:rsidRPr="00E80272">
        <w:rPr>
          <w:rFonts w:ascii="Angsana New" w:hAnsi="Angsana New"/>
          <w:sz w:val="30"/>
          <w:szCs w:val="30"/>
        </w:rPr>
        <w:t>3</w:t>
      </w:r>
      <w:r w:rsidR="00EE0239" w:rsidRPr="00E80272">
        <w:rPr>
          <w:rFonts w:ascii="Angsana New" w:hAnsi="Angsana New"/>
          <w:bCs/>
          <w:sz w:val="30"/>
          <w:szCs w:val="30"/>
        </w:rPr>
        <w:t>0</w:t>
      </w:r>
      <w:r w:rsidR="00EE0239" w:rsidRPr="00E80272">
        <w:rPr>
          <w:rFonts w:ascii="Angsana New" w:hAnsi="Angsana New" w:hint="cs"/>
          <w:sz w:val="30"/>
          <w:szCs w:val="30"/>
          <w:cs/>
        </w:rPr>
        <w:t xml:space="preserve"> </w:t>
      </w:r>
      <w:r w:rsidR="00420AB5" w:rsidRPr="00E80272">
        <w:rPr>
          <w:rFonts w:ascii="Angsana New" w:hAnsi="Angsana New" w:hint="cs"/>
          <w:sz w:val="30"/>
          <w:szCs w:val="30"/>
          <w:cs/>
        </w:rPr>
        <w:t>กันยายน</w:t>
      </w:r>
      <w:r w:rsidR="00EE0239" w:rsidRPr="00E80272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861F9C" w:rsidRPr="00E80272">
        <w:rPr>
          <w:rFonts w:ascii="Angsana New" w:hAnsi="Angsana New"/>
          <w:sz w:val="30"/>
          <w:szCs w:val="30"/>
        </w:rPr>
        <w:t>256</w:t>
      </w:r>
      <w:r w:rsidR="0070190D" w:rsidRPr="00E80272">
        <w:rPr>
          <w:rFonts w:ascii="Angsana New" w:hAnsi="Angsana New" w:hint="cs"/>
          <w:sz w:val="30"/>
          <w:szCs w:val="30"/>
          <w:cs/>
        </w:rPr>
        <w:t>4</w:t>
      </w:r>
      <w:r w:rsidR="00861F9C" w:rsidRPr="00E80272">
        <w:rPr>
          <w:rFonts w:ascii="Angsana New" w:hAnsi="Angsana New"/>
          <w:sz w:val="30"/>
          <w:szCs w:val="30"/>
        </w:rPr>
        <w:t xml:space="preserve"> </w:t>
      </w:r>
      <w:r w:rsidR="00861F9C" w:rsidRPr="00E80272">
        <w:rPr>
          <w:rFonts w:ascii="Angsana New" w:hAnsi="Angsana New" w:hint="cs"/>
          <w:sz w:val="30"/>
          <w:szCs w:val="30"/>
          <w:cs/>
        </w:rPr>
        <w:t xml:space="preserve">และ </w:t>
      </w:r>
      <w:r w:rsidR="00861F9C" w:rsidRPr="00E80272">
        <w:rPr>
          <w:rFonts w:ascii="Angsana New" w:hAnsi="Angsana New"/>
          <w:sz w:val="30"/>
          <w:szCs w:val="30"/>
        </w:rPr>
        <w:t>31</w:t>
      </w:r>
      <w:r w:rsidR="00861F9C" w:rsidRPr="00E8027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61F9C" w:rsidRPr="00E80272">
        <w:rPr>
          <w:rFonts w:ascii="Angsana New" w:hAnsi="Angsana New"/>
          <w:sz w:val="30"/>
          <w:szCs w:val="30"/>
        </w:rPr>
        <w:t>256</w:t>
      </w:r>
      <w:r w:rsidR="0070190D" w:rsidRPr="00E80272">
        <w:rPr>
          <w:rFonts w:ascii="Angsana New" w:hAnsi="Angsana New"/>
          <w:sz w:val="30"/>
          <w:szCs w:val="30"/>
        </w:rPr>
        <w:t>3</w:t>
      </w:r>
      <w:r w:rsidR="00861F9C" w:rsidRPr="00E80272">
        <w:rPr>
          <w:rFonts w:ascii="Angsana New" w:hAnsi="Angsana New"/>
          <w:sz w:val="30"/>
          <w:szCs w:val="30"/>
          <w:cs/>
        </w:rPr>
        <w:t xml:space="preserve"> </w:t>
      </w:r>
      <w:r w:rsidR="009E1648" w:rsidRPr="00E80272">
        <w:rPr>
          <w:rFonts w:ascii="Angsana New" w:hAnsi="Angsana New" w:hint="cs"/>
          <w:b/>
          <w:sz w:val="30"/>
          <w:szCs w:val="30"/>
          <w:cs/>
        </w:rPr>
        <w:t>เป็นสกุลเงินบาท</w:t>
      </w:r>
    </w:p>
    <w:p w:rsidR="00D52606" w:rsidRPr="00E80272" w:rsidRDefault="00D52606" w:rsidP="00FA7C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</w:p>
    <w:p w:rsidR="009C0413" w:rsidRPr="00E80272" w:rsidRDefault="00334C11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E80272">
        <w:rPr>
          <w:rFonts w:ascii="Angsana New" w:hAnsi="Angsana New"/>
          <w:b/>
          <w:bCs/>
          <w:sz w:val="30"/>
          <w:szCs w:val="30"/>
        </w:rPr>
        <w:t>1</w:t>
      </w:r>
      <w:r w:rsidR="00F47868" w:rsidRPr="00E80272">
        <w:rPr>
          <w:rFonts w:ascii="Angsana New" w:hAnsi="Angsana New"/>
          <w:b/>
          <w:bCs/>
          <w:sz w:val="30"/>
          <w:szCs w:val="30"/>
        </w:rPr>
        <w:t>5</w:t>
      </w:r>
      <w:r w:rsidR="00AA1708" w:rsidRPr="00E80272">
        <w:rPr>
          <w:rFonts w:ascii="Angsana New" w:hAnsi="Angsana New"/>
          <w:b/>
          <w:bCs/>
          <w:sz w:val="30"/>
          <w:szCs w:val="30"/>
        </w:rPr>
        <w:tab/>
      </w:r>
      <w:r w:rsidR="0041312D" w:rsidRPr="00E80272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  <w:r w:rsidR="0041312D" w:rsidRPr="00E80272">
        <w:rPr>
          <w:rFonts w:ascii="Angsana New" w:hAnsi="Angsana New"/>
          <w:sz w:val="30"/>
          <w:szCs w:val="30"/>
          <w:cs/>
        </w:rPr>
        <w:t xml:space="preserve">   </w:t>
      </w:r>
    </w:p>
    <w:p w:rsidR="009B50F5" w:rsidRPr="00E80272" w:rsidRDefault="009B50F5" w:rsidP="009B50F5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E80272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                                                                      งบการเงินรวมและงบการเงินเฉพาะกิจการ</w:t>
      </w:r>
    </w:p>
    <w:tbl>
      <w:tblPr>
        <w:tblW w:w="9218" w:type="dxa"/>
        <w:tblInd w:w="534" w:type="dxa"/>
        <w:tblLayout w:type="fixed"/>
        <w:tblLook w:val="04A0"/>
      </w:tblPr>
      <w:tblGrid>
        <w:gridCol w:w="24"/>
        <w:gridCol w:w="4370"/>
        <w:gridCol w:w="175"/>
        <w:gridCol w:w="517"/>
        <w:gridCol w:w="473"/>
        <w:gridCol w:w="236"/>
        <w:gridCol w:w="1350"/>
        <w:gridCol w:w="270"/>
        <w:gridCol w:w="1260"/>
        <w:gridCol w:w="396"/>
        <w:gridCol w:w="147"/>
      </w:tblGrid>
      <w:tr w:rsidR="00CF3968" w:rsidRPr="00E80272" w:rsidTr="00CF3968">
        <w:trPr>
          <w:gridBefore w:val="1"/>
          <w:gridAfter w:val="1"/>
          <w:wBefore w:w="24" w:type="dxa"/>
          <w:wAfter w:w="147" w:type="dxa"/>
        </w:trPr>
        <w:tc>
          <w:tcPr>
            <w:tcW w:w="4545" w:type="dxa"/>
            <w:gridSpan w:val="2"/>
          </w:tcPr>
          <w:p w:rsidR="00CF3968" w:rsidRPr="00E80272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28" w:name="_Hlk31801275"/>
          </w:p>
        </w:tc>
        <w:tc>
          <w:tcPr>
            <w:tcW w:w="990" w:type="dxa"/>
            <w:gridSpan w:val="2"/>
          </w:tcPr>
          <w:p w:rsidR="00CF3968" w:rsidRPr="00E80272" w:rsidRDefault="00CF3968" w:rsidP="009C041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E80272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236" w:type="dxa"/>
          </w:tcPr>
          <w:p w:rsidR="00CF3968" w:rsidRPr="00E80272" w:rsidRDefault="00CF3968" w:rsidP="009C041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</w:tcPr>
          <w:p w:rsidR="00CF3968" w:rsidRPr="00E80272" w:rsidRDefault="00CD77F0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3</w:t>
            </w:r>
            <w:r w:rsidRPr="00E80272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E341A"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CF3968" w:rsidRPr="00E80272">
              <w:rPr>
                <w:rFonts w:ascii="Angsana New" w:hAnsi="Angsana New"/>
                <w:sz w:val="30"/>
                <w:szCs w:val="30"/>
              </w:rPr>
              <w:t>256</w:t>
            </w:r>
            <w:r w:rsidR="0070190D" w:rsidRPr="00E8027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CF3968" w:rsidRPr="00E80272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F3968" w:rsidRPr="00E80272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31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E80272">
              <w:rPr>
                <w:rFonts w:ascii="Angsana New" w:hAnsi="Angsana New"/>
                <w:sz w:val="30"/>
                <w:szCs w:val="30"/>
              </w:rPr>
              <w:t>25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70190D" w:rsidRPr="00E8027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96" w:type="dxa"/>
          </w:tcPr>
          <w:p w:rsidR="00CF3968" w:rsidRPr="00E80272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3968" w:rsidRPr="00E80272" w:rsidTr="00CF3968">
        <w:tc>
          <w:tcPr>
            <w:tcW w:w="4394" w:type="dxa"/>
            <w:gridSpan w:val="2"/>
            <w:shd w:val="clear" w:color="auto" w:fill="auto"/>
          </w:tcPr>
          <w:p w:rsidR="00CF3968" w:rsidRPr="00E80272" w:rsidRDefault="00CF3968" w:rsidP="004B7ADD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:rsidR="00CF3968" w:rsidRPr="00E80272" w:rsidRDefault="00CF3968" w:rsidP="004B7ADD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7"/>
            <w:shd w:val="clear" w:color="auto" w:fill="auto"/>
          </w:tcPr>
          <w:p w:rsidR="00CF3968" w:rsidRPr="00E80272" w:rsidRDefault="00CF3968" w:rsidP="004B7ADD">
            <w:pPr>
              <w:pStyle w:val="NoSpaci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8027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E8027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Pr="00E8027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8027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0190D" w:rsidRPr="00E80272" w:rsidTr="00CF3968">
        <w:trPr>
          <w:gridBefore w:val="1"/>
          <w:gridAfter w:val="1"/>
          <w:wBefore w:w="24" w:type="dxa"/>
          <w:wAfter w:w="147" w:type="dxa"/>
        </w:trPr>
        <w:tc>
          <w:tcPr>
            <w:tcW w:w="4545" w:type="dxa"/>
            <w:gridSpan w:val="2"/>
          </w:tcPr>
          <w:p w:rsidR="0070190D" w:rsidRPr="00E80272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gridSpan w:val="2"/>
          </w:tcPr>
          <w:p w:rsidR="0070190D" w:rsidRPr="00E80272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80272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:rsidR="0070190D" w:rsidRPr="00E80272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0190D" w:rsidRPr="00E80272" w:rsidRDefault="008052F5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2,918</w:t>
            </w:r>
          </w:p>
        </w:tc>
        <w:tc>
          <w:tcPr>
            <w:tcW w:w="270" w:type="dxa"/>
          </w:tcPr>
          <w:p w:rsidR="0070190D" w:rsidRPr="00E80272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0190D" w:rsidRPr="00E80272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2,626</w:t>
            </w:r>
          </w:p>
        </w:tc>
        <w:tc>
          <w:tcPr>
            <w:tcW w:w="396" w:type="dxa"/>
          </w:tcPr>
          <w:p w:rsidR="0070190D" w:rsidRPr="00E80272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190D" w:rsidRPr="00E80272" w:rsidTr="00CF3968">
        <w:trPr>
          <w:gridBefore w:val="1"/>
          <w:gridAfter w:val="1"/>
          <w:wBefore w:w="24" w:type="dxa"/>
          <w:wAfter w:w="147" w:type="dxa"/>
        </w:trPr>
        <w:tc>
          <w:tcPr>
            <w:tcW w:w="4545" w:type="dxa"/>
            <w:gridSpan w:val="2"/>
          </w:tcPr>
          <w:p w:rsidR="0070190D" w:rsidRPr="00E80272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990" w:type="dxa"/>
            <w:gridSpan w:val="2"/>
          </w:tcPr>
          <w:p w:rsidR="0070190D" w:rsidRPr="00E80272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0190D" w:rsidRPr="00E80272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0190D" w:rsidRPr="00E80272" w:rsidRDefault="008052F5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262,169</w:t>
            </w:r>
          </w:p>
        </w:tc>
        <w:tc>
          <w:tcPr>
            <w:tcW w:w="270" w:type="dxa"/>
          </w:tcPr>
          <w:p w:rsidR="0070190D" w:rsidRPr="00E80272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0190D" w:rsidRPr="00E80272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192,763</w:t>
            </w:r>
          </w:p>
        </w:tc>
        <w:tc>
          <w:tcPr>
            <w:tcW w:w="396" w:type="dxa"/>
            <w:vMerge w:val="restart"/>
          </w:tcPr>
          <w:p w:rsidR="0070190D" w:rsidRPr="00E80272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190D" w:rsidRPr="00E80272" w:rsidTr="00CF3968">
        <w:trPr>
          <w:gridBefore w:val="1"/>
          <w:gridAfter w:val="1"/>
          <w:wBefore w:w="24" w:type="dxa"/>
          <w:wAfter w:w="147" w:type="dxa"/>
        </w:trPr>
        <w:tc>
          <w:tcPr>
            <w:tcW w:w="4545" w:type="dxa"/>
            <w:gridSpan w:val="2"/>
          </w:tcPr>
          <w:p w:rsidR="0070190D" w:rsidRPr="00E80272" w:rsidRDefault="0070190D" w:rsidP="0070190D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gridSpan w:val="2"/>
          </w:tcPr>
          <w:p w:rsidR="0070190D" w:rsidRPr="00E80272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70190D" w:rsidRPr="00E80272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70190D" w:rsidRPr="00E80272" w:rsidRDefault="008052F5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265,087</w:t>
            </w:r>
          </w:p>
        </w:tc>
        <w:tc>
          <w:tcPr>
            <w:tcW w:w="270" w:type="dxa"/>
            <w:vAlign w:val="bottom"/>
          </w:tcPr>
          <w:p w:rsidR="0070190D" w:rsidRPr="00E80272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0190D" w:rsidRPr="00E80272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195,389</w:t>
            </w:r>
          </w:p>
        </w:tc>
        <w:tc>
          <w:tcPr>
            <w:tcW w:w="396" w:type="dxa"/>
            <w:vMerge/>
            <w:tcBorders>
              <w:bottom w:val="nil"/>
            </w:tcBorders>
          </w:tcPr>
          <w:p w:rsidR="0070190D" w:rsidRPr="00E80272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bookmarkEnd w:id="28"/>
    </w:tbl>
    <w:p w:rsidR="009C0413" w:rsidRPr="00E80272" w:rsidRDefault="009C0413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63561" w:rsidRPr="00E80272" w:rsidRDefault="00CB646C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E80272">
        <w:rPr>
          <w:rFonts w:ascii="Angsana New" w:hAnsi="Angsana New"/>
          <w:b/>
          <w:sz w:val="30"/>
          <w:szCs w:val="30"/>
          <w:cs/>
        </w:rPr>
        <w:tab/>
      </w:r>
      <w:r w:rsidR="001034C2" w:rsidRPr="00E80272">
        <w:rPr>
          <w:rFonts w:ascii="Angsana New" w:hAnsi="Angsana New" w:hint="cs"/>
          <w:b/>
          <w:sz w:val="30"/>
          <w:szCs w:val="30"/>
          <w:cs/>
        </w:rPr>
        <w:t>เจ้าหนี้การค้าทั้งหมดของ</w:t>
      </w:r>
      <w:r w:rsidR="007A3AC4" w:rsidRPr="00E80272">
        <w:rPr>
          <w:rFonts w:ascii="Angsana New" w:hAnsi="Angsana New" w:hint="cs"/>
          <w:b/>
          <w:sz w:val="30"/>
          <w:szCs w:val="30"/>
          <w:cs/>
        </w:rPr>
        <w:t>กลุ่ม</w:t>
      </w:r>
      <w:r w:rsidR="001034C2" w:rsidRPr="00E80272">
        <w:rPr>
          <w:rFonts w:ascii="Angsana New" w:hAnsi="Angsana New" w:hint="cs"/>
          <w:b/>
          <w:sz w:val="30"/>
          <w:szCs w:val="30"/>
          <w:cs/>
        </w:rPr>
        <w:t xml:space="preserve">บริษัท ณ วันที่ </w:t>
      </w:r>
      <w:r w:rsidR="00861F9C" w:rsidRPr="00E80272">
        <w:rPr>
          <w:rFonts w:ascii="Angsana New" w:hAnsi="Angsana New" w:hint="cs"/>
          <w:b/>
          <w:sz w:val="30"/>
          <w:szCs w:val="30"/>
          <w:cs/>
        </w:rPr>
        <w:t xml:space="preserve">วันที่ </w:t>
      </w:r>
      <w:r w:rsidR="00EE0239" w:rsidRPr="00E80272">
        <w:rPr>
          <w:rFonts w:ascii="Angsana New" w:hAnsi="Angsana New"/>
          <w:sz w:val="30"/>
          <w:szCs w:val="30"/>
        </w:rPr>
        <w:t>3</w:t>
      </w:r>
      <w:r w:rsidR="00EE0239" w:rsidRPr="00E80272">
        <w:rPr>
          <w:rFonts w:ascii="Angsana New" w:hAnsi="Angsana New"/>
          <w:bCs/>
          <w:sz w:val="30"/>
          <w:szCs w:val="30"/>
        </w:rPr>
        <w:t>0</w:t>
      </w:r>
      <w:r w:rsidR="00EE0239" w:rsidRPr="00E80272">
        <w:rPr>
          <w:rFonts w:ascii="Angsana New" w:hAnsi="Angsana New" w:hint="cs"/>
          <w:sz w:val="30"/>
          <w:szCs w:val="30"/>
          <w:cs/>
        </w:rPr>
        <w:t xml:space="preserve"> </w:t>
      </w:r>
      <w:r w:rsidR="00420AB5" w:rsidRPr="00E80272">
        <w:rPr>
          <w:rFonts w:ascii="Angsana New" w:hAnsi="Angsana New" w:hint="cs"/>
          <w:sz w:val="30"/>
          <w:szCs w:val="30"/>
          <w:cs/>
        </w:rPr>
        <w:t>กันยายน</w:t>
      </w:r>
      <w:r w:rsidR="00EE0239" w:rsidRPr="00E80272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70190D" w:rsidRPr="00E80272">
        <w:rPr>
          <w:rFonts w:ascii="Angsana New" w:hAnsi="Angsana New"/>
          <w:sz w:val="30"/>
          <w:szCs w:val="30"/>
        </w:rPr>
        <w:t>256</w:t>
      </w:r>
      <w:r w:rsidR="0070190D" w:rsidRPr="00E80272">
        <w:rPr>
          <w:rFonts w:ascii="Angsana New" w:hAnsi="Angsana New" w:hint="cs"/>
          <w:sz w:val="30"/>
          <w:szCs w:val="30"/>
          <w:cs/>
        </w:rPr>
        <w:t>4</w:t>
      </w:r>
      <w:r w:rsidR="0070190D" w:rsidRPr="00E80272">
        <w:rPr>
          <w:rFonts w:ascii="Angsana New" w:hAnsi="Angsana New"/>
          <w:sz w:val="30"/>
          <w:szCs w:val="30"/>
        </w:rPr>
        <w:t xml:space="preserve"> </w:t>
      </w:r>
      <w:r w:rsidR="0070190D" w:rsidRPr="00E80272">
        <w:rPr>
          <w:rFonts w:ascii="Angsana New" w:hAnsi="Angsana New" w:hint="cs"/>
          <w:sz w:val="30"/>
          <w:szCs w:val="30"/>
          <w:cs/>
        </w:rPr>
        <w:t xml:space="preserve">และ </w:t>
      </w:r>
      <w:r w:rsidR="0070190D" w:rsidRPr="00E80272">
        <w:rPr>
          <w:rFonts w:ascii="Angsana New" w:hAnsi="Angsana New"/>
          <w:sz w:val="30"/>
          <w:szCs w:val="30"/>
        </w:rPr>
        <w:t>31</w:t>
      </w:r>
      <w:r w:rsidR="0070190D" w:rsidRPr="00E8027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0190D" w:rsidRPr="00E80272">
        <w:rPr>
          <w:rFonts w:ascii="Angsana New" w:hAnsi="Angsana New"/>
          <w:sz w:val="30"/>
          <w:szCs w:val="30"/>
        </w:rPr>
        <w:t>2563</w:t>
      </w:r>
      <w:r w:rsidR="0070190D" w:rsidRPr="00E80272">
        <w:rPr>
          <w:rFonts w:ascii="Angsana New" w:hAnsi="Angsana New"/>
          <w:sz w:val="30"/>
          <w:szCs w:val="30"/>
          <w:cs/>
        </w:rPr>
        <w:t xml:space="preserve"> </w:t>
      </w:r>
      <w:r w:rsidR="001034C2" w:rsidRPr="00E80272">
        <w:rPr>
          <w:rFonts w:ascii="Angsana New" w:hAnsi="Angsana New" w:hint="cs"/>
          <w:b/>
          <w:sz w:val="30"/>
          <w:szCs w:val="30"/>
          <w:cs/>
        </w:rPr>
        <w:t>เป็นสกุลเงินบาท</w:t>
      </w:r>
    </w:p>
    <w:p w:rsidR="009E2B41" w:rsidRPr="00E80272" w:rsidRDefault="009E2B41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102FF" w:rsidRPr="00E80272" w:rsidRDefault="0001248E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E80272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F47868" w:rsidRPr="00E80272">
        <w:rPr>
          <w:rFonts w:ascii="Angsana New" w:hAnsi="Angsana New"/>
          <w:b/>
          <w:bCs/>
          <w:sz w:val="30"/>
          <w:szCs w:val="30"/>
        </w:rPr>
        <w:t>6</w:t>
      </w:r>
      <w:r w:rsidR="000102FF" w:rsidRPr="00E80272">
        <w:rPr>
          <w:rFonts w:ascii="Angsana New" w:hAnsi="Angsana New"/>
          <w:b/>
          <w:bCs/>
          <w:sz w:val="30"/>
          <w:szCs w:val="30"/>
        </w:rPr>
        <w:tab/>
      </w:r>
      <w:r w:rsidR="000102FF" w:rsidRPr="00E80272">
        <w:rPr>
          <w:rFonts w:ascii="Angsana New" w:hAnsi="Angsana New"/>
          <w:b/>
          <w:bCs/>
          <w:sz w:val="30"/>
          <w:szCs w:val="30"/>
          <w:cs/>
        </w:rPr>
        <w:t>เจ้าหนี้</w:t>
      </w:r>
      <w:r w:rsidR="000349A9" w:rsidRPr="00E80272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0102FF" w:rsidRPr="00E80272">
        <w:rPr>
          <w:rFonts w:ascii="Angsana New" w:hAnsi="Angsana New"/>
          <w:b/>
          <w:bCs/>
          <w:sz w:val="30"/>
          <w:szCs w:val="30"/>
          <w:cs/>
        </w:rPr>
        <w:t>อื่น</w:t>
      </w:r>
    </w:p>
    <w:tbl>
      <w:tblPr>
        <w:tblW w:w="9218" w:type="dxa"/>
        <w:tblInd w:w="534" w:type="dxa"/>
        <w:tblLook w:val="01E0"/>
      </w:tblPr>
      <w:tblGrid>
        <w:gridCol w:w="2589"/>
        <w:gridCol w:w="954"/>
        <w:gridCol w:w="284"/>
        <w:gridCol w:w="263"/>
        <w:gridCol w:w="304"/>
        <w:gridCol w:w="142"/>
        <w:gridCol w:w="550"/>
        <w:gridCol w:w="759"/>
        <w:gridCol w:w="1422"/>
        <w:gridCol w:w="263"/>
        <w:gridCol w:w="1292"/>
        <w:gridCol w:w="396"/>
      </w:tblGrid>
      <w:tr w:rsidR="009B50F5" w:rsidRPr="00E80272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9B50F5" w:rsidRPr="00E80272" w:rsidRDefault="009B50F5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9B50F5" w:rsidRPr="00E80272" w:rsidRDefault="009B50F5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9B50F5" w:rsidRPr="00E80272" w:rsidRDefault="009B50F5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:rsidR="009B50F5" w:rsidRPr="00E80272" w:rsidRDefault="009B50F5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center"/>
          </w:tcPr>
          <w:p w:rsidR="009B50F5" w:rsidRPr="00E80272" w:rsidRDefault="009B50F5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:rsidR="009B50F5" w:rsidRPr="00E80272" w:rsidRDefault="009B50F5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F3968" w:rsidRPr="00E80272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CF3968" w:rsidRPr="00E80272" w:rsidRDefault="00CF396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bookmarkStart w:id="29" w:name="_Hlk31804057"/>
          </w:p>
        </w:tc>
        <w:tc>
          <w:tcPr>
            <w:tcW w:w="954" w:type="dxa"/>
            <w:shd w:val="clear" w:color="auto" w:fill="auto"/>
          </w:tcPr>
          <w:p w:rsidR="00CF3968" w:rsidRPr="00E80272" w:rsidRDefault="00CF396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F3968" w:rsidRPr="00E80272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:rsidR="00CF3968" w:rsidRPr="00E80272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center"/>
          </w:tcPr>
          <w:p w:rsidR="00CF3968" w:rsidRPr="00E80272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8027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CF3968" w:rsidRPr="00E80272" w:rsidRDefault="00CD77F0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3</w:t>
            </w:r>
            <w:r w:rsidRPr="00E80272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E341A"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70190D" w:rsidRPr="00E8027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3" w:type="dxa"/>
            <w:shd w:val="clear" w:color="auto" w:fill="auto"/>
            <w:vAlign w:val="center"/>
          </w:tcPr>
          <w:p w:rsidR="00CF3968" w:rsidRPr="00E80272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CF3968" w:rsidRPr="00E80272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31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E80272">
              <w:rPr>
                <w:rFonts w:ascii="Angsana New" w:hAnsi="Angsana New"/>
                <w:sz w:val="30"/>
                <w:szCs w:val="30"/>
              </w:rPr>
              <w:t>25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70190D" w:rsidRPr="00E8027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0026B" w:rsidRPr="00E80272" w:rsidTr="00A72988">
        <w:tblPrEx>
          <w:tblLook w:val="04A0"/>
        </w:tblPrEx>
        <w:tc>
          <w:tcPr>
            <w:tcW w:w="4394" w:type="dxa"/>
            <w:gridSpan w:val="5"/>
            <w:shd w:val="clear" w:color="auto" w:fill="auto"/>
          </w:tcPr>
          <w:p w:rsidR="00F0026B" w:rsidRPr="00E80272" w:rsidRDefault="00F0026B" w:rsidP="004B7ADD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:rsidR="00F0026B" w:rsidRPr="00E80272" w:rsidRDefault="00F0026B" w:rsidP="004B7ADD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5"/>
            <w:shd w:val="clear" w:color="auto" w:fill="auto"/>
          </w:tcPr>
          <w:p w:rsidR="00F0026B" w:rsidRPr="00E80272" w:rsidRDefault="00F0026B" w:rsidP="004B7ADD">
            <w:pPr>
              <w:pStyle w:val="NoSpaci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8027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E8027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Pr="00E8027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8027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F3968" w:rsidRPr="00E80272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CF3968" w:rsidRPr="00E80272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54" w:type="dxa"/>
            <w:shd w:val="clear" w:color="auto" w:fill="auto"/>
          </w:tcPr>
          <w:p w:rsidR="00CF3968" w:rsidRPr="00E80272" w:rsidRDefault="00CF396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F3968" w:rsidRPr="00E80272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CF3968" w:rsidRPr="00E80272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bottom"/>
          </w:tcPr>
          <w:p w:rsidR="00CF3968" w:rsidRPr="00E80272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3968" w:rsidRPr="00E80272" w:rsidRDefault="007D1442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214</w:t>
            </w:r>
          </w:p>
        </w:tc>
        <w:tc>
          <w:tcPr>
            <w:tcW w:w="263" w:type="dxa"/>
            <w:shd w:val="clear" w:color="auto" w:fill="auto"/>
          </w:tcPr>
          <w:p w:rsidR="00CF3968" w:rsidRPr="00E80272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3968" w:rsidRPr="00E80272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F3968" w:rsidRPr="00E80272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CF3968" w:rsidRPr="00E80272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54" w:type="dxa"/>
            <w:shd w:val="clear" w:color="auto" w:fill="auto"/>
          </w:tcPr>
          <w:p w:rsidR="00CF3968" w:rsidRPr="00E80272" w:rsidRDefault="00CF396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F3968" w:rsidRPr="00E80272" w:rsidRDefault="00CF3968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CF3968" w:rsidRPr="00E80272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:rsidR="00CF3968" w:rsidRPr="00E80272" w:rsidRDefault="00CF3968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:rsidR="00CF3968" w:rsidRPr="00E80272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CF3968" w:rsidRPr="00E80272" w:rsidRDefault="00CF3968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CF3968" w:rsidRPr="00E80272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CF3968" w:rsidRPr="00E80272" w:rsidRDefault="00CF3968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0190D" w:rsidRPr="00E80272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70190D" w:rsidRPr="00E80272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54" w:type="dxa"/>
            <w:shd w:val="clear" w:color="auto" w:fill="auto"/>
          </w:tcPr>
          <w:p w:rsidR="0070190D" w:rsidRPr="00E80272" w:rsidRDefault="0070190D" w:rsidP="00701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0190D" w:rsidRPr="00E80272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70190D" w:rsidRPr="00E80272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:rsidR="0070190D" w:rsidRPr="00E80272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:rsidR="0070190D" w:rsidRPr="00E80272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70190D" w:rsidRPr="00E80272" w:rsidRDefault="00AF67B3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22,619</w:t>
            </w:r>
          </w:p>
        </w:tc>
        <w:tc>
          <w:tcPr>
            <w:tcW w:w="263" w:type="dxa"/>
            <w:shd w:val="clear" w:color="auto" w:fill="auto"/>
          </w:tcPr>
          <w:p w:rsidR="0070190D" w:rsidRPr="00E80272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70190D" w:rsidRPr="00E80272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14,091</w:t>
            </w:r>
          </w:p>
        </w:tc>
      </w:tr>
      <w:tr w:rsidR="0070190D" w:rsidRPr="00E80272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70190D" w:rsidRPr="00E80272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54" w:type="dxa"/>
            <w:shd w:val="clear" w:color="auto" w:fill="auto"/>
          </w:tcPr>
          <w:p w:rsidR="0070190D" w:rsidRPr="00E80272" w:rsidRDefault="0070190D" w:rsidP="00701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0190D" w:rsidRPr="00E80272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70190D" w:rsidRPr="00E80272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:rsidR="0070190D" w:rsidRPr="00E80272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:rsidR="0070190D" w:rsidRPr="00E80272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70190D" w:rsidRPr="00E80272" w:rsidRDefault="00AF67B3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20,094</w:t>
            </w:r>
          </w:p>
        </w:tc>
        <w:tc>
          <w:tcPr>
            <w:tcW w:w="263" w:type="dxa"/>
            <w:shd w:val="clear" w:color="auto" w:fill="auto"/>
          </w:tcPr>
          <w:p w:rsidR="0070190D" w:rsidRPr="00E80272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70190D" w:rsidRPr="00E80272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16,466</w:t>
            </w:r>
          </w:p>
        </w:tc>
      </w:tr>
      <w:tr w:rsidR="0070190D" w:rsidRPr="00E80272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70190D" w:rsidRPr="00E80272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4" w:type="dxa"/>
            <w:shd w:val="clear" w:color="auto" w:fill="auto"/>
          </w:tcPr>
          <w:p w:rsidR="0070190D" w:rsidRPr="00E80272" w:rsidRDefault="0070190D" w:rsidP="00701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0190D" w:rsidRPr="00E80272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70190D" w:rsidRPr="00E80272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:rsidR="0070190D" w:rsidRPr="00E80272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:rsidR="0070190D" w:rsidRPr="00E80272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0190D" w:rsidRPr="00E80272" w:rsidRDefault="00AF67B3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42,713</w:t>
            </w:r>
          </w:p>
        </w:tc>
        <w:tc>
          <w:tcPr>
            <w:tcW w:w="263" w:type="dxa"/>
            <w:shd w:val="clear" w:color="auto" w:fill="auto"/>
          </w:tcPr>
          <w:p w:rsidR="0070190D" w:rsidRPr="00E80272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0190D" w:rsidRPr="00E80272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30,557</w:t>
            </w:r>
          </w:p>
        </w:tc>
      </w:tr>
      <w:tr w:rsidR="0070190D" w:rsidRPr="00E80272" w:rsidTr="00A72988">
        <w:trPr>
          <w:gridAfter w:val="1"/>
          <w:wAfter w:w="396" w:type="dxa"/>
          <w:trHeight w:val="235"/>
        </w:trPr>
        <w:tc>
          <w:tcPr>
            <w:tcW w:w="2589" w:type="dxa"/>
            <w:shd w:val="clear" w:color="auto" w:fill="auto"/>
            <w:vAlign w:val="bottom"/>
          </w:tcPr>
          <w:p w:rsidR="0070190D" w:rsidRPr="00E80272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  <w:shd w:val="clear" w:color="auto" w:fill="auto"/>
          </w:tcPr>
          <w:p w:rsidR="0070190D" w:rsidRPr="00E80272" w:rsidRDefault="0070190D" w:rsidP="00701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0190D" w:rsidRPr="00E80272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:rsidR="0070190D" w:rsidRPr="00E80272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:rsidR="0070190D" w:rsidRPr="00E80272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:rsidR="0070190D" w:rsidRPr="00E80272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0190D" w:rsidRPr="00E80272" w:rsidRDefault="00AF67B3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42,927</w:t>
            </w:r>
          </w:p>
        </w:tc>
        <w:tc>
          <w:tcPr>
            <w:tcW w:w="263" w:type="dxa"/>
            <w:shd w:val="clear" w:color="auto" w:fill="auto"/>
          </w:tcPr>
          <w:p w:rsidR="0070190D" w:rsidRPr="00E80272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0190D" w:rsidRPr="00E80272" w:rsidRDefault="0070190D" w:rsidP="0070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30,557</w:t>
            </w:r>
          </w:p>
        </w:tc>
      </w:tr>
      <w:bookmarkEnd w:id="29"/>
    </w:tbl>
    <w:p w:rsidR="006F5CCE" w:rsidRPr="00E80272" w:rsidRDefault="006F5CCE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B50F5" w:rsidRPr="00E80272" w:rsidRDefault="009B50F5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18" w:type="dxa"/>
        <w:tblInd w:w="534" w:type="dxa"/>
        <w:tblLook w:val="01E0"/>
      </w:tblPr>
      <w:tblGrid>
        <w:gridCol w:w="2589"/>
        <w:gridCol w:w="954"/>
        <w:gridCol w:w="284"/>
        <w:gridCol w:w="263"/>
        <w:gridCol w:w="304"/>
        <w:gridCol w:w="142"/>
        <w:gridCol w:w="550"/>
        <w:gridCol w:w="759"/>
        <w:gridCol w:w="1422"/>
        <w:gridCol w:w="263"/>
        <w:gridCol w:w="1292"/>
        <w:gridCol w:w="396"/>
      </w:tblGrid>
      <w:tr w:rsidR="009B50F5" w:rsidRPr="00E80272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9B50F5" w:rsidRPr="00E80272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9B50F5" w:rsidRPr="00E80272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9B50F5" w:rsidRPr="00E80272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:rsidR="009B50F5" w:rsidRPr="00E80272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center"/>
          </w:tcPr>
          <w:p w:rsidR="009B50F5" w:rsidRPr="00E80272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:rsidR="009B50F5" w:rsidRPr="00E80272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50F5" w:rsidRPr="00E80272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9B50F5" w:rsidRPr="00E80272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9B50F5" w:rsidRPr="00E80272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B50F5" w:rsidRPr="00E80272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:rsidR="009B50F5" w:rsidRPr="00E80272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center"/>
          </w:tcPr>
          <w:p w:rsidR="009B50F5" w:rsidRPr="00E80272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8027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9B50F5" w:rsidRPr="00E80272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3</w:t>
            </w:r>
            <w:r w:rsidRPr="00E80272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 </w:t>
            </w:r>
            <w:r w:rsidRPr="00E8027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3" w:type="dxa"/>
            <w:shd w:val="clear" w:color="auto" w:fill="auto"/>
            <w:vAlign w:val="center"/>
          </w:tcPr>
          <w:p w:rsidR="009B50F5" w:rsidRPr="00E80272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9B50F5" w:rsidRPr="00E80272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31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E80272">
              <w:rPr>
                <w:rFonts w:ascii="Angsana New" w:hAnsi="Angsana New"/>
                <w:sz w:val="30"/>
                <w:szCs w:val="30"/>
              </w:rPr>
              <w:t>25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E8027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B50F5" w:rsidRPr="00E80272" w:rsidTr="00F76FA5">
        <w:tblPrEx>
          <w:tblLook w:val="04A0"/>
        </w:tblPrEx>
        <w:tc>
          <w:tcPr>
            <w:tcW w:w="4394" w:type="dxa"/>
            <w:gridSpan w:val="5"/>
            <w:shd w:val="clear" w:color="auto" w:fill="auto"/>
          </w:tcPr>
          <w:p w:rsidR="009B50F5" w:rsidRPr="00E80272" w:rsidRDefault="009B50F5" w:rsidP="00F76FA5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:rsidR="009B50F5" w:rsidRPr="00E80272" w:rsidRDefault="009B50F5" w:rsidP="00F76FA5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5"/>
            <w:shd w:val="clear" w:color="auto" w:fill="auto"/>
          </w:tcPr>
          <w:p w:rsidR="009B50F5" w:rsidRPr="00E80272" w:rsidRDefault="009B50F5" w:rsidP="00F76FA5">
            <w:pPr>
              <w:pStyle w:val="NoSpaci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8027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E8027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Pr="00E8027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8027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B50F5" w:rsidRPr="00E80272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9B50F5" w:rsidRPr="00E80272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54" w:type="dxa"/>
            <w:shd w:val="clear" w:color="auto" w:fill="auto"/>
          </w:tcPr>
          <w:p w:rsidR="009B50F5" w:rsidRPr="00E80272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B50F5" w:rsidRPr="00E80272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9B50F5" w:rsidRPr="00E80272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bottom"/>
          </w:tcPr>
          <w:p w:rsidR="009B50F5" w:rsidRPr="00E80272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50F5" w:rsidRPr="00E80272" w:rsidRDefault="00E4590E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9,211</w:t>
            </w:r>
          </w:p>
        </w:tc>
        <w:tc>
          <w:tcPr>
            <w:tcW w:w="263" w:type="dxa"/>
            <w:shd w:val="clear" w:color="auto" w:fill="auto"/>
          </w:tcPr>
          <w:p w:rsidR="009B50F5" w:rsidRPr="00E80272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50F5" w:rsidRPr="00E80272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B50F5" w:rsidRPr="00E80272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9B50F5" w:rsidRPr="00E80272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54" w:type="dxa"/>
            <w:shd w:val="clear" w:color="auto" w:fill="auto"/>
          </w:tcPr>
          <w:p w:rsidR="009B50F5" w:rsidRPr="00E80272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B50F5" w:rsidRPr="00E80272" w:rsidRDefault="009B50F5" w:rsidP="00F76F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9B50F5" w:rsidRPr="00E80272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:rsidR="009B50F5" w:rsidRPr="00E80272" w:rsidRDefault="009B50F5" w:rsidP="00F76F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:rsidR="009B50F5" w:rsidRPr="00E80272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9B50F5" w:rsidRPr="00E80272" w:rsidRDefault="009B50F5" w:rsidP="00F76F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9B50F5" w:rsidRPr="00E80272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9B50F5" w:rsidRPr="00E80272" w:rsidRDefault="009B50F5" w:rsidP="00F76F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50F5" w:rsidRPr="00E80272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9B50F5" w:rsidRPr="00E80272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54" w:type="dxa"/>
            <w:shd w:val="clear" w:color="auto" w:fill="auto"/>
          </w:tcPr>
          <w:p w:rsidR="009B50F5" w:rsidRPr="00E80272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B50F5" w:rsidRPr="00E80272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9B50F5" w:rsidRPr="00E80272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:rsidR="009B50F5" w:rsidRPr="00E80272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:rsidR="009B50F5" w:rsidRPr="00E80272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9B50F5" w:rsidRPr="00E80272" w:rsidRDefault="00E4590E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22,619</w:t>
            </w:r>
          </w:p>
        </w:tc>
        <w:tc>
          <w:tcPr>
            <w:tcW w:w="263" w:type="dxa"/>
            <w:shd w:val="clear" w:color="auto" w:fill="auto"/>
          </w:tcPr>
          <w:p w:rsidR="009B50F5" w:rsidRPr="00E80272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9B50F5" w:rsidRPr="00E80272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14,091</w:t>
            </w:r>
          </w:p>
        </w:tc>
      </w:tr>
      <w:tr w:rsidR="009B50F5" w:rsidRPr="00E80272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9B50F5" w:rsidRPr="00E80272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54" w:type="dxa"/>
            <w:shd w:val="clear" w:color="auto" w:fill="auto"/>
          </w:tcPr>
          <w:p w:rsidR="009B50F5" w:rsidRPr="00E80272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B50F5" w:rsidRPr="00E80272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9B50F5" w:rsidRPr="00E80272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:rsidR="009B50F5" w:rsidRPr="00E80272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:rsidR="009B50F5" w:rsidRPr="00E80272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9B50F5" w:rsidRPr="00E80272" w:rsidRDefault="00E4590E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20,094</w:t>
            </w:r>
          </w:p>
        </w:tc>
        <w:tc>
          <w:tcPr>
            <w:tcW w:w="263" w:type="dxa"/>
            <w:shd w:val="clear" w:color="auto" w:fill="auto"/>
          </w:tcPr>
          <w:p w:rsidR="009B50F5" w:rsidRPr="00E80272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9B50F5" w:rsidRPr="00E80272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16,466</w:t>
            </w:r>
          </w:p>
        </w:tc>
      </w:tr>
      <w:tr w:rsidR="009B50F5" w:rsidRPr="00E80272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9B50F5" w:rsidRPr="00E80272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4" w:type="dxa"/>
            <w:shd w:val="clear" w:color="auto" w:fill="auto"/>
          </w:tcPr>
          <w:p w:rsidR="009B50F5" w:rsidRPr="00E80272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B50F5" w:rsidRPr="00E80272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9B50F5" w:rsidRPr="00E80272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:rsidR="009B50F5" w:rsidRPr="00E80272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:rsidR="009B50F5" w:rsidRPr="00E80272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B50F5" w:rsidRPr="00E80272" w:rsidRDefault="00E4590E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42,713</w:t>
            </w:r>
          </w:p>
        </w:tc>
        <w:tc>
          <w:tcPr>
            <w:tcW w:w="263" w:type="dxa"/>
            <w:shd w:val="clear" w:color="auto" w:fill="auto"/>
          </w:tcPr>
          <w:p w:rsidR="009B50F5" w:rsidRPr="00E80272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B50F5" w:rsidRPr="00E80272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30,557</w:t>
            </w:r>
          </w:p>
        </w:tc>
      </w:tr>
      <w:tr w:rsidR="009B50F5" w:rsidRPr="00E80272" w:rsidTr="00F76FA5">
        <w:trPr>
          <w:gridAfter w:val="1"/>
          <w:wAfter w:w="396" w:type="dxa"/>
          <w:trHeight w:val="235"/>
        </w:trPr>
        <w:tc>
          <w:tcPr>
            <w:tcW w:w="2589" w:type="dxa"/>
            <w:shd w:val="clear" w:color="auto" w:fill="auto"/>
            <w:vAlign w:val="bottom"/>
          </w:tcPr>
          <w:p w:rsidR="009B50F5" w:rsidRPr="00E80272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  <w:shd w:val="clear" w:color="auto" w:fill="auto"/>
          </w:tcPr>
          <w:p w:rsidR="009B50F5" w:rsidRPr="00E80272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B50F5" w:rsidRPr="00E80272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:rsidR="009B50F5" w:rsidRPr="00E80272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:rsidR="009B50F5" w:rsidRPr="00E80272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:rsidR="009B50F5" w:rsidRPr="00E80272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B50F5" w:rsidRPr="00E80272" w:rsidRDefault="00E4590E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51,924</w:t>
            </w:r>
          </w:p>
        </w:tc>
        <w:tc>
          <w:tcPr>
            <w:tcW w:w="263" w:type="dxa"/>
            <w:shd w:val="clear" w:color="auto" w:fill="auto"/>
          </w:tcPr>
          <w:p w:rsidR="009B50F5" w:rsidRPr="00E80272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B50F5" w:rsidRPr="00E80272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30,557</w:t>
            </w:r>
          </w:p>
        </w:tc>
      </w:tr>
    </w:tbl>
    <w:p w:rsidR="009B50F5" w:rsidRPr="00E80272" w:rsidRDefault="009B50F5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D1CDB" w:rsidRPr="00E80272" w:rsidRDefault="00DD1CDB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D1CDB" w:rsidRPr="00E80272" w:rsidRDefault="00DD1CDB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D1CDB" w:rsidRPr="00E80272" w:rsidRDefault="00DD1CDB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D1CDB" w:rsidRDefault="00DD1CDB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72699" w:rsidRPr="00E80272" w:rsidRDefault="00672699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D1CDB" w:rsidRPr="00E80272" w:rsidRDefault="00DD1CDB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51FB2" w:rsidRPr="00E80272" w:rsidRDefault="00CC489C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E80272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00629D" w:rsidRPr="00E80272">
        <w:rPr>
          <w:rFonts w:ascii="Angsana New" w:hAnsi="Angsana New"/>
          <w:b/>
          <w:bCs/>
          <w:sz w:val="30"/>
          <w:szCs w:val="30"/>
        </w:rPr>
        <w:t>7</w:t>
      </w:r>
      <w:r w:rsidR="009D732A" w:rsidRPr="00E80272">
        <w:rPr>
          <w:rFonts w:ascii="Angsana New" w:hAnsi="Angsana New"/>
          <w:b/>
          <w:bCs/>
          <w:sz w:val="30"/>
          <w:szCs w:val="30"/>
        </w:rPr>
        <w:tab/>
      </w:r>
      <w:r w:rsidR="00DA7ED8" w:rsidRPr="00E80272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tbl>
      <w:tblPr>
        <w:tblW w:w="9421" w:type="dxa"/>
        <w:tblInd w:w="468" w:type="dxa"/>
        <w:tblCellMar>
          <w:left w:w="0" w:type="dxa"/>
          <w:right w:w="0" w:type="dxa"/>
        </w:tblCellMar>
        <w:tblLook w:val="04A0"/>
      </w:tblPr>
      <w:tblGrid>
        <w:gridCol w:w="5877"/>
        <w:gridCol w:w="2268"/>
        <w:gridCol w:w="1276"/>
      </w:tblGrid>
      <w:tr w:rsidR="00E4590E" w:rsidRPr="00E80272" w:rsidTr="004B7ADD">
        <w:trPr>
          <w:cantSplit/>
          <w:trHeight w:val="413"/>
        </w:trPr>
        <w:tc>
          <w:tcPr>
            <w:tcW w:w="94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590E" w:rsidRPr="00E80272" w:rsidRDefault="00E4590E" w:rsidP="00E45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F0026B" w:rsidRPr="00E80272" w:rsidTr="004B7ADD">
        <w:trPr>
          <w:cantSplit/>
          <w:trHeight w:val="413"/>
        </w:trPr>
        <w:tc>
          <w:tcPr>
            <w:tcW w:w="94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26B" w:rsidRPr="00E80272" w:rsidRDefault="00F0026B" w:rsidP="004B7ADD">
            <w:pPr>
              <w:ind w:left="12"/>
              <w:jc w:val="right"/>
              <w:rPr>
                <w:rFonts w:ascii="Angsana New" w:eastAsia="Calibri" w:hAnsi="Angsana New"/>
                <w:i/>
                <w:iCs/>
                <w:sz w:val="30"/>
                <w:szCs w:val="30"/>
                <w:u w:val="single"/>
              </w:rPr>
            </w:pPr>
            <w:r w:rsidRPr="00E802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E8027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E802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F0026B" w:rsidRPr="00E80272" w:rsidTr="00554835">
        <w:trPr>
          <w:trHeight w:val="413"/>
        </w:trPr>
        <w:tc>
          <w:tcPr>
            <w:tcW w:w="814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0026B" w:rsidRPr="00E80272" w:rsidRDefault="00F0026B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ภาร</w:t>
            </w:r>
            <w:r w:rsidR="00554835"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ะผูกพันของโครงการผลประโยชน์ ณ 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E8027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E80272">
              <w:rPr>
                <w:rFonts w:ascii="Angsana New" w:hAnsi="Angsana New"/>
                <w:sz w:val="30"/>
                <w:szCs w:val="30"/>
              </w:rPr>
              <w:t>256</w:t>
            </w:r>
            <w:r w:rsidR="007631C9" w:rsidRPr="00E8027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026B" w:rsidRPr="00E80272" w:rsidRDefault="007631C9" w:rsidP="004B7A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54,864</w:t>
            </w:r>
          </w:p>
        </w:tc>
      </w:tr>
      <w:tr w:rsidR="00F0026B" w:rsidRPr="00E80272" w:rsidTr="004B7ADD">
        <w:trPr>
          <w:trHeight w:val="413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0026B" w:rsidRPr="00E80272" w:rsidRDefault="00F0026B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จ่ายภาระผูกพันของโครงการผลประโยชน์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026B" w:rsidRPr="00E80272" w:rsidRDefault="00F0026B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026B" w:rsidRPr="00E80272" w:rsidRDefault="00FC2ADC" w:rsidP="004B7A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F0026B" w:rsidRPr="00E80272" w:rsidTr="004B7ADD">
        <w:trPr>
          <w:trHeight w:val="413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0026B" w:rsidRPr="00E80272" w:rsidRDefault="00F0026B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026B" w:rsidRPr="00E80272" w:rsidRDefault="00F0026B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026B" w:rsidRPr="00E80272" w:rsidRDefault="00E4590E" w:rsidP="004B7A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4,168</w:t>
            </w:r>
          </w:p>
        </w:tc>
      </w:tr>
      <w:tr w:rsidR="00F0026B" w:rsidRPr="00E80272" w:rsidTr="004B7ADD">
        <w:trPr>
          <w:trHeight w:val="413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0026B" w:rsidRPr="00E80272" w:rsidRDefault="00F0026B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026B" w:rsidRPr="00E80272" w:rsidRDefault="00F0026B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026B" w:rsidRPr="00E80272" w:rsidRDefault="00E4590E" w:rsidP="004B7A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441</w:t>
            </w:r>
          </w:p>
        </w:tc>
      </w:tr>
      <w:tr w:rsidR="00F0026B" w:rsidRPr="00E80272" w:rsidTr="004B7ADD">
        <w:trPr>
          <w:trHeight w:val="436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0026B" w:rsidRPr="00E80272" w:rsidRDefault="00F0026B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ณ วันที่ </w:t>
            </w:r>
            <w:r w:rsidR="004651B0" w:rsidRPr="00E8027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EE0239" w:rsidRPr="00E8027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4651B0" w:rsidRPr="00E8027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420AB5" w:rsidRPr="00E802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4651B0" w:rsidRPr="00E8027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7631C9" w:rsidRPr="00E80272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026B" w:rsidRPr="00E80272" w:rsidRDefault="00F0026B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026B" w:rsidRPr="00E80272" w:rsidRDefault="00D52DF3" w:rsidP="004B7A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59,473</w:t>
            </w:r>
          </w:p>
        </w:tc>
      </w:tr>
    </w:tbl>
    <w:p w:rsidR="00551FB2" w:rsidRPr="00E80272" w:rsidRDefault="00551FB2" w:rsidP="0010115F">
      <w:pPr>
        <w:spacing w:line="240" w:lineRule="auto"/>
        <w:ind w:left="540" w:hanging="86"/>
        <w:rPr>
          <w:rFonts w:ascii="Angsana New" w:hAnsi="Angsana New"/>
          <w:sz w:val="30"/>
          <w:szCs w:val="30"/>
        </w:rPr>
      </w:pPr>
    </w:p>
    <w:p w:rsidR="00A1748F" w:rsidRPr="00E80272" w:rsidRDefault="00A1748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  <w:cs/>
        </w:rPr>
      </w:pPr>
    </w:p>
    <w:p w:rsidR="00EA5E3B" w:rsidRPr="00E80272" w:rsidRDefault="00334C11" w:rsidP="00EA5E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30" w:name="_Hlk24037648"/>
      <w:r w:rsidRPr="00E80272">
        <w:rPr>
          <w:rFonts w:ascii="Angsana New" w:hAnsi="Angsana New"/>
          <w:b/>
          <w:bCs/>
          <w:sz w:val="30"/>
          <w:szCs w:val="30"/>
        </w:rPr>
        <w:t>1</w:t>
      </w:r>
      <w:r w:rsidR="0000629D" w:rsidRPr="00E80272">
        <w:rPr>
          <w:rFonts w:ascii="Angsana New" w:hAnsi="Angsana New"/>
          <w:b/>
          <w:bCs/>
          <w:sz w:val="30"/>
          <w:szCs w:val="30"/>
        </w:rPr>
        <w:t>8</w:t>
      </w:r>
      <w:r w:rsidR="00EA5E3B" w:rsidRPr="00E80272">
        <w:rPr>
          <w:rFonts w:ascii="Angsana New" w:hAnsi="Angsana New"/>
          <w:b/>
          <w:bCs/>
          <w:sz w:val="30"/>
          <w:szCs w:val="30"/>
        </w:rPr>
        <w:tab/>
      </w:r>
      <w:r w:rsidR="00EA5E3B" w:rsidRPr="00E80272">
        <w:rPr>
          <w:rFonts w:ascii="Angsana New" w:hAnsi="Angsana New" w:hint="cs"/>
          <w:b/>
          <w:bCs/>
          <w:sz w:val="30"/>
          <w:szCs w:val="30"/>
          <w:cs/>
        </w:rPr>
        <w:t>รายได้อื่น</w:t>
      </w:r>
    </w:p>
    <w:p w:rsidR="00EA5E3B" w:rsidRPr="00E80272" w:rsidRDefault="00EA5E3B" w:rsidP="00EA5E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80272">
        <w:rPr>
          <w:rFonts w:ascii="Angsana New" w:hAnsi="Angsana New"/>
          <w:b/>
          <w:bCs/>
          <w:sz w:val="30"/>
          <w:szCs w:val="30"/>
          <w:cs/>
        </w:rPr>
        <w:tab/>
      </w:r>
      <w:r w:rsidRPr="00E80272">
        <w:rPr>
          <w:rFonts w:ascii="Angsana New" w:hAnsi="Angsana New" w:hint="cs"/>
          <w:sz w:val="30"/>
          <w:szCs w:val="30"/>
          <w:cs/>
        </w:rPr>
        <w:t>รายได้อื่น</w:t>
      </w:r>
      <w:r w:rsidR="00E75C9A" w:rsidRPr="00E80272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="0040057F" w:rsidRPr="00E80272">
        <w:rPr>
          <w:rFonts w:ascii="Angsana New" w:hAnsi="Angsana New" w:hint="cs"/>
          <w:sz w:val="30"/>
          <w:szCs w:val="30"/>
          <w:cs/>
        </w:rPr>
        <w:t>และ</w:t>
      </w:r>
      <w:r w:rsidR="008A013C" w:rsidRPr="00E80272">
        <w:rPr>
          <w:rFonts w:ascii="Angsana New" w:hAnsi="Angsana New" w:hint="cs"/>
          <w:sz w:val="30"/>
          <w:szCs w:val="30"/>
          <w:cs/>
        </w:rPr>
        <w:t>เก้า</w:t>
      </w:r>
      <w:r w:rsidR="0040057F" w:rsidRPr="00E80272">
        <w:rPr>
          <w:rFonts w:ascii="Angsana New" w:hAnsi="Angsana New" w:hint="cs"/>
          <w:sz w:val="30"/>
          <w:szCs w:val="30"/>
          <w:cs/>
        </w:rPr>
        <w:t>เดือน</w:t>
      </w:r>
      <w:r w:rsidR="00E75C9A" w:rsidRPr="00E80272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EE0239" w:rsidRPr="00E80272">
        <w:rPr>
          <w:rFonts w:ascii="Angsana New" w:hAnsi="Angsana New"/>
          <w:sz w:val="30"/>
          <w:szCs w:val="30"/>
        </w:rPr>
        <w:t>3</w:t>
      </w:r>
      <w:r w:rsidR="00EE0239" w:rsidRPr="00E80272">
        <w:rPr>
          <w:rFonts w:ascii="Angsana New" w:hAnsi="Angsana New"/>
          <w:bCs/>
          <w:sz w:val="30"/>
          <w:szCs w:val="30"/>
        </w:rPr>
        <w:t>0</w:t>
      </w:r>
      <w:r w:rsidR="00EE0239" w:rsidRPr="00E80272">
        <w:rPr>
          <w:rFonts w:ascii="Angsana New" w:hAnsi="Angsana New" w:hint="cs"/>
          <w:sz w:val="30"/>
          <w:szCs w:val="30"/>
          <w:cs/>
        </w:rPr>
        <w:t xml:space="preserve"> </w:t>
      </w:r>
      <w:r w:rsidR="00420AB5" w:rsidRPr="00E80272">
        <w:rPr>
          <w:rFonts w:ascii="Angsana New" w:hAnsi="Angsana New" w:hint="cs"/>
          <w:sz w:val="30"/>
          <w:szCs w:val="30"/>
          <w:cs/>
        </w:rPr>
        <w:t>กันยายน</w:t>
      </w:r>
      <w:r w:rsidR="00EE0239" w:rsidRPr="00E80272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DC18E5" w:rsidRPr="00E80272">
        <w:rPr>
          <w:rFonts w:ascii="Angsana New" w:hAnsi="Angsana New"/>
          <w:sz w:val="30"/>
          <w:szCs w:val="30"/>
        </w:rPr>
        <w:t>256</w:t>
      </w:r>
      <w:r w:rsidR="00D62A8B" w:rsidRPr="00E80272">
        <w:rPr>
          <w:rFonts w:ascii="Angsana New" w:hAnsi="Angsana New"/>
          <w:sz w:val="30"/>
          <w:szCs w:val="30"/>
        </w:rPr>
        <w:t xml:space="preserve">4 </w:t>
      </w:r>
      <w:r w:rsidR="00DC18E5" w:rsidRPr="00E80272">
        <w:rPr>
          <w:rFonts w:ascii="Angsana New" w:hAnsi="Angsana New" w:hint="cs"/>
          <w:sz w:val="30"/>
          <w:szCs w:val="30"/>
          <w:cs/>
        </w:rPr>
        <w:t xml:space="preserve">และ </w:t>
      </w:r>
      <w:r w:rsidR="004B7075" w:rsidRPr="00E80272">
        <w:rPr>
          <w:rFonts w:ascii="Angsana New" w:hAnsi="Angsana New"/>
          <w:sz w:val="30"/>
          <w:szCs w:val="30"/>
        </w:rPr>
        <w:t>256</w:t>
      </w:r>
      <w:r w:rsidR="00D62A8B" w:rsidRPr="00E80272">
        <w:rPr>
          <w:rFonts w:ascii="Angsana New" w:hAnsi="Angsana New"/>
          <w:sz w:val="30"/>
          <w:szCs w:val="30"/>
        </w:rPr>
        <w:t>3</w:t>
      </w:r>
      <w:r w:rsidR="00E75C9A" w:rsidRPr="00E80272">
        <w:rPr>
          <w:rFonts w:ascii="Angsana New" w:hAnsi="Angsana New" w:hint="cs"/>
          <w:sz w:val="30"/>
          <w:szCs w:val="30"/>
          <w:cs/>
        </w:rPr>
        <w:t xml:space="preserve"> </w:t>
      </w:r>
      <w:r w:rsidRPr="00E80272">
        <w:rPr>
          <w:rFonts w:ascii="Angsana New" w:hAnsi="Angsana New" w:hint="cs"/>
          <w:sz w:val="30"/>
          <w:szCs w:val="30"/>
          <w:cs/>
        </w:rPr>
        <w:t>ประกอบด้วยรายละเอียดดังนี้</w:t>
      </w:r>
    </w:p>
    <w:tbl>
      <w:tblPr>
        <w:tblW w:w="9479" w:type="dxa"/>
        <w:tblInd w:w="529" w:type="dxa"/>
        <w:tblLayout w:type="fixed"/>
        <w:tblLook w:val="0000"/>
      </w:tblPr>
      <w:tblGrid>
        <w:gridCol w:w="29"/>
        <w:gridCol w:w="3060"/>
        <w:gridCol w:w="777"/>
        <w:gridCol w:w="213"/>
        <w:gridCol w:w="957"/>
        <w:gridCol w:w="180"/>
        <w:gridCol w:w="33"/>
        <w:gridCol w:w="270"/>
        <w:gridCol w:w="957"/>
        <w:gridCol w:w="180"/>
        <w:gridCol w:w="33"/>
        <w:gridCol w:w="270"/>
        <w:gridCol w:w="957"/>
        <w:gridCol w:w="180"/>
        <w:gridCol w:w="33"/>
        <w:gridCol w:w="270"/>
        <w:gridCol w:w="957"/>
        <w:gridCol w:w="123"/>
      </w:tblGrid>
      <w:tr w:rsidR="0036765E" w:rsidRPr="00E80272" w:rsidTr="00F76FA5">
        <w:trPr>
          <w:gridBefore w:val="1"/>
          <w:wBefore w:w="29" w:type="dxa"/>
          <w:cantSplit/>
        </w:trPr>
        <w:tc>
          <w:tcPr>
            <w:tcW w:w="3060" w:type="dxa"/>
          </w:tcPr>
          <w:p w:rsidR="0036765E" w:rsidRPr="00E80272" w:rsidRDefault="0036765E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:rsidR="0036765E" w:rsidRPr="00E80272" w:rsidRDefault="0036765E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14"/>
            <w:vAlign w:val="bottom"/>
          </w:tcPr>
          <w:p w:rsidR="0036765E" w:rsidRPr="00E80272" w:rsidRDefault="0036765E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C18E5" w:rsidRPr="00E80272" w:rsidTr="00DC18E5">
        <w:trPr>
          <w:gridBefore w:val="1"/>
          <w:wBefore w:w="29" w:type="dxa"/>
          <w:cantSplit/>
        </w:trPr>
        <w:tc>
          <w:tcPr>
            <w:tcW w:w="3060" w:type="dxa"/>
          </w:tcPr>
          <w:p w:rsidR="00DC18E5" w:rsidRPr="00E80272" w:rsidRDefault="00DC18E5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bookmarkStart w:id="31" w:name="_Hlk47360199"/>
          </w:p>
        </w:tc>
        <w:tc>
          <w:tcPr>
            <w:tcW w:w="990" w:type="dxa"/>
            <w:gridSpan w:val="2"/>
          </w:tcPr>
          <w:p w:rsidR="00DC18E5" w:rsidRPr="00E80272" w:rsidRDefault="00DC18E5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7"/>
            <w:vAlign w:val="bottom"/>
          </w:tcPr>
          <w:p w:rsidR="00DC18E5" w:rsidRPr="00E80272" w:rsidRDefault="007F3E9A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80272">
              <w:rPr>
                <w:rFonts w:ascii="Angsana New" w:hAnsi="Angsana New"/>
                <w:sz w:val="30"/>
                <w:szCs w:val="30"/>
              </w:rPr>
              <w:t>3</w:t>
            </w:r>
            <w:r w:rsidRPr="00E80272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E341A" w:rsidRPr="00E8027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DC18E5" w:rsidRPr="00E80272" w:rsidRDefault="00DC18E5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6"/>
          </w:tcPr>
          <w:p w:rsidR="00DC18E5" w:rsidRPr="00E80272" w:rsidRDefault="00DC18E5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420AB5" w:rsidRPr="00E80272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CD77F0" w:rsidRPr="00E80272">
              <w:rPr>
                <w:rFonts w:ascii="Angsana New" w:hAnsi="Angsana New"/>
                <w:sz w:val="30"/>
                <w:szCs w:val="30"/>
              </w:rPr>
              <w:t>3</w:t>
            </w:r>
            <w:r w:rsidR="00CD77F0" w:rsidRPr="00E80272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="00CD77F0"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E341A" w:rsidRPr="00E8027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DC18E5" w:rsidRPr="00E80272" w:rsidTr="00DC18E5">
        <w:trPr>
          <w:gridBefore w:val="1"/>
          <w:wBefore w:w="29" w:type="dxa"/>
          <w:cantSplit/>
        </w:trPr>
        <w:tc>
          <w:tcPr>
            <w:tcW w:w="3060" w:type="dxa"/>
          </w:tcPr>
          <w:p w:rsidR="00DC18E5" w:rsidRPr="00E80272" w:rsidRDefault="00DC18E5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:rsidR="00DC18E5" w:rsidRPr="00E80272" w:rsidRDefault="00DC18E5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:rsidR="00DC18E5" w:rsidRPr="00E80272" w:rsidRDefault="007F3E9A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:rsidR="00DC18E5" w:rsidRPr="00E80272" w:rsidRDefault="00DC18E5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:rsidR="00DC18E5" w:rsidRPr="00E80272" w:rsidRDefault="007F3E9A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DC18E5" w:rsidRPr="00E80272" w:rsidRDefault="00DC18E5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:rsidR="00DC18E5" w:rsidRPr="00E80272" w:rsidRDefault="00DC18E5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631C9" w:rsidRPr="00E8027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DC18E5" w:rsidRPr="00E80272" w:rsidRDefault="00DC18E5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DC18E5" w:rsidRPr="00E80272" w:rsidRDefault="00DC18E5" w:rsidP="00FE7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631C9" w:rsidRPr="00E8027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bookmarkEnd w:id="31"/>
      <w:tr w:rsidR="00EA5E3B" w:rsidRPr="00E80272" w:rsidTr="00DC18E5">
        <w:tblPrEx>
          <w:tblCellMar>
            <w:left w:w="79" w:type="dxa"/>
            <w:right w:w="79" w:type="dxa"/>
          </w:tblCellMar>
        </w:tblPrEx>
        <w:trPr>
          <w:gridAfter w:val="1"/>
          <w:wAfter w:w="123" w:type="dxa"/>
          <w:tblHeader/>
        </w:trPr>
        <w:tc>
          <w:tcPr>
            <w:tcW w:w="3866" w:type="dxa"/>
            <w:gridSpan w:val="3"/>
          </w:tcPr>
          <w:p w:rsidR="00EA5E3B" w:rsidRPr="00E80272" w:rsidRDefault="00EA5E3B" w:rsidP="0025460F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14"/>
          </w:tcPr>
          <w:p w:rsidR="00EA5E3B" w:rsidRPr="00E80272" w:rsidRDefault="00EA5E3B" w:rsidP="004005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8027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</w:t>
            </w:r>
            <w:r w:rsidR="0040057F" w:rsidRPr="00E8027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                            </w:t>
            </w:r>
            <w:r w:rsidRPr="00E8027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    </w:t>
            </w:r>
            <w:r w:rsidRPr="00E8027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E8027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E8027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E8027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พันบาท)</w:t>
            </w:r>
          </w:p>
        </w:tc>
      </w:tr>
      <w:tr w:rsidR="00D16575" w:rsidRPr="00E80272" w:rsidTr="007631C9">
        <w:tblPrEx>
          <w:tblCellMar>
            <w:left w:w="79" w:type="dxa"/>
            <w:right w:w="79" w:type="dxa"/>
          </w:tblCellMar>
        </w:tblPrEx>
        <w:trPr>
          <w:gridAfter w:val="1"/>
          <w:wAfter w:w="123" w:type="dxa"/>
          <w:cantSplit/>
        </w:trPr>
        <w:tc>
          <w:tcPr>
            <w:tcW w:w="3866" w:type="dxa"/>
            <w:gridSpan w:val="3"/>
          </w:tcPr>
          <w:p w:rsidR="00D16575" w:rsidRPr="00E80272" w:rsidRDefault="00D16575" w:rsidP="00D1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32" w:name="_Hlk47360258"/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1170" w:type="dxa"/>
            <w:gridSpan w:val="2"/>
          </w:tcPr>
          <w:p w:rsidR="00D16575" w:rsidRPr="00E80272" w:rsidRDefault="007F3E9A" w:rsidP="00D1657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D16575" w:rsidRPr="00E80272" w:rsidRDefault="00D16575" w:rsidP="00D1657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3"/>
          </w:tcPr>
          <w:p w:rsidR="00D16575" w:rsidRPr="00E80272" w:rsidRDefault="007F3E9A" w:rsidP="00D1657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D16575" w:rsidRPr="00E80272" w:rsidRDefault="00D16575" w:rsidP="00D165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:rsidR="00D16575" w:rsidRPr="00E80272" w:rsidRDefault="004B7075" w:rsidP="00D1657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D16575" w:rsidRPr="00E80272" w:rsidRDefault="00D16575" w:rsidP="00D1657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3"/>
          </w:tcPr>
          <w:p w:rsidR="00D16575" w:rsidRPr="00E80272" w:rsidRDefault="004974D8" w:rsidP="00D1657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8027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16575" w:rsidRPr="00E80272" w:rsidTr="00DC18E5">
        <w:tblPrEx>
          <w:tblCellMar>
            <w:left w:w="79" w:type="dxa"/>
            <w:right w:w="79" w:type="dxa"/>
          </w:tblCellMar>
        </w:tblPrEx>
        <w:trPr>
          <w:gridAfter w:val="1"/>
          <w:wAfter w:w="123" w:type="dxa"/>
          <w:cantSplit/>
        </w:trPr>
        <w:tc>
          <w:tcPr>
            <w:tcW w:w="3866" w:type="dxa"/>
            <w:gridSpan w:val="3"/>
          </w:tcPr>
          <w:p w:rsidR="00D16575" w:rsidRPr="00E75E35" w:rsidRDefault="00D16575" w:rsidP="00D1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75E35"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กำไรจากการจำหน่ายสินทรัพย์</w:t>
            </w:r>
          </w:p>
        </w:tc>
        <w:tc>
          <w:tcPr>
            <w:tcW w:w="1170" w:type="dxa"/>
            <w:gridSpan w:val="2"/>
          </w:tcPr>
          <w:p w:rsidR="00D16575" w:rsidRPr="00E75E35" w:rsidRDefault="00171515" w:rsidP="00D1657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75E35">
              <w:rPr>
                <w:rFonts w:ascii="Angsana New" w:hAnsi="Angsana New" w:cs="Angsana New"/>
                <w:sz w:val="30"/>
                <w:szCs w:val="30"/>
                <w:lang w:val="en-US"/>
              </w:rPr>
              <w:t>3,365</w:t>
            </w:r>
          </w:p>
        </w:tc>
        <w:tc>
          <w:tcPr>
            <w:tcW w:w="180" w:type="dxa"/>
          </w:tcPr>
          <w:p w:rsidR="00D16575" w:rsidRPr="00E75E35" w:rsidRDefault="00D16575" w:rsidP="00D1657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3"/>
          </w:tcPr>
          <w:p w:rsidR="00D16575" w:rsidRPr="00E75E35" w:rsidRDefault="00171515" w:rsidP="00D1657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75E3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(11)</w:t>
            </w:r>
          </w:p>
        </w:tc>
        <w:tc>
          <w:tcPr>
            <w:tcW w:w="180" w:type="dxa"/>
          </w:tcPr>
          <w:p w:rsidR="00D16575" w:rsidRPr="00E75E35" w:rsidRDefault="00D16575" w:rsidP="00D165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:rsidR="00D16575" w:rsidRPr="00E75E35" w:rsidRDefault="00171515" w:rsidP="00D1657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75E3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5,873</w:t>
            </w:r>
          </w:p>
        </w:tc>
        <w:tc>
          <w:tcPr>
            <w:tcW w:w="180" w:type="dxa"/>
          </w:tcPr>
          <w:p w:rsidR="00D16575" w:rsidRPr="00E75E35" w:rsidRDefault="00D16575" w:rsidP="00D1657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3"/>
          </w:tcPr>
          <w:p w:rsidR="00D16575" w:rsidRPr="00E75E35" w:rsidRDefault="00171515" w:rsidP="00D1657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75E35">
              <w:rPr>
                <w:rFonts w:ascii="Angsana New" w:hAnsi="Angsana New" w:cs="Angsana New"/>
                <w:sz w:val="30"/>
                <w:szCs w:val="30"/>
                <w:lang w:val="en-US"/>
              </w:rPr>
              <w:t>39</w:t>
            </w:r>
          </w:p>
        </w:tc>
      </w:tr>
      <w:tr w:rsidR="00D16575" w:rsidRPr="00E80272" w:rsidTr="007F3E9A">
        <w:tblPrEx>
          <w:tblCellMar>
            <w:left w:w="79" w:type="dxa"/>
            <w:right w:w="79" w:type="dxa"/>
          </w:tblCellMar>
        </w:tblPrEx>
        <w:trPr>
          <w:gridAfter w:val="1"/>
          <w:wAfter w:w="123" w:type="dxa"/>
          <w:cantSplit/>
        </w:trPr>
        <w:tc>
          <w:tcPr>
            <w:tcW w:w="3866" w:type="dxa"/>
            <w:gridSpan w:val="3"/>
          </w:tcPr>
          <w:p w:rsidR="00D16575" w:rsidRPr="00E75E35" w:rsidRDefault="00D16575" w:rsidP="00D1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75E35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:rsidR="00D16575" w:rsidRPr="00E75E35" w:rsidRDefault="00171515" w:rsidP="00D1657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75E35">
              <w:rPr>
                <w:rFonts w:ascii="Angsana New" w:hAnsi="Angsana New" w:cs="Angsana New"/>
                <w:sz w:val="30"/>
                <w:szCs w:val="30"/>
                <w:lang w:val="en-US"/>
              </w:rPr>
              <w:t>4,937</w:t>
            </w:r>
          </w:p>
        </w:tc>
        <w:tc>
          <w:tcPr>
            <w:tcW w:w="180" w:type="dxa"/>
          </w:tcPr>
          <w:p w:rsidR="00D16575" w:rsidRPr="00E75E35" w:rsidRDefault="00D16575" w:rsidP="00D1657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:rsidR="00D16575" w:rsidRPr="00E75E35" w:rsidRDefault="00171515" w:rsidP="00D1657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75E3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4,813</w:t>
            </w:r>
          </w:p>
        </w:tc>
        <w:tc>
          <w:tcPr>
            <w:tcW w:w="180" w:type="dxa"/>
          </w:tcPr>
          <w:p w:rsidR="00D16575" w:rsidRPr="00E75E35" w:rsidRDefault="00D16575" w:rsidP="00D165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:rsidR="00D16575" w:rsidRPr="00E75E35" w:rsidRDefault="00171515" w:rsidP="00D1657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75E3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14,285</w:t>
            </w:r>
          </w:p>
        </w:tc>
        <w:tc>
          <w:tcPr>
            <w:tcW w:w="180" w:type="dxa"/>
          </w:tcPr>
          <w:p w:rsidR="00D16575" w:rsidRPr="00E75E35" w:rsidRDefault="00D16575" w:rsidP="00D1657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:rsidR="00D16575" w:rsidRPr="00E75E35" w:rsidRDefault="00171515" w:rsidP="00D1657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75E35">
              <w:rPr>
                <w:rFonts w:ascii="Angsana New" w:hAnsi="Angsana New" w:cs="Angsana New"/>
                <w:sz w:val="30"/>
                <w:szCs w:val="30"/>
                <w:lang w:val="en-US"/>
              </w:rPr>
              <w:t>10,899</w:t>
            </w:r>
          </w:p>
        </w:tc>
      </w:tr>
      <w:tr w:rsidR="00D16575" w:rsidRPr="00E80272" w:rsidTr="007F3E9A">
        <w:tblPrEx>
          <w:tblCellMar>
            <w:left w:w="79" w:type="dxa"/>
            <w:right w:w="79" w:type="dxa"/>
          </w:tblCellMar>
        </w:tblPrEx>
        <w:trPr>
          <w:gridAfter w:val="1"/>
          <w:wAfter w:w="123" w:type="dxa"/>
          <w:cantSplit/>
        </w:trPr>
        <w:tc>
          <w:tcPr>
            <w:tcW w:w="3866" w:type="dxa"/>
            <w:gridSpan w:val="3"/>
          </w:tcPr>
          <w:p w:rsidR="00D16575" w:rsidRPr="00E75E35" w:rsidRDefault="00D16575" w:rsidP="00D1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33" w:name="_Hlk47360555"/>
            <w:r w:rsidRPr="00E75E3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16575" w:rsidRPr="00E75E35" w:rsidRDefault="00B66E54" w:rsidP="00D1657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75E3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8,302</w:t>
            </w:r>
          </w:p>
        </w:tc>
        <w:tc>
          <w:tcPr>
            <w:tcW w:w="180" w:type="dxa"/>
          </w:tcPr>
          <w:p w:rsidR="00D16575" w:rsidRPr="00E75E35" w:rsidRDefault="00D16575" w:rsidP="00D1657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D16575" w:rsidRPr="00E75E35" w:rsidRDefault="00171515" w:rsidP="00D1657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75E3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4,802</w:t>
            </w:r>
          </w:p>
        </w:tc>
        <w:tc>
          <w:tcPr>
            <w:tcW w:w="180" w:type="dxa"/>
          </w:tcPr>
          <w:p w:rsidR="00D16575" w:rsidRPr="00E75E35" w:rsidRDefault="00D16575" w:rsidP="00D165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D16575" w:rsidRPr="00E75E35" w:rsidRDefault="00B66E54" w:rsidP="00D1657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75E3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20,158</w:t>
            </w:r>
          </w:p>
        </w:tc>
        <w:tc>
          <w:tcPr>
            <w:tcW w:w="180" w:type="dxa"/>
          </w:tcPr>
          <w:p w:rsidR="00D16575" w:rsidRPr="00E75E35" w:rsidRDefault="00D16575" w:rsidP="00D1657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D16575" w:rsidRPr="00E75E35" w:rsidRDefault="00171515" w:rsidP="00D1657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75E3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10,938</w:t>
            </w:r>
          </w:p>
        </w:tc>
      </w:tr>
      <w:bookmarkEnd w:id="30"/>
      <w:bookmarkEnd w:id="32"/>
      <w:bookmarkEnd w:id="33"/>
    </w:tbl>
    <w:p w:rsidR="008D7CCB" w:rsidRDefault="008D7CCB" w:rsidP="00B200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72699" w:rsidRDefault="00672699" w:rsidP="00B200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72699" w:rsidRDefault="00672699" w:rsidP="00B200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72699" w:rsidRDefault="00672699" w:rsidP="00B200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72699" w:rsidRDefault="00672699" w:rsidP="00B200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72699" w:rsidRDefault="00672699" w:rsidP="00B200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72699" w:rsidRPr="00E80272" w:rsidRDefault="00672699" w:rsidP="00B200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D2F29" w:rsidRPr="00E80272" w:rsidRDefault="00334C11" w:rsidP="00B200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E80272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00629D" w:rsidRPr="00E80272">
        <w:rPr>
          <w:rFonts w:ascii="Angsana New" w:hAnsi="Angsana New"/>
          <w:b/>
          <w:bCs/>
          <w:sz w:val="30"/>
          <w:szCs w:val="30"/>
        </w:rPr>
        <w:t>9</w:t>
      </w:r>
      <w:r w:rsidR="00E0108C" w:rsidRPr="00E80272">
        <w:rPr>
          <w:rFonts w:ascii="Angsana New" w:hAnsi="Angsana New"/>
          <w:b/>
          <w:bCs/>
          <w:sz w:val="30"/>
          <w:szCs w:val="30"/>
        </w:rPr>
        <w:tab/>
      </w:r>
      <w:r w:rsidR="000B3EA0" w:rsidRPr="00E80272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:rsidR="00E1518B" w:rsidRPr="00E80272" w:rsidRDefault="007A3AC4" w:rsidP="00AE5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E80272">
        <w:rPr>
          <w:rFonts w:ascii="AngsanaUPC" w:hAnsi="AngsanaUPC" w:cs="AngsanaUPC" w:hint="cs"/>
          <w:sz w:val="30"/>
          <w:szCs w:val="30"/>
          <w:cs/>
        </w:rPr>
        <w:t>กลุ่ม</w:t>
      </w:r>
      <w:r w:rsidR="00E1518B" w:rsidRPr="00E80272">
        <w:rPr>
          <w:rFonts w:ascii="AngsanaUPC" w:hAnsi="AngsanaUPC" w:cs="AngsanaUPC"/>
          <w:sz w:val="30"/>
          <w:szCs w:val="30"/>
          <w:cs/>
        </w:rPr>
        <w:t>บริษัท</w:t>
      </w:r>
      <w:r w:rsidR="00E1518B" w:rsidRPr="00E80272">
        <w:rPr>
          <w:rFonts w:ascii="AngsanaUPC" w:hAnsi="AngsanaUPC" w:cs="AngsanaUPC" w:hint="cs"/>
          <w:sz w:val="30"/>
          <w:szCs w:val="30"/>
          <w:cs/>
        </w:rPr>
        <w:t>มีสอง</w:t>
      </w:r>
      <w:r w:rsidR="00E1518B" w:rsidRPr="00E80272">
        <w:rPr>
          <w:rFonts w:ascii="AngsanaUPC" w:hAnsi="AngsanaUPC" w:cs="AngsanaUPC"/>
          <w:sz w:val="30"/>
          <w:szCs w:val="30"/>
          <w:cs/>
        </w:rPr>
        <w:t>ส่วนงานที่รายงาน ดังรายละเอียดข้างล่าง ซึ</w:t>
      </w:r>
      <w:r w:rsidR="008D788A" w:rsidRPr="00E80272">
        <w:rPr>
          <w:rFonts w:ascii="AngsanaUPC" w:hAnsi="AngsanaUPC" w:cs="AngsanaUPC"/>
          <w:sz w:val="30"/>
          <w:szCs w:val="30"/>
          <w:cs/>
        </w:rPr>
        <w:t>่งเป็นหน่วยงานธุรกิจที่สำคัญของ</w:t>
      </w:r>
      <w:r w:rsidRPr="00E80272">
        <w:rPr>
          <w:rFonts w:ascii="AngsanaUPC" w:hAnsi="AngsanaUPC" w:cs="AngsanaUPC" w:hint="cs"/>
          <w:sz w:val="30"/>
          <w:szCs w:val="30"/>
          <w:cs/>
        </w:rPr>
        <w:t>กลุ่ม</w:t>
      </w:r>
      <w:r w:rsidR="00E1518B" w:rsidRPr="00E80272">
        <w:rPr>
          <w:rFonts w:ascii="AngsanaUPC" w:hAnsi="AngsanaUPC" w:cs="AngsanaUPC"/>
          <w:sz w:val="30"/>
          <w:szCs w:val="30"/>
          <w:cs/>
        </w:rPr>
        <w:t>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</w:t>
      </w:r>
      <w:r w:rsidRPr="00E80272">
        <w:rPr>
          <w:rFonts w:ascii="AngsanaUPC" w:hAnsi="AngsanaUPC" w:cs="AngsanaUPC" w:hint="cs"/>
          <w:sz w:val="30"/>
          <w:szCs w:val="30"/>
          <w:cs/>
        </w:rPr>
        <w:t>กลุ่ม</w:t>
      </w:r>
      <w:r w:rsidR="00E1518B" w:rsidRPr="00E80272">
        <w:rPr>
          <w:rFonts w:ascii="AngsanaUPC" w:hAnsi="AngsanaUPC" w:cs="AngsanaUPC"/>
          <w:sz w:val="30"/>
          <w:szCs w:val="30"/>
          <w:cs/>
        </w:rPr>
        <w:t>บริษัทโดยสรุปมีดังนี้</w:t>
      </w:r>
    </w:p>
    <w:p w:rsidR="00FA6A53" w:rsidRPr="00E80272" w:rsidRDefault="00FA6A53" w:rsidP="00FA6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80272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E80272">
        <w:rPr>
          <w:rFonts w:ascii="Angsana New" w:hAnsi="Angsana New"/>
          <w:sz w:val="30"/>
          <w:szCs w:val="30"/>
        </w:rPr>
        <w:t>1</w:t>
      </w:r>
      <w:r w:rsidRPr="00E80272">
        <w:rPr>
          <w:rFonts w:ascii="Angsana New" w:hAnsi="Angsana New"/>
          <w:sz w:val="30"/>
          <w:szCs w:val="30"/>
          <w:cs/>
        </w:rPr>
        <w:tab/>
        <w:t>การขายสินค้า</w:t>
      </w:r>
      <w:r w:rsidRPr="00E80272">
        <w:rPr>
          <w:rFonts w:ascii="Angsana New" w:hAnsi="Angsana New" w:hint="cs"/>
          <w:sz w:val="30"/>
          <w:szCs w:val="30"/>
          <w:cs/>
        </w:rPr>
        <w:t>และให้บริการ</w:t>
      </w:r>
    </w:p>
    <w:p w:rsidR="00FA6A53" w:rsidRPr="00E80272" w:rsidRDefault="00FA6A53" w:rsidP="00AE5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0272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E80272">
        <w:rPr>
          <w:rFonts w:ascii="Angsana New" w:hAnsi="Angsana New"/>
          <w:sz w:val="30"/>
          <w:szCs w:val="30"/>
        </w:rPr>
        <w:t xml:space="preserve">2 </w:t>
      </w:r>
      <w:r w:rsidRPr="00E80272">
        <w:rPr>
          <w:rFonts w:ascii="Angsana New" w:hAnsi="Angsana New"/>
          <w:sz w:val="30"/>
          <w:szCs w:val="30"/>
          <w:cs/>
        </w:rPr>
        <w:tab/>
        <w:t>งานก่อสร้าง</w:t>
      </w:r>
    </w:p>
    <w:p w:rsidR="007C5668" w:rsidRPr="00E80272" w:rsidRDefault="0036246F" w:rsidP="006F3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8"/>
        <w:jc w:val="both"/>
        <w:rPr>
          <w:rFonts w:ascii="AngsanaUPC" w:hAnsi="AngsanaUPC" w:cs="AngsanaUPC"/>
          <w:sz w:val="30"/>
          <w:szCs w:val="30"/>
          <w:cs/>
        </w:rPr>
        <w:sectPr w:rsidR="007C5668" w:rsidRPr="00E80272" w:rsidSect="007E0AE1">
          <w:pgSz w:w="11909" w:h="16834" w:code="9"/>
          <w:pgMar w:top="691" w:right="1136" w:bottom="576" w:left="1152" w:header="720" w:footer="720" w:gutter="0"/>
          <w:pgNumType w:start="28"/>
          <w:cols w:space="720"/>
          <w:docGrid w:linePitch="245"/>
        </w:sectPr>
      </w:pPr>
      <w:r w:rsidRPr="00E80272">
        <w:rPr>
          <w:rFonts w:ascii="AngsanaUPC" w:hAnsi="AngsanaUPC" w:cs="AngsanaUPC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ข้อมูลผลการดำเนินงานของแต่ละส่วนงานที่รายงานได้รวมอยู่ดังข้างล่างนี้ผลการดำเนินงานวัดโดยใ</w:t>
      </w:r>
      <w:r w:rsidR="00AE5FCA" w:rsidRPr="00E80272">
        <w:rPr>
          <w:rFonts w:ascii="AngsanaUPC" w:hAnsi="AngsanaUPC" w:cs="AngsanaUPC"/>
          <w:sz w:val="30"/>
          <w:szCs w:val="30"/>
          <w:cs/>
        </w:rPr>
        <w:t>ช้กำไรก่อนภาษีเงินได้ของส่วนงาน</w:t>
      </w:r>
      <w:r w:rsidRPr="00E80272">
        <w:rPr>
          <w:rFonts w:ascii="AngsanaUPC" w:hAnsi="AngsanaUPC" w:cs="AngsanaUPC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</w:t>
      </w:r>
      <w:r w:rsidR="008D788A" w:rsidRPr="00E80272">
        <w:rPr>
          <w:rFonts w:ascii="AngsanaUPC" w:hAnsi="AngsanaUPC" w:cs="AngsanaUPC"/>
          <w:sz w:val="30"/>
          <w:szCs w:val="30"/>
          <w:cs/>
        </w:rPr>
        <w:t>ดสินใจสูงสุดด้านการดำเนินงานของ</w:t>
      </w:r>
      <w:r w:rsidR="007A3AC4" w:rsidRPr="00E80272">
        <w:rPr>
          <w:rFonts w:ascii="AngsanaUPC" w:hAnsi="AngsanaUPC" w:cs="AngsanaUPC" w:hint="cs"/>
          <w:sz w:val="30"/>
          <w:szCs w:val="30"/>
          <w:cs/>
        </w:rPr>
        <w:t>กลุ่ม</w:t>
      </w:r>
      <w:r w:rsidRPr="00E80272">
        <w:rPr>
          <w:rFonts w:ascii="AngsanaUPC" w:hAnsi="AngsanaUPC" w:cs="AngsanaUPC"/>
          <w:sz w:val="30"/>
          <w:szCs w:val="30"/>
          <w:cs/>
        </w:rPr>
        <w:t>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</w:t>
      </w:r>
      <w:r w:rsidR="00AE5FCA" w:rsidRPr="00E80272">
        <w:rPr>
          <w:rFonts w:ascii="AngsanaUPC" w:hAnsi="AngsanaUPC" w:cs="AngsanaUPC"/>
          <w:sz w:val="30"/>
          <w:szCs w:val="30"/>
          <w:cs/>
        </w:rPr>
        <w:t>รอื่นที่ดำเนินธุรกิจในอุตสา</w:t>
      </w:r>
      <w:r w:rsidR="006113B6" w:rsidRPr="00E80272">
        <w:rPr>
          <w:rFonts w:ascii="AngsanaUPC" w:hAnsi="AngsanaUPC" w:cs="AngsanaUPC" w:hint="cs"/>
          <w:sz w:val="30"/>
          <w:szCs w:val="30"/>
          <w:cs/>
        </w:rPr>
        <w:t>หก</w:t>
      </w:r>
      <w:r w:rsidR="00AE5FCA" w:rsidRPr="00E80272">
        <w:rPr>
          <w:rFonts w:ascii="AngsanaUPC" w:hAnsi="AngsanaUPC" w:cs="AngsanaUPC"/>
          <w:sz w:val="30"/>
          <w:szCs w:val="30"/>
          <w:cs/>
        </w:rPr>
        <w:t>รร</w:t>
      </w:r>
      <w:r w:rsidR="00AE5FCA" w:rsidRPr="00E80272">
        <w:rPr>
          <w:rFonts w:ascii="AngsanaUPC" w:hAnsi="AngsanaUPC" w:cs="AngsanaUPC" w:hint="cs"/>
          <w:sz w:val="30"/>
          <w:szCs w:val="30"/>
          <w:cs/>
        </w:rPr>
        <w:t>ม</w:t>
      </w:r>
      <w:r w:rsidRPr="00E80272">
        <w:rPr>
          <w:rFonts w:ascii="AngsanaUPC" w:hAnsi="AngsanaUPC" w:cs="AngsanaUPC"/>
          <w:sz w:val="30"/>
          <w:szCs w:val="30"/>
          <w:cs/>
        </w:rPr>
        <w:t>เดียวกัน</w:t>
      </w:r>
    </w:p>
    <w:p w:rsidR="00A210A0" w:rsidRPr="00E80272" w:rsidRDefault="00A210A0" w:rsidP="00A21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sz w:val="30"/>
          <w:szCs w:val="30"/>
        </w:rPr>
      </w:pPr>
      <w:r w:rsidRPr="00E80272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:rsidR="00A210A0" w:rsidRPr="00E80272" w:rsidRDefault="00A210A0" w:rsidP="00A21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  <w:r w:rsidRPr="00E80272">
        <w:rPr>
          <w:rFonts w:ascii="AngsanaUPC" w:hAnsi="AngsanaUPC" w:cs="AngsanaUPC" w:hint="cs"/>
          <w:sz w:val="30"/>
          <w:szCs w:val="30"/>
          <w:cs/>
        </w:rPr>
        <w:t xml:space="preserve">ข้อมูลเกี่ยวกับส่วนงานที่รายงานสำหรับงวดสามเดือนสิ้นสุดวันที่ </w:t>
      </w:r>
      <w:r w:rsidRPr="00E80272">
        <w:rPr>
          <w:rFonts w:ascii="AngsanaUPC" w:hAnsi="AngsanaUPC" w:cs="AngsanaUPC"/>
          <w:sz w:val="30"/>
          <w:szCs w:val="30"/>
        </w:rPr>
        <w:t xml:space="preserve">30 </w:t>
      </w:r>
      <w:r w:rsidR="00420AB5" w:rsidRPr="00E80272">
        <w:rPr>
          <w:rFonts w:ascii="AngsanaUPC" w:hAnsi="AngsanaUPC" w:cs="AngsanaUPC" w:hint="cs"/>
          <w:sz w:val="30"/>
          <w:szCs w:val="30"/>
          <w:cs/>
        </w:rPr>
        <w:t>กันยายน</w:t>
      </w:r>
      <w:r w:rsidRPr="00E80272">
        <w:rPr>
          <w:rFonts w:ascii="AngsanaUPC" w:hAnsi="AngsanaUPC" w:cs="AngsanaUPC"/>
          <w:sz w:val="30"/>
          <w:szCs w:val="30"/>
        </w:rPr>
        <w:t xml:space="preserve"> 2564</w:t>
      </w:r>
      <w:r w:rsidRPr="00E80272">
        <w:rPr>
          <w:rFonts w:ascii="AngsanaUPC" w:hAnsi="AngsanaUPC" w:cs="AngsanaUPC" w:hint="cs"/>
          <w:sz w:val="30"/>
          <w:szCs w:val="30"/>
          <w:cs/>
        </w:rPr>
        <w:t xml:space="preserve"> และ </w:t>
      </w:r>
      <w:r w:rsidRPr="00E80272">
        <w:rPr>
          <w:rFonts w:ascii="AngsanaUPC" w:hAnsi="AngsanaUPC" w:cs="AngsanaUPC"/>
          <w:sz w:val="30"/>
          <w:szCs w:val="30"/>
        </w:rPr>
        <w:t>2563</w:t>
      </w:r>
      <w:r w:rsidRPr="00E80272">
        <w:rPr>
          <w:rFonts w:ascii="AngsanaUPC" w:hAnsi="AngsanaUPC" w:cs="AngsanaUPC" w:hint="cs"/>
          <w:sz w:val="30"/>
          <w:szCs w:val="30"/>
          <w:cs/>
        </w:rPr>
        <w:t xml:space="preserve"> มีดังนี้</w:t>
      </w:r>
      <w:r w:rsidR="00473E52" w:rsidRPr="00E80272">
        <w:rPr>
          <w:rFonts w:ascii="AngsanaUPC" w:hAnsi="AngsanaUPC" w:cs="AngsanaUPC"/>
          <w:sz w:val="30"/>
          <w:szCs w:val="30"/>
          <w:cs/>
        </w:rPr>
        <w:tab/>
      </w:r>
      <w:r w:rsidR="00473E52" w:rsidRPr="00E80272">
        <w:rPr>
          <w:rFonts w:ascii="AngsanaUPC" w:hAnsi="AngsanaUPC" w:cs="AngsanaUPC"/>
          <w:sz w:val="30"/>
          <w:szCs w:val="30"/>
          <w:cs/>
        </w:rPr>
        <w:tab/>
      </w:r>
      <w:r w:rsidR="00473E52" w:rsidRPr="00E80272">
        <w:rPr>
          <w:rFonts w:ascii="AngsanaUPC" w:hAnsi="AngsanaUPC" w:cs="AngsanaUPC"/>
          <w:sz w:val="30"/>
          <w:szCs w:val="30"/>
          <w:cs/>
        </w:rPr>
        <w:tab/>
      </w:r>
      <w:r w:rsidR="00473E52" w:rsidRPr="00E80272">
        <w:rPr>
          <w:rFonts w:ascii="AngsanaUPC" w:hAnsi="AngsanaUPC" w:cs="AngsanaUPC"/>
          <w:sz w:val="30"/>
          <w:szCs w:val="30"/>
          <w:cs/>
        </w:rPr>
        <w:tab/>
      </w:r>
      <w:r w:rsidR="00473E52" w:rsidRPr="00E80272">
        <w:rPr>
          <w:rFonts w:ascii="AngsanaUPC" w:hAnsi="AngsanaUPC" w:cs="AngsanaUPC"/>
          <w:sz w:val="30"/>
          <w:szCs w:val="30"/>
          <w:cs/>
        </w:rPr>
        <w:tab/>
      </w:r>
      <w:r w:rsidR="00473E52" w:rsidRPr="00E80272">
        <w:rPr>
          <w:rFonts w:ascii="AngsanaUPC" w:hAnsi="AngsanaUPC" w:cs="AngsanaUPC" w:hint="cs"/>
          <w:b/>
          <w:bCs/>
          <w:sz w:val="30"/>
          <w:szCs w:val="30"/>
          <w:cs/>
        </w:rPr>
        <w:t>งบการเงินรวม</w:t>
      </w:r>
    </w:p>
    <w:tbl>
      <w:tblPr>
        <w:tblW w:w="0" w:type="auto"/>
        <w:tblInd w:w="547" w:type="dxa"/>
        <w:tblLook w:val="04A0"/>
      </w:tblPr>
      <w:tblGrid>
        <w:gridCol w:w="6041"/>
        <w:gridCol w:w="1047"/>
        <w:gridCol w:w="494"/>
        <w:gridCol w:w="1088"/>
        <w:gridCol w:w="262"/>
        <w:gridCol w:w="1136"/>
        <w:gridCol w:w="263"/>
        <w:gridCol w:w="1267"/>
        <w:gridCol w:w="262"/>
        <w:gridCol w:w="1171"/>
        <w:gridCol w:w="262"/>
        <w:gridCol w:w="1268"/>
      </w:tblGrid>
      <w:tr w:rsidR="00A210A0" w:rsidRPr="00E80272" w:rsidTr="00581E0E">
        <w:trPr>
          <w:tblHeader/>
        </w:trPr>
        <w:tc>
          <w:tcPr>
            <w:tcW w:w="6041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9" w:type="dxa"/>
            <w:gridSpan w:val="3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E80272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6" w:type="dxa"/>
            <w:gridSpan w:val="3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E80272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1" w:type="dxa"/>
            <w:gridSpan w:val="3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A210A0" w:rsidRPr="00E80272" w:rsidTr="00581E0E">
        <w:trPr>
          <w:tblHeader/>
        </w:trPr>
        <w:tc>
          <w:tcPr>
            <w:tcW w:w="6041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494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63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A210A0" w:rsidRPr="00E80272" w:rsidTr="00581E0E">
        <w:trPr>
          <w:tblHeader/>
        </w:trPr>
        <w:tc>
          <w:tcPr>
            <w:tcW w:w="6041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AA7231" w:rsidRPr="00E80272" w:rsidTr="00581E0E">
        <w:tc>
          <w:tcPr>
            <w:tcW w:w="6041" w:type="dxa"/>
            <w:shd w:val="clear" w:color="auto" w:fill="auto"/>
          </w:tcPr>
          <w:p w:rsidR="00AA7231" w:rsidRPr="00E80272" w:rsidRDefault="00AA7231" w:rsidP="00A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:rsidR="00AA7231" w:rsidRPr="00E80272" w:rsidRDefault="00B55A34" w:rsidP="00A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428,515</w:t>
            </w:r>
          </w:p>
        </w:tc>
        <w:tc>
          <w:tcPr>
            <w:tcW w:w="494" w:type="dxa"/>
            <w:shd w:val="clear" w:color="auto" w:fill="auto"/>
          </w:tcPr>
          <w:p w:rsidR="00AA7231" w:rsidRPr="00E80272" w:rsidRDefault="00AA7231" w:rsidP="00A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:rsidR="00AA7231" w:rsidRPr="00E80272" w:rsidRDefault="00B55A34" w:rsidP="00B5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328,062</w:t>
            </w:r>
          </w:p>
        </w:tc>
        <w:tc>
          <w:tcPr>
            <w:tcW w:w="262" w:type="dxa"/>
            <w:shd w:val="clear" w:color="auto" w:fill="auto"/>
          </w:tcPr>
          <w:p w:rsidR="00AA7231" w:rsidRPr="00E80272" w:rsidRDefault="00AA7231" w:rsidP="00A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:rsidR="00AA7231" w:rsidRPr="00E80272" w:rsidRDefault="00AA7231" w:rsidP="00A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AA7231" w:rsidRPr="00E80272" w:rsidRDefault="00AA7231" w:rsidP="00A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:rsidR="00AA7231" w:rsidRPr="00E80272" w:rsidRDefault="00B55A34" w:rsidP="00A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34,093</w:t>
            </w:r>
          </w:p>
        </w:tc>
        <w:tc>
          <w:tcPr>
            <w:tcW w:w="262" w:type="dxa"/>
            <w:shd w:val="clear" w:color="auto" w:fill="auto"/>
          </w:tcPr>
          <w:p w:rsidR="00AA7231" w:rsidRPr="00E80272" w:rsidRDefault="00AA7231" w:rsidP="00A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:rsidR="00AA7231" w:rsidRPr="00E80272" w:rsidRDefault="00B55A34" w:rsidP="00A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428,515</w:t>
            </w:r>
          </w:p>
        </w:tc>
        <w:tc>
          <w:tcPr>
            <w:tcW w:w="262" w:type="dxa"/>
            <w:shd w:val="clear" w:color="auto" w:fill="auto"/>
          </w:tcPr>
          <w:p w:rsidR="00AA7231" w:rsidRPr="00E80272" w:rsidRDefault="00AA7231" w:rsidP="00A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AA7231" w:rsidRPr="00E80272" w:rsidRDefault="00B55A34" w:rsidP="00D9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362,155</w:t>
            </w:r>
          </w:p>
        </w:tc>
      </w:tr>
      <w:tr w:rsidR="00AA7231" w:rsidRPr="00E80272" w:rsidTr="00581E0E">
        <w:tc>
          <w:tcPr>
            <w:tcW w:w="6041" w:type="dxa"/>
            <w:shd w:val="clear" w:color="auto" w:fill="auto"/>
          </w:tcPr>
          <w:p w:rsidR="00AA7231" w:rsidRPr="00E80272" w:rsidRDefault="00AA7231" w:rsidP="00A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A7231" w:rsidRPr="00E80272" w:rsidRDefault="00B55A34" w:rsidP="00A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428,515</w:t>
            </w:r>
          </w:p>
        </w:tc>
        <w:tc>
          <w:tcPr>
            <w:tcW w:w="494" w:type="dxa"/>
            <w:shd w:val="clear" w:color="auto" w:fill="auto"/>
          </w:tcPr>
          <w:p w:rsidR="00AA7231" w:rsidRPr="00E80272" w:rsidRDefault="00AA7231" w:rsidP="00A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A7231" w:rsidRPr="00E80272" w:rsidRDefault="00B55A34" w:rsidP="00D9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328,062</w:t>
            </w:r>
          </w:p>
        </w:tc>
        <w:tc>
          <w:tcPr>
            <w:tcW w:w="262" w:type="dxa"/>
            <w:shd w:val="clear" w:color="auto" w:fill="auto"/>
          </w:tcPr>
          <w:p w:rsidR="00AA7231" w:rsidRPr="00E80272" w:rsidRDefault="00AA7231" w:rsidP="00A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A7231" w:rsidRPr="00E80272" w:rsidRDefault="00AA7231" w:rsidP="00A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AA7231" w:rsidRPr="00E80272" w:rsidRDefault="00AA7231" w:rsidP="00A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A7231" w:rsidRPr="00E80272" w:rsidRDefault="00B55A34" w:rsidP="00A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34,093</w:t>
            </w:r>
          </w:p>
        </w:tc>
        <w:tc>
          <w:tcPr>
            <w:tcW w:w="262" w:type="dxa"/>
            <w:shd w:val="clear" w:color="auto" w:fill="auto"/>
          </w:tcPr>
          <w:p w:rsidR="00AA7231" w:rsidRPr="00E80272" w:rsidRDefault="00AA7231" w:rsidP="00A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AA7231" w:rsidRPr="00E80272" w:rsidRDefault="00B55A34" w:rsidP="00A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428,515</w:t>
            </w:r>
          </w:p>
        </w:tc>
        <w:tc>
          <w:tcPr>
            <w:tcW w:w="262" w:type="dxa"/>
            <w:shd w:val="clear" w:color="auto" w:fill="auto"/>
          </w:tcPr>
          <w:p w:rsidR="00AA7231" w:rsidRPr="00E80272" w:rsidRDefault="00AA7231" w:rsidP="00A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AA7231" w:rsidRPr="00E80272" w:rsidRDefault="00B55A34" w:rsidP="00A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362,155</w:t>
            </w:r>
          </w:p>
        </w:tc>
      </w:tr>
      <w:tr w:rsidR="00A210A0" w:rsidRPr="00E80272" w:rsidTr="00581E0E">
        <w:tc>
          <w:tcPr>
            <w:tcW w:w="6041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:rsidR="00A210A0" w:rsidRPr="00E80272" w:rsidRDefault="00B55A34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8,302</w:t>
            </w:r>
          </w:p>
        </w:tc>
        <w:tc>
          <w:tcPr>
            <w:tcW w:w="262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A210A0" w:rsidRPr="00E80272" w:rsidRDefault="00B55A34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4,802</w:t>
            </w:r>
          </w:p>
        </w:tc>
      </w:tr>
      <w:tr w:rsidR="00A210A0" w:rsidRPr="00E80272" w:rsidTr="00581E0E">
        <w:tc>
          <w:tcPr>
            <w:tcW w:w="6041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0A0" w:rsidRPr="00E80272" w:rsidRDefault="00B55A34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436,817</w:t>
            </w:r>
          </w:p>
        </w:tc>
        <w:tc>
          <w:tcPr>
            <w:tcW w:w="262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0A0" w:rsidRPr="00E80272" w:rsidRDefault="00B55A34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366,957</w:t>
            </w:r>
          </w:p>
        </w:tc>
      </w:tr>
      <w:tr w:rsidR="00A210A0" w:rsidRPr="00E80272" w:rsidTr="00581E0E">
        <w:tc>
          <w:tcPr>
            <w:tcW w:w="6041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7EA2" w:rsidRPr="00E80272" w:rsidTr="00581E0E">
        <w:tc>
          <w:tcPr>
            <w:tcW w:w="6041" w:type="dxa"/>
            <w:shd w:val="clear" w:color="auto" w:fill="auto"/>
          </w:tcPr>
          <w:p w:rsidR="00167EA2" w:rsidRPr="00E80272" w:rsidRDefault="00167EA2" w:rsidP="00167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167EA2" w:rsidRPr="00E80272" w:rsidRDefault="003572C0" w:rsidP="00167EA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85,795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167EA2" w:rsidRPr="00E80272" w:rsidRDefault="00167EA2" w:rsidP="00167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167EA2" w:rsidRPr="00E80272" w:rsidRDefault="00167EA2" w:rsidP="00167EA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61,497</w:t>
            </w:r>
          </w:p>
        </w:tc>
        <w:tc>
          <w:tcPr>
            <w:tcW w:w="262" w:type="dxa"/>
            <w:shd w:val="clear" w:color="auto" w:fill="auto"/>
          </w:tcPr>
          <w:p w:rsidR="00167EA2" w:rsidRPr="00E80272" w:rsidRDefault="00167EA2" w:rsidP="00167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167EA2" w:rsidRPr="00E80272" w:rsidRDefault="00167EA2" w:rsidP="00167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167EA2" w:rsidRPr="00E80272" w:rsidRDefault="00167EA2" w:rsidP="00167EA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:rsidR="00167EA2" w:rsidRPr="00E80272" w:rsidRDefault="00167EA2" w:rsidP="00167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19,878</w:t>
            </w:r>
          </w:p>
        </w:tc>
        <w:tc>
          <w:tcPr>
            <w:tcW w:w="262" w:type="dxa"/>
            <w:shd w:val="clear" w:color="auto" w:fill="auto"/>
          </w:tcPr>
          <w:p w:rsidR="00167EA2" w:rsidRPr="00E80272" w:rsidRDefault="00167EA2" w:rsidP="00167EA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167EA2" w:rsidRPr="00E80272" w:rsidRDefault="00167EA2" w:rsidP="00167EA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55,</w:t>
            </w:r>
            <w:r w:rsidR="00641C05"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736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167EA2" w:rsidRPr="00E80272" w:rsidRDefault="00167EA2" w:rsidP="00167EA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167EA2" w:rsidRPr="00E80272" w:rsidRDefault="00167EA2" w:rsidP="00167EA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49,795</w:t>
            </w:r>
          </w:p>
        </w:tc>
      </w:tr>
      <w:tr w:rsidR="00A210A0" w:rsidRPr="00E80272" w:rsidTr="00581E0E">
        <w:tc>
          <w:tcPr>
            <w:tcW w:w="6041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A210A0" w:rsidRPr="00E80272" w:rsidRDefault="00A210A0" w:rsidP="00581E0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4" w:type="dxa"/>
            <w:shd w:val="clear" w:color="auto" w:fill="auto"/>
            <w:vAlign w:val="center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A210A0" w:rsidRPr="00E80272" w:rsidRDefault="00A210A0" w:rsidP="00581E0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62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(</w:t>
            </w:r>
            <w:r w:rsidR="00167EA2" w:rsidRPr="00E80272">
              <w:rPr>
                <w:rFonts w:ascii="Angsana New" w:hAnsi="Angsana New"/>
                <w:sz w:val="30"/>
                <w:szCs w:val="30"/>
              </w:rPr>
              <w:t>5,294</w:t>
            </w:r>
            <w:r w:rsidRPr="00E8027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(</w:t>
            </w:r>
            <w:r w:rsidR="00167EA2" w:rsidRPr="00E80272">
              <w:rPr>
                <w:rFonts w:ascii="Angsana New" w:hAnsi="Angsana New"/>
                <w:sz w:val="30"/>
                <w:szCs w:val="30"/>
              </w:rPr>
              <w:t>5,733</w:t>
            </w:r>
            <w:r w:rsidRPr="00E8027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210A0" w:rsidRPr="00E80272" w:rsidTr="00581E0E">
        <w:tc>
          <w:tcPr>
            <w:tcW w:w="6041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7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0A0" w:rsidRPr="00E80272" w:rsidRDefault="00167EA2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50,</w:t>
            </w:r>
            <w:r w:rsidR="00641C05" w:rsidRPr="00E80272">
              <w:rPr>
                <w:rFonts w:ascii="Angsana New" w:hAnsi="Angsana New"/>
                <w:b/>
                <w:bCs/>
                <w:sz w:val="30"/>
                <w:szCs w:val="30"/>
              </w:rPr>
              <w:t>442</w:t>
            </w:r>
          </w:p>
        </w:tc>
        <w:tc>
          <w:tcPr>
            <w:tcW w:w="262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0A0" w:rsidRPr="00E80272" w:rsidRDefault="00167EA2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44,062</w:t>
            </w:r>
          </w:p>
        </w:tc>
      </w:tr>
      <w:tr w:rsidR="00A210A0" w:rsidRPr="00E80272" w:rsidTr="00581E0E">
        <w:trPr>
          <w:trHeight w:val="511"/>
        </w:trPr>
        <w:tc>
          <w:tcPr>
            <w:tcW w:w="6041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210A0" w:rsidRPr="00E80272" w:rsidRDefault="00A210A0" w:rsidP="00581E0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10A0" w:rsidRPr="00E80272" w:rsidTr="00581E0E">
        <w:tc>
          <w:tcPr>
            <w:tcW w:w="6041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7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A210A0" w:rsidRPr="00E80272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B06A5" w:rsidRPr="00E80272" w:rsidTr="00581E0E">
        <w:tc>
          <w:tcPr>
            <w:tcW w:w="6041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7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28,915</w:t>
            </w:r>
          </w:p>
        </w:tc>
        <w:tc>
          <w:tcPr>
            <w:tcW w:w="494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32,516</w:t>
            </w:r>
          </w:p>
        </w:tc>
        <w:tc>
          <w:tcPr>
            <w:tcW w:w="262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28,915</w:t>
            </w:r>
          </w:p>
        </w:tc>
        <w:tc>
          <w:tcPr>
            <w:tcW w:w="262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32,516</w:t>
            </w:r>
          </w:p>
        </w:tc>
      </w:tr>
      <w:tr w:rsidR="003B06A5" w:rsidRPr="00E80272" w:rsidTr="00581E0E">
        <w:tc>
          <w:tcPr>
            <w:tcW w:w="6041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7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2,137</w:t>
            </w:r>
          </w:p>
        </w:tc>
        <w:tc>
          <w:tcPr>
            <w:tcW w:w="494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663</w:t>
            </w:r>
          </w:p>
        </w:tc>
        <w:tc>
          <w:tcPr>
            <w:tcW w:w="262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2,137</w:t>
            </w:r>
          </w:p>
        </w:tc>
        <w:tc>
          <w:tcPr>
            <w:tcW w:w="262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663</w:t>
            </w:r>
          </w:p>
        </w:tc>
      </w:tr>
      <w:tr w:rsidR="003B06A5" w:rsidRPr="00E80272" w:rsidTr="00581E0E">
        <w:tc>
          <w:tcPr>
            <w:tcW w:w="6041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(กลับรายการ) หนี้สูญและหนี้สงสัยจะสูญ</w:t>
            </w:r>
          </w:p>
        </w:tc>
        <w:tc>
          <w:tcPr>
            <w:tcW w:w="1047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(1,192)</w:t>
            </w:r>
          </w:p>
        </w:tc>
        <w:tc>
          <w:tcPr>
            <w:tcW w:w="494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(396)</w:t>
            </w:r>
          </w:p>
        </w:tc>
        <w:tc>
          <w:tcPr>
            <w:tcW w:w="262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(1,192)</w:t>
            </w:r>
          </w:p>
        </w:tc>
        <w:tc>
          <w:tcPr>
            <w:tcW w:w="262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(396)</w:t>
            </w:r>
          </w:p>
        </w:tc>
      </w:tr>
    </w:tbl>
    <w:p w:rsidR="007B3D97" w:rsidRPr="00E80272" w:rsidRDefault="007B3D97" w:rsidP="007B3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sz w:val="30"/>
          <w:szCs w:val="30"/>
        </w:rPr>
      </w:pPr>
      <w:r w:rsidRPr="00E80272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:rsidR="007B3D97" w:rsidRPr="00E80272" w:rsidRDefault="007B3D97" w:rsidP="007B3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  <w:cs/>
        </w:rPr>
      </w:pPr>
      <w:r w:rsidRPr="00E80272">
        <w:rPr>
          <w:rFonts w:ascii="AngsanaUPC" w:hAnsi="AngsanaUPC" w:cs="AngsanaUPC" w:hint="cs"/>
          <w:sz w:val="30"/>
          <w:szCs w:val="30"/>
          <w:cs/>
        </w:rPr>
        <w:t xml:space="preserve">ข้อมูลเกี่ยวกับส่วนงานที่รายงานสำหรับงวดสามเดือนสิ้นสุดวันที่ </w:t>
      </w:r>
      <w:r w:rsidRPr="00E80272">
        <w:rPr>
          <w:rFonts w:ascii="AngsanaUPC" w:hAnsi="AngsanaUPC" w:cs="AngsanaUPC"/>
          <w:sz w:val="30"/>
          <w:szCs w:val="30"/>
        </w:rPr>
        <w:t xml:space="preserve">30 </w:t>
      </w:r>
      <w:r w:rsidRPr="00E80272">
        <w:rPr>
          <w:rFonts w:ascii="AngsanaUPC" w:hAnsi="AngsanaUPC" w:cs="AngsanaUPC" w:hint="cs"/>
          <w:sz w:val="30"/>
          <w:szCs w:val="30"/>
          <w:cs/>
        </w:rPr>
        <w:t>กันยายน</w:t>
      </w:r>
      <w:r w:rsidRPr="00E80272">
        <w:rPr>
          <w:rFonts w:ascii="AngsanaUPC" w:hAnsi="AngsanaUPC" w:cs="AngsanaUPC"/>
          <w:sz w:val="30"/>
          <w:szCs w:val="30"/>
        </w:rPr>
        <w:t xml:space="preserve"> 2564</w:t>
      </w:r>
      <w:r w:rsidRPr="00E80272">
        <w:rPr>
          <w:rFonts w:ascii="AngsanaUPC" w:hAnsi="AngsanaUPC" w:cs="AngsanaUPC" w:hint="cs"/>
          <w:sz w:val="30"/>
          <w:szCs w:val="30"/>
          <w:cs/>
        </w:rPr>
        <w:t xml:space="preserve"> และ </w:t>
      </w:r>
      <w:r w:rsidRPr="00E80272">
        <w:rPr>
          <w:rFonts w:ascii="AngsanaUPC" w:hAnsi="AngsanaUPC" w:cs="AngsanaUPC"/>
          <w:sz w:val="30"/>
          <w:szCs w:val="30"/>
        </w:rPr>
        <w:t>2563</w:t>
      </w:r>
      <w:r w:rsidRPr="00E80272">
        <w:rPr>
          <w:rFonts w:ascii="AngsanaUPC" w:hAnsi="AngsanaUPC" w:cs="AngsanaUPC" w:hint="cs"/>
          <w:sz w:val="30"/>
          <w:szCs w:val="30"/>
          <w:cs/>
        </w:rPr>
        <w:t xml:space="preserve"> มีดังนี้</w:t>
      </w:r>
      <w:r w:rsidR="00473E52" w:rsidRPr="00E80272">
        <w:rPr>
          <w:rFonts w:ascii="AngsanaUPC" w:hAnsi="AngsanaUPC" w:cs="AngsanaUPC"/>
          <w:sz w:val="30"/>
          <w:szCs w:val="30"/>
          <w:cs/>
        </w:rPr>
        <w:tab/>
      </w:r>
      <w:r w:rsidR="00473E52" w:rsidRPr="00E80272">
        <w:rPr>
          <w:rFonts w:ascii="AngsanaUPC" w:hAnsi="AngsanaUPC" w:cs="AngsanaUPC"/>
          <w:sz w:val="30"/>
          <w:szCs w:val="30"/>
          <w:cs/>
        </w:rPr>
        <w:tab/>
      </w:r>
      <w:r w:rsidR="00473E52" w:rsidRPr="00E80272">
        <w:rPr>
          <w:rFonts w:ascii="AngsanaUPC" w:hAnsi="AngsanaUPC" w:cs="AngsanaUPC"/>
          <w:sz w:val="30"/>
          <w:szCs w:val="30"/>
          <w:cs/>
        </w:rPr>
        <w:tab/>
      </w:r>
      <w:r w:rsidR="00473E52" w:rsidRPr="00E80272">
        <w:rPr>
          <w:rFonts w:ascii="AngsanaUPC" w:hAnsi="AngsanaUPC" w:cs="AngsanaUPC"/>
          <w:sz w:val="30"/>
          <w:szCs w:val="30"/>
          <w:cs/>
        </w:rPr>
        <w:tab/>
      </w:r>
      <w:r w:rsidR="00473E52" w:rsidRPr="00E80272">
        <w:rPr>
          <w:rFonts w:ascii="AngsanaUPC" w:hAnsi="AngsanaUPC" w:cs="AngsanaUPC"/>
          <w:sz w:val="30"/>
          <w:szCs w:val="30"/>
          <w:cs/>
        </w:rPr>
        <w:tab/>
      </w:r>
      <w:r w:rsidR="00473E52" w:rsidRPr="00E80272">
        <w:rPr>
          <w:rFonts w:ascii="AngsanaUPC" w:hAnsi="AngsanaUPC" w:cs="AngsanaUPC" w:hint="cs"/>
          <w:b/>
          <w:bCs/>
          <w:sz w:val="30"/>
          <w:szCs w:val="30"/>
          <w:cs/>
        </w:rPr>
        <w:t>งบการเงินเฉพาะกิจการ</w:t>
      </w:r>
    </w:p>
    <w:tbl>
      <w:tblPr>
        <w:tblW w:w="0" w:type="auto"/>
        <w:tblInd w:w="547" w:type="dxa"/>
        <w:tblLook w:val="04A0"/>
      </w:tblPr>
      <w:tblGrid>
        <w:gridCol w:w="6041"/>
        <w:gridCol w:w="1047"/>
        <w:gridCol w:w="494"/>
        <w:gridCol w:w="1088"/>
        <w:gridCol w:w="262"/>
        <w:gridCol w:w="1136"/>
        <w:gridCol w:w="263"/>
        <w:gridCol w:w="1267"/>
        <w:gridCol w:w="262"/>
        <w:gridCol w:w="1171"/>
        <w:gridCol w:w="262"/>
        <w:gridCol w:w="1268"/>
      </w:tblGrid>
      <w:tr w:rsidR="007B3D97" w:rsidRPr="00E80272" w:rsidTr="00F76FA5">
        <w:trPr>
          <w:tblHeader/>
        </w:trPr>
        <w:tc>
          <w:tcPr>
            <w:tcW w:w="6041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9" w:type="dxa"/>
            <w:gridSpan w:val="3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E80272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6" w:type="dxa"/>
            <w:gridSpan w:val="3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E80272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1" w:type="dxa"/>
            <w:gridSpan w:val="3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B3D97" w:rsidRPr="00E80272" w:rsidTr="00F76FA5">
        <w:trPr>
          <w:tblHeader/>
        </w:trPr>
        <w:tc>
          <w:tcPr>
            <w:tcW w:w="6041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494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63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7B3D97" w:rsidRPr="00E80272" w:rsidTr="00F76FA5">
        <w:trPr>
          <w:tblHeader/>
        </w:trPr>
        <w:tc>
          <w:tcPr>
            <w:tcW w:w="6041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B55A34" w:rsidRPr="00E80272" w:rsidTr="00F76FA5">
        <w:tc>
          <w:tcPr>
            <w:tcW w:w="6041" w:type="dxa"/>
            <w:shd w:val="clear" w:color="auto" w:fill="auto"/>
          </w:tcPr>
          <w:p w:rsidR="00B55A34" w:rsidRPr="00E80272" w:rsidRDefault="00B55A34" w:rsidP="00B5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:rsidR="00B55A34" w:rsidRPr="00E80272" w:rsidRDefault="00B55A34" w:rsidP="00B5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428,515</w:t>
            </w:r>
          </w:p>
        </w:tc>
        <w:tc>
          <w:tcPr>
            <w:tcW w:w="494" w:type="dxa"/>
            <w:shd w:val="clear" w:color="auto" w:fill="auto"/>
          </w:tcPr>
          <w:p w:rsidR="00B55A34" w:rsidRPr="00E80272" w:rsidRDefault="00B55A34" w:rsidP="00B5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:rsidR="00B55A34" w:rsidRPr="00E80272" w:rsidRDefault="00B55A34" w:rsidP="00B5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328,062</w:t>
            </w:r>
          </w:p>
        </w:tc>
        <w:tc>
          <w:tcPr>
            <w:tcW w:w="262" w:type="dxa"/>
            <w:shd w:val="clear" w:color="auto" w:fill="auto"/>
          </w:tcPr>
          <w:p w:rsidR="00B55A34" w:rsidRPr="00E80272" w:rsidRDefault="00B55A34" w:rsidP="00B5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:rsidR="00B55A34" w:rsidRPr="00E80272" w:rsidRDefault="00B55A34" w:rsidP="00B5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B55A34" w:rsidRPr="00E80272" w:rsidRDefault="00B55A34" w:rsidP="00B5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:rsidR="00B55A34" w:rsidRPr="00E80272" w:rsidRDefault="00B55A34" w:rsidP="00B5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34,093</w:t>
            </w:r>
          </w:p>
        </w:tc>
        <w:tc>
          <w:tcPr>
            <w:tcW w:w="262" w:type="dxa"/>
            <w:shd w:val="clear" w:color="auto" w:fill="auto"/>
          </w:tcPr>
          <w:p w:rsidR="00B55A34" w:rsidRPr="00E80272" w:rsidRDefault="00B55A34" w:rsidP="00B5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:rsidR="00B55A34" w:rsidRPr="00E80272" w:rsidRDefault="00B55A34" w:rsidP="00B5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428,515</w:t>
            </w:r>
          </w:p>
        </w:tc>
        <w:tc>
          <w:tcPr>
            <w:tcW w:w="262" w:type="dxa"/>
            <w:shd w:val="clear" w:color="auto" w:fill="auto"/>
          </w:tcPr>
          <w:p w:rsidR="00B55A34" w:rsidRPr="00E80272" w:rsidRDefault="00B55A34" w:rsidP="00B5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B55A34" w:rsidRPr="00E80272" w:rsidRDefault="00B55A34" w:rsidP="00B5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362,155</w:t>
            </w:r>
          </w:p>
        </w:tc>
      </w:tr>
      <w:tr w:rsidR="00B55A34" w:rsidRPr="00E80272" w:rsidTr="00F76FA5">
        <w:tc>
          <w:tcPr>
            <w:tcW w:w="6041" w:type="dxa"/>
            <w:shd w:val="clear" w:color="auto" w:fill="auto"/>
          </w:tcPr>
          <w:p w:rsidR="00B55A34" w:rsidRPr="00E80272" w:rsidRDefault="00B55A34" w:rsidP="00B5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5A34" w:rsidRPr="00E80272" w:rsidRDefault="00B55A34" w:rsidP="00B5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428,515</w:t>
            </w:r>
          </w:p>
        </w:tc>
        <w:tc>
          <w:tcPr>
            <w:tcW w:w="494" w:type="dxa"/>
            <w:shd w:val="clear" w:color="auto" w:fill="auto"/>
          </w:tcPr>
          <w:p w:rsidR="00B55A34" w:rsidRPr="00E80272" w:rsidRDefault="00B55A34" w:rsidP="00B5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5A34" w:rsidRPr="00E80272" w:rsidRDefault="00B55A34" w:rsidP="00B5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328,062</w:t>
            </w:r>
          </w:p>
        </w:tc>
        <w:tc>
          <w:tcPr>
            <w:tcW w:w="262" w:type="dxa"/>
            <w:shd w:val="clear" w:color="auto" w:fill="auto"/>
          </w:tcPr>
          <w:p w:rsidR="00B55A34" w:rsidRPr="00E80272" w:rsidRDefault="00B55A34" w:rsidP="00B5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5A34" w:rsidRPr="00E80272" w:rsidRDefault="00B55A34" w:rsidP="00B5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B55A34" w:rsidRPr="00E80272" w:rsidRDefault="00B55A34" w:rsidP="00B5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5A34" w:rsidRPr="00E80272" w:rsidRDefault="00B55A34" w:rsidP="00B5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34,093</w:t>
            </w:r>
          </w:p>
        </w:tc>
        <w:tc>
          <w:tcPr>
            <w:tcW w:w="262" w:type="dxa"/>
            <w:shd w:val="clear" w:color="auto" w:fill="auto"/>
          </w:tcPr>
          <w:p w:rsidR="00B55A34" w:rsidRPr="00E80272" w:rsidRDefault="00B55A34" w:rsidP="00B5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B55A34" w:rsidRPr="00E80272" w:rsidRDefault="00B55A34" w:rsidP="00B5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428,515</w:t>
            </w:r>
          </w:p>
        </w:tc>
        <w:tc>
          <w:tcPr>
            <w:tcW w:w="262" w:type="dxa"/>
            <w:shd w:val="clear" w:color="auto" w:fill="auto"/>
          </w:tcPr>
          <w:p w:rsidR="00B55A34" w:rsidRPr="00E80272" w:rsidRDefault="00B55A34" w:rsidP="00B5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B55A34" w:rsidRPr="00E80272" w:rsidRDefault="00B55A34" w:rsidP="00B5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362,155</w:t>
            </w:r>
          </w:p>
        </w:tc>
      </w:tr>
      <w:tr w:rsidR="00B55A34" w:rsidRPr="00E80272" w:rsidTr="00F76FA5">
        <w:tc>
          <w:tcPr>
            <w:tcW w:w="6041" w:type="dxa"/>
            <w:shd w:val="clear" w:color="auto" w:fill="auto"/>
          </w:tcPr>
          <w:p w:rsidR="00B55A34" w:rsidRPr="00E80272" w:rsidRDefault="00B55A34" w:rsidP="00B5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:rsidR="00B55A34" w:rsidRPr="00E80272" w:rsidRDefault="00B55A34" w:rsidP="00B5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B55A34" w:rsidRPr="00E80272" w:rsidRDefault="00B55A34" w:rsidP="00B5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:rsidR="00B55A34" w:rsidRPr="00E80272" w:rsidRDefault="00B55A34" w:rsidP="00B5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B55A34" w:rsidRPr="00E80272" w:rsidRDefault="00B55A34" w:rsidP="00B5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:rsidR="00B55A34" w:rsidRPr="00E80272" w:rsidRDefault="00B55A34" w:rsidP="00B5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B55A34" w:rsidRPr="00E80272" w:rsidRDefault="00B55A34" w:rsidP="00B5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:rsidR="00B55A34" w:rsidRPr="00E80272" w:rsidRDefault="00B55A34" w:rsidP="00B5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B55A34" w:rsidRPr="00E80272" w:rsidRDefault="00B55A34" w:rsidP="00B5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:rsidR="00B55A34" w:rsidRPr="00E80272" w:rsidRDefault="00B55A34" w:rsidP="00B5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8,302</w:t>
            </w:r>
          </w:p>
        </w:tc>
        <w:tc>
          <w:tcPr>
            <w:tcW w:w="262" w:type="dxa"/>
            <w:shd w:val="clear" w:color="auto" w:fill="auto"/>
          </w:tcPr>
          <w:p w:rsidR="00B55A34" w:rsidRPr="00E80272" w:rsidRDefault="00B55A34" w:rsidP="00B5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B55A34" w:rsidRPr="00E80272" w:rsidRDefault="00B55A34" w:rsidP="00B5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4,802</w:t>
            </w:r>
          </w:p>
        </w:tc>
      </w:tr>
      <w:tr w:rsidR="00B55A34" w:rsidRPr="00E80272" w:rsidTr="00F76FA5">
        <w:tc>
          <w:tcPr>
            <w:tcW w:w="6041" w:type="dxa"/>
            <w:shd w:val="clear" w:color="auto" w:fill="auto"/>
          </w:tcPr>
          <w:p w:rsidR="00B55A34" w:rsidRPr="00E80272" w:rsidRDefault="00B55A34" w:rsidP="00B5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shd w:val="clear" w:color="auto" w:fill="auto"/>
          </w:tcPr>
          <w:p w:rsidR="00B55A34" w:rsidRPr="00E80272" w:rsidRDefault="00B55A34" w:rsidP="00B5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B55A34" w:rsidRPr="00E80272" w:rsidRDefault="00B55A34" w:rsidP="00B5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B55A34" w:rsidRPr="00E80272" w:rsidRDefault="00B55A34" w:rsidP="00B5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B55A34" w:rsidRPr="00E80272" w:rsidRDefault="00B55A34" w:rsidP="00B5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B55A34" w:rsidRPr="00E80272" w:rsidRDefault="00B55A34" w:rsidP="00B5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B55A34" w:rsidRPr="00E80272" w:rsidRDefault="00B55A34" w:rsidP="00B5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B55A34" w:rsidRPr="00E80272" w:rsidRDefault="00B55A34" w:rsidP="00B5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B55A34" w:rsidRPr="00E80272" w:rsidRDefault="00B55A34" w:rsidP="00B5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5A34" w:rsidRPr="00E80272" w:rsidRDefault="00B55A34" w:rsidP="00B5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436,817</w:t>
            </w:r>
          </w:p>
        </w:tc>
        <w:tc>
          <w:tcPr>
            <w:tcW w:w="262" w:type="dxa"/>
            <w:shd w:val="clear" w:color="auto" w:fill="auto"/>
          </w:tcPr>
          <w:p w:rsidR="00B55A34" w:rsidRPr="00E80272" w:rsidRDefault="00B55A34" w:rsidP="00B5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5A34" w:rsidRPr="00E80272" w:rsidRDefault="00B55A34" w:rsidP="00B5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366,957</w:t>
            </w:r>
          </w:p>
        </w:tc>
      </w:tr>
      <w:tr w:rsidR="007B3D97" w:rsidRPr="00E80272" w:rsidTr="00F76FA5">
        <w:tc>
          <w:tcPr>
            <w:tcW w:w="6041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7EA2" w:rsidRPr="00E80272" w:rsidTr="00F76FA5">
        <w:tc>
          <w:tcPr>
            <w:tcW w:w="6041" w:type="dxa"/>
            <w:shd w:val="clear" w:color="auto" w:fill="auto"/>
          </w:tcPr>
          <w:p w:rsidR="00167EA2" w:rsidRPr="00E80272" w:rsidRDefault="00167EA2" w:rsidP="00167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167EA2" w:rsidRPr="00E80272" w:rsidRDefault="00167EA2" w:rsidP="00167EA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87,795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167EA2" w:rsidRPr="00E80272" w:rsidRDefault="00167EA2" w:rsidP="00167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167EA2" w:rsidRPr="00E80272" w:rsidRDefault="00167EA2" w:rsidP="00167EA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61,497</w:t>
            </w:r>
          </w:p>
        </w:tc>
        <w:tc>
          <w:tcPr>
            <w:tcW w:w="262" w:type="dxa"/>
            <w:shd w:val="clear" w:color="auto" w:fill="auto"/>
          </w:tcPr>
          <w:p w:rsidR="00167EA2" w:rsidRPr="00E80272" w:rsidRDefault="00167EA2" w:rsidP="00167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167EA2" w:rsidRPr="00E80272" w:rsidRDefault="00167EA2" w:rsidP="00167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167EA2" w:rsidRPr="00E80272" w:rsidRDefault="00167EA2" w:rsidP="00167EA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:rsidR="00167EA2" w:rsidRPr="00E80272" w:rsidRDefault="003572C0" w:rsidP="00167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19,878</w:t>
            </w:r>
          </w:p>
        </w:tc>
        <w:tc>
          <w:tcPr>
            <w:tcW w:w="262" w:type="dxa"/>
            <w:shd w:val="clear" w:color="auto" w:fill="auto"/>
          </w:tcPr>
          <w:p w:rsidR="00167EA2" w:rsidRPr="00E80272" w:rsidRDefault="00167EA2" w:rsidP="00167EA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167EA2" w:rsidRPr="00E80272" w:rsidRDefault="00167EA2" w:rsidP="00167EA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55,</w:t>
            </w:r>
            <w:r w:rsidR="00641C05"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805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167EA2" w:rsidRPr="00E80272" w:rsidRDefault="00167EA2" w:rsidP="00167EA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167EA2" w:rsidRPr="00E80272" w:rsidRDefault="00167EA2" w:rsidP="00167EA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49,795</w:t>
            </w:r>
          </w:p>
        </w:tc>
      </w:tr>
      <w:tr w:rsidR="00167EA2" w:rsidRPr="00E80272" w:rsidTr="00F76FA5">
        <w:tc>
          <w:tcPr>
            <w:tcW w:w="6041" w:type="dxa"/>
            <w:shd w:val="clear" w:color="auto" w:fill="auto"/>
          </w:tcPr>
          <w:p w:rsidR="00167EA2" w:rsidRPr="00E80272" w:rsidRDefault="00167EA2" w:rsidP="00167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167EA2" w:rsidRPr="00E80272" w:rsidRDefault="00167EA2" w:rsidP="00167EA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4" w:type="dxa"/>
            <w:shd w:val="clear" w:color="auto" w:fill="auto"/>
            <w:vAlign w:val="center"/>
          </w:tcPr>
          <w:p w:rsidR="00167EA2" w:rsidRPr="00E80272" w:rsidRDefault="00167EA2" w:rsidP="00167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167EA2" w:rsidRPr="00E80272" w:rsidRDefault="00167EA2" w:rsidP="00167EA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167EA2" w:rsidRPr="00E80272" w:rsidRDefault="00167EA2" w:rsidP="00167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167EA2" w:rsidRPr="00E80272" w:rsidRDefault="00167EA2" w:rsidP="00167EA2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:rsidR="00167EA2" w:rsidRPr="00E80272" w:rsidRDefault="00167EA2" w:rsidP="00167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167EA2" w:rsidRPr="00E80272" w:rsidRDefault="00167EA2" w:rsidP="00167EA2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62" w:type="dxa"/>
            <w:shd w:val="clear" w:color="auto" w:fill="auto"/>
          </w:tcPr>
          <w:p w:rsidR="00167EA2" w:rsidRPr="00E80272" w:rsidRDefault="00167EA2" w:rsidP="00167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7EA2" w:rsidRPr="00E80272" w:rsidRDefault="00167EA2" w:rsidP="00167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(5,294)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167EA2" w:rsidRPr="00E80272" w:rsidRDefault="00167EA2" w:rsidP="00167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7EA2" w:rsidRPr="00E80272" w:rsidRDefault="00167EA2" w:rsidP="00167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(5,733)</w:t>
            </w:r>
          </w:p>
        </w:tc>
      </w:tr>
      <w:tr w:rsidR="00167EA2" w:rsidRPr="00E80272" w:rsidTr="00F76FA5">
        <w:tc>
          <w:tcPr>
            <w:tcW w:w="6041" w:type="dxa"/>
            <w:shd w:val="clear" w:color="auto" w:fill="auto"/>
          </w:tcPr>
          <w:p w:rsidR="00167EA2" w:rsidRPr="00E80272" w:rsidRDefault="00167EA2" w:rsidP="00167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7" w:type="dxa"/>
            <w:shd w:val="clear" w:color="auto" w:fill="auto"/>
          </w:tcPr>
          <w:p w:rsidR="00167EA2" w:rsidRPr="00E80272" w:rsidRDefault="00167EA2" w:rsidP="00167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167EA2" w:rsidRPr="00E80272" w:rsidRDefault="00167EA2" w:rsidP="00167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167EA2" w:rsidRPr="00E80272" w:rsidRDefault="00167EA2" w:rsidP="00167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167EA2" w:rsidRPr="00E80272" w:rsidRDefault="00167EA2" w:rsidP="00167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167EA2" w:rsidRPr="00E80272" w:rsidRDefault="00167EA2" w:rsidP="00167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167EA2" w:rsidRPr="00E80272" w:rsidRDefault="00167EA2" w:rsidP="00167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167EA2" w:rsidRPr="00E80272" w:rsidRDefault="00167EA2" w:rsidP="00167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167EA2" w:rsidRPr="00E80272" w:rsidRDefault="00167EA2" w:rsidP="00167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7EA2" w:rsidRPr="00E80272" w:rsidRDefault="00167EA2" w:rsidP="00167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50,5</w:t>
            </w:r>
            <w:r w:rsidR="00641C05" w:rsidRPr="00E80272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262" w:type="dxa"/>
            <w:shd w:val="clear" w:color="auto" w:fill="auto"/>
          </w:tcPr>
          <w:p w:rsidR="00167EA2" w:rsidRPr="00E80272" w:rsidRDefault="00167EA2" w:rsidP="00167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7EA2" w:rsidRPr="00E80272" w:rsidRDefault="00167EA2" w:rsidP="00167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44,062</w:t>
            </w:r>
          </w:p>
        </w:tc>
      </w:tr>
      <w:tr w:rsidR="007B3D97" w:rsidRPr="00E80272" w:rsidTr="00F76FA5">
        <w:trPr>
          <w:trHeight w:val="511"/>
        </w:trPr>
        <w:tc>
          <w:tcPr>
            <w:tcW w:w="6041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7B3D97" w:rsidRPr="00E80272" w:rsidRDefault="007B3D97" w:rsidP="00F76FA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3D97" w:rsidRPr="00E80272" w:rsidTr="00F76FA5">
        <w:tc>
          <w:tcPr>
            <w:tcW w:w="6041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7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B06A5" w:rsidRPr="00E80272" w:rsidTr="00F76FA5">
        <w:tc>
          <w:tcPr>
            <w:tcW w:w="6041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7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28,915</w:t>
            </w:r>
          </w:p>
        </w:tc>
        <w:tc>
          <w:tcPr>
            <w:tcW w:w="494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32,516</w:t>
            </w:r>
          </w:p>
        </w:tc>
        <w:tc>
          <w:tcPr>
            <w:tcW w:w="262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28,915</w:t>
            </w:r>
          </w:p>
        </w:tc>
        <w:tc>
          <w:tcPr>
            <w:tcW w:w="262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32,516</w:t>
            </w:r>
          </w:p>
        </w:tc>
      </w:tr>
      <w:tr w:rsidR="003B06A5" w:rsidRPr="00E80272" w:rsidTr="00F76FA5">
        <w:tc>
          <w:tcPr>
            <w:tcW w:w="6041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7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2,137</w:t>
            </w:r>
          </w:p>
        </w:tc>
        <w:tc>
          <w:tcPr>
            <w:tcW w:w="494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663</w:t>
            </w:r>
          </w:p>
        </w:tc>
        <w:tc>
          <w:tcPr>
            <w:tcW w:w="262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2,137</w:t>
            </w:r>
          </w:p>
        </w:tc>
        <w:tc>
          <w:tcPr>
            <w:tcW w:w="262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663</w:t>
            </w:r>
          </w:p>
        </w:tc>
      </w:tr>
      <w:tr w:rsidR="003B06A5" w:rsidRPr="00E80272" w:rsidTr="00F76FA5">
        <w:tc>
          <w:tcPr>
            <w:tcW w:w="6041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(กลับรายการ) หนี้สูญและหนี้สงสัยจะสูญ</w:t>
            </w:r>
          </w:p>
        </w:tc>
        <w:tc>
          <w:tcPr>
            <w:tcW w:w="1047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(1,192)</w:t>
            </w:r>
          </w:p>
        </w:tc>
        <w:tc>
          <w:tcPr>
            <w:tcW w:w="494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(396)</w:t>
            </w:r>
          </w:p>
        </w:tc>
        <w:tc>
          <w:tcPr>
            <w:tcW w:w="262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(1,192)</w:t>
            </w:r>
          </w:p>
        </w:tc>
        <w:tc>
          <w:tcPr>
            <w:tcW w:w="262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3B06A5" w:rsidRPr="00E80272" w:rsidRDefault="003B06A5" w:rsidP="003B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(396)</w:t>
            </w:r>
          </w:p>
        </w:tc>
      </w:tr>
    </w:tbl>
    <w:p w:rsidR="007B3D97" w:rsidRPr="00E80272" w:rsidRDefault="007B3D97" w:rsidP="007B3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sz w:val="30"/>
          <w:szCs w:val="30"/>
        </w:rPr>
      </w:pPr>
      <w:r w:rsidRPr="00E80272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:rsidR="00473E52" w:rsidRPr="00E80272" w:rsidRDefault="00473E52" w:rsidP="00473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  <w:r w:rsidRPr="00E80272">
        <w:rPr>
          <w:rFonts w:ascii="AngsanaUPC" w:hAnsi="AngsanaUPC" w:cs="AngsanaUPC" w:hint="cs"/>
          <w:sz w:val="30"/>
          <w:szCs w:val="30"/>
          <w:cs/>
        </w:rPr>
        <w:t xml:space="preserve">ข้อมูลเกี่ยวกับส่วนงานที่รายงานสำหรับงวดเก้าเดือนสิ้นสุดวันที่ </w:t>
      </w:r>
      <w:r w:rsidRPr="00E80272">
        <w:rPr>
          <w:rFonts w:ascii="AngsanaUPC" w:hAnsi="AngsanaUPC" w:cs="AngsanaUPC"/>
          <w:sz w:val="30"/>
          <w:szCs w:val="30"/>
        </w:rPr>
        <w:t xml:space="preserve">30 </w:t>
      </w:r>
      <w:r w:rsidRPr="00E80272">
        <w:rPr>
          <w:rFonts w:ascii="AngsanaUPC" w:hAnsi="AngsanaUPC" w:cs="AngsanaUPC" w:hint="cs"/>
          <w:sz w:val="30"/>
          <w:szCs w:val="30"/>
          <w:cs/>
        </w:rPr>
        <w:t>กันยายน</w:t>
      </w:r>
      <w:r w:rsidRPr="00E80272">
        <w:rPr>
          <w:rFonts w:ascii="AngsanaUPC" w:hAnsi="AngsanaUPC" w:cs="AngsanaUPC"/>
          <w:sz w:val="30"/>
          <w:szCs w:val="30"/>
        </w:rPr>
        <w:t xml:space="preserve"> 2564</w:t>
      </w:r>
      <w:r w:rsidRPr="00E80272">
        <w:rPr>
          <w:rFonts w:ascii="AngsanaUPC" w:hAnsi="AngsanaUPC" w:cs="AngsanaUPC" w:hint="cs"/>
          <w:sz w:val="30"/>
          <w:szCs w:val="30"/>
          <w:cs/>
        </w:rPr>
        <w:t xml:space="preserve"> และ </w:t>
      </w:r>
      <w:r w:rsidRPr="00E80272">
        <w:rPr>
          <w:rFonts w:ascii="AngsanaUPC" w:hAnsi="AngsanaUPC" w:cs="AngsanaUPC"/>
          <w:sz w:val="30"/>
          <w:szCs w:val="30"/>
        </w:rPr>
        <w:t>2563</w:t>
      </w:r>
      <w:r w:rsidRPr="00E80272">
        <w:rPr>
          <w:rFonts w:ascii="AngsanaUPC" w:hAnsi="AngsanaUPC" w:cs="AngsanaUPC" w:hint="cs"/>
          <w:sz w:val="30"/>
          <w:szCs w:val="30"/>
          <w:cs/>
        </w:rPr>
        <w:t xml:space="preserve"> มีดังนี้</w:t>
      </w:r>
      <w:r w:rsidRPr="00E80272">
        <w:rPr>
          <w:rFonts w:ascii="AngsanaUPC" w:hAnsi="AngsanaUPC" w:cs="AngsanaUPC"/>
          <w:sz w:val="30"/>
          <w:szCs w:val="30"/>
          <w:cs/>
        </w:rPr>
        <w:tab/>
      </w:r>
      <w:r w:rsidRPr="00E80272">
        <w:rPr>
          <w:rFonts w:ascii="AngsanaUPC" w:hAnsi="AngsanaUPC" w:cs="AngsanaUPC"/>
          <w:sz w:val="30"/>
          <w:szCs w:val="30"/>
          <w:cs/>
        </w:rPr>
        <w:tab/>
      </w:r>
      <w:r w:rsidRPr="00E80272">
        <w:rPr>
          <w:rFonts w:ascii="AngsanaUPC" w:hAnsi="AngsanaUPC" w:cs="AngsanaUPC"/>
          <w:sz w:val="30"/>
          <w:szCs w:val="30"/>
          <w:cs/>
        </w:rPr>
        <w:tab/>
      </w:r>
      <w:r w:rsidRPr="00E80272">
        <w:rPr>
          <w:rFonts w:ascii="AngsanaUPC" w:hAnsi="AngsanaUPC" w:cs="AngsanaUPC"/>
          <w:sz w:val="30"/>
          <w:szCs w:val="30"/>
          <w:cs/>
        </w:rPr>
        <w:tab/>
      </w:r>
      <w:r w:rsidRPr="00E80272">
        <w:rPr>
          <w:rFonts w:ascii="AngsanaUPC" w:hAnsi="AngsanaUPC" w:cs="AngsanaUPC"/>
          <w:sz w:val="30"/>
          <w:szCs w:val="30"/>
          <w:cs/>
        </w:rPr>
        <w:tab/>
      </w:r>
      <w:r w:rsidRPr="00E80272">
        <w:rPr>
          <w:rFonts w:ascii="AngsanaUPC" w:hAnsi="AngsanaUPC" w:cs="AngsanaUPC" w:hint="cs"/>
          <w:b/>
          <w:bCs/>
          <w:sz w:val="30"/>
          <w:szCs w:val="30"/>
          <w:cs/>
        </w:rPr>
        <w:t>งบการเงินรวม</w:t>
      </w:r>
    </w:p>
    <w:tbl>
      <w:tblPr>
        <w:tblW w:w="0" w:type="auto"/>
        <w:tblInd w:w="547" w:type="dxa"/>
        <w:tblLayout w:type="fixed"/>
        <w:tblLook w:val="04A0"/>
      </w:tblPr>
      <w:tblGrid>
        <w:gridCol w:w="6041"/>
        <w:gridCol w:w="1047"/>
        <w:gridCol w:w="494"/>
        <w:gridCol w:w="1088"/>
        <w:gridCol w:w="262"/>
        <w:gridCol w:w="1136"/>
        <w:gridCol w:w="263"/>
        <w:gridCol w:w="1267"/>
        <w:gridCol w:w="262"/>
        <w:gridCol w:w="1171"/>
        <w:gridCol w:w="262"/>
        <w:gridCol w:w="1268"/>
      </w:tblGrid>
      <w:tr w:rsidR="007B3D97" w:rsidRPr="00E80272" w:rsidTr="00F76FA5">
        <w:trPr>
          <w:tblHeader/>
        </w:trPr>
        <w:tc>
          <w:tcPr>
            <w:tcW w:w="6041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9" w:type="dxa"/>
            <w:gridSpan w:val="3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E80272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6" w:type="dxa"/>
            <w:gridSpan w:val="3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E80272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1" w:type="dxa"/>
            <w:gridSpan w:val="3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B3D97" w:rsidRPr="00E80272" w:rsidTr="00F76FA5">
        <w:trPr>
          <w:tblHeader/>
        </w:trPr>
        <w:tc>
          <w:tcPr>
            <w:tcW w:w="6041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494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63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7B3D97" w:rsidRPr="00E80272" w:rsidTr="00F76FA5">
        <w:trPr>
          <w:tblHeader/>
        </w:trPr>
        <w:tc>
          <w:tcPr>
            <w:tcW w:w="6041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7B3D97" w:rsidRPr="00E80272" w:rsidTr="00F76FA5">
        <w:tc>
          <w:tcPr>
            <w:tcW w:w="6041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:rsidR="007B3D97" w:rsidRPr="00E80272" w:rsidRDefault="00763DBD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1,188,605</w:t>
            </w:r>
          </w:p>
        </w:tc>
        <w:tc>
          <w:tcPr>
            <w:tcW w:w="494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:rsidR="007B3D97" w:rsidRPr="00E80272" w:rsidRDefault="00763DBD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1,121,902</w:t>
            </w:r>
          </w:p>
        </w:tc>
        <w:tc>
          <w:tcPr>
            <w:tcW w:w="262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:rsidR="00763DBD" w:rsidRPr="00E80272" w:rsidRDefault="00763DBD" w:rsidP="0076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90,343</w:t>
            </w:r>
          </w:p>
        </w:tc>
        <w:tc>
          <w:tcPr>
            <w:tcW w:w="262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:rsidR="007B3D97" w:rsidRPr="00E80272" w:rsidRDefault="00763DBD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1,188,605</w:t>
            </w:r>
          </w:p>
        </w:tc>
        <w:tc>
          <w:tcPr>
            <w:tcW w:w="262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7B3D97" w:rsidRPr="00E80272" w:rsidRDefault="00763DBD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1,212,245</w:t>
            </w:r>
          </w:p>
        </w:tc>
      </w:tr>
      <w:tr w:rsidR="007B3D97" w:rsidRPr="00E80272" w:rsidTr="00F76FA5">
        <w:tc>
          <w:tcPr>
            <w:tcW w:w="6041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3D97" w:rsidRPr="00E80272" w:rsidRDefault="00763DBD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1,188,605</w:t>
            </w:r>
          </w:p>
        </w:tc>
        <w:tc>
          <w:tcPr>
            <w:tcW w:w="494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3D97" w:rsidRPr="00E80272" w:rsidRDefault="00763DBD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1,121,902</w:t>
            </w:r>
          </w:p>
        </w:tc>
        <w:tc>
          <w:tcPr>
            <w:tcW w:w="262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3D97" w:rsidRPr="00E80272" w:rsidRDefault="00763DBD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90,343</w:t>
            </w:r>
          </w:p>
        </w:tc>
        <w:tc>
          <w:tcPr>
            <w:tcW w:w="262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7B3D97" w:rsidRPr="00E80272" w:rsidRDefault="00763DBD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1,188,605</w:t>
            </w:r>
          </w:p>
        </w:tc>
        <w:tc>
          <w:tcPr>
            <w:tcW w:w="262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7B3D97" w:rsidRPr="00E80272" w:rsidRDefault="00763DBD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1,212,245</w:t>
            </w:r>
          </w:p>
        </w:tc>
      </w:tr>
      <w:tr w:rsidR="007B3D97" w:rsidRPr="00E80272" w:rsidTr="00F76FA5">
        <w:tc>
          <w:tcPr>
            <w:tcW w:w="6041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:rsidR="007B3D97" w:rsidRPr="00E80272" w:rsidRDefault="00763DBD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20,159</w:t>
            </w:r>
          </w:p>
        </w:tc>
        <w:tc>
          <w:tcPr>
            <w:tcW w:w="262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7B3D97" w:rsidRPr="00E80272" w:rsidRDefault="00763DBD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10,938</w:t>
            </w:r>
          </w:p>
        </w:tc>
      </w:tr>
      <w:tr w:rsidR="007B3D97" w:rsidRPr="00E80272" w:rsidTr="00F76FA5">
        <w:tc>
          <w:tcPr>
            <w:tcW w:w="6041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3D97" w:rsidRPr="00E80272" w:rsidRDefault="00763DBD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1,208,764</w:t>
            </w:r>
          </w:p>
        </w:tc>
        <w:tc>
          <w:tcPr>
            <w:tcW w:w="262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3D97" w:rsidRPr="00E80272" w:rsidRDefault="00763DBD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1,223,183</w:t>
            </w:r>
          </w:p>
        </w:tc>
      </w:tr>
      <w:tr w:rsidR="007B3D97" w:rsidRPr="00E80272" w:rsidTr="00F76FA5">
        <w:tc>
          <w:tcPr>
            <w:tcW w:w="6041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3D97" w:rsidRPr="00E80272" w:rsidTr="00F76FA5">
        <w:tc>
          <w:tcPr>
            <w:tcW w:w="6041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7B3D97" w:rsidRPr="00E80272" w:rsidRDefault="00763DBD" w:rsidP="00F76FA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214,270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7B3D97" w:rsidRPr="00E80272" w:rsidRDefault="009977CF" w:rsidP="00F76FA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251,524</w:t>
            </w:r>
          </w:p>
        </w:tc>
        <w:tc>
          <w:tcPr>
            <w:tcW w:w="262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7B3D97" w:rsidRPr="00E80272" w:rsidRDefault="007B3D97" w:rsidP="00F76FA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:rsidR="007B3D97" w:rsidRPr="00E80272" w:rsidRDefault="009977CF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24,098</w:t>
            </w:r>
          </w:p>
        </w:tc>
        <w:tc>
          <w:tcPr>
            <w:tcW w:w="262" w:type="dxa"/>
            <w:shd w:val="clear" w:color="auto" w:fill="auto"/>
          </w:tcPr>
          <w:p w:rsidR="007B3D97" w:rsidRPr="00E80272" w:rsidRDefault="007B3D97" w:rsidP="00F76FA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7B3D97" w:rsidRPr="00E80272" w:rsidRDefault="009977CF" w:rsidP="00F76FA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131,</w:t>
            </w:r>
            <w:r w:rsidR="00641C05"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510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7B3D97" w:rsidRPr="00E80272" w:rsidRDefault="007B3D97" w:rsidP="00F76FA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7B3D97" w:rsidRPr="00E80272" w:rsidRDefault="009977CF" w:rsidP="00F76FA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175,477</w:t>
            </w:r>
          </w:p>
        </w:tc>
      </w:tr>
      <w:tr w:rsidR="007B3D97" w:rsidRPr="00E80272" w:rsidTr="00F76FA5">
        <w:tc>
          <w:tcPr>
            <w:tcW w:w="6041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7B3D97" w:rsidRPr="00E80272" w:rsidRDefault="007B3D97" w:rsidP="00F76FA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4" w:type="dxa"/>
            <w:shd w:val="clear" w:color="auto" w:fill="auto"/>
            <w:vAlign w:val="center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7B3D97" w:rsidRPr="00E80272" w:rsidRDefault="007B3D97" w:rsidP="00F76FA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62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(</w:t>
            </w:r>
            <w:r w:rsidR="009977CF" w:rsidRPr="00E80272">
              <w:rPr>
                <w:rFonts w:ascii="Angsana New" w:hAnsi="Angsana New"/>
                <w:sz w:val="30"/>
                <w:szCs w:val="30"/>
              </w:rPr>
              <w:t>17,380</w:t>
            </w:r>
            <w:r w:rsidRPr="00E8027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(</w:t>
            </w:r>
            <w:r w:rsidR="009977CF" w:rsidRPr="00E80272">
              <w:rPr>
                <w:rFonts w:ascii="Angsana New" w:hAnsi="Angsana New"/>
                <w:sz w:val="30"/>
                <w:szCs w:val="30"/>
              </w:rPr>
              <w:t>19,728</w:t>
            </w:r>
            <w:r w:rsidRPr="00E8027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B3D97" w:rsidRPr="00E80272" w:rsidTr="00F76FA5">
        <w:tc>
          <w:tcPr>
            <w:tcW w:w="6041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7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3D97" w:rsidRPr="00E80272" w:rsidRDefault="009977CF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114,</w:t>
            </w:r>
            <w:r w:rsidR="00641C05" w:rsidRPr="00E80272">
              <w:rPr>
                <w:rFonts w:ascii="Angsana New" w:hAnsi="Angsana New"/>
                <w:b/>
                <w:bCs/>
                <w:sz w:val="30"/>
                <w:szCs w:val="30"/>
              </w:rPr>
              <w:t>130</w:t>
            </w:r>
          </w:p>
        </w:tc>
        <w:tc>
          <w:tcPr>
            <w:tcW w:w="262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3D97" w:rsidRPr="00E80272" w:rsidRDefault="009977CF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155,749</w:t>
            </w:r>
          </w:p>
        </w:tc>
      </w:tr>
      <w:tr w:rsidR="007B3D97" w:rsidRPr="00E80272" w:rsidTr="00F76FA5">
        <w:trPr>
          <w:trHeight w:val="511"/>
        </w:trPr>
        <w:tc>
          <w:tcPr>
            <w:tcW w:w="6041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7B3D97" w:rsidRPr="00E80272" w:rsidRDefault="007B3D97" w:rsidP="00F76FA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3D97" w:rsidRPr="00E80272" w:rsidTr="00F76FA5">
        <w:tc>
          <w:tcPr>
            <w:tcW w:w="6041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7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7B3D97" w:rsidRPr="00E80272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13B63" w:rsidRPr="00E80272" w:rsidTr="00F76FA5">
        <w:tc>
          <w:tcPr>
            <w:tcW w:w="6041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7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88,423</w:t>
            </w:r>
          </w:p>
        </w:tc>
        <w:tc>
          <w:tcPr>
            <w:tcW w:w="494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813B63" w:rsidRPr="00E80272" w:rsidRDefault="003572C0" w:rsidP="00357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91,043</w:t>
            </w:r>
          </w:p>
        </w:tc>
        <w:tc>
          <w:tcPr>
            <w:tcW w:w="262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88,423</w:t>
            </w:r>
          </w:p>
        </w:tc>
        <w:tc>
          <w:tcPr>
            <w:tcW w:w="262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813B63" w:rsidRPr="00E80272" w:rsidRDefault="003572C0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91,043</w:t>
            </w:r>
          </w:p>
        </w:tc>
      </w:tr>
      <w:tr w:rsidR="00813B63" w:rsidRPr="00E80272" w:rsidTr="00F76FA5">
        <w:tc>
          <w:tcPr>
            <w:tcW w:w="6041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7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494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(4,636)</w:t>
            </w:r>
          </w:p>
        </w:tc>
        <w:tc>
          <w:tcPr>
            <w:tcW w:w="262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(4,636)</w:t>
            </w:r>
          </w:p>
        </w:tc>
      </w:tr>
      <w:tr w:rsidR="00813B63" w:rsidRPr="00E80272" w:rsidTr="00F76FA5">
        <w:tc>
          <w:tcPr>
            <w:tcW w:w="6041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(กลับรายการ) หนี้สูญและหนี้สงสัยจะสูญ</w:t>
            </w:r>
          </w:p>
        </w:tc>
        <w:tc>
          <w:tcPr>
            <w:tcW w:w="1047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(1,636)</w:t>
            </w:r>
          </w:p>
        </w:tc>
        <w:tc>
          <w:tcPr>
            <w:tcW w:w="494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813B63" w:rsidRPr="00E80272" w:rsidRDefault="003572C0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80272">
              <w:rPr>
                <w:rFonts w:ascii="Angsana New" w:hAnsi="Angsana New"/>
                <w:sz w:val="30"/>
                <w:szCs w:val="30"/>
              </w:rPr>
              <w:t>985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(1,636)</w:t>
            </w:r>
          </w:p>
        </w:tc>
        <w:tc>
          <w:tcPr>
            <w:tcW w:w="262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813B63" w:rsidRPr="00E80272" w:rsidRDefault="003572C0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80272">
              <w:rPr>
                <w:rFonts w:ascii="Angsana New" w:hAnsi="Angsana New"/>
                <w:sz w:val="30"/>
                <w:szCs w:val="30"/>
              </w:rPr>
              <w:t>985)</w:t>
            </w:r>
          </w:p>
        </w:tc>
      </w:tr>
    </w:tbl>
    <w:p w:rsidR="00D16575" w:rsidRPr="00E80272" w:rsidRDefault="00D16575" w:rsidP="00D16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sz w:val="30"/>
          <w:szCs w:val="30"/>
        </w:rPr>
      </w:pPr>
      <w:r w:rsidRPr="00E80272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:rsidR="00473E52" w:rsidRPr="00E80272" w:rsidRDefault="00473E52" w:rsidP="00473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  <w:cs/>
        </w:rPr>
      </w:pPr>
      <w:r w:rsidRPr="00E80272">
        <w:rPr>
          <w:rFonts w:ascii="AngsanaUPC" w:hAnsi="AngsanaUPC" w:cs="AngsanaUPC" w:hint="cs"/>
          <w:sz w:val="30"/>
          <w:szCs w:val="30"/>
          <w:cs/>
        </w:rPr>
        <w:t xml:space="preserve">ข้อมูลเกี่ยวกับส่วนงานที่รายงานสำหรับงวดเก้าเดือนสิ้นสุดวันที่ </w:t>
      </w:r>
      <w:r w:rsidRPr="00E80272">
        <w:rPr>
          <w:rFonts w:ascii="AngsanaUPC" w:hAnsi="AngsanaUPC" w:cs="AngsanaUPC"/>
          <w:sz w:val="30"/>
          <w:szCs w:val="30"/>
        </w:rPr>
        <w:t xml:space="preserve">30 </w:t>
      </w:r>
      <w:r w:rsidRPr="00E80272">
        <w:rPr>
          <w:rFonts w:ascii="AngsanaUPC" w:hAnsi="AngsanaUPC" w:cs="AngsanaUPC" w:hint="cs"/>
          <w:sz w:val="30"/>
          <w:szCs w:val="30"/>
          <w:cs/>
        </w:rPr>
        <w:t>กันยายน</w:t>
      </w:r>
      <w:r w:rsidRPr="00E80272">
        <w:rPr>
          <w:rFonts w:ascii="AngsanaUPC" w:hAnsi="AngsanaUPC" w:cs="AngsanaUPC"/>
          <w:sz w:val="30"/>
          <w:szCs w:val="30"/>
        </w:rPr>
        <w:t xml:space="preserve"> 2564</w:t>
      </w:r>
      <w:r w:rsidRPr="00E80272">
        <w:rPr>
          <w:rFonts w:ascii="AngsanaUPC" w:hAnsi="AngsanaUPC" w:cs="AngsanaUPC" w:hint="cs"/>
          <w:sz w:val="30"/>
          <w:szCs w:val="30"/>
          <w:cs/>
        </w:rPr>
        <w:t xml:space="preserve"> และ </w:t>
      </w:r>
      <w:r w:rsidRPr="00E80272">
        <w:rPr>
          <w:rFonts w:ascii="AngsanaUPC" w:hAnsi="AngsanaUPC" w:cs="AngsanaUPC"/>
          <w:sz w:val="30"/>
          <w:szCs w:val="30"/>
        </w:rPr>
        <w:t>2563</w:t>
      </w:r>
      <w:r w:rsidRPr="00E80272">
        <w:rPr>
          <w:rFonts w:ascii="AngsanaUPC" w:hAnsi="AngsanaUPC" w:cs="AngsanaUPC" w:hint="cs"/>
          <w:sz w:val="30"/>
          <w:szCs w:val="30"/>
          <w:cs/>
        </w:rPr>
        <w:t xml:space="preserve"> มีดังนี้</w:t>
      </w:r>
      <w:r w:rsidRPr="00E80272">
        <w:rPr>
          <w:rFonts w:ascii="AngsanaUPC" w:hAnsi="AngsanaUPC" w:cs="AngsanaUPC"/>
          <w:sz w:val="30"/>
          <w:szCs w:val="30"/>
          <w:cs/>
        </w:rPr>
        <w:tab/>
      </w:r>
      <w:r w:rsidRPr="00E80272">
        <w:rPr>
          <w:rFonts w:ascii="AngsanaUPC" w:hAnsi="AngsanaUPC" w:cs="AngsanaUPC"/>
          <w:sz w:val="30"/>
          <w:szCs w:val="30"/>
          <w:cs/>
        </w:rPr>
        <w:tab/>
      </w:r>
      <w:r w:rsidRPr="00E80272">
        <w:rPr>
          <w:rFonts w:ascii="AngsanaUPC" w:hAnsi="AngsanaUPC" w:cs="AngsanaUPC"/>
          <w:sz w:val="30"/>
          <w:szCs w:val="30"/>
          <w:cs/>
        </w:rPr>
        <w:tab/>
      </w:r>
      <w:r w:rsidRPr="00E80272">
        <w:rPr>
          <w:rFonts w:ascii="AngsanaUPC" w:hAnsi="AngsanaUPC" w:cs="AngsanaUPC"/>
          <w:sz w:val="30"/>
          <w:szCs w:val="30"/>
          <w:cs/>
        </w:rPr>
        <w:tab/>
      </w:r>
      <w:r w:rsidRPr="00E80272">
        <w:rPr>
          <w:rFonts w:ascii="AngsanaUPC" w:hAnsi="AngsanaUPC" w:cs="AngsanaUPC"/>
          <w:sz w:val="30"/>
          <w:szCs w:val="30"/>
          <w:cs/>
        </w:rPr>
        <w:tab/>
      </w:r>
      <w:r w:rsidRPr="00E80272">
        <w:rPr>
          <w:rFonts w:ascii="AngsanaUPC" w:hAnsi="AngsanaUPC" w:cs="AngsanaUPC" w:hint="cs"/>
          <w:b/>
          <w:bCs/>
          <w:sz w:val="30"/>
          <w:szCs w:val="30"/>
          <w:cs/>
        </w:rPr>
        <w:t>งบการเงินเฉพาะกิจการ</w:t>
      </w:r>
    </w:p>
    <w:tbl>
      <w:tblPr>
        <w:tblW w:w="0" w:type="auto"/>
        <w:tblInd w:w="547" w:type="dxa"/>
        <w:tblLayout w:type="fixed"/>
        <w:tblLook w:val="04A0"/>
      </w:tblPr>
      <w:tblGrid>
        <w:gridCol w:w="6041"/>
        <w:gridCol w:w="1047"/>
        <w:gridCol w:w="494"/>
        <w:gridCol w:w="1088"/>
        <w:gridCol w:w="262"/>
        <w:gridCol w:w="1136"/>
        <w:gridCol w:w="263"/>
        <w:gridCol w:w="1267"/>
        <w:gridCol w:w="262"/>
        <w:gridCol w:w="1171"/>
        <w:gridCol w:w="262"/>
        <w:gridCol w:w="1268"/>
      </w:tblGrid>
      <w:tr w:rsidR="00D16575" w:rsidRPr="00E80272" w:rsidTr="001B049A">
        <w:trPr>
          <w:tblHeader/>
        </w:trPr>
        <w:tc>
          <w:tcPr>
            <w:tcW w:w="6041" w:type="dxa"/>
            <w:shd w:val="clear" w:color="auto" w:fill="auto"/>
          </w:tcPr>
          <w:p w:rsidR="00D16575" w:rsidRPr="00E80272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9" w:type="dxa"/>
            <w:gridSpan w:val="3"/>
            <w:shd w:val="clear" w:color="auto" w:fill="auto"/>
          </w:tcPr>
          <w:p w:rsidR="00D16575" w:rsidRPr="00E80272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E80272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D16575" w:rsidRPr="00E80272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6" w:type="dxa"/>
            <w:gridSpan w:val="3"/>
            <w:shd w:val="clear" w:color="auto" w:fill="auto"/>
          </w:tcPr>
          <w:p w:rsidR="00D16575" w:rsidRPr="00E80272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E80272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D16575" w:rsidRPr="00E80272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1" w:type="dxa"/>
            <w:gridSpan w:val="3"/>
            <w:shd w:val="clear" w:color="auto" w:fill="auto"/>
          </w:tcPr>
          <w:p w:rsidR="00D16575" w:rsidRPr="00E80272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16575" w:rsidRPr="00E80272" w:rsidTr="001B049A">
        <w:trPr>
          <w:tblHeader/>
        </w:trPr>
        <w:tc>
          <w:tcPr>
            <w:tcW w:w="6041" w:type="dxa"/>
            <w:shd w:val="clear" w:color="auto" w:fill="auto"/>
          </w:tcPr>
          <w:p w:rsidR="00D16575" w:rsidRPr="00E80272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D16575" w:rsidRPr="00E80272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6C58AC" w:rsidRPr="00E80272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494" w:type="dxa"/>
            <w:shd w:val="clear" w:color="auto" w:fill="auto"/>
          </w:tcPr>
          <w:p w:rsidR="00D16575" w:rsidRPr="00E80272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D16575" w:rsidRPr="00E80272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6C58AC" w:rsidRPr="00E80272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:rsidR="00D16575" w:rsidRPr="00E80272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D16575" w:rsidRPr="00E80272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6C58AC" w:rsidRPr="00E80272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63" w:type="dxa"/>
            <w:shd w:val="clear" w:color="auto" w:fill="auto"/>
          </w:tcPr>
          <w:p w:rsidR="00D16575" w:rsidRPr="00E80272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D16575" w:rsidRPr="00E80272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6C58AC" w:rsidRPr="00E80272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:rsidR="00D16575" w:rsidRPr="00E80272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D16575" w:rsidRPr="00E80272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6C58AC" w:rsidRPr="00E80272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:rsidR="00D16575" w:rsidRPr="00E80272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D16575" w:rsidRPr="00E80272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6C58AC" w:rsidRPr="00E80272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</w:tr>
      <w:tr w:rsidR="00D16575" w:rsidRPr="00E80272" w:rsidTr="001B049A">
        <w:trPr>
          <w:tblHeader/>
        </w:trPr>
        <w:tc>
          <w:tcPr>
            <w:tcW w:w="6041" w:type="dxa"/>
            <w:shd w:val="clear" w:color="auto" w:fill="auto"/>
          </w:tcPr>
          <w:p w:rsidR="00D16575" w:rsidRPr="00E80272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:rsidR="00D16575" w:rsidRPr="00E80272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9977CF" w:rsidRPr="00E80272" w:rsidTr="001B049A">
        <w:tc>
          <w:tcPr>
            <w:tcW w:w="6041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1,188,605</w:t>
            </w:r>
          </w:p>
        </w:tc>
        <w:tc>
          <w:tcPr>
            <w:tcW w:w="494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1,121,902</w:t>
            </w:r>
          </w:p>
        </w:tc>
        <w:tc>
          <w:tcPr>
            <w:tcW w:w="262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90,343</w:t>
            </w:r>
          </w:p>
        </w:tc>
        <w:tc>
          <w:tcPr>
            <w:tcW w:w="262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1,188,605</w:t>
            </w:r>
          </w:p>
        </w:tc>
        <w:tc>
          <w:tcPr>
            <w:tcW w:w="262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1,212,245</w:t>
            </w:r>
          </w:p>
        </w:tc>
      </w:tr>
      <w:tr w:rsidR="009977CF" w:rsidRPr="00E80272" w:rsidTr="001B049A">
        <w:tc>
          <w:tcPr>
            <w:tcW w:w="6041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1,188,605</w:t>
            </w:r>
          </w:p>
        </w:tc>
        <w:tc>
          <w:tcPr>
            <w:tcW w:w="494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1,121,902</w:t>
            </w:r>
          </w:p>
        </w:tc>
        <w:tc>
          <w:tcPr>
            <w:tcW w:w="262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90,343</w:t>
            </w:r>
          </w:p>
        </w:tc>
        <w:tc>
          <w:tcPr>
            <w:tcW w:w="262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1,188,605</w:t>
            </w:r>
          </w:p>
        </w:tc>
        <w:tc>
          <w:tcPr>
            <w:tcW w:w="262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1,212,245</w:t>
            </w:r>
          </w:p>
        </w:tc>
      </w:tr>
      <w:tr w:rsidR="009977CF" w:rsidRPr="00E80272" w:rsidTr="001B049A">
        <w:tc>
          <w:tcPr>
            <w:tcW w:w="6041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20,159</w:t>
            </w:r>
          </w:p>
        </w:tc>
        <w:tc>
          <w:tcPr>
            <w:tcW w:w="262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10,938</w:t>
            </w:r>
          </w:p>
        </w:tc>
      </w:tr>
      <w:tr w:rsidR="009977CF" w:rsidRPr="00E80272" w:rsidTr="001B049A">
        <w:tc>
          <w:tcPr>
            <w:tcW w:w="6041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1,208,764</w:t>
            </w:r>
          </w:p>
        </w:tc>
        <w:tc>
          <w:tcPr>
            <w:tcW w:w="262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1,223,183</w:t>
            </w:r>
          </w:p>
        </w:tc>
      </w:tr>
      <w:tr w:rsidR="009977CF" w:rsidRPr="00E80272" w:rsidTr="001B049A">
        <w:tc>
          <w:tcPr>
            <w:tcW w:w="6041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77CF" w:rsidRPr="00E80272" w:rsidTr="001B049A">
        <w:tc>
          <w:tcPr>
            <w:tcW w:w="6041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9977CF" w:rsidRPr="00E80272" w:rsidRDefault="009977CF" w:rsidP="009977C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214,270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9977CF" w:rsidRPr="00E80272" w:rsidRDefault="009977CF" w:rsidP="009977C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251,524</w:t>
            </w:r>
          </w:p>
        </w:tc>
        <w:tc>
          <w:tcPr>
            <w:tcW w:w="262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9977CF" w:rsidRPr="00E80272" w:rsidRDefault="009977CF" w:rsidP="009977C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24,098</w:t>
            </w:r>
          </w:p>
        </w:tc>
        <w:tc>
          <w:tcPr>
            <w:tcW w:w="262" w:type="dxa"/>
            <w:shd w:val="clear" w:color="auto" w:fill="auto"/>
          </w:tcPr>
          <w:p w:rsidR="009977CF" w:rsidRPr="00E80272" w:rsidRDefault="009977CF" w:rsidP="009977C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9977CF" w:rsidRPr="00E80272" w:rsidRDefault="009977CF" w:rsidP="009977C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131,</w:t>
            </w:r>
            <w:r w:rsidR="00641C05"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580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9977CF" w:rsidRPr="00E80272" w:rsidRDefault="009977CF" w:rsidP="009977C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9977CF" w:rsidRPr="00E80272" w:rsidRDefault="009977CF" w:rsidP="009977C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802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175,477</w:t>
            </w:r>
          </w:p>
        </w:tc>
      </w:tr>
      <w:tr w:rsidR="009977CF" w:rsidRPr="00E80272" w:rsidTr="001B049A">
        <w:tc>
          <w:tcPr>
            <w:tcW w:w="6041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9977CF" w:rsidRPr="00E80272" w:rsidRDefault="009977CF" w:rsidP="009977C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4" w:type="dxa"/>
            <w:shd w:val="clear" w:color="auto" w:fill="auto"/>
            <w:vAlign w:val="center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9977CF" w:rsidRPr="00E80272" w:rsidRDefault="009977CF" w:rsidP="009977C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62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(17,380)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(19,728)</w:t>
            </w:r>
          </w:p>
        </w:tc>
      </w:tr>
      <w:tr w:rsidR="009977CF" w:rsidRPr="00E80272" w:rsidTr="001B049A">
        <w:tc>
          <w:tcPr>
            <w:tcW w:w="6041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7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114,</w:t>
            </w:r>
            <w:r w:rsidR="00641C05" w:rsidRPr="00E80272">
              <w:rPr>
                <w:rFonts w:ascii="Angsana New" w:hAnsi="Angsana New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262" w:type="dxa"/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77CF" w:rsidRPr="00E80272" w:rsidRDefault="009977CF" w:rsidP="00997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155,749</w:t>
            </w:r>
          </w:p>
        </w:tc>
      </w:tr>
      <w:tr w:rsidR="00D16575" w:rsidRPr="00E80272" w:rsidTr="001B049A">
        <w:trPr>
          <w:trHeight w:val="511"/>
        </w:trPr>
        <w:tc>
          <w:tcPr>
            <w:tcW w:w="6041" w:type="dxa"/>
            <w:shd w:val="clear" w:color="auto" w:fill="auto"/>
          </w:tcPr>
          <w:p w:rsidR="00D16575" w:rsidRPr="00E80272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:rsidR="00D16575" w:rsidRPr="00E80272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D16575" w:rsidRPr="00E80272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D16575" w:rsidRPr="00E80272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D16575" w:rsidRPr="00E80272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D16575" w:rsidRPr="00E80272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D16575" w:rsidRPr="00E80272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D16575" w:rsidRPr="00E80272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D16575" w:rsidRPr="00E80272" w:rsidRDefault="00D16575" w:rsidP="009A088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:rsidR="00D16575" w:rsidRPr="00E80272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D16575" w:rsidRPr="00E80272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:rsidR="00D16575" w:rsidRPr="00E80272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6575" w:rsidRPr="00E80272" w:rsidTr="001B049A">
        <w:tc>
          <w:tcPr>
            <w:tcW w:w="6041" w:type="dxa"/>
            <w:shd w:val="clear" w:color="auto" w:fill="auto"/>
          </w:tcPr>
          <w:p w:rsidR="00D16575" w:rsidRPr="00E80272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7" w:type="dxa"/>
            <w:shd w:val="clear" w:color="auto" w:fill="auto"/>
          </w:tcPr>
          <w:p w:rsidR="00D16575" w:rsidRPr="00E80272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D16575" w:rsidRPr="00E80272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D16575" w:rsidRPr="00E80272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D16575" w:rsidRPr="00E80272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D16575" w:rsidRPr="00E80272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D16575" w:rsidRPr="00E80272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D16575" w:rsidRPr="00E80272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D16575" w:rsidRPr="00E80272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D16575" w:rsidRPr="00E80272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D16575" w:rsidRPr="00E80272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D16575" w:rsidRPr="00E80272" w:rsidRDefault="00D1657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13B63" w:rsidRPr="00E80272" w:rsidTr="001B049A">
        <w:tc>
          <w:tcPr>
            <w:tcW w:w="6041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7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88,423</w:t>
            </w:r>
          </w:p>
        </w:tc>
        <w:tc>
          <w:tcPr>
            <w:tcW w:w="494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813B63" w:rsidRPr="00E80272" w:rsidRDefault="003572C0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91,043</w:t>
            </w:r>
          </w:p>
        </w:tc>
        <w:tc>
          <w:tcPr>
            <w:tcW w:w="262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88,423</w:t>
            </w:r>
          </w:p>
        </w:tc>
        <w:tc>
          <w:tcPr>
            <w:tcW w:w="262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813B63" w:rsidRPr="00E80272" w:rsidRDefault="003572C0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91,043</w:t>
            </w:r>
          </w:p>
        </w:tc>
      </w:tr>
      <w:tr w:rsidR="00813B63" w:rsidRPr="00E80272" w:rsidTr="001B049A">
        <w:tc>
          <w:tcPr>
            <w:tcW w:w="6041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7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494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(4,636)</w:t>
            </w:r>
          </w:p>
        </w:tc>
        <w:tc>
          <w:tcPr>
            <w:tcW w:w="262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(4,636)</w:t>
            </w:r>
          </w:p>
        </w:tc>
      </w:tr>
      <w:tr w:rsidR="00813B63" w:rsidRPr="00E80272" w:rsidTr="001B049A">
        <w:tc>
          <w:tcPr>
            <w:tcW w:w="6041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(กลับรายการ) หนี้สูญและหนี้สงสัยจะสูญ</w:t>
            </w:r>
          </w:p>
        </w:tc>
        <w:tc>
          <w:tcPr>
            <w:tcW w:w="1047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(1,636)</w:t>
            </w:r>
          </w:p>
        </w:tc>
        <w:tc>
          <w:tcPr>
            <w:tcW w:w="494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813B63" w:rsidRPr="00E80272" w:rsidRDefault="003572C0" w:rsidP="00357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80272">
              <w:rPr>
                <w:rFonts w:ascii="Angsana New" w:hAnsi="Angsana New"/>
                <w:sz w:val="30"/>
                <w:szCs w:val="30"/>
              </w:rPr>
              <w:t>985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(1,636)</w:t>
            </w:r>
          </w:p>
        </w:tc>
        <w:tc>
          <w:tcPr>
            <w:tcW w:w="262" w:type="dxa"/>
            <w:shd w:val="clear" w:color="auto" w:fill="auto"/>
          </w:tcPr>
          <w:p w:rsidR="00813B63" w:rsidRPr="00E80272" w:rsidRDefault="00813B63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813B63" w:rsidRPr="00E80272" w:rsidRDefault="003572C0" w:rsidP="0081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80272">
              <w:rPr>
                <w:rFonts w:ascii="Angsana New" w:hAnsi="Angsana New"/>
                <w:sz w:val="30"/>
                <w:szCs w:val="30"/>
              </w:rPr>
              <w:t>985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</w:tbl>
    <w:p w:rsidR="00D16575" w:rsidRPr="00E80272" w:rsidRDefault="00D16575" w:rsidP="00D16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  <w:cs/>
        </w:rPr>
        <w:sectPr w:rsidR="00D16575" w:rsidRPr="00E80272" w:rsidSect="007C5668"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:rsidR="007C5668" w:rsidRPr="00E80272" w:rsidRDefault="006C58AC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</w:rPr>
      </w:pPr>
      <w:r w:rsidRPr="00E80272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lastRenderedPageBreak/>
        <w:t>ส่วนง</w:t>
      </w:r>
      <w:r w:rsidR="00D77877" w:rsidRPr="00E80272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านภูมิศาสตร์</w:t>
      </w:r>
    </w:p>
    <w:p w:rsidR="00D77877" w:rsidRPr="00E80272" w:rsidRDefault="007A3AC4" w:rsidP="00A732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80272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กลุ่ม</w:t>
      </w:r>
      <w:r w:rsidR="00D77877" w:rsidRPr="00E80272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บริษัทดำเนินธุรกิจเฉพาะในประเทศเท่านั้น </w:t>
      </w:r>
      <w:r w:rsidR="00D77877" w:rsidRPr="00E80272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:rsidR="00091326" w:rsidRPr="00E80272" w:rsidRDefault="00091326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8027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:rsidR="005D2F29" w:rsidRPr="00E80272" w:rsidRDefault="00091326" w:rsidP="00A7329B">
      <w:pPr>
        <w:spacing w:after="240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80272">
        <w:rPr>
          <w:rFonts w:ascii="Angsana New" w:hAnsi="Angsana New" w:hint="cs"/>
          <w:sz w:val="30"/>
          <w:szCs w:val="30"/>
          <w:cs/>
        </w:rPr>
        <w:t>รายได้จากลูกค้า</w:t>
      </w:r>
      <w:r w:rsidR="00781639" w:rsidRPr="00E80272">
        <w:rPr>
          <w:rFonts w:ascii="Angsana New" w:hAnsi="Angsana New" w:hint="cs"/>
          <w:sz w:val="30"/>
          <w:szCs w:val="30"/>
          <w:cs/>
        </w:rPr>
        <w:t>รายหนึ่ง</w:t>
      </w:r>
      <w:r w:rsidR="00FF31A1" w:rsidRPr="00E80272">
        <w:rPr>
          <w:rFonts w:ascii="Angsana New" w:hAnsi="Angsana New" w:hint="cs"/>
          <w:sz w:val="30"/>
          <w:szCs w:val="30"/>
          <w:cs/>
        </w:rPr>
        <w:t>ซึ่งเป็นกิจการที่เกี่ยวข้องกัน</w:t>
      </w:r>
      <w:r w:rsidRPr="00E80272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ของ</w:t>
      </w:r>
      <w:r w:rsidR="007A3AC4" w:rsidRPr="00E80272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กลุ่ม</w:t>
      </w:r>
      <w:r w:rsidRPr="00E80272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บริษัทเป็น</w:t>
      </w:r>
      <w:r w:rsidR="00781639" w:rsidRPr="00E80272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จำนวนเงิน</w:t>
      </w:r>
      <w:r w:rsidR="00775AE2" w:rsidRPr="00E80272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ประมาณ</w:t>
      </w:r>
      <w:r w:rsidR="00FF31A1" w:rsidRPr="00E80272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bookmarkStart w:id="34" w:name="_Hlk31812899"/>
      <w:r w:rsidR="00461105" w:rsidRPr="00E80272">
        <w:rPr>
          <w:rFonts w:ascii="Angsana New" w:hAnsi="Angsana New"/>
          <w:snapToGrid w:val="0"/>
          <w:sz w:val="30"/>
          <w:szCs w:val="30"/>
          <w:lang w:eastAsia="th-TH"/>
        </w:rPr>
        <w:t>166.66</w:t>
      </w:r>
      <w:r w:rsidR="00F43233" w:rsidRPr="00E80272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bookmarkEnd w:id="34"/>
      <w:r w:rsidRPr="00E80272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ล้านบาท </w:t>
      </w:r>
      <w:r w:rsidRPr="00E80272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(</w:t>
      </w:r>
      <w:r w:rsidR="00114872" w:rsidRPr="00E80272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25</w:t>
      </w:r>
      <w:r w:rsidR="00ED7F7E" w:rsidRPr="00E80272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6</w:t>
      </w:r>
      <w:r w:rsidR="001F6E07" w:rsidRPr="00E80272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3</w:t>
      </w:r>
      <w:r w:rsidR="00114872" w:rsidRPr="00E80272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 :</w:t>
      </w:r>
      <w:bookmarkStart w:id="35" w:name="_Hlk31812917"/>
      <w:r w:rsidR="00461105" w:rsidRPr="00E80272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93.65</w:t>
      </w:r>
      <w:r w:rsidR="007246AF" w:rsidRPr="00E80272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 </w:t>
      </w:r>
      <w:bookmarkEnd w:id="35"/>
      <w:r w:rsidRPr="00E80272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ล้านบาท)</w:t>
      </w:r>
      <w:r w:rsidRPr="00E80272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จากรายได้รวมของ</w:t>
      </w:r>
      <w:r w:rsidR="007A3AC4" w:rsidRPr="00E80272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กลุ่ม</w:t>
      </w:r>
      <w:r w:rsidRPr="00E80272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</w:t>
      </w:r>
    </w:p>
    <w:p w:rsidR="008732D4" w:rsidRPr="00E80272" w:rsidRDefault="0000629D" w:rsidP="00C30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E80272">
        <w:rPr>
          <w:rFonts w:ascii="Angsana New" w:hAnsi="Angsana New"/>
          <w:b/>
          <w:bCs/>
          <w:sz w:val="30"/>
          <w:szCs w:val="30"/>
        </w:rPr>
        <w:t>20</w:t>
      </w:r>
      <w:r w:rsidR="008732D4" w:rsidRPr="00E80272">
        <w:rPr>
          <w:rFonts w:ascii="Angsana New" w:hAnsi="Angsana New"/>
          <w:b/>
          <w:bCs/>
          <w:sz w:val="30"/>
          <w:szCs w:val="30"/>
        </w:rPr>
        <w:tab/>
      </w:r>
      <w:r w:rsidR="00967930" w:rsidRPr="00E80272">
        <w:rPr>
          <w:rFonts w:ascii="Angsana New" w:hAnsi="Angsana New" w:hint="cs"/>
          <w:b/>
          <w:bCs/>
          <w:sz w:val="30"/>
          <w:szCs w:val="30"/>
          <w:cs/>
        </w:rPr>
        <w:t>ภาระผูกพันธ์และหนี้สินที่อาจเกิดขึ้น</w:t>
      </w:r>
      <w:r w:rsidR="008732D4" w:rsidRPr="00E80272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:rsidR="00C25CCE" w:rsidRPr="00E80272" w:rsidRDefault="00AD1FC0" w:rsidP="00757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jc w:val="both"/>
        <w:rPr>
          <w:rFonts w:ascii="Angsana New" w:hAnsi="Angsana New"/>
          <w:sz w:val="30"/>
          <w:szCs w:val="30"/>
        </w:rPr>
      </w:pPr>
      <w:bookmarkStart w:id="36" w:name="OLE_LINK3"/>
      <w:r w:rsidRPr="00E80272">
        <w:rPr>
          <w:rFonts w:ascii="Angsana New" w:hAnsi="Angsana New"/>
          <w:sz w:val="30"/>
          <w:szCs w:val="30"/>
        </w:rPr>
        <w:t>19</w:t>
      </w:r>
      <w:r w:rsidR="00C25CCE" w:rsidRPr="00E80272">
        <w:rPr>
          <w:rFonts w:ascii="Angsana New" w:hAnsi="Angsana New"/>
          <w:sz w:val="30"/>
          <w:szCs w:val="30"/>
        </w:rPr>
        <w:t>.</w:t>
      </w:r>
      <w:r w:rsidR="00757508" w:rsidRPr="00E80272">
        <w:rPr>
          <w:rFonts w:ascii="Angsana New" w:hAnsi="Angsana New"/>
          <w:sz w:val="30"/>
          <w:szCs w:val="30"/>
        </w:rPr>
        <w:t>1</w:t>
      </w:r>
      <w:r w:rsidR="00C25CCE" w:rsidRPr="00E80272">
        <w:rPr>
          <w:rFonts w:ascii="Angsana New" w:hAnsi="Angsana New"/>
          <w:sz w:val="30"/>
          <w:szCs w:val="30"/>
        </w:rPr>
        <w:t xml:space="preserve"> </w:t>
      </w:r>
      <w:r w:rsidR="00C25CCE" w:rsidRPr="00E80272">
        <w:rPr>
          <w:rFonts w:ascii="Angsana New" w:hAnsi="Angsana New" w:hint="cs"/>
          <w:sz w:val="30"/>
          <w:szCs w:val="30"/>
          <w:cs/>
        </w:rPr>
        <w:t>ภาระผูกพันธ์เกี่ยวกับสัญญาโครงการ</w:t>
      </w:r>
    </w:p>
    <w:p w:rsidR="00FF7C85" w:rsidRPr="00E80272" w:rsidRDefault="00C25CCE" w:rsidP="00E86D95">
      <w:pPr>
        <w:tabs>
          <w:tab w:val="left" w:pos="360"/>
        </w:tabs>
        <w:spacing w:after="240"/>
        <w:ind w:left="567"/>
        <w:jc w:val="thaiDistribute"/>
        <w:rPr>
          <w:rFonts w:ascii="Angsana New" w:eastAsia="MS Mincho" w:hAnsi="Angsana New"/>
          <w:sz w:val="30"/>
          <w:szCs w:val="30"/>
        </w:rPr>
      </w:pPr>
      <w:r w:rsidRPr="00E8027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EF6A17" w:rsidRPr="00E80272">
        <w:rPr>
          <w:rFonts w:ascii="Angsana New" w:hAnsi="Angsana New"/>
          <w:sz w:val="30"/>
          <w:szCs w:val="30"/>
        </w:rPr>
        <w:t xml:space="preserve">30 </w:t>
      </w:r>
      <w:r w:rsidR="00C5647E" w:rsidRPr="00E80272">
        <w:rPr>
          <w:rFonts w:ascii="Angsana New" w:hAnsi="Angsana New" w:hint="cs"/>
          <w:sz w:val="30"/>
          <w:szCs w:val="30"/>
          <w:cs/>
        </w:rPr>
        <w:t>กันยายน</w:t>
      </w:r>
      <w:r w:rsidRPr="00E80272">
        <w:rPr>
          <w:rFonts w:ascii="Angsana New" w:hAnsi="Angsana New" w:hint="cs"/>
          <w:sz w:val="30"/>
          <w:szCs w:val="30"/>
          <w:cs/>
        </w:rPr>
        <w:t xml:space="preserve"> </w:t>
      </w:r>
      <w:r w:rsidR="005B78EE" w:rsidRPr="00E80272">
        <w:rPr>
          <w:rFonts w:ascii="Angsana New" w:hAnsi="Angsana New"/>
          <w:sz w:val="30"/>
          <w:szCs w:val="30"/>
        </w:rPr>
        <w:t>256</w:t>
      </w:r>
      <w:r w:rsidR="001F6E07" w:rsidRPr="00E80272">
        <w:rPr>
          <w:rFonts w:ascii="Angsana New" w:hAnsi="Angsana New"/>
          <w:sz w:val="30"/>
          <w:szCs w:val="30"/>
        </w:rPr>
        <w:t>4</w:t>
      </w:r>
      <w:r w:rsidRPr="00E80272">
        <w:rPr>
          <w:rFonts w:ascii="Angsana New" w:hAnsi="Angsana New" w:hint="cs"/>
          <w:sz w:val="30"/>
          <w:szCs w:val="30"/>
          <w:cs/>
        </w:rPr>
        <w:t xml:space="preserve"> </w:t>
      </w:r>
      <w:r w:rsidR="001F6E07" w:rsidRPr="00E80272">
        <w:rPr>
          <w:rFonts w:ascii="Angsana New" w:hAnsi="Angsana New" w:hint="cs"/>
          <w:sz w:val="30"/>
          <w:szCs w:val="30"/>
          <w:cs/>
        </w:rPr>
        <w:t xml:space="preserve">บริษัทมีภาระตามสัญญาโครงการงานก่อสร้างโครงการแก้มลิงอ่างเก็บน้ำหนองสำโรง โดยคู่สัญญาระบุให้บริษัทต้องจ่ายเงินซื้อดินที่ขุดได้จากการปฏิบัติงานตามสัญญา ในอัตราลูกบาศก์เมตรละ </w:t>
      </w:r>
      <w:r w:rsidR="001F6E07" w:rsidRPr="00E80272">
        <w:rPr>
          <w:rFonts w:ascii="Angsana New" w:hAnsi="Angsana New"/>
          <w:sz w:val="30"/>
          <w:szCs w:val="30"/>
        </w:rPr>
        <w:t xml:space="preserve">10 </w:t>
      </w:r>
      <w:r w:rsidR="001F6E07" w:rsidRPr="00E80272">
        <w:rPr>
          <w:rFonts w:ascii="Angsana New" w:hAnsi="Angsana New" w:hint="cs"/>
          <w:sz w:val="30"/>
          <w:szCs w:val="30"/>
          <w:cs/>
        </w:rPr>
        <w:t xml:space="preserve">บาท </w:t>
      </w:r>
      <w:r w:rsidR="001F6E07" w:rsidRPr="00E80272">
        <w:rPr>
          <w:rFonts w:ascii="Angsana New" w:eastAsia="MS Mincho" w:hAnsi="Angsana New" w:hint="cs"/>
          <w:sz w:val="30"/>
          <w:szCs w:val="30"/>
          <w:cs/>
        </w:rPr>
        <w:t>ทั้งนี้บริษัท</w:t>
      </w:r>
      <w:r w:rsidR="001F6E07" w:rsidRPr="00E80272">
        <w:rPr>
          <w:rFonts w:ascii="Angsana New" w:eastAsia="MS Mincho" w:hAnsi="Angsana New"/>
          <w:sz w:val="30"/>
          <w:szCs w:val="30"/>
          <w:cs/>
        </w:rPr>
        <w:t>ได้ดำเนินการก่อสร้างโครงการแก้มลิงอ่างเก็บน้ำหนองสำโรงแล้วเสร็จทั้งสัญญา</w:t>
      </w:r>
      <w:r w:rsidR="001F6E07" w:rsidRPr="00E80272">
        <w:rPr>
          <w:rFonts w:ascii="Angsana New" w:eastAsia="MS Mincho" w:hAnsi="Angsana New"/>
          <w:sz w:val="30"/>
          <w:szCs w:val="30"/>
        </w:rPr>
        <w:t xml:space="preserve"> </w:t>
      </w:r>
    </w:p>
    <w:p w:rsidR="00FF7C85" w:rsidRPr="00E80272" w:rsidRDefault="00FF7C85" w:rsidP="00E86D95">
      <w:pPr>
        <w:tabs>
          <w:tab w:val="left" w:pos="360"/>
        </w:tabs>
        <w:spacing w:after="240"/>
        <w:ind w:left="567"/>
        <w:jc w:val="thaiDistribute"/>
        <w:rPr>
          <w:rFonts w:ascii="Angsana New" w:eastAsia="MS Mincho" w:hAnsi="Angsana New"/>
          <w:sz w:val="30"/>
          <w:szCs w:val="30"/>
          <w:cs/>
        </w:rPr>
      </w:pPr>
      <w:r w:rsidRPr="00E80272">
        <w:rPr>
          <w:rFonts w:ascii="Angsana New" w:eastAsia="MS Mincho" w:hAnsi="Angsana New"/>
          <w:sz w:val="30"/>
          <w:szCs w:val="30"/>
          <w:cs/>
        </w:rPr>
        <w:t xml:space="preserve">วันที่ 23 </w:t>
      </w:r>
      <w:r w:rsidRPr="00E80272">
        <w:rPr>
          <w:rFonts w:ascii="Angsana New" w:eastAsia="MS Mincho" w:hAnsi="Angsana New" w:hint="cs"/>
          <w:sz w:val="30"/>
          <w:szCs w:val="30"/>
          <w:cs/>
        </w:rPr>
        <w:t xml:space="preserve">มิถุนายน </w:t>
      </w:r>
      <w:r w:rsidRPr="00E80272">
        <w:rPr>
          <w:rFonts w:ascii="Angsana New" w:eastAsia="MS Mincho" w:hAnsi="Angsana New"/>
          <w:sz w:val="30"/>
          <w:szCs w:val="30"/>
          <w:cs/>
        </w:rPr>
        <w:t>2564 บริษัทได้ท</w:t>
      </w:r>
      <w:r w:rsidR="008B6EFA" w:rsidRPr="00E80272">
        <w:rPr>
          <w:rFonts w:ascii="Angsana New" w:eastAsia="MS Mincho" w:hAnsi="Angsana New"/>
          <w:sz w:val="30"/>
          <w:szCs w:val="30"/>
          <w:cs/>
        </w:rPr>
        <w:t>ำหนังสือส่งมอบงานและเบิกค่าจ้าง</w:t>
      </w:r>
      <w:r w:rsidR="00C019A8" w:rsidRPr="00E80272">
        <w:rPr>
          <w:rFonts w:ascii="Angsana New" w:eastAsia="MS Mincho" w:hAnsi="Angsana New" w:hint="cs"/>
          <w:sz w:val="30"/>
          <w:szCs w:val="30"/>
          <w:cs/>
        </w:rPr>
        <w:t>ทั้งหมด</w:t>
      </w:r>
      <w:r w:rsidRPr="00E80272">
        <w:rPr>
          <w:rFonts w:ascii="Angsana New" w:eastAsia="MS Mincho" w:hAnsi="Angsana New"/>
          <w:sz w:val="30"/>
          <w:szCs w:val="30"/>
          <w:cs/>
        </w:rPr>
        <w:t>ที่ได้ดำเนินการตามสัญญาแล้วเสร็จ ปัจจุบันเรื่องอยู่ระหว่างการพิจารณาตรวจสอบของหน่วยงาน</w:t>
      </w:r>
    </w:p>
    <w:p w:rsidR="00571570" w:rsidRPr="00E80272" w:rsidRDefault="00AD1FC0" w:rsidP="001F6E07">
      <w:pPr>
        <w:tabs>
          <w:tab w:val="left" w:pos="360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E80272">
        <w:rPr>
          <w:rFonts w:ascii="Angsana New" w:hAnsi="Angsana New"/>
          <w:sz w:val="30"/>
          <w:szCs w:val="30"/>
        </w:rPr>
        <w:t>19</w:t>
      </w:r>
      <w:r w:rsidR="00967930" w:rsidRPr="00E80272">
        <w:rPr>
          <w:rFonts w:ascii="Angsana New" w:hAnsi="Angsana New"/>
          <w:sz w:val="30"/>
          <w:szCs w:val="30"/>
        </w:rPr>
        <w:t>.</w:t>
      </w:r>
      <w:r w:rsidR="006A633E" w:rsidRPr="00E80272">
        <w:rPr>
          <w:rFonts w:ascii="Angsana New" w:hAnsi="Angsana New"/>
          <w:sz w:val="30"/>
          <w:szCs w:val="30"/>
        </w:rPr>
        <w:t>2</w:t>
      </w:r>
      <w:r w:rsidR="00967930" w:rsidRPr="00E80272">
        <w:rPr>
          <w:rFonts w:ascii="Angsana New" w:hAnsi="Angsana New"/>
          <w:sz w:val="30"/>
          <w:szCs w:val="30"/>
        </w:rPr>
        <w:t xml:space="preserve"> </w:t>
      </w:r>
      <w:r w:rsidR="00967930" w:rsidRPr="00E80272">
        <w:rPr>
          <w:rFonts w:ascii="Angsana New" w:hAnsi="Angsana New" w:hint="cs"/>
          <w:sz w:val="30"/>
          <w:szCs w:val="30"/>
          <w:cs/>
        </w:rPr>
        <w:t>คดีฟ้องร้อง</w:t>
      </w:r>
    </w:p>
    <w:p w:rsidR="00E61F68" w:rsidRPr="00E80272" w:rsidRDefault="009827A7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80272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F6A17" w:rsidRPr="00E80272">
        <w:rPr>
          <w:rFonts w:ascii="Angsana New" w:hAnsi="Angsana New"/>
          <w:sz w:val="30"/>
          <w:szCs w:val="30"/>
        </w:rPr>
        <w:t xml:space="preserve">30 </w:t>
      </w:r>
      <w:r w:rsidR="00C5647E" w:rsidRPr="00E80272">
        <w:rPr>
          <w:rFonts w:ascii="Angsana New" w:hAnsi="Angsana New" w:hint="cs"/>
          <w:sz w:val="30"/>
          <w:szCs w:val="30"/>
          <w:cs/>
        </w:rPr>
        <w:t>กันยายน</w:t>
      </w:r>
      <w:r w:rsidR="00EF6A17" w:rsidRPr="00E80272">
        <w:rPr>
          <w:rFonts w:ascii="Angsana New" w:hAnsi="Angsana New" w:hint="cs"/>
          <w:sz w:val="30"/>
          <w:szCs w:val="30"/>
          <w:cs/>
        </w:rPr>
        <w:t xml:space="preserve"> </w:t>
      </w:r>
      <w:r w:rsidR="00EF6A17" w:rsidRPr="00E80272">
        <w:rPr>
          <w:rFonts w:ascii="Angsana New" w:hAnsi="Angsana New"/>
          <w:sz w:val="30"/>
          <w:szCs w:val="30"/>
        </w:rPr>
        <w:t>2564</w:t>
      </w:r>
      <w:r w:rsidR="00EF6A17" w:rsidRPr="00E80272">
        <w:rPr>
          <w:rFonts w:ascii="Angsana New" w:hAnsi="Angsana New" w:hint="cs"/>
          <w:sz w:val="30"/>
          <w:szCs w:val="30"/>
          <w:cs/>
        </w:rPr>
        <w:t xml:space="preserve"> </w:t>
      </w:r>
      <w:r w:rsidRPr="00E80272">
        <w:rPr>
          <w:rFonts w:ascii="Angsana New" w:hAnsi="Angsana New"/>
          <w:sz w:val="30"/>
          <w:szCs w:val="30"/>
          <w:cs/>
        </w:rPr>
        <w:t>บริษัทมีคดีความที่ถูกฟ้องร้องดำเนินคดีในข้อหาผิดสัญญาจ้างก่อสร้างแก้มลิงบึงซึกวึก พร้อมอาคารประกอบ ศาลชั้นต้นพิพากษาให้บริษัทชำระเงินจำนวน 0.70 ล้านบาท บริษัทยื่นอุทธรณ์คัดค้านคำพิพากษาศาลชั้นต้น</w:t>
      </w:r>
      <w:r w:rsidRPr="00E80272">
        <w:rPr>
          <w:rFonts w:ascii="Angsana New" w:hAnsi="Angsana New" w:hint="cs"/>
          <w:sz w:val="30"/>
          <w:szCs w:val="30"/>
          <w:cs/>
        </w:rPr>
        <w:t xml:space="preserve"> </w:t>
      </w:r>
      <w:r w:rsidRPr="00E80272">
        <w:rPr>
          <w:rFonts w:ascii="Angsana New" w:hAnsi="Angsana New"/>
          <w:sz w:val="30"/>
          <w:szCs w:val="30"/>
          <w:cs/>
        </w:rPr>
        <w:t>เนื่องจากบริษัทเป็นฝ่ายได้รับความเสียหายจากการผิดสัญญาของโจทก์</w:t>
      </w:r>
      <w:r w:rsidRPr="00E80272">
        <w:rPr>
          <w:rFonts w:ascii="Angsana New" w:hAnsi="Angsana New" w:hint="cs"/>
          <w:sz w:val="30"/>
          <w:szCs w:val="30"/>
          <w:cs/>
        </w:rPr>
        <w:t xml:space="preserve"> เพราะ</w:t>
      </w:r>
      <w:r w:rsidRPr="00E80272">
        <w:rPr>
          <w:rFonts w:ascii="Angsana New" w:hAnsi="Angsana New"/>
          <w:sz w:val="30"/>
          <w:szCs w:val="30"/>
          <w:cs/>
        </w:rPr>
        <w:t>โจทก์ทำงานไม่แล้วเสร็จ</w:t>
      </w:r>
      <w:r w:rsidRPr="00E80272">
        <w:rPr>
          <w:rFonts w:ascii="Angsana New" w:hAnsi="Angsana New" w:hint="cs"/>
          <w:sz w:val="30"/>
          <w:szCs w:val="30"/>
          <w:cs/>
        </w:rPr>
        <w:t xml:space="preserve"> </w:t>
      </w:r>
      <w:r w:rsidRPr="00E80272">
        <w:rPr>
          <w:rFonts w:ascii="Angsana New" w:hAnsi="Angsana New"/>
          <w:sz w:val="30"/>
          <w:szCs w:val="30"/>
          <w:cs/>
        </w:rPr>
        <w:t>และบริษัทเสียค่าใช้จ่ายในการดำเนินการแทนโจทก์</w:t>
      </w:r>
      <w:r w:rsidRPr="00E80272">
        <w:rPr>
          <w:rFonts w:ascii="Angsana New" w:hAnsi="Angsana New" w:hint="cs"/>
          <w:sz w:val="30"/>
          <w:szCs w:val="30"/>
          <w:cs/>
        </w:rPr>
        <w:t>จำนวน</w:t>
      </w:r>
      <w:r w:rsidRPr="00E80272">
        <w:rPr>
          <w:rFonts w:ascii="Angsana New" w:hAnsi="Angsana New"/>
          <w:sz w:val="30"/>
          <w:szCs w:val="30"/>
          <w:cs/>
        </w:rPr>
        <w:t xml:space="preserve"> 5.4</w:t>
      </w:r>
      <w:r w:rsidR="00671C70" w:rsidRPr="00E80272">
        <w:rPr>
          <w:rFonts w:ascii="Angsana New" w:hAnsi="Angsana New"/>
          <w:sz w:val="30"/>
          <w:szCs w:val="30"/>
        </w:rPr>
        <w:t>0</w:t>
      </w:r>
      <w:r w:rsidRPr="00E80272">
        <w:rPr>
          <w:rFonts w:ascii="Angsana New" w:hAnsi="Angsana New"/>
          <w:sz w:val="30"/>
          <w:szCs w:val="30"/>
          <w:cs/>
        </w:rPr>
        <w:t xml:space="preserve"> ล้าน</w:t>
      </w:r>
      <w:r w:rsidRPr="00E80272">
        <w:rPr>
          <w:rFonts w:ascii="Angsana New" w:hAnsi="Angsana New" w:hint="cs"/>
          <w:sz w:val="30"/>
          <w:szCs w:val="30"/>
          <w:cs/>
        </w:rPr>
        <w:t>บาท</w:t>
      </w:r>
      <w:r w:rsidRPr="00E80272">
        <w:rPr>
          <w:rFonts w:ascii="Angsana New" w:hAnsi="Angsana New"/>
          <w:sz w:val="30"/>
          <w:szCs w:val="30"/>
          <w:cs/>
        </w:rPr>
        <w:t xml:space="preserve"> </w:t>
      </w:r>
      <w:r w:rsidR="003177B4" w:rsidRPr="00E80272">
        <w:rPr>
          <w:rFonts w:ascii="Angsana New" w:hAnsi="Angsana New"/>
          <w:sz w:val="30"/>
          <w:szCs w:val="30"/>
          <w:cs/>
        </w:rPr>
        <w:t>บริษัทพิจารณาแล้วเห็นว่ามีความไม่แน่นอนอย่างมากที่บริษัท จะต้องจ่ายเงินค่าเสียหายดังกล่าว</w:t>
      </w:r>
      <w:r w:rsidR="003177B4" w:rsidRPr="00E80272">
        <w:rPr>
          <w:rFonts w:ascii="Angsana New" w:hAnsi="Angsana New" w:hint="cs"/>
          <w:sz w:val="30"/>
          <w:szCs w:val="30"/>
          <w:cs/>
        </w:rPr>
        <w:t xml:space="preserve"> </w:t>
      </w:r>
      <w:r w:rsidRPr="00E80272">
        <w:rPr>
          <w:rFonts w:ascii="Angsana New" w:hAnsi="Angsana New"/>
          <w:sz w:val="30"/>
          <w:szCs w:val="30"/>
          <w:cs/>
        </w:rPr>
        <w:t>ปัจจุบันโจทก์ถูกฟ้องล้มละลาย ศาลมีคำสั่งเรียกเจ้าพนักงานพิทักษ์ทรัพย์เข้ามาดำเนินคดีแทน</w:t>
      </w:r>
    </w:p>
    <w:p w:rsidR="006F5CCE" w:rsidRPr="00E80272" w:rsidRDefault="006F5CCE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6F5CCE" w:rsidRPr="00E80272" w:rsidRDefault="006F5CCE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6F5CCE" w:rsidRPr="00E80272" w:rsidRDefault="006F5CCE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6F5CCE" w:rsidRPr="00E80272" w:rsidRDefault="006F5CCE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6F5CCE" w:rsidRPr="00E80272" w:rsidRDefault="006F5CCE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bookmarkEnd w:id="36"/>
    <w:p w:rsidR="00D51EDC" w:rsidRPr="00E80272" w:rsidRDefault="00AD1FC0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E80272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00629D" w:rsidRPr="00E80272">
        <w:rPr>
          <w:rFonts w:ascii="Angsana New" w:hAnsi="Angsana New"/>
          <w:b/>
          <w:bCs/>
          <w:sz w:val="30"/>
          <w:szCs w:val="30"/>
        </w:rPr>
        <w:t>1</w:t>
      </w:r>
      <w:r w:rsidR="00D51EDC" w:rsidRPr="00E80272">
        <w:rPr>
          <w:rFonts w:ascii="Angsana New" w:hAnsi="Angsana New"/>
          <w:b/>
          <w:bCs/>
          <w:sz w:val="30"/>
          <w:szCs w:val="30"/>
        </w:rPr>
        <w:tab/>
      </w:r>
      <w:r w:rsidR="00D51EDC" w:rsidRPr="00E80272">
        <w:rPr>
          <w:rFonts w:ascii="Angsana New" w:hAnsi="Angsana New"/>
          <w:b/>
          <w:bCs/>
          <w:sz w:val="30"/>
          <w:szCs w:val="30"/>
          <w:cs/>
        </w:rPr>
        <w:t>ต้นทุนทางการเงิน</w:t>
      </w:r>
      <w:r w:rsidR="00D51EDC" w:rsidRPr="00E80272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                     </w:t>
      </w:r>
    </w:p>
    <w:p w:rsidR="00D51EDC" w:rsidRPr="00E80272" w:rsidRDefault="00D51EDC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80272">
        <w:rPr>
          <w:rFonts w:ascii="Angsana New" w:hAnsi="Angsana New"/>
          <w:sz w:val="30"/>
          <w:szCs w:val="30"/>
          <w:cs/>
        </w:rPr>
        <w:tab/>
      </w:r>
      <w:r w:rsidRPr="00E80272">
        <w:rPr>
          <w:rFonts w:ascii="Angsana New" w:hAnsi="Angsana New" w:hint="cs"/>
          <w:sz w:val="30"/>
          <w:szCs w:val="30"/>
          <w:cs/>
        </w:rPr>
        <w:t>ต้นทุนทางการเงินสำหรับงวดสามเดือน</w:t>
      </w:r>
      <w:r w:rsidR="0040057F" w:rsidRPr="00E80272">
        <w:rPr>
          <w:rFonts w:ascii="Angsana New" w:hAnsi="Angsana New" w:hint="cs"/>
          <w:sz w:val="30"/>
          <w:szCs w:val="30"/>
          <w:cs/>
        </w:rPr>
        <w:t>และ</w:t>
      </w:r>
      <w:r w:rsidR="00C5647E" w:rsidRPr="00E80272">
        <w:rPr>
          <w:rFonts w:ascii="Angsana New" w:hAnsi="Angsana New" w:hint="cs"/>
          <w:sz w:val="30"/>
          <w:szCs w:val="30"/>
          <w:cs/>
        </w:rPr>
        <w:t>เก้า</w:t>
      </w:r>
      <w:r w:rsidR="0040057F" w:rsidRPr="00E80272">
        <w:rPr>
          <w:rFonts w:ascii="Angsana New" w:hAnsi="Angsana New" w:hint="cs"/>
          <w:sz w:val="30"/>
          <w:szCs w:val="30"/>
          <w:cs/>
        </w:rPr>
        <w:t>เดือน</w:t>
      </w:r>
      <w:r w:rsidRPr="00E80272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A210A0" w:rsidRPr="00E80272">
        <w:rPr>
          <w:rFonts w:ascii="Angsana New" w:hAnsi="Angsana New"/>
          <w:sz w:val="30"/>
          <w:szCs w:val="30"/>
        </w:rPr>
        <w:t>3</w:t>
      </w:r>
      <w:r w:rsidR="00A210A0" w:rsidRPr="00E80272">
        <w:rPr>
          <w:rFonts w:ascii="Angsana New" w:hAnsi="Angsana New"/>
          <w:bCs/>
          <w:sz w:val="30"/>
          <w:szCs w:val="30"/>
        </w:rPr>
        <w:t>0</w:t>
      </w:r>
      <w:r w:rsidR="00A210A0" w:rsidRPr="00E80272">
        <w:rPr>
          <w:rFonts w:ascii="Angsana New" w:hAnsi="Angsana New" w:hint="cs"/>
          <w:sz w:val="30"/>
          <w:szCs w:val="30"/>
          <w:cs/>
        </w:rPr>
        <w:t xml:space="preserve"> </w:t>
      </w:r>
      <w:r w:rsidR="00C5647E" w:rsidRPr="00E80272">
        <w:rPr>
          <w:rFonts w:ascii="Angsana New" w:hAnsi="Angsana New" w:hint="cs"/>
          <w:sz w:val="30"/>
          <w:szCs w:val="30"/>
          <w:cs/>
        </w:rPr>
        <w:t>กันยายน</w:t>
      </w:r>
      <w:r w:rsidR="00A210A0" w:rsidRPr="00E80272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E80272">
        <w:rPr>
          <w:rFonts w:ascii="Angsana New" w:hAnsi="Angsana New"/>
          <w:sz w:val="30"/>
          <w:szCs w:val="30"/>
        </w:rPr>
        <w:t>256</w:t>
      </w:r>
      <w:r w:rsidR="00096B68" w:rsidRPr="00E80272">
        <w:rPr>
          <w:rFonts w:ascii="Angsana New" w:hAnsi="Angsana New" w:hint="cs"/>
          <w:sz w:val="30"/>
          <w:szCs w:val="30"/>
          <w:cs/>
        </w:rPr>
        <w:t>4</w:t>
      </w:r>
      <w:r w:rsidRPr="00E80272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E80272">
        <w:rPr>
          <w:rFonts w:ascii="Angsana New" w:hAnsi="Angsana New"/>
          <w:sz w:val="30"/>
          <w:szCs w:val="30"/>
        </w:rPr>
        <w:t xml:space="preserve"> 256</w:t>
      </w:r>
      <w:r w:rsidR="00096B68" w:rsidRPr="00E80272">
        <w:rPr>
          <w:rFonts w:ascii="Angsana New" w:hAnsi="Angsana New"/>
          <w:sz w:val="30"/>
          <w:szCs w:val="30"/>
        </w:rPr>
        <w:t>3</w:t>
      </w:r>
      <w:r w:rsidRPr="00E80272">
        <w:rPr>
          <w:rFonts w:ascii="Angsana New" w:hAnsi="Angsana New" w:hint="cs"/>
          <w:sz w:val="30"/>
          <w:szCs w:val="30"/>
          <w:cs/>
        </w:rPr>
        <w:t xml:space="preserve"> แสดงดังนี้</w:t>
      </w:r>
    </w:p>
    <w:p w:rsidR="00473E52" w:rsidRPr="00E80272" w:rsidRDefault="00473E52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4"/>
          <w:szCs w:val="4"/>
        </w:rPr>
      </w:pPr>
    </w:p>
    <w:p w:rsidR="00E9339F" w:rsidRPr="00E80272" w:rsidRDefault="00473E52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E80272">
        <w:rPr>
          <w:rFonts w:ascii="Angsana New" w:hAnsi="Angsana New"/>
          <w:b/>
          <w:bCs/>
          <w:sz w:val="30"/>
          <w:szCs w:val="30"/>
          <w:cs/>
        </w:rPr>
        <w:tab/>
      </w:r>
      <w:r w:rsidRPr="00E80272">
        <w:rPr>
          <w:rFonts w:ascii="Angsana New" w:hAnsi="Angsana New"/>
          <w:b/>
          <w:bCs/>
          <w:sz w:val="30"/>
          <w:szCs w:val="30"/>
          <w:cs/>
        </w:rPr>
        <w:tab/>
      </w:r>
      <w:r w:rsidRPr="00E80272">
        <w:rPr>
          <w:rFonts w:ascii="Angsana New" w:hAnsi="Angsana New"/>
          <w:b/>
          <w:bCs/>
          <w:sz w:val="30"/>
          <w:szCs w:val="30"/>
          <w:cs/>
        </w:rPr>
        <w:tab/>
      </w:r>
      <w:r w:rsidRPr="00E80272">
        <w:rPr>
          <w:rFonts w:ascii="Angsana New" w:hAnsi="Angsana New"/>
          <w:b/>
          <w:bCs/>
          <w:sz w:val="30"/>
          <w:szCs w:val="30"/>
          <w:cs/>
        </w:rPr>
        <w:tab/>
      </w:r>
      <w:r w:rsidRPr="00E80272">
        <w:rPr>
          <w:rFonts w:ascii="Angsana New" w:hAnsi="Angsana New"/>
          <w:b/>
          <w:bCs/>
          <w:sz w:val="30"/>
          <w:szCs w:val="30"/>
          <w:cs/>
        </w:rPr>
        <w:tab/>
      </w:r>
      <w:r w:rsidRPr="00E80272">
        <w:rPr>
          <w:rFonts w:ascii="Angsana New" w:hAnsi="Angsana New"/>
          <w:b/>
          <w:bCs/>
          <w:sz w:val="30"/>
          <w:szCs w:val="30"/>
          <w:cs/>
        </w:rPr>
        <w:tab/>
      </w:r>
      <w:r w:rsidRPr="00E80272">
        <w:rPr>
          <w:rFonts w:ascii="Angsana New" w:hAnsi="Angsana New"/>
          <w:b/>
          <w:bCs/>
          <w:sz w:val="30"/>
          <w:szCs w:val="30"/>
          <w:cs/>
        </w:rPr>
        <w:tab/>
      </w:r>
      <w:r w:rsidRPr="00E80272">
        <w:rPr>
          <w:rFonts w:ascii="Angsana New" w:hAnsi="Angsana New"/>
          <w:b/>
          <w:bCs/>
          <w:sz w:val="30"/>
          <w:szCs w:val="30"/>
          <w:cs/>
        </w:rPr>
        <w:tab/>
      </w:r>
      <w:r w:rsidRPr="00E80272">
        <w:rPr>
          <w:rFonts w:ascii="Angsana New" w:hAnsi="Angsana New"/>
          <w:b/>
          <w:bCs/>
          <w:sz w:val="30"/>
          <w:szCs w:val="30"/>
          <w:cs/>
        </w:rPr>
        <w:tab/>
      </w:r>
      <w:r w:rsidRPr="00E80272">
        <w:rPr>
          <w:rFonts w:ascii="Angsana New" w:hAnsi="Angsana New"/>
          <w:b/>
          <w:bCs/>
          <w:sz w:val="30"/>
          <w:szCs w:val="30"/>
          <w:cs/>
        </w:rPr>
        <w:tab/>
      </w:r>
      <w:r w:rsidRPr="00E80272">
        <w:rPr>
          <w:rFonts w:ascii="Angsana New" w:hAnsi="Angsana New" w:hint="cs"/>
          <w:b/>
          <w:bCs/>
          <w:sz w:val="30"/>
          <w:szCs w:val="30"/>
          <w:cs/>
        </w:rPr>
        <w:t xml:space="preserve">        งบการเงินรวมและงบการเงินเฉพาะกิจการ</w:t>
      </w:r>
    </w:p>
    <w:tbl>
      <w:tblPr>
        <w:tblW w:w="9450" w:type="dxa"/>
        <w:tblInd w:w="558" w:type="dxa"/>
        <w:tblLayout w:type="fixed"/>
        <w:tblLook w:val="000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E9339F" w:rsidRPr="00E80272" w:rsidTr="00325551">
        <w:trPr>
          <w:cantSplit/>
        </w:trPr>
        <w:tc>
          <w:tcPr>
            <w:tcW w:w="3060" w:type="dxa"/>
          </w:tcPr>
          <w:p w:rsidR="00E9339F" w:rsidRPr="00E80272" w:rsidRDefault="00E9339F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bookmarkStart w:id="37" w:name="_Hlk47361344"/>
          </w:p>
        </w:tc>
        <w:tc>
          <w:tcPr>
            <w:tcW w:w="990" w:type="dxa"/>
          </w:tcPr>
          <w:p w:rsidR="00E9339F" w:rsidRPr="00E80272" w:rsidRDefault="00E9339F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E9339F" w:rsidRPr="00E80272" w:rsidRDefault="00EF6A17" w:rsidP="001C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80272">
              <w:rPr>
                <w:rFonts w:ascii="Angsana New" w:hAnsi="Angsana New"/>
                <w:sz w:val="30"/>
                <w:szCs w:val="30"/>
              </w:rPr>
              <w:t>3</w:t>
            </w:r>
            <w:r w:rsidRPr="00E80272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E341A" w:rsidRPr="00E8027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E9339F" w:rsidRPr="00E80272" w:rsidRDefault="00E9339F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E9339F" w:rsidRPr="00E80272" w:rsidRDefault="001C5978" w:rsidP="001C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3E341A" w:rsidRPr="00E80272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CD77F0" w:rsidRPr="00E80272">
              <w:rPr>
                <w:rFonts w:ascii="Angsana New" w:hAnsi="Angsana New"/>
                <w:sz w:val="30"/>
                <w:szCs w:val="30"/>
              </w:rPr>
              <w:t>3</w:t>
            </w:r>
            <w:r w:rsidR="00CD77F0" w:rsidRPr="00E80272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="00CD77F0"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E341A" w:rsidRPr="00E8027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325551" w:rsidRPr="00E80272" w:rsidTr="00325551">
        <w:trPr>
          <w:cantSplit/>
        </w:trPr>
        <w:tc>
          <w:tcPr>
            <w:tcW w:w="3060" w:type="dxa"/>
          </w:tcPr>
          <w:p w:rsidR="00325551" w:rsidRPr="00E80272" w:rsidRDefault="00325551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325551" w:rsidRPr="00E80272" w:rsidRDefault="00325551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325551" w:rsidRPr="00E80272" w:rsidRDefault="00EF6A1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:rsidR="00325551" w:rsidRPr="00E80272" w:rsidRDefault="00325551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25551" w:rsidRPr="00E80272" w:rsidRDefault="00EF6A17" w:rsidP="0032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325551" w:rsidRPr="00E80272" w:rsidRDefault="00325551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25551" w:rsidRPr="00E80272" w:rsidRDefault="00325551" w:rsidP="0032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1F6E07" w:rsidRPr="00E8027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325551" w:rsidRPr="00E80272" w:rsidRDefault="00325551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25551" w:rsidRPr="00E80272" w:rsidRDefault="00325551" w:rsidP="0032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1F6E07" w:rsidRPr="00E8027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</w:tbl>
    <w:bookmarkEnd w:id="37"/>
    <w:p w:rsidR="003A797F" w:rsidRPr="00E80272" w:rsidRDefault="00325551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E80272">
        <w:rPr>
          <w:rFonts w:ascii="Angsana New" w:hAnsi="Angsana New"/>
          <w:b/>
          <w:bCs/>
          <w:sz w:val="30"/>
          <w:szCs w:val="30"/>
          <w:cs/>
        </w:rPr>
        <w:tab/>
      </w:r>
      <w:r w:rsidRPr="00E80272">
        <w:rPr>
          <w:rFonts w:ascii="Angsana New" w:hAnsi="Angsana New"/>
          <w:b/>
          <w:bCs/>
          <w:sz w:val="30"/>
          <w:szCs w:val="30"/>
          <w:cs/>
        </w:rPr>
        <w:tab/>
      </w:r>
      <w:r w:rsidRPr="00E80272">
        <w:rPr>
          <w:rFonts w:ascii="Angsana New" w:hAnsi="Angsana New"/>
          <w:b/>
          <w:bCs/>
          <w:sz w:val="30"/>
          <w:szCs w:val="30"/>
          <w:cs/>
        </w:rPr>
        <w:tab/>
      </w:r>
      <w:r w:rsidRPr="00E80272">
        <w:rPr>
          <w:rFonts w:ascii="Angsana New" w:hAnsi="Angsana New"/>
          <w:b/>
          <w:bCs/>
          <w:sz w:val="30"/>
          <w:szCs w:val="30"/>
          <w:cs/>
        </w:rPr>
        <w:tab/>
      </w:r>
      <w:r w:rsidRPr="00E80272">
        <w:rPr>
          <w:rFonts w:ascii="Angsana New" w:hAnsi="Angsana New"/>
          <w:b/>
          <w:bCs/>
          <w:sz w:val="30"/>
          <w:szCs w:val="30"/>
          <w:cs/>
        </w:rPr>
        <w:tab/>
      </w:r>
      <w:r w:rsidRPr="00E80272">
        <w:rPr>
          <w:rFonts w:ascii="Angsana New" w:hAnsi="Angsana New"/>
          <w:b/>
          <w:bCs/>
          <w:sz w:val="30"/>
          <w:szCs w:val="30"/>
          <w:cs/>
        </w:rPr>
        <w:tab/>
      </w:r>
      <w:r w:rsidRPr="00E80272">
        <w:rPr>
          <w:rFonts w:ascii="Angsana New" w:hAnsi="Angsana New"/>
          <w:b/>
          <w:bCs/>
          <w:sz w:val="30"/>
          <w:szCs w:val="30"/>
          <w:cs/>
        </w:rPr>
        <w:tab/>
      </w:r>
      <w:r w:rsidRPr="00E80272">
        <w:rPr>
          <w:rFonts w:ascii="Angsana New" w:hAnsi="Angsana New"/>
          <w:b/>
          <w:bCs/>
          <w:sz w:val="30"/>
          <w:szCs w:val="30"/>
          <w:cs/>
        </w:rPr>
        <w:tab/>
      </w:r>
      <w:r w:rsidRPr="00E80272">
        <w:rPr>
          <w:rFonts w:ascii="Angsana New" w:hAnsi="Angsana New"/>
          <w:b/>
          <w:bCs/>
          <w:sz w:val="30"/>
          <w:szCs w:val="30"/>
          <w:cs/>
        </w:rPr>
        <w:tab/>
      </w:r>
      <w:r w:rsidRPr="00E80272">
        <w:rPr>
          <w:rFonts w:ascii="Angsana New" w:hAnsi="Angsana New"/>
          <w:b/>
          <w:bCs/>
          <w:sz w:val="30"/>
          <w:szCs w:val="30"/>
          <w:cs/>
        </w:rPr>
        <w:tab/>
      </w:r>
      <w:r w:rsidRPr="00E80272">
        <w:rPr>
          <w:rFonts w:ascii="Angsana New" w:hAnsi="Angsana New"/>
          <w:b/>
          <w:bCs/>
          <w:sz w:val="30"/>
          <w:szCs w:val="30"/>
          <w:cs/>
        </w:rPr>
        <w:tab/>
      </w:r>
      <w:r w:rsidRPr="00E80272">
        <w:rPr>
          <w:rFonts w:ascii="Angsana New" w:hAnsi="Angsana New"/>
          <w:b/>
          <w:bCs/>
          <w:sz w:val="30"/>
          <w:szCs w:val="30"/>
          <w:cs/>
        </w:rPr>
        <w:tab/>
      </w:r>
      <w:r w:rsidR="001F6E07" w:rsidRPr="00E80272">
        <w:rPr>
          <w:rFonts w:ascii="Angsana New" w:hAnsi="Angsana New"/>
          <w:b/>
          <w:bCs/>
          <w:sz w:val="30"/>
          <w:szCs w:val="30"/>
        </w:rPr>
        <w:t xml:space="preserve">    </w:t>
      </w:r>
      <w:r w:rsidRPr="00E80272">
        <w:rPr>
          <w:rFonts w:ascii="Angsana New" w:hAnsi="Angsana New" w:hint="cs"/>
          <w:i/>
          <w:iCs/>
          <w:sz w:val="30"/>
          <w:szCs w:val="30"/>
          <w:cs/>
        </w:rPr>
        <w:t xml:space="preserve">(หน่วย </w:t>
      </w:r>
      <w:r w:rsidRPr="00E80272">
        <w:rPr>
          <w:rFonts w:ascii="Angsana New" w:hAnsi="Angsana New"/>
          <w:i/>
          <w:iCs/>
          <w:sz w:val="30"/>
          <w:szCs w:val="30"/>
          <w:cs/>
        </w:rPr>
        <w:t>: พันบาท)</w:t>
      </w:r>
    </w:p>
    <w:tbl>
      <w:tblPr>
        <w:tblW w:w="9450" w:type="dxa"/>
        <w:tblInd w:w="558" w:type="dxa"/>
        <w:tblLayout w:type="fixed"/>
        <w:tblLook w:val="000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6326EF" w:rsidRPr="00E80272" w:rsidTr="003D4D0F">
        <w:trPr>
          <w:cantSplit/>
        </w:trPr>
        <w:tc>
          <w:tcPr>
            <w:tcW w:w="3060" w:type="dxa"/>
          </w:tcPr>
          <w:p w:rsidR="006326EF" w:rsidRPr="00E80272" w:rsidRDefault="006326EF" w:rsidP="0037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</w:tcPr>
          <w:p w:rsidR="006326EF" w:rsidRPr="00E80272" w:rsidRDefault="006326EF" w:rsidP="00371A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:rsidR="006326EF" w:rsidRPr="00E80272" w:rsidRDefault="006326EF" w:rsidP="006326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F6A17" w:rsidRPr="00E80272" w:rsidTr="003D4D0F">
        <w:trPr>
          <w:cantSplit/>
        </w:trPr>
        <w:tc>
          <w:tcPr>
            <w:tcW w:w="3060" w:type="dxa"/>
          </w:tcPr>
          <w:p w:rsidR="00EF6A17" w:rsidRPr="00E80272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และเงินกู้ยืม</w:t>
            </w:r>
            <w:r w:rsidRPr="00E80272">
              <w:rPr>
                <w:rFonts w:ascii="Angsana New" w:hAnsi="Angsana New"/>
                <w:sz w:val="30"/>
                <w:szCs w:val="30"/>
                <w:cs/>
              </w:rPr>
              <w:t>จากสถาบันการเง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ิน</w:t>
            </w:r>
          </w:p>
        </w:tc>
        <w:tc>
          <w:tcPr>
            <w:tcW w:w="990" w:type="dxa"/>
          </w:tcPr>
          <w:p w:rsidR="00EF6A17" w:rsidRPr="00E80272" w:rsidRDefault="00EF6A17" w:rsidP="00EF6A17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F6A17" w:rsidRPr="00E80272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980FD4" w:rsidRPr="00E80272" w:rsidRDefault="00980FD4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3,880</w:t>
            </w:r>
          </w:p>
        </w:tc>
        <w:tc>
          <w:tcPr>
            <w:tcW w:w="270" w:type="dxa"/>
          </w:tcPr>
          <w:p w:rsidR="00EF6A17" w:rsidRPr="00E80272" w:rsidRDefault="00EF6A17" w:rsidP="00EF6A17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F6A17" w:rsidRPr="00E80272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EF6A17" w:rsidRPr="00E80272" w:rsidRDefault="00C818AF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4,138</w:t>
            </w:r>
          </w:p>
        </w:tc>
        <w:tc>
          <w:tcPr>
            <w:tcW w:w="270" w:type="dxa"/>
          </w:tcPr>
          <w:p w:rsidR="00EF6A17" w:rsidRPr="00E80272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F6A17" w:rsidRPr="00E80272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980FD4" w:rsidRPr="00E80272" w:rsidRDefault="00980FD4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13,516</w:t>
            </w:r>
          </w:p>
        </w:tc>
        <w:tc>
          <w:tcPr>
            <w:tcW w:w="270" w:type="dxa"/>
          </w:tcPr>
          <w:p w:rsidR="00EF6A17" w:rsidRPr="00E80272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F6A17" w:rsidRPr="00E80272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EF6A17" w:rsidRPr="00E80272" w:rsidRDefault="00C818AF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14,516</w:t>
            </w:r>
          </w:p>
        </w:tc>
      </w:tr>
      <w:tr w:rsidR="00EF6A17" w:rsidRPr="00E80272" w:rsidTr="00EF6A17">
        <w:trPr>
          <w:cantSplit/>
        </w:trPr>
        <w:tc>
          <w:tcPr>
            <w:tcW w:w="3060" w:type="dxa"/>
          </w:tcPr>
          <w:p w:rsidR="00EF6A17" w:rsidRPr="00E80272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:rsidR="00EF6A17" w:rsidRPr="00E80272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F6A17" w:rsidRPr="00E80272" w:rsidRDefault="00980FD4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821</w:t>
            </w:r>
          </w:p>
        </w:tc>
        <w:tc>
          <w:tcPr>
            <w:tcW w:w="270" w:type="dxa"/>
          </w:tcPr>
          <w:p w:rsidR="00EF6A17" w:rsidRPr="00E80272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F6A17" w:rsidRPr="00E80272" w:rsidRDefault="00C818AF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989</w:t>
            </w:r>
          </w:p>
        </w:tc>
        <w:tc>
          <w:tcPr>
            <w:tcW w:w="270" w:type="dxa"/>
          </w:tcPr>
          <w:p w:rsidR="00EF6A17" w:rsidRPr="00E80272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F6A17" w:rsidRPr="00E80272" w:rsidRDefault="00980FD4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2,492</w:t>
            </w:r>
          </w:p>
        </w:tc>
        <w:tc>
          <w:tcPr>
            <w:tcW w:w="270" w:type="dxa"/>
          </w:tcPr>
          <w:p w:rsidR="00EF6A17" w:rsidRPr="00E80272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F6A17" w:rsidRPr="00E80272" w:rsidRDefault="00C818AF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3,366</w:t>
            </w:r>
          </w:p>
        </w:tc>
      </w:tr>
      <w:tr w:rsidR="00EF6A17" w:rsidRPr="00E80272" w:rsidTr="00EF6A17">
        <w:trPr>
          <w:cantSplit/>
        </w:trPr>
        <w:tc>
          <w:tcPr>
            <w:tcW w:w="3060" w:type="dxa"/>
          </w:tcPr>
          <w:p w:rsidR="00EF6A17" w:rsidRPr="00E80272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990" w:type="dxa"/>
          </w:tcPr>
          <w:p w:rsidR="00EF6A17" w:rsidRPr="00E80272" w:rsidRDefault="00EF6A17" w:rsidP="00EF6A17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EF6A17" w:rsidRPr="00E80272" w:rsidRDefault="00980FD4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4,701</w:t>
            </w:r>
          </w:p>
        </w:tc>
        <w:tc>
          <w:tcPr>
            <w:tcW w:w="270" w:type="dxa"/>
          </w:tcPr>
          <w:p w:rsidR="00EF6A17" w:rsidRPr="00E80272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EF6A17" w:rsidRPr="00E80272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5,</w:t>
            </w:r>
            <w:r w:rsidR="00C818AF" w:rsidRPr="00E80272">
              <w:rPr>
                <w:rFonts w:ascii="Angsana New" w:hAnsi="Angsana New"/>
                <w:b/>
                <w:bCs/>
                <w:sz w:val="30"/>
                <w:szCs w:val="30"/>
              </w:rPr>
              <w:t>127</w:t>
            </w:r>
          </w:p>
        </w:tc>
        <w:tc>
          <w:tcPr>
            <w:tcW w:w="270" w:type="dxa"/>
          </w:tcPr>
          <w:p w:rsidR="00EF6A17" w:rsidRPr="00E80272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EF6A17" w:rsidRPr="00E80272" w:rsidRDefault="00980FD4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16,008</w:t>
            </w:r>
          </w:p>
        </w:tc>
        <w:tc>
          <w:tcPr>
            <w:tcW w:w="270" w:type="dxa"/>
          </w:tcPr>
          <w:p w:rsidR="00EF6A17" w:rsidRPr="00E80272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F6A17" w:rsidRPr="00E80272" w:rsidRDefault="00C818AF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17,882</w:t>
            </w:r>
          </w:p>
        </w:tc>
      </w:tr>
      <w:tr w:rsidR="00EF6A17" w:rsidRPr="00E80272" w:rsidTr="00EF6A17">
        <w:trPr>
          <w:cantSplit/>
        </w:trPr>
        <w:tc>
          <w:tcPr>
            <w:tcW w:w="3060" w:type="dxa"/>
          </w:tcPr>
          <w:p w:rsidR="00EF6A17" w:rsidRPr="00E80272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990" w:type="dxa"/>
          </w:tcPr>
          <w:p w:rsidR="00EF6A17" w:rsidRPr="00E80272" w:rsidRDefault="00EF6A17" w:rsidP="00EF6A17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F6A17" w:rsidRPr="00E80272" w:rsidRDefault="00980FD4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593</w:t>
            </w:r>
          </w:p>
        </w:tc>
        <w:tc>
          <w:tcPr>
            <w:tcW w:w="270" w:type="dxa"/>
          </w:tcPr>
          <w:p w:rsidR="00EF6A17" w:rsidRPr="00E80272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F6A17" w:rsidRPr="00E80272" w:rsidRDefault="00C818AF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606</w:t>
            </w:r>
          </w:p>
        </w:tc>
        <w:tc>
          <w:tcPr>
            <w:tcW w:w="270" w:type="dxa"/>
          </w:tcPr>
          <w:p w:rsidR="00EF6A17" w:rsidRPr="00E80272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F6A17" w:rsidRPr="00E80272" w:rsidRDefault="00980FD4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1,372</w:t>
            </w:r>
          </w:p>
        </w:tc>
        <w:tc>
          <w:tcPr>
            <w:tcW w:w="270" w:type="dxa"/>
          </w:tcPr>
          <w:p w:rsidR="00EF6A17" w:rsidRPr="00E80272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F6A17" w:rsidRPr="00E80272" w:rsidRDefault="00C818AF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1,846</w:t>
            </w:r>
          </w:p>
        </w:tc>
      </w:tr>
      <w:tr w:rsidR="00EF6A17" w:rsidRPr="00E80272" w:rsidTr="00EF6A17">
        <w:trPr>
          <w:cantSplit/>
        </w:trPr>
        <w:tc>
          <w:tcPr>
            <w:tcW w:w="3060" w:type="dxa"/>
          </w:tcPr>
          <w:p w:rsidR="00EF6A17" w:rsidRPr="00E80272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:rsidR="00EF6A17" w:rsidRPr="00E80272" w:rsidRDefault="00EF6A17" w:rsidP="00EF6A17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F6A17" w:rsidRPr="00E80272" w:rsidRDefault="00980FD4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5,294</w:t>
            </w:r>
          </w:p>
        </w:tc>
        <w:tc>
          <w:tcPr>
            <w:tcW w:w="270" w:type="dxa"/>
          </w:tcPr>
          <w:p w:rsidR="00EF6A17" w:rsidRPr="00E80272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F6A17" w:rsidRPr="00E80272" w:rsidRDefault="00752B4E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5,733</w:t>
            </w:r>
          </w:p>
        </w:tc>
        <w:tc>
          <w:tcPr>
            <w:tcW w:w="270" w:type="dxa"/>
          </w:tcPr>
          <w:p w:rsidR="00EF6A17" w:rsidRPr="00E80272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F6A17" w:rsidRPr="00E80272" w:rsidRDefault="00980FD4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17,380</w:t>
            </w:r>
          </w:p>
        </w:tc>
        <w:tc>
          <w:tcPr>
            <w:tcW w:w="270" w:type="dxa"/>
          </w:tcPr>
          <w:p w:rsidR="00EF6A17" w:rsidRPr="00E80272" w:rsidRDefault="00EF6A17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F6A17" w:rsidRPr="00E80272" w:rsidRDefault="00C818AF" w:rsidP="00EF6A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19,728</w:t>
            </w:r>
          </w:p>
        </w:tc>
      </w:tr>
    </w:tbl>
    <w:p w:rsidR="00C659E1" w:rsidRPr="00E80272" w:rsidRDefault="00C659E1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A555C2" w:rsidRPr="00E80272" w:rsidRDefault="00334C11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E80272">
        <w:rPr>
          <w:rFonts w:ascii="Angsana New" w:hAnsi="Angsana New"/>
          <w:b/>
          <w:bCs/>
          <w:sz w:val="30"/>
          <w:szCs w:val="30"/>
        </w:rPr>
        <w:t>2</w:t>
      </w:r>
      <w:r w:rsidR="0000629D" w:rsidRPr="00E80272">
        <w:rPr>
          <w:rFonts w:ascii="Angsana New" w:hAnsi="Angsana New"/>
          <w:b/>
          <w:bCs/>
          <w:sz w:val="30"/>
          <w:szCs w:val="30"/>
        </w:rPr>
        <w:t>2</w:t>
      </w:r>
      <w:r w:rsidR="00507A0C" w:rsidRPr="00E80272">
        <w:rPr>
          <w:rFonts w:ascii="Angsana New" w:hAnsi="Angsana New"/>
          <w:b/>
          <w:bCs/>
          <w:sz w:val="30"/>
          <w:szCs w:val="30"/>
        </w:rPr>
        <w:tab/>
      </w:r>
      <w:r w:rsidR="00507A0C" w:rsidRPr="00E80272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:rsidR="00016257" w:rsidRPr="00E80272" w:rsidRDefault="00016257" w:rsidP="00485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E80272">
        <w:rPr>
          <w:rFonts w:ascii="Angsana New" w:hAnsi="Angsana New"/>
          <w:b/>
          <w:bCs/>
          <w:sz w:val="30"/>
          <w:szCs w:val="30"/>
        </w:rPr>
        <w:tab/>
      </w:r>
      <w:r w:rsidRPr="00E80272">
        <w:rPr>
          <w:rFonts w:ascii="Angsana New" w:hAnsi="Angsana New"/>
          <w:b/>
          <w:sz w:val="30"/>
          <w:szCs w:val="30"/>
          <w:cs/>
        </w:rPr>
        <w:t>ภาษีเงินได้</w:t>
      </w:r>
      <w:r w:rsidRPr="00E80272">
        <w:rPr>
          <w:rFonts w:ascii="Angsana New" w:hAnsi="Angsana New" w:hint="cs"/>
          <w:b/>
          <w:sz w:val="30"/>
          <w:szCs w:val="30"/>
          <w:cs/>
        </w:rPr>
        <w:t>ที่</w:t>
      </w:r>
      <w:r w:rsidRPr="00E80272">
        <w:rPr>
          <w:rFonts w:ascii="Angsana New" w:hAnsi="Angsana New"/>
          <w:b/>
          <w:sz w:val="30"/>
          <w:szCs w:val="30"/>
          <w:cs/>
        </w:rPr>
        <w:t>รับรู้ในกำไรหรือขาดทุน</w:t>
      </w:r>
      <w:r w:rsidRPr="00E80272">
        <w:rPr>
          <w:rFonts w:ascii="Angsana New" w:hAnsi="Angsana New"/>
          <w:b/>
          <w:sz w:val="30"/>
          <w:szCs w:val="30"/>
        </w:rPr>
        <w:t xml:space="preserve"> </w:t>
      </w:r>
      <w:r w:rsidRPr="00E80272">
        <w:rPr>
          <w:rFonts w:ascii="Angsana New" w:hAnsi="Angsana New" w:hint="cs"/>
          <w:b/>
          <w:sz w:val="30"/>
          <w:szCs w:val="30"/>
          <w:cs/>
        </w:rPr>
        <w:t>สำหรับงวดสามเดือน</w:t>
      </w:r>
      <w:r w:rsidR="0040057F" w:rsidRPr="00E80272">
        <w:rPr>
          <w:rFonts w:ascii="Angsana New" w:hAnsi="Angsana New" w:hint="cs"/>
          <w:b/>
          <w:sz w:val="30"/>
          <w:szCs w:val="30"/>
          <w:cs/>
        </w:rPr>
        <w:t>และ</w:t>
      </w:r>
      <w:r w:rsidR="00C5647E" w:rsidRPr="00E80272">
        <w:rPr>
          <w:rFonts w:ascii="Angsana New" w:hAnsi="Angsana New" w:hint="cs"/>
          <w:b/>
          <w:sz w:val="30"/>
          <w:szCs w:val="30"/>
          <w:cs/>
        </w:rPr>
        <w:t>เก้า</w:t>
      </w:r>
      <w:r w:rsidR="0040057F" w:rsidRPr="00E80272">
        <w:rPr>
          <w:rFonts w:ascii="Angsana New" w:hAnsi="Angsana New" w:hint="cs"/>
          <w:b/>
          <w:sz w:val="30"/>
          <w:szCs w:val="30"/>
          <w:cs/>
        </w:rPr>
        <w:t>เดือน</w:t>
      </w:r>
      <w:r w:rsidRPr="00E80272">
        <w:rPr>
          <w:rFonts w:ascii="Angsana New" w:hAnsi="Angsana New" w:hint="cs"/>
          <w:b/>
          <w:sz w:val="30"/>
          <w:szCs w:val="30"/>
          <w:cs/>
        </w:rPr>
        <w:t xml:space="preserve">สิ้นสุดวันที่ </w:t>
      </w:r>
      <w:r w:rsidR="00A210A0" w:rsidRPr="00E80272">
        <w:rPr>
          <w:rFonts w:ascii="Angsana New" w:hAnsi="Angsana New"/>
          <w:sz w:val="30"/>
          <w:szCs w:val="30"/>
        </w:rPr>
        <w:t>3</w:t>
      </w:r>
      <w:r w:rsidR="00A210A0" w:rsidRPr="00E80272">
        <w:rPr>
          <w:rFonts w:ascii="Angsana New" w:hAnsi="Angsana New"/>
          <w:bCs/>
          <w:sz w:val="30"/>
          <w:szCs w:val="30"/>
        </w:rPr>
        <w:t>0</w:t>
      </w:r>
      <w:r w:rsidR="00A210A0" w:rsidRPr="00E80272">
        <w:rPr>
          <w:rFonts w:ascii="Angsana New" w:hAnsi="Angsana New" w:hint="cs"/>
          <w:sz w:val="30"/>
          <w:szCs w:val="30"/>
          <w:cs/>
        </w:rPr>
        <w:t xml:space="preserve"> </w:t>
      </w:r>
      <w:r w:rsidR="00C5647E" w:rsidRPr="00E80272">
        <w:rPr>
          <w:rFonts w:ascii="Angsana New" w:hAnsi="Angsana New" w:hint="cs"/>
          <w:sz w:val="30"/>
          <w:szCs w:val="30"/>
          <w:cs/>
        </w:rPr>
        <w:t>กันยายน</w:t>
      </w:r>
      <w:r w:rsidR="00A210A0" w:rsidRPr="00E80272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E80272">
        <w:rPr>
          <w:rFonts w:ascii="Angsana New" w:hAnsi="Angsana New"/>
          <w:bCs/>
          <w:sz w:val="30"/>
          <w:szCs w:val="30"/>
        </w:rPr>
        <w:t>256</w:t>
      </w:r>
      <w:r w:rsidR="00F44A04" w:rsidRPr="00E80272">
        <w:rPr>
          <w:rFonts w:ascii="Angsana New" w:hAnsi="Angsana New"/>
          <w:bCs/>
          <w:sz w:val="30"/>
          <w:szCs w:val="30"/>
        </w:rPr>
        <w:t>4</w:t>
      </w:r>
      <w:r w:rsidRPr="00E80272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E80272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Pr="00E80272">
        <w:rPr>
          <w:rFonts w:ascii="Angsana New" w:hAnsi="Angsana New"/>
          <w:bCs/>
          <w:sz w:val="30"/>
          <w:szCs w:val="30"/>
        </w:rPr>
        <w:t>256</w:t>
      </w:r>
      <w:r w:rsidR="00F44A04" w:rsidRPr="00E80272">
        <w:rPr>
          <w:rFonts w:ascii="Angsana New" w:hAnsi="Angsana New"/>
          <w:bCs/>
          <w:sz w:val="30"/>
          <w:szCs w:val="30"/>
        </w:rPr>
        <w:t>3</w:t>
      </w:r>
      <w:r w:rsidRPr="00E80272">
        <w:rPr>
          <w:rFonts w:ascii="Angsana New" w:hAnsi="Angsana New" w:hint="cs"/>
          <w:b/>
          <w:sz w:val="30"/>
          <w:szCs w:val="30"/>
          <w:cs/>
        </w:rPr>
        <w:t xml:space="preserve"> แสดง</w:t>
      </w:r>
      <w:r w:rsidR="00485C24" w:rsidRPr="00E80272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E80272">
        <w:rPr>
          <w:rFonts w:ascii="Angsana New" w:hAnsi="Angsana New" w:hint="cs"/>
          <w:b/>
          <w:sz w:val="30"/>
          <w:szCs w:val="30"/>
          <w:cs/>
        </w:rPr>
        <w:t>ดังนี้</w:t>
      </w:r>
    </w:p>
    <w:p w:rsidR="00016257" w:rsidRPr="00E80272" w:rsidRDefault="00016257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F654F1" w:rsidRPr="00E80272" w:rsidRDefault="002D158A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E80272">
        <w:rPr>
          <w:rFonts w:ascii="Angsana New" w:hAnsi="Angsana New"/>
          <w:b/>
          <w:bCs/>
          <w:sz w:val="30"/>
          <w:szCs w:val="30"/>
        </w:rPr>
        <w:tab/>
      </w:r>
      <w:r w:rsidRPr="00E80272">
        <w:rPr>
          <w:rFonts w:ascii="Angsana New" w:hAnsi="Angsana New"/>
          <w:b/>
          <w:bCs/>
          <w:sz w:val="30"/>
          <w:szCs w:val="30"/>
        </w:rPr>
        <w:tab/>
      </w:r>
      <w:r w:rsidR="00F654F1" w:rsidRPr="00E80272">
        <w:rPr>
          <w:rFonts w:ascii="Angsana New" w:hAnsi="Angsana New"/>
          <w:bCs/>
          <w:i/>
          <w:iCs/>
          <w:sz w:val="30"/>
          <w:szCs w:val="30"/>
          <w:cs/>
        </w:rPr>
        <w:t>ภาษีเงินได้</w:t>
      </w:r>
      <w:r w:rsidR="00F654F1" w:rsidRPr="00E80272">
        <w:rPr>
          <w:rFonts w:ascii="Angsana New" w:hAnsi="Angsana New" w:hint="cs"/>
          <w:bCs/>
          <w:i/>
          <w:iCs/>
          <w:sz w:val="30"/>
          <w:szCs w:val="30"/>
          <w:cs/>
        </w:rPr>
        <w:t>ที่</w:t>
      </w:r>
      <w:r w:rsidR="00F654F1" w:rsidRPr="00E80272">
        <w:rPr>
          <w:rFonts w:ascii="Angsana New" w:hAnsi="Angsana New"/>
          <w:bCs/>
          <w:i/>
          <w:iCs/>
          <w:sz w:val="30"/>
          <w:szCs w:val="30"/>
          <w:cs/>
        </w:rPr>
        <w:t>รับรู้ในกำไรหรือขาดทุน</w:t>
      </w:r>
      <w:r w:rsidR="00F32A8E" w:rsidRPr="00E80272">
        <w:rPr>
          <w:rFonts w:ascii="Angsana New" w:hAnsi="Angsana New"/>
          <w:bCs/>
          <w:i/>
          <w:iCs/>
          <w:sz w:val="30"/>
          <w:szCs w:val="30"/>
        </w:rPr>
        <w:t xml:space="preserve">                                     </w:t>
      </w:r>
      <w:r w:rsidR="00F32A8E" w:rsidRPr="00E80272">
        <w:rPr>
          <w:rFonts w:ascii="Angsana New" w:hAnsi="Angsana New" w:hint="cs"/>
          <w:bCs/>
          <w:i/>
          <w:iCs/>
          <w:sz w:val="30"/>
          <w:szCs w:val="30"/>
          <w:cs/>
        </w:rPr>
        <w:t xml:space="preserve">     </w:t>
      </w:r>
      <w:r w:rsidR="00F32A8E" w:rsidRPr="00E80272">
        <w:rPr>
          <w:rFonts w:ascii="Angsana New" w:hAnsi="Angsana New" w:hint="cs"/>
          <w:bCs/>
          <w:sz w:val="30"/>
          <w:szCs w:val="30"/>
          <w:cs/>
        </w:rPr>
        <w:t>งบการเงินรวมและงบการเงินเฉพาะกิจการ</w:t>
      </w:r>
    </w:p>
    <w:tbl>
      <w:tblPr>
        <w:tblW w:w="9450" w:type="dxa"/>
        <w:tblInd w:w="558" w:type="dxa"/>
        <w:tblLayout w:type="fixed"/>
        <w:tblLook w:val="000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916560" w:rsidRPr="00E80272" w:rsidTr="00581E0E">
        <w:trPr>
          <w:cantSplit/>
        </w:trPr>
        <w:tc>
          <w:tcPr>
            <w:tcW w:w="3060" w:type="dxa"/>
          </w:tcPr>
          <w:p w:rsidR="00916560" w:rsidRPr="00E80272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bookmarkStart w:id="38" w:name="_Hlk47362680"/>
          </w:p>
        </w:tc>
        <w:tc>
          <w:tcPr>
            <w:tcW w:w="990" w:type="dxa"/>
          </w:tcPr>
          <w:p w:rsidR="00916560" w:rsidRPr="00E80272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916560" w:rsidRPr="00E80272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80272">
              <w:rPr>
                <w:rFonts w:ascii="Angsana New" w:hAnsi="Angsana New"/>
                <w:sz w:val="30"/>
                <w:szCs w:val="30"/>
              </w:rPr>
              <w:t>3</w:t>
            </w:r>
            <w:r w:rsidRPr="00E80272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E341A" w:rsidRPr="00E8027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916560" w:rsidRPr="00E80272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916560" w:rsidRPr="00E80272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3E341A" w:rsidRPr="00E80272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Pr="00E80272">
              <w:rPr>
                <w:rFonts w:ascii="Angsana New" w:hAnsi="Angsana New"/>
                <w:sz w:val="30"/>
                <w:szCs w:val="30"/>
              </w:rPr>
              <w:t>3</w:t>
            </w:r>
            <w:r w:rsidRPr="00E80272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E341A" w:rsidRPr="00E8027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916560" w:rsidRPr="00E80272" w:rsidTr="009A088C">
        <w:trPr>
          <w:cantSplit/>
        </w:trPr>
        <w:tc>
          <w:tcPr>
            <w:tcW w:w="3060" w:type="dxa"/>
          </w:tcPr>
          <w:p w:rsidR="00916560" w:rsidRPr="00E80272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916560" w:rsidRPr="00E80272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:rsidR="00916560" w:rsidRPr="00E80272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:rsidR="00916560" w:rsidRPr="00E80272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16560" w:rsidRPr="00E80272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916560" w:rsidRPr="00E80272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16560" w:rsidRPr="00E80272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E8027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916560" w:rsidRPr="00E80272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16560" w:rsidRPr="00E80272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E8027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</w:tbl>
    <w:bookmarkEnd w:id="38"/>
    <w:p w:rsidR="000F1FE7" w:rsidRPr="00E80272" w:rsidRDefault="000F1FE7" w:rsidP="000F1F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E80272">
        <w:rPr>
          <w:rFonts w:ascii="Angsana New" w:hAnsi="Angsana New"/>
          <w:b/>
          <w:bCs/>
          <w:sz w:val="30"/>
          <w:szCs w:val="30"/>
          <w:cs/>
        </w:rPr>
        <w:tab/>
      </w:r>
      <w:r w:rsidRPr="00E80272">
        <w:rPr>
          <w:rFonts w:ascii="Angsana New" w:hAnsi="Angsana New"/>
          <w:b/>
          <w:bCs/>
          <w:sz w:val="30"/>
          <w:szCs w:val="30"/>
          <w:cs/>
        </w:rPr>
        <w:tab/>
      </w:r>
      <w:r w:rsidRPr="00E80272">
        <w:rPr>
          <w:rFonts w:ascii="Angsana New" w:hAnsi="Angsana New"/>
          <w:b/>
          <w:bCs/>
          <w:sz w:val="30"/>
          <w:szCs w:val="30"/>
          <w:cs/>
        </w:rPr>
        <w:tab/>
      </w:r>
      <w:r w:rsidRPr="00E80272">
        <w:rPr>
          <w:rFonts w:ascii="Angsana New" w:hAnsi="Angsana New"/>
          <w:b/>
          <w:bCs/>
          <w:sz w:val="30"/>
          <w:szCs w:val="30"/>
          <w:cs/>
        </w:rPr>
        <w:tab/>
      </w:r>
      <w:r w:rsidRPr="00E80272">
        <w:rPr>
          <w:rFonts w:ascii="Angsana New" w:hAnsi="Angsana New"/>
          <w:b/>
          <w:bCs/>
          <w:sz w:val="30"/>
          <w:szCs w:val="30"/>
          <w:cs/>
        </w:rPr>
        <w:tab/>
      </w:r>
      <w:r w:rsidRPr="00E80272">
        <w:rPr>
          <w:rFonts w:ascii="Angsana New" w:hAnsi="Angsana New"/>
          <w:b/>
          <w:bCs/>
          <w:sz w:val="30"/>
          <w:szCs w:val="30"/>
          <w:cs/>
        </w:rPr>
        <w:tab/>
      </w:r>
      <w:r w:rsidRPr="00E80272">
        <w:rPr>
          <w:rFonts w:ascii="Angsana New" w:hAnsi="Angsana New"/>
          <w:b/>
          <w:bCs/>
          <w:sz w:val="30"/>
          <w:szCs w:val="30"/>
          <w:cs/>
        </w:rPr>
        <w:tab/>
      </w:r>
      <w:r w:rsidRPr="00E80272">
        <w:rPr>
          <w:rFonts w:ascii="Angsana New" w:hAnsi="Angsana New"/>
          <w:b/>
          <w:bCs/>
          <w:sz w:val="30"/>
          <w:szCs w:val="30"/>
          <w:cs/>
        </w:rPr>
        <w:tab/>
      </w:r>
      <w:r w:rsidRPr="00E80272">
        <w:rPr>
          <w:rFonts w:ascii="Angsana New" w:hAnsi="Angsana New"/>
          <w:b/>
          <w:bCs/>
          <w:sz w:val="30"/>
          <w:szCs w:val="30"/>
          <w:cs/>
        </w:rPr>
        <w:tab/>
      </w:r>
      <w:r w:rsidRPr="00E80272">
        <w:rPr>
          <w:rFonts w:ascii="Angsana New" w:hAnsi="Angsana New"/>
          <w:b/>
          <w:bCs/>
          <w:sz w:val="30"/>
          <w:szCs w:val="30"/>
          <w:cs/>
        </w:rPr>
        <w:tab/>
      </w:r>
      <w:r w:rsidRPr="00E80272">
        <w:rPr>
          <w:rFonts w:ascii="Angsana New" w:hAnsi="Angsana New"/>
          <w:b/>
          <w:bCs/>
          <w:sz w:val="30"/>
          <w:szCs w:val="30"/>
          <w:cs/>
        </w:rPr>
        <w:tab/>
      </w:r>
      <w:r w:rsidR="00F44A04" w:rsidRPr="00E80272">
        <w:rPr>
          <w:rFonts w:ascii="Angsana New" w:hAnsi="Angsana New"/>
          <w:b/>
          <w:bCs/>
          <w:sz w:val="30"/>
          <w:szCs w:val="30"/>
        </w:rPr>
        <w:t xml:space="preserve">             </w:t>
      </w:r>
      <w:r w:rsidRPr="00E80272">
        <w:rPr>
          <w:rFonts w:ascii="Angsana New" w:hAnsi="Angsana New" w:hint="cs"/>
          <w:i/>
          <w:iCs/>
          <w:sz w:val="30"/>
          <w:szCs w:val="30"/>
          <w:cs/>
        </w:rPr>
        <w:t xml:space="preserve">(หน่วย </w:t>
      </w:r>
      <w:r w:rsidRPr="00E80272">
        <w:rPr>
          <w:rFonts w:ascii="Angsana New" w:hAnsi="Angsana New"/>
          <w:i/>
          <w:iCs/>
          <w:sz w:val="30"/>
          <w:szCs w:val="30"/>
          <w:cs/>
        </w:rPr>
        <w:t>: พันบาท)</w:t>
      </w:r>
    </w:p>
    <w:tbl>
      <w:tblPr>
        <w:tblW w:w="9450" w:type="dxa"/>
        <w:tblInd w:w="558" w:type="dxa"/>
        <w:tblLayout w:type="fixed"/>
        <w:tblLook w:val="000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0F1FE7" w:rsidRPr="00E80272" w:rsidTr="009A088C">
        <w:trPr>
          <w:cantSplit/>
        </w:trPr>
        <w:tc>
          <w:tcPr>
            <w:tcW w:w="3060" w:type="dxa"/>
          </w:tcPr>
          <w:p w:rsidR="000F1FE7" w:rsidRPr="00E80272" w:rsidRDefault="000F1FE7" w:rsidP="00B2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ภาษีเงินได้ของปีปัจจุบัน</w:t>
            </w:r>
          </w:p>
        </w:tc>
        <w:tc>
          <w:tcPr>
            <w:tcW w:w="990" w:type="dxa"/>
          </w:tcPr>
          <w:p w:rsidR="000F1FE7" w:rsidRPr="00E80272" w:rsidRDefault="000F1FE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:rsidR="000F1FE7" w:rsidRPr="00E80272" w:rsidRDefault="000F1FE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836FA" w:rsidRPr="00E80272" w:rsidTr="00B2649E">
        <w:trPr>
          <w:cantSplit/>
        </w:trPr>
        <w:tc>
          <w:tcPr>
            <w:tcW w:w="3060" w:type="dxa"/>
          </w:tcPr>
          <w:p w:rsidR="00F836FA" w:rsidRPr="00E80272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  สำหรับปีปัจจุบัน</w:t>
            </w:r>
          </w:p>
        </w:tc>
        <w:tc>
          <w:tcPr>
            <w:tcW w:w="990" w:type="dxa"/>
          </w:tcPr>
          <w:p w:rsidR="00F836FA" w:rsidRPr="00E80272" w:rsidRDefault="00F836FA" w:rsidP="00F836FA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6FA" w:rsidRPr="00E80272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9,6</w:t>
            </w:r>
            <w:r w:rsidR="00641C05" w:rsidRPr="00E80272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70" w:type="dxa"/>
          </w:tcPr>
          <w:p w:rsidR="00F836FA" w:rsidRPr="00E80272" w:rsidRDefault="00F836FA" w:rsidP="00F836FA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6FA" w:rsidRPr="00E80272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8,345</w:t>
            </w:r>
          </w:p>
        </w:tc>
        <w:tc>
          <w:tcPr>
            <w:tcW w:w="270" w:type="dxa"/>
          </w:tcPr>
          <w:p w:rsidR="00F836FA" w:rsidRPr="00E80272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6FA" w:rsidRPr="00E80272" w:rsidRDefault="00641C05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19,924</w:t>
            </w:r>
          </w:p>
        </w:tc>
        <w:tc>
          <w:tcPr>
            <w:tcW w:w="270" w:type="dxa"/>
          </w:tcPr>
          <w:p w:rsidR="00F836FA" w:rsidRPr="00E80272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836FA" w:rsidRPr="00E80272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28,588</w:t>
            </w:r>
          </w:p>
        </w:tc>
      </w:tr>
      <w:tr w:rsidR="00F836FA" w:rsidRPr="00E80272" w:rsidTr="00581E0E">
        <w:trPr>
          <w:cantSplit/>
        </w:trPr>
        <w:tc>
          <w:tcPr>
            <w:tcW w:w="3060" w:type="dxa"/>
          </w:tcPr>
          <w:p w:rsidR="00F836FA" w:rsidRPr="00E80272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F836FA" w:rsidRPr="00E80272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836FA" w:rsidRPr="00E80272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836FA" w:rsidRPr="00E80272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6FA" w:rsidRPr="00E80272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836FA" w:rsidRPr="00E80272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6FA" w:rsidRPr="00E80272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836FA" w:rsidRPr="00E80272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836FA" w:rsidRPr="00E80272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36FA" w:rsidRPr="00E80272" w:rsidTr="00581E0E">
        <w:trPr>
          <w:cantSplit/>
        </w:trPr>
        <w:tc>
          <w:tcPr>
            <w:tcW w:w="3060" w:type="dxa"/>
          </w:tcPr>
          <w:p w:rsidR="00F836FA" w:rsidRPr="00E80272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:rsidR="00F836FA" w:rsidRPr="00E80272" w:rsidRDefault="00F836FA" w:rsidP="00F836FA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836FA" w:rsidRPr="00E80272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836FA" w:rsidRPr="00E80272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6FA" w:rsidRPr="00E80272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836FA" w:rsidRPr="00E80272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6FA" w:rsidRPr="00E80272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836FA" w:rsidRPr="00E80272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836FA" w:rsidRPr="00E80272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836FA" w:rsidRPr="00E80272" w:rsidTr="00916560">
        <w:trPr>
          <w:cantSplit/>
        </w:trPr>
        <w:tc>
          <w:tcPr>
            <w:tcW w:w="3060" w:type="dxa"/>
          </w:tcPr>
          <w:p w:rsidR="00F836FA" w:rsidRPr="00E80272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73" w:hanging="252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  การเปลี่ยนแปลงของผลต่างชั่วคราว</w:t>
            </w:r>
          </w:p>
        </w:tc>
        <w:tc>
          <w:tcPr>
            <w:tcW w:w="990" w:type="dxa"/>
          </w:tcPr>
          <w:p w:rsidR="00F836FA" w:rsidRPr="00E80272" w:rsidRDefault="00F836FA" w:rsidP="00700FB9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1</w:t>
            </w:r>
            <w:r w:rsidR="00700FB9" w:rsidRPr="00E80272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836FA" w:rsidRPr="00E80272" w:rsidRDefault="0058005F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70" w:type="dxa"/>
          </w:tcPr>
          <w:p w:rsidR="00F836FA" w:rsidRPr="00E80272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836FA" w:rsidRPr="00E80272" w:rsidRDefault="009D463C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162</w:t>
            </w:r>
          </w:p>
        </w:tc>
        <w:tc>
          <w:tcPr>
            <w:tcW w:w="270" w:type="dxa"/>
          </w:tcPr>
          <w:p w:rsidR="00F836FA" w:rsidRPr="00E80272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836FA" w:rsidRPr="00E80272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(26</w:t>
            </w:r>
            <w:r w:rsidR="0058005F" w:rsidRPr="00E80272">
              <w:rPr>
                <w:rFonts w:ascii="Angsana New" w:hAnsi="Angsana New"/>
                <w:sz w:val="30"/>
                <w:szCs w:val="30"/>
              </w:rPr>
              <w:t>2</w:t>
            </w:r>
            <w:r w:rsidRPr="00E8027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F836FA" w:rsidRPr="00E80272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836FA" w:rsidRPr="00E80272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80272">
              <w:rPr>
                <w:rFonts w:ascii="Angsana New" w:hAnsi="Angsana New"/>
                <w:sz w:val="30"/>
                <w:szCs w:val="30"/>
              </w:rPr>
              <w:t>830)</w:t>
            </w:r>
          </w:p>
        </w:tc>
      </w:tr>
      <w:tr w:rsidR="00F836FA" w:rsidRPr="00E80272" w:rsidTr="00916560">
        <w:trPr>
          <w:cantSplit/>
        </w:trPr>
        <w:tc>
          <w:tcPr>
            <w:tcW w:w="3060" w:type="dxa"/>
          </w:tcPr>
          <w:p w:rsidR="00F836FA" w:rsidRPr="00E80272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90" w:type="dxa"/>
          </w:tcPr>
          <w:p w:rsidR="00F836FA" w:rsidRPr="00E80272" w:rsidRDefault="00F836FA" w:rsidP="00F836FA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836FA" w:rsidRPr="00E80272" w:rsidRDefault="00F836FA" w:rsidP="002A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2A4F6F" w:rsidRPr="00E80272">
              <w:rPr>
                <w:rFonts w:ascii="Angsana New" w:hAnsi="Angsana New"/>
                <w:b/>
                <w:bCs/>
                <w:sz w:val="30"/>
                <w:szCs w:val="30"/>
              </w:rPr>
              <w:t>,73</w:t>
            </w:r>
            <w:r w:rsidR="000126E0" w:rsidRPr="00E8027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F836FA" w:rsidRPr="00E80272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836FA" w:rsidRPr="00E80272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8,507</w:t>
            </w:r>
          </w:p>
        </w:tc>
        <w:tc>
          <w:tcPr>
            <w:tcW w:w="270" w:type="dxa"/>
          </w:tcPr>
          <w:p w:rsidR="00F836FA" w:rsidRPr="00E80272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836FA" w:rsidRPr="00E80272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19,6</w:t>
            </w:r>
            <w:r w:rsidR="00641C05" w:rsidRPr="00E80272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58005F" w:rsidRPr="00E8027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F836FA" w:rsidRPr="00E80272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836FA" w:rsidRPr="00E80272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27,758</w:t>
            </w:r>
          </w:p>
        </w:tc>
      </w:tr>
    </w:tbl>
    <w:p w:rsidR="001E4C4D" w:rsidRPr="00E80272" w:rsidRDefault="00334C11" w:rsidP="00502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E80272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00629D" w:rsidRPr="00E80272">
        <w:rPr>
          <w:rFonts w:ascii="Angsana New" w:hAnsi="Angsana New"/>
          <w:b/>
          <w:bCs/>
          <w:sz w:val="30"/>
          <w:szCs w:val="30"/>
        </w:rPr>
        <w:t>3</w:t>
      </w:r>
      <w:r w:rsidR="005028DE" w:rsidRPr="00E80272">
        <w:rPr>
          <w:rFonts w:ascii="Angsana New" w:hAnsi="Angsana New"/>
          <w:b/>
          <w:bCs/>
          <w:sz w:val="30"/>
          <w:szCs w:val="30"/>
        </w:rPr>
        <w:tab/>
      </w:r>
      <w:r w:rsidR="001E4C4D" w:rsidRPr="00E80272">
        <w:rPr>
          <w:rFonts w:ascii="Angsana New" w:hAnsi="Angsana New" w:hint="cs"/>
          <w:b/>
          <w:bCs/>
          <w:sz w:val="30"/>
          <w:szCs w:val="30"/>
          <w:cs/>
        </w:rPr>
        <w:t>กำไรต่อหุ้น</w:t>
      </w:r>
    </w:p>
    <w:p w:rsidR="001E4C4D" w:rsidRPr="00E80272" w:rsidRDefault="001E4C4D" w:rsidP="001E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</w:rPr>
      </w:pPr>
    </w:p>
    <w:p w:rsidR="001E4C4D" w:rsidRPr="00E80272" w:rsidRDefault="001E4C4D" w:rsidP="001E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E80272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  <w:r w:rsidRPr="00E80272">
        <w:rPr>
          <w:rFonts w:ascii="Angsana New" w:hAnsi="Angsana New"/>
          <w:i/>
          <w:iCs/>
          <w:sz w:val="30"/>
          <w:szCs w:val="30"/>
          <w:cs/>
        </w:rPr>
        <w:t xml:space="preserve">   </w:t>
      </w:r>
    </w:p>
    <w:p w:rsidR="001E4C4D" w:rsidRPr="00E80272" w:rsidRDefault="001E4C4D" w:rsidP="001E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</w:rPr>
      </w:pPr>
    </w:p>
    <w:p w:rsidR="002F6CA0" w:rsidRPr="00E80272" w:rsidRDefault="001E4C4D" w:rsidP="002F6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80272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  <w:r w:rsidRPr="00E80272">
        <w:rPr>
          <w:rFonts w:ascii="Angsana New" w:hAnsi="Angsana New" w:hint="cs"/>
          <w:sz w:val="30"/>
          <w:szCs w:val="30"/>
          <w:cs/>
        </w:rPr>
        <w:t>สำหรับ</w:t>
      </w:r>
      <w:r w:rsidR="00CB25B2" w:rsidRPr="00E80272">
        <w:rPr>
          <w:rFonts w:ascii="Angsana New" w:hAnsi="Angsana New" w:hint="cs"/>
          <w:sz w:val="30"/>
          <w:szCs w:val="30"/>
          <w:cs/>
        </w:rPr>
        <w:t>งวด</w:t>
      </w:r>
      <w:r w:rsidR="00F44A04" w:rsidRPr="00E80272">
        <w:rPr>
          <w:rFonts w:ascii="Angsana New" w:hAnsi="Angsana New" w:hint="cs"/>
          <w:b/>
          <w:sz w:val="30"/>
          <w:szCs w:val="30"/>
          <w:cs/>
        </w:rPr>
        <w:t>สามเดือน</w:t>
      </w:r>
      <w:r w:rsidR="0040057F" w:rsidRPr="00E80272">
        <w:rPr>
          <w:rFonts w:ascii="Angsana New" w:hAnsi="Angsana New" w:hint="cs"/>
          <w:b/>
          <w:sz w:val="30"/>
          <w:szCs w:val="30"/>
          <w:cs/>
        </w:rPr>
        <w:t>และ</w:t>
      </w:r>
      <w:r w:rsidR="00C5647E" w:rsidRPr="00E80272">
        <w:rPr>
          <w:rFonts w:ascii="Angsana New" w:hAnsi="Angsana New" w:hint="cs"/>
          <w:b/>
          <w:sz w:val="30"/>
          <w:szCs w:val="30"/>
          <w:cs/>
        </w:rPr>
        <w:t>เก้า</w:t>
      </w:r>
      <w:r w:rsidR="0040057F" w:rsidRPr="00E80272">
        <w:rPr>
          <w:rFonts w:ascii="Angsana New" w:hAnsi="Angsana New" w:hint="cs"/>
          <w:b/>
          <w:sz w:val="30"/>
          <w:szCs w:val="30"/>
          <w:cs/>
        </w:rPr>
        <w:t>เดือน</w:t>
      </w:r>
      <w:r w:rsidR="00F44A04" w:rsidRPr="00E80272">
        <w:rPr>
          <w:rFonts w:ascii="Angsana New" w:hAnsi="Angsana New" w:hint="cs"/>
          <w:b/>
          <w:sz w:val="30"/>
          <w:szCs w:val="30"/>
          <w:cs/>
        </w:rPr>
        <w:t xml:space="preserve">สิ้นสุดวันที่ </w:t>
      </w:r>
      <w:r w:rsidR="00A210A0" w:rsidRPr="00E80272">
        <w:rPr>
          <w:rFonts w:ascii="Angsana New" w:hAnsi="Angsana New"/>
          <w:sz w:val="30"/>
          <w:szCs w:val="30"/>
        </w:rPr>
        <w:t>3</w:t>
      </w:r>
      <w:r w:rsidR="00A210A0" w:rsidRPr="00E80272">
        <w:rPr>
          <w:rFonts w:ascii="Angsana New" w:hAnsi="Angsana New"/>
          <w:bCs/>
          <w:sz w:val="30"/>
          <w:szCs w:val="30"/>
        </w:rPr>
        <w:t>0</w:t>
      </w:r>
      <w:r w:rsidR="00A210A0" w:rsidRPr="00E80272">
        <w:rPr>
          <w:rFonts w:ascii="Angsana New" w:hAnsi="Angsana New" w:hint="cs"/>
          <w:sz w:val="30"/>
          <w:szCs w:val="30"/>
          <w:cs/>
        </w:rPr>
        <w:t xml:space="preserve"> </w:t>
      </w:r>
      <w:r w:rsidR="00C5647E" w:rsidRPr="00E80272">
        <w:rPr>
          <w:rFonts w:ascii="Angsana New" w:hAnsi="Angsana New" w:hint="cs"/>
          <w:sz w:val="30"/>
          <w:szCs w:val="30"/>
          <w:cs/>
        </w:rPr>
        <w:t>กันยายน</w:t>
      </w:r>
      <w:r w:rsidR="00A210A0" w:rsidRPr="00E80272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F44A04" w:rsidRPr="00E80272">
        <w:rPr>
          <w:rFonts w:ascii="Angsana New" w:hAnsi="Angsana New"/>
          <w:bCs/>
          <w:sz w:val="30"/>
          <w:szCs w:val="30"/>
        </w:rPr>
        <w:t>2564</w:t>
      </w:r>
      <w:r w:rsidR="00F44A04" w:rsidRPr="00E80272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F44A04" w:rsidRPr="00E80272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="00F44A04" w:rsidRPr="00E80272">
        <w:rPr>
          <w:rFonts w:ascii="Angsana New" w:hAnsi="Angsana New"/>
          <w:bCs/>
          <w:sz w:val="30"/>
          <w:szCs w:val="30"/>
        </w:rPr>
        <w:t>2563</w:t>
      </w:r>
      <w:r w:rsidR="00F44A04" w:rsidRPr="00E80272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E80272">
        <w:rPr>
          <w:rFonts w:ascii="Angsana New" w:hAnsi="Angsana New"/>
          <w:sz w:val="30"/>
          <w:szCs w:val="30"/>
          <w:cs/>
        </w:rPr>
        <w:t>คำนวณจากกำไร</w:t>
      </w:r>
      <w:r w:rsidR="004566A2" w:rsidRPr="00E80272">
        <w:rPr>
          <w:rFonts w:ascii="Angsana New" w:hAnsi="Angsana New" w:hint="cs"/>
          <w:sz w:val="30"/>
          <w:szCs w:val="30"/>
          <w:cs/>
        </w:rPr>
        <w:t>สำหรับงวด</w:t>
      </w:r>
      <w:r w:rsidRPr="00E80272">
        <w:rPr>
          <w:rFonts w:ascii="Angsana New" w:hAnsi="Angsana New" w:hint="cs"/>
          <w:sz w:val="30"/>
          <w:szCs w:val="30"/>
          <w:cs/>
        </w:rPr>
        <w:t>ที่เป็นส่วน</w:t>
      </w:r>
      <w:r w:rsidRPr="00E80272">
        <w:rPr>
          <w:rFonts w:ascii="Angsana New" w:hAnsi="Angsana New"/>
          <w:sz w:val="30"/>
          <w:szCs w:val="30"/>
          <w:cs/>
        </w:rPr>
        <w:t>ของผู้ถือหุ้น</w:t>
      </w:r>
      <w:r w:rsidRPr="00E80272">
        <w:rPr>
          <w:rFonts w:ascii="Angsana New" w:hAnsi="Angsana New" w:hint="cs"/>
          <w:sz w:val="30"/>
          <w:szCs w:val="30"/>
          <w:cs/>
        </w:rPr>
        <w:t>สามัญของบริษัท</w:t>
      </w:r>
      <w:r w:rsidRPr="00E80272">
        <w:rPr>
          <w:rFonts w:ascii="Angsana New" w:hAnsi="Angsana New"/>
          <w:sz w:val="30"/>
          <w:szCs w:val="30"/>
          <w:cs/>
        </w:rPr>
        <w:t>และ</w:t>
      </w:r>
      <w:r w:rsidRPr="00E80272">
        <w:rPr>
          <w:rFonts w:ascii="Angsana New" w:hAnsi="Angsana New" w:hint="cs"/>
          <w:sz w:val="30"/>
          <w:szCs w:val="30"/>
          <w:cs/>
        </w:rPr>
        <w:t>จำนวน</w:t>
      </w:r>
      <w:r w:rsidRPr="00E80272">
        <w:rPr>
          <w:rFonts w:ascii="Angsana New" w:hAnsi="Angsana New"/>
          <w:sz w:val="30"/>
          <w:szCs w:val="30"/>
          <w:cs/>
        </w:rPr>
        <w:t>หุ้นสามัญที่ออกจำหน่ายแล้ว</w:t>
      </w:r>
      <w:r w:rsidRPr="00E80272">
        <w:rPr>
          <w:rFonts w:ascii="Angsana New" w:hAnsi="Angsana New" w:hint="cs"/>
          <w:sz w:val="30"/>
          <w:szCs w:val="30"/>
          <w:cs/>
        </w:rPr>
        <w:t>ระหว่างปีโดยแสดงการคำนวณดังนี้</w:t>
      </w:r>
    </w:p>
    <w:tbl>
      <w:tblPr>
        <w:tblW w:w="9450" w:type="dxa"/>
        <w:tblInd w:w="558" w:type="dxa"/>
        <w:tblLayout w:type="fixed"/>
        <w:tblLook w:val="000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2F6CA0" w:rsidRPr="00E80272" w:rsidTr="00F76FA5">
        <w:trPr>
          <w:cantSplit/>
        </w:trPr>
        <w:tc>
          <w:tcPr>
            <w:tcW w:w="3060" w:type="dxa"/>
          </w:tcPr>
          <w:p w:rsidR="002F6CA0" w:rsidRPr="00E80272" w:rsidRDefault="002F6CA0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8"/>
          </w:tcPr>
          <w:p w:rsidR="002F6CA0" w:rsidRPr="00E80272" w:rsidRDefault="00EE0F28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  </w:t>
            </w:r>
            <w:r w:rsidR="002F6CA0" w:rsidRPr="00E802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7650D" w:rsidRPr="00E80272" w:rsidTr="009A088C">
        <w:trPr>
          <w:cantSplit/>
        </w:trPr>
        <w:tc>
          <w:tcPr>
            <w:tcW w:w="3060" w:type="dxa"/>
          </w:tcPr>
          <w:p w:rsidR="0087650D" w:rsidRPr="00E80272" w:rsidRDefault="0087650D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87650D" w:rsidRPr="00E80272" w:rsidRDefault="0087650D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87650D" w:rsidRPr="00E80272" w:rsidRDefault="00AA7A2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80272">
              <w:rPr>
                <w:rFonts w:ascii="Angsana New" w:hAnsi="Angsana New"/>
                <w:sz w:val="30"/>
                <w:szCs w:val="30"/>
              </w:rPr>
              <w:t>3</w:t>
            </w:r>
            <w:r w:rsidRPr="00E80272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E341A" w:rsidRPr="00E8027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87650D" w:rsidRPr="00E80272" w:rsidRDefault="0087650D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87650D" w:rsidRPr="00E80272" w:rsidRDefault="00F44A04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3E341A" w:rsidRPr="00E80272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CD77F0" w:rsidRPr="00E80272">
              <w:rPr>
                <w:rFonts w:ascii="Angsana New" w:hAnsi="Angsana New"/>
                <w:sz w:val="30"/>
                <w:szCs w:val="30"/>
              </w:rPr>
              <w:t>3</w:t>
            </w:r>
            <w:r w:rsidR="00CD77F0" w:rsidRPr="00E80272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="00CD77F0"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E341A" w:rsidRPr="00E8027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AA7A25" w:rsidRPr="00E80272" w:rsidTr="00581E0E">
        <w:trPr>
          <w:cantSplit/>
        </w:trPr>
        <w:tc>
          <w:tcPr>
            <w:tcW w:w="3060" w:type="dxa"/>
          </w:tcPr>
          <w:p w:rsidR="00AA7A25" w:rsidRPr="00E80272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A7A25" w:rsidRPr="00E80272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A7A25" w:rsidRPr="00E80272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E8027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AA7A25" w:rsidRPr="00E80272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A7A25" w:rsidRPr="00E80272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E8027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AA7A25" w:rsidRPr="00E80272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A7A25" w:rsidRPr="00E80272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E8027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AA7A25" w:rsidRPr="00E80272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A7A25" w:rsidRPr="00E80272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E8027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</w:tbl>
    <w:p w:rsidR="0087650D" w:rsidRPr="00E80272" w:rsidRDefault="0087650D" w:rsidP="00571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</w:rPr>
      </w:pPr>
    </w:p>
    <w:tbl>
      <w:tblPr>
        <w:tblW w:w="9090" w:type="dxa"/>
        <w:tblInd w:w="558" w:type="dxa"/>
        <w:tblLayout w:type="fixed"/>
        <w:tblLook w:val="000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080"/>
      </w:tblGrid>
      <w:tr w:rsidR="00C73741" w:rsidRPr="00E80272" w:rsidTr="00104538">
        <w:trPr>
          <w:cantSplit/>
        </w:trPr>
        <w:tc>
          <w:tcPr>
            <w:tcW w:w="3690" w:type="dxa"/>
          </w:tcPr>
          <w:p w:rsidR="00C73741" w:rsidRPr="00E80272" w:rsidRDefault="00C73741" w:rsidP="00F62AA3">
            <w:pPr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C73741" w:rsidRPr="00E80272" w:rsidRDefault="002B2960" w:rsidP="00F62AA3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802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         </w:t>
            </w:r>
            <w:r w:rsidR="00B427A0" w:rsidRPr="00E802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B427A0" w:rsidRPr="00E8027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="00B427A0" w:rsidRPr="00E802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="00B427A0" w:rsidRPr="00E8027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="00B427A0" w:rsidRPr="00E802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A7A25" w:rsidRPr="00E80272" w:rsidTr="00AA7A25">
        <w:trPr>
          <w:cantSplit/>
        </w:trPr>
        <w:tc>
          <w:tcPr>
            <w:tcW w:w="3690" w:type="dxa"/>
          </w:tcPr>
          <w:p w:rsidR="00AA7A25" w:rsidRPr="00E80272" w:rsidRDefault="00AA7A25" w:rsidP="00AA7A25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</w:t>
            </w:r>
            <w:r w:rsidRPr="00E802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้</w:t>
            </w:r>
            <w:r w:rsidRPr="00E80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ถือหุ้น   </w:t>
            </w:r>
          </w:p>
          <w:p w:rsidR="00AA7A25" w:rsidRPr="00E80272" w:rsidRDefault="00AA7A25" w:rsidP="0099502B">
            <w:pPr>
              <w:spacing w:line="240" w:lineRule="auto"/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สามัญของบริษัท</w:t>
            </w:r>
            <w:r w:rsidR="0099502B" w:rsidRPr="00E802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(บาท</w:t>
            </w:r>
            <w:r w:rsidRPr="00E80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AA7A25" w:rsidRPr="00E80272" w:rsidRDefault="00841C3B" w:rsidP="00AA7A2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40,7</w:t>
            </w:r>
            <w:r w:rsidR="009208CF" w:rsidRPr="00E8027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02C3B" w:rsidRPr="00E8027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A7A25" w:rsidRPr="00E80272" w:rsidRDefault="00AA7A25" w:rsidP="00AA7A25">
            <w:pPr>
              <w:tabs>
                <w:tab w:val="decimal" w:pos="522"/>
              </w:tabs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AA7A25" w:rsidRPr="00E80272" w:rsidRDefault="003A51E7" w:rsidP="00AA7A2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  <w:r w:rsidR="00752B4E" w:rsidRPr="00E80272">
              <w:rPr>
                <w:rFonts w:ascii="Angsana New" w:hAnsi="Angsana New"/>
                <w:b/>
                <w:bCs/>
                <w:sz w:val="30"/>
                <w:szCs w:val="30"/>
              </w:rPr>
              <w:t>,555</w:t>
            </w:r>
          </w:p>
        </w:tc>
        <w:tc>
          <w:tcPr>
            <w:tcW w:w="270" w:type="dxa"/>
          </w:tcPr>
          <w:p w:rsidR="00AA7A25" w:rsidRPr="00E80272" w:rsidRDefault="00AA7A25" w:rsidP="00AA7A2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AA7A25" w:rsidRPr="00E80272" w:rsidRDefault="00841C3B" w:rsidP="00AA7A2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94,</w:t>
            </w:r>
            <w:r w:rsidR="009208CF" w:rsidRPr="00E80272">
              <w:rPr>
                <w:rFonts w:ascii="Angsana New" w:hAnsi="Angsana New"/>
                <w:b/>
                <w:bCs/>
                <w:sz w:val="30"/>
                <w:szCs w:val="30"/>
              </w:rPr>
              <w:t>46</w:t>
            </w:r>
            <w:r w:rsidR="00A02C3B" w:rsidRPr="00E80272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AA7A25" w:rsidRPr="00E80272" w:rsidRDefault="00AA7A25" w:rsidP="00AA7A25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AA7A25" w:rsidRPr="00E80272" w:rsidRDefault="00752B4E" w:rsidP="00AA7A2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127,990</w:t>
            </w:r>
          </w:p>
        </w:tc>
      </w:tr>
      <w:tr w:rsidR="0099502B" w:rsidRPr="00E80272" w:rsidTr="0099502B">
        <w:trPr>
          <w:cantSplit/>
          <w:trHeight w:val="287"/>
        </w:trPr>
        <w:tc>
          <w:tcPr>
            <w:tcW w:w="3690" w:type="dxa"/>
            <w:vAlign w:val="bottom"/>
          </w:tcPr>
          <w:p w:rsidR="0099502B" w:rsidRPr="00E80272" w:rsidRDefault="0099502B" w:rsidP="0099502B">
            <w:pPr>
              <w:spacing w:line="460" w:lineRule="exact"/>
              <w:ind w:left="252" w:right="-108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E80272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E80272">
              <w:rPr>
                <w:rFonts w:ascii="Angsana New" w:hAnsi="Angsana New" w:hint="cs"/>
                <w:sz w:val="26"/>
                <w:szCs w:val="26"/>
                <w:cs/>
              </w:rPr>
              <w:t>ที่จ่ายชำระแล้วและถือโดยผู้ถือหุ้น (หุ้น)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99502B" w:rsidRPr="00E80272" w:rsidRDefault="0099502B" w:rsidP="0099502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682,973</w:t>
            </w:r>
          </w:p>
        </w:tc>
        <w:tc>
          <w:tcPr>
            <w:tcW w:w="270" w:type="dxa"/>
            <w:vAlign w:val="bottom"/>
          </w:tcPr>
          <w:p w:rsidR="0099502B" w:rsidRPr="00E80272" w:rsidRDefault="0099502B" w:rsidP="0099502B">
            <w:pPr>
              <w:tabs>
                <w:tab w:val="decimal" w:pos="522"/>
              </w:tabs>
              <w:spacing w:line="240" w:lineRule="auto"/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99502B" w:rsidRPr="00E80272" w:rsidRDefault="0099502B" w:rsidP="0099502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521,500</w:t>
            </w:r>
          </w:p>
        </w:tc>
        <w:tc>
          <w:tcPr>
            <w:tcW w:w="270" w:type="dxa"/>
            <w:vAlign w:val="bottom"/>
          </w:tcPr>
          <w:p w:rsidR="0099502B" w:rsidRPr="00E80272" w:rsidRDefault="0099502B" w:rsidP="0099502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99502B" w:rsidRPr="00E80272" w:rsidRDefault="00C70D66" w:rsidP="0099502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575,916</w:t>
            </w:r>
          </w:p>
        </w:tc>
        <w:tc>
          <w:tcPr>
            <w:tcW w:w="270" w:type="dxa"/>
            <w:vAlign w:val="bottom"/>
          </w:tcPr>
          <w:p w:rsidR="0099502B" w:rsidRPr="00E80272" w:rsidRDefault="0099502B" w:rsidP="0099502B">
            <w:pPr>
              <w:tabs>
                <w:tab w:val="decimal" w:pos="522"/>
              </w:tabs>
              <w:spacing w:line="240" w:lineRule="auto"/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99502B" w:rsidRPr="00E80272" w:rsidRDefault="0099502B" w:rsidP="0099502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521,500</w:t>
            </w:r>
          </w:p>
        </w:tc>
      </w:tr>
      <w:tr w:rsidR="0099502B" w:rsidRPr="00E80272" w:rsidTr="0099502B">
        <w:trPr>
          <w:cantSplit/>
        </w:trPr>
        <w:tc>
          <w:tcPr>
            <w:tcW w:w="3690" w:type="dxa"/>
            <w:vAlign w:val="bottom"/>
          </w:tcPr>
          <w:p w:rsidR="0099502B" w:rsidRPr="00E80272" w:rsidRDefault="0099502B" w:rsidP="0099502B">
            <w:pPr>
              <w:spacing w:line="460" w:lineRule="exact"/>
              <w:ind w:left="33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802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80272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99502B" w:rsidRPr="00E80272" w:rsidRDefault="0099502B" w:rsidP="00AA7A2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0.06</w:t>
            </w:r>
          </w:p>
        </w:tc>
        <w:tc>
          <w:tcPr>
            <w:tcW w:w="270" w:type="dxa"/>
          </w:tcPr>
          <w:p w:rsidR="0099502B" w:rsidRPr="00E80272" w:rsidRDefault="0099502B" w:rsidP="00AA7A25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99502B" w:rsidRPr="00E80272" w:rsidRDefault="0099502B" w:rsidP="00AA7A2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0.07</w:t>
            </w:r>
          </w:p>
        </w:tc>
        <w:tc>
          <w:tcPr>
            <w:tcW w:w="270" w:type="dxa"/>
          </w:tcPr>
          <w:p w:rsidR="0099502B" w:rsidRPr="00E80272" w:rsidRDefault="0099502B" w:rsidP="00AA7A25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99502B" w:rsidRPr="00E80272" w:rsidRDefault="0099502B" w:rsidP="00C70D6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C70D66" w:rsidRPr="00E8027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99502B" w:rsidRPr="00E80272" w:rsidRDefault="0099502B" w:rsidP="00AA7A25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99502B" w:rsidRPr="00E80272" w:rsidRDefault="0099502B" w:rsidP="00AA7A2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0.25</w:t>
            </w:r>
          </w:p>
        </w:tc>
      </w:tr>
    </w:tbl>
    <w:p w:rsidR="00C659E1" w:rsidRPr="00E80272" w:rsidRDefault="00C659E1" w:rsidP="003C0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00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2F6CA0" w:rsidRPr="00E80272" w:rsidTr="00F76FA5">
        <w:trPr>
          <w:cantSplit/>
        </w:trPr>
        <w:tc>
          <w:tcPr>
            <w:tcW w:w="3060" w:type="dxa"/>
          </w:tcPr>
          <w:p w:rsidR="002F6CA0" w:rsidRPr="00E80272" w:rsidRDefault="002F6CA0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8"/>
          </w:tcPr>
          <w:p w:rsidR="002F6CA0" w:rsidRPr="00E80272" w:rsidRDefault="00EE0F28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2F6CA0" w:rsidRPr="00E802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6CA0" w:rsidRPr="00E80272" w:rsidTr="00F76FA5">
        <w:trPr>
          <w:cantSplit/>
        </w:trPr>
        <w:tc>
          <w:tcPr>
            <w:tcW w:w="3060" w:type="dxa"/>
          </w:tcPr>
          <w:p w:rsidR="002F6CA0" w:rsidRPr="00E80272" w:rsidRDefault="002F6CA0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2F6CA0" w:rsidRPr="00E80272" w:rsidRDefault="002F6CA0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2F6CA0" w:rsidRPr="00E80272" w:rsidRDefault="002F6CA0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80272">
              <w:rPr>
                <w:rFonts w:ascii="Angsana New" w:hAnsi="Angsana New"/>
                <w:sz w:val="30"/>
                <w:szCs w:val="30"/>
              </w:rPr>
              <w:t>3</w:t>
            </w:r>
            <w:r w:rsidRPr="00E80272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:rsidR="002F6CA0" w:rsidRPr="00E80272" w:rsidRDefault="002F6CA0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2F6CA0" w:rsidRPr="00E80272" w:rsidRDefault="002F6CA0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E80272">
              <w:rPr>
                <w:rFonts w:ascii="Angsana New" w:hAnsi="Angsana New"/>
                <w:sz w:val="30"/>
                <w:szCs w:val="30"/>
              </w:rPr>
              <w:t>3</w:t>
            </w:r>
            <w:r w:rsidRPr="00E80272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2F6CA0" w:rsidRPr="00E80272" w:rsidTr="00F76FA5">
        <w:trPr>
          <w:cantSplit/>
        </w:trPr>
        <w:tc>
          <w:tcPr>
            <w:tcW w:w="3060" w:type="dxa"/>
          </w:tcPr>
          <w:p w:rsidR="002F6CA0" w:rsidRPr="00E80272" w:rsidRDefault="002F6CA0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2F6CA0" w:rsidRPr="00E80272" w:rsidRDefault="002F6CA0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2F6CA0" w:rsidRPr="00E80272" w:rsidRDefault="002F6CA0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E8027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2F6CA0" w:rsidRPr="00E80272" w:rsidRDefault="002F6CA0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F6CA0" w:rsidRPr="00E80272" w:rsidRDefault="002F6CA0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E8027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2F6CA0" w:rsidRPr="00E80272" w:rsidRDefault="002F6CA0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F6CA0" w:rsidRPr="00E80272" w:rsidRDefault="002F6CA0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E8027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2F6CA0" w:rsidRPr="00E80272" w:rsidRDefault="002F6CA0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F6CA0" w:rsidRPr="00E80272" w:rsidRDefault="002F6CA0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E8027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</w:tbl>
    <w:p w:rsidR="002F6CA0" w:rsidRPr="00E80272" w:rsidRDefault="002F6CA0" w:rsidP="002F6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</w:rPr>
      </w:pPr>
    </w:p>
    <w:tbl>
      <w:tblPr>
        <w:tblW w:w="9090" w:type="dxa"/>
        <w:tblInd w:w="558" w:type="dxa"/>
        <w:tblLayout w:type="fixed"/>
        <w:tblLook w:val="000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080"/>
      </w:tblGrid>
      <w:tr w:rsidR="002F6CA0" w:rsidRPr="00E80272" w:rsidTr="00F76FA5">
        <w:trPr>
          <w:cantSplit/>
        </w:trPr>
        <w:tc>
          <w:tcPr>
            <w:tcW w:w="3690" w:type="dxa"/>
          </w:tcPr>
          <w:p w:rsidR="002F6CA0" w:rsidRPr="00E80272" w:rsidRDefault="002F6CA0" w:rsidP="00F76FA5">
            <w:pPr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2F6CA0" w:rsidRPr="00E80272" w:rsidRDefault="002F6CA0" w:rsidP="00F76FA5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802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         (</w:t>
            </w:r>
            <w:r w:rsidRPr="00E8027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E802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Pr="00E8027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E802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99502B" w:rsidRPr="00E80272" w:rsidTr="00F76FA5">
        <w:trPr>
          <w:cantSplit/>
        </w:trPr>
        <w:tc>
          <w:tcPr>
            <w:tcW w:w="3690" w:type="dxa"/>
          </w:tcPr>
          <w:p w:rsidR="0099502B" w:rsidRPr="00E80272" w:rsidRDefault="0099502B" w:rsidP="0099502B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</w:t>
            </w:r>
            <w:r w:rsidRPr="00E802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้</w:t>
            </w:r>
            <w:r w:rsidRPr="00E80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ถือหุ้น   </w:t>
            </w:r>
          </w:p>
          <w:p w:rsidR="0099502B" w:rsidRPr="00E80272" w:rsidRDefault="0099502B" w:rsidP="0099502B">
            <w:pPr>
              <w:spacing w:line="240" w:lineRule="auto"/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สามัญของบริษัท</w:t>
            </w:r>
            <w:r w:rsidRPr="00E802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(บาท</w:t>
            </w:r>
            <w:r w:rsidRPr="00E80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99502B" w:rsidRPr="00E80272" w:rsidRDefault="0099502B" w:rsidP="00F76FA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40,780</w:t>
            </w:r>
          </w:p>
        </w:tc>
        <w:tc>
          <w:tcPr>
            <w:tcW w:w="270" w:type="dxa"/>
          </w:tcPr>
          <w:p w:rsidR="0099502B" w:rsidRPr="00E80272" w:rsidRDefault="0099502B" w:rsidP="00F76FA5">
            <w:pPr>
              <w:tabs>
                <w:tab w:val="decimal" w:pos="522"/>
              </w:tabs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99502B" w:rsidRPr="00E80272" w:rsidRDefault="003D76FF" w:rsidP="00F76FA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  <w:r w:rsidR="0099502B" w:rsidRPr="00E80272">
              <w:rPr>
                <w:rFonts w:ascii="Angsana New" w:hAnsi="Angsana New"/>
                <w:b/>
                <w:bCs/>
                <w:sz w:val="30"/>
                <w:szCs w:val="30"/>
              </w:rPr>
              <w:t>,555</w:t>
            </w:r>
          </w:p>
        </w:tc>
        <w:tc>
          <w:tcPr>
            <w:tcW w:w="270" w:type="dxa"/>
          </w:tcPr>
          <w:p w:rsidR="0099502B" w:rsidRPr="00E80272" w:rsidRDefault="0099502B" w:rsidP="00F76FA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99502B" w:rsidRPr="00E80272" w:rsidRDefault="0099502B" w:rsidP="00F76FA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94,537</w:t>
            </w:r>
          </w:p>
        </w:tc>
        <w:tc>
          <w:tcPr>
            <w:tcW w:w="270" w:type="dxa"/>
          </w:tcPr>
          <w:p w:rsidR="0099502B" w:rsidRPr="00E80272" w:rsidRDefault="0099502B" w:rsidP="00F76FA5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99502B" w:rsidRPr="00E80272" w:rsidRDefault="0099502B" w:rsidP="00F76FA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127,990</w:t>
            </w:r>
          </w:p>
        </w:tc>
      </w:tr>
      <w:tr w:rsidR="00C70D66" w:rsidRPr="00E80272" w:rsidTr="0099502B">
        <w:trPr>
          <w:cantSplit/>
          <w:trHeight w:val="287"/>
        </w:trPr>
        <w:tc>
          <w:tcPr>
            <w:tcW w:w="3690" w:type="dxa"/>
            <w:vAlign w:val="bottom"/>
          </w:tcPr>
          <w:p w:rsidR="00C70D66" w:rsidRPr="00E80272" w:rsidRDefault="00C70D66" w:rsidP="0099502B">
            <w:pPr>
              <w:spacing w:line="460" w:lineRule="exact"/>
              <w:ind w:left="252" w:right="-108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E80272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E80272">
              <w:rPr>
                <w:rFonts w:ascii="Angsana New" w:hAnsi="Angsana New" w:hint="cs"/>
                <w:sz w:val="26"/>
                <w:szCs w:val="26"/>
                <w:cs/>
              </w:rPr>
              <w:t>ที่จ่ายชำระแล้วและถือโดยผู้ถือหุ้น (หุ้น)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70D66" w:rsidRPr="00E80272" w:rsidRDefault="00C70D66" w:rsidP="00A41D8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682,973</w:t>
            </w:r>
          </w:p>
        </w:tc>
        <w:tc>
          <w:tcPr>
            <w:tcW w:w="270" w:type="dxa"/>
            <w:vAlign w:val="bottom"/>
          </w:tcPr>
          <w:p w:rsidR="00C70D66" w:rsidRPr="00E80272" w:rsidRDefault="00C70D66" w:rsidP="00A41D83">
            <w:pPr>
              <w:tabs>
                <w:tab w:val="decimal" w:pos="522"/>
              </w:tabs>
              <w:spacing w:line="240" w:lineRule="auto"/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70D66" w:rsidRPr="00E80272" w:rsidRDefault="00C70D66" w:rsidP="00A41D8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521,500</w:t>
            </w:r>
          </w:p>
        </w:tc>
        <w:tc>
          <w:tcPr>
            <w:tcW w:w="270" w:type="dxa"/>
            <w:vAlign w:val="bottom"/>
          </w:tcPr>
          <w:p w:rsidR="00C70D66" w:rsidRPr="00E80272" w:rsidRDefault="00C70D66" w:rsidP="0099502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70D66" w:rsidRPr="00E80272" w:rsidRDefault="00C70D66" w:rsidP="00A41D8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575,916</w:t>
            </w:r>
          </w:p>
        </w:tc>
        <w:tc>
          <w:tcPr>
            <w:tcW w:w="270" w:type="dxa"/>
            <w:vAlign w:val="bottom"/>
          </w:tcPr>
          <w:p w:rsidR="00C70D66" w:rsidRPr="00E80272" w:rsidRDefault="00C70D66" w:rsidP="00A41D83">
            <w:pPr>
              <w:tabs>
                <w:tab w:val="decimal" w:pos="522"/>
              </w:tabs>
              <w:spacing w:line="240" w:lineRule="auto"/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70D66" w:rsidRPr="00E80272" w:rsidRDefault="00C70D66" w:rsidP="00A41D8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521,500</w:t>
            </w:r>
          </w:p>
        </w:tc>
      </w:tr>
      <w:tr w:rsidR="00C70D66" w:rsidRPr="00E80272" w:rsidTr="0099502B">
        <w:trPr>
          <w:cantSplit/>
        </w:trPr>
        <w:tc>
          <w:tcPr>
            <w:tcW w:w="3690" w:type="dxa"/>
            <w:vAlign w:val="bottom"/>
          </w:tcPr>
          <w:p w:rsidR="00C70D66" w:rsidRPr="00E80272" w:rsidRDefault="00C70D66" w:rsidP="0099502B">
            <w:pPr>
              <w:spacing w:line="460" w:lineRule="exact"/>
              <w:ind w:left="33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80272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C70D66" w:rsidRPr="00E80272" w:rsidRDefault="00C70D66" w:rsidP="00A41D8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0.06</w:t>
            </w:r>
          </w:p>
        </w:tc>
        <w:tc>
          <w:tcPr>
            <w:tcW w:w="270" w:type="dxa"/>
          </w:tcPr>
          <w:p w:rsidR="00C70D66" w:rsidRPr="00E80272" w:rsidRDefault="00C70D66" w:rsidP="00A41D83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C70D66" w:rsidRPr="00E80272" w:rsidRDefault="00C70D66" w:rsidP="00A41D8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0.07</w:t>
            </w:r>
          </w:p>
        </w:tc>
        <w:tc>
          <w:tcPr>
            <w:tcW w:w="270" w:type="dxa"/>
          </w:tcPr>
          <w:p w:rsidR="00C70D66" w:rsidRPr="00E80272" w:rsidRDefault="00C70D66" w:rsidP="00F76FA5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C70D66" w:rsidRPr="00E80272" w:rsidRDefault="00C70D66" w:rsidP="00A41D8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0.16</w:t>
            </w:r>
          </w:p>
        </w:tc>
        <w:tc>
          <w:tcPr>
            <w:tcW w:w="270" w:type="dxa"/>
          </w:tcPr>
          <w:p w:rsidR="00C70D66" w:rsidRPr="00E80272" w:rsidRDefault="00C70D66" w:rsidP="00A41D83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C70D66" w:rsidRPr="00E80272" w:rsidRDefault="00C70D66" w:rsidP="00A41D8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0.25</w:t>
            </w:r>
          </w:p>
        </w:tc>
      </w:tr>
    </w:tbl>
    <w:p w:rsidR="00581E0E" w:rsidRPr="00E80272" w:rsidRDefault="00581E0E" w:rsidP="00581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bookmarkStart w:id="39" w:name="_GoBack"/>
      <w:bookmarkEnd w:id="39"/>
      <w:r w:rsidRPr="00E80272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00629D" w:rsidRPr="00E80272">
        <w:rPr>
          <w:rFonts w:ascii="Angsana New" w:hAnsi="Angsana New"/>
          <w:b/>
          <w:bCs/>
          <w:sz w:val="30"/>
          <w:szCs w:val="30"/>
        </w:rPr>
        <w:t>4</w:t>
      </w:r>
      <w:r w:rsidRPr="00E80272">
        <w:rPr>
          <w:rFonts w:ascii="Angsana New" w:hAnsi="Angsana New"/>
          <w:b/>
          <w:bCs/>
          <w:sz w:val="30"/>
          <w:szCs w:val="30"/>
        </w:rPr>
        <w:t xml:space="preserve">      </w:t>
      </w:r>
      <w:r w:rsidRPr="00E80272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:rsidR="007B4DA7" w:rsidRPr="00E80272" w:rsidRDefault="007B4DA7" w:rsidP="007B4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both"/>
        <w:rPr>
          <w:rFonts w:ascii="Angsana New" w:hAnsi="Angsana New"/>
          <w:sz w:val="30"/>
          <w:szCs w:val="30"/>
        </w:rPr>
      </w:pPr>
      <w:r w:rsidRPr="00E80272">
        <w:rPr>
          <w:rFonts w:ascii="Angsana New" w:hAnsi="Angsana New" w:hint="cs"/>
          <w:sz w:val="30"/>
          <w:szCs w:val="30"/>
          <w:cs/>
        </w:rPr>
        <w:t xml:space="preserve">ตามรายงานการประชุมคณะกรรมการบริษัท ครั้งที่ </w:t>
      </w:r>
      <w:r w:rsidRPr="00E80272">
        <w:rPr>
          <w:rFonts w:ascii="Angsana New" w:hAnsi="Angsana New"/>
          <w:sz w:val="30"/>
          <w:szCs w:val="30"/>
        </w:rPr>
        <w:t>2/2564</w:t>
      </w:r>
      <w:r w:rsidRPr="00E80272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Pr="00E80272">
        <w:rPr>
          <w:rFonts w:ascii="Angsana New" w:hAnsi="Angsana New"/>
          <w:sz w:val="30"/>
          <w:szCs w:val="30"/>
        </w:rPr>
        <w:t>11</w:t>
      </w:r>
      <w:r w:rsidRPr="00E80272">
        <w:rPr>
          <w:rFonts w:ascii="Angsana New" w:hAnsi="Angsana New" w:hint="cs"/>
          <w:sz w:val="30"/>
          <w:szCs w:val="30"/>
          <w:cs/>
        </w:rPr>
        <w:t xml:space="preserve"> พฤษภาคม</w:t>
      </w:r>
      <w:r w:rsidRPr="00E80272">
        <w:rPr>
          <w:rFonts w:ascii="Angsana New" w:hAnsi="Angsana New"/>
          <w:sz w:val="30"/>
          <w:szCs w:val="30"/>
        </w:rPr>
        <w:t xml:space="preserve"> 2564</w:t>
      </w:r>
      <w:r w:rsidRPr="00E80272">
        <w:rPr>
          <w:rFonts w:ascii="Angsana New" w:hAnsi="Angsana New" w:hint="cs"/>
          <w:sz w:val="30"/>
          <w:szCs w:val="30"/>
          <w:cs/>
        </w:rPr>
        <w:t xml:space="preserve"> มีมติอนุมัติให้จ่ายเงินปันผลให้แก่ผู้ถือหุ้นจาการผลการดำเนินงานในอัตราหุ้นละ</w:t>
      </w:r>
      <w:r w:rsidRPr="00E80272">
        <w:rPr>
          <w:rFonts w:ascii="Angsana New" w:hAnsi="Angsana New"/>
          <w:sz w:val="30"/>
          <w:szCs w:val="30"/>
        </w:rPr>
        <w:t xml:space="preserve"> 0.38 </w:t>
      </w:r>
      <w:r w:rsidRPr="00E80272">
        <w:rPr>
          <w:rFonts w:ascii="Angsana New" w:hAnsi="Angsana New" w:hint="cs"/>
          <w:sz w:val="30"/>
          <w:szCs w:val="30"/>
          <w:cs/>
        </w:rPr>
        <w:t>บาท</w:t>
      </w:r>
      <w:r w:rsidRPr="00E80272">
        <w:rPr>
          <w:rFonts w:ascii="Angsana New" w:hAnsi="Angsana New"/>
          <w:sz w:val="30"/>
          <w:szCs w:val="30"/>
        </w:rPr>
        <w:t xml:space="preserve"> </w:t>
      </w:r>
      <w:r w:rsidRPr="00E80272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E80272">
        <w:rPr>
          <w:rFonts w:ascii="Angsana New" w:hAnsi="Angsana New"/>
          <w:sz w:val="30"/>
          <w:szCs w:val="30"/>
        </w:rPr>
        <w:t>521.50</w:t>
      </w:r>
      <w:r w:rsidRPr="00E80272">
        <w:rPr>
          <w:rFonts w:ascii="Angsana New" w:hAnsi="Angsana New" w:hint="cs"/>
          <w:sz w:val="30"/>
          <w:szCs w:val="30"/>
          <w:cs/>
        </w:rPr>
        <w:t xml:space="preserve"> ล้านหุ้น รวมเป็นเงิน</w:t>
      </w:r>
      <w:r w:rsidRPr="00E80272">
        <w:rPr>
          <w:rFonts w:ascii="Angsana New" w:hAnsi="Angsana New"/>
          <w:sz w:val="30"/>
          <w:szCs w:val="30"/>
        </w:rPr>
        <w:t xml:space="preserve"> 198.17</w:t>
      </w:r>
      <w:r w:rsidRPr="00E80272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E80272">
        <w:rPr>
          <w:rFonts w:ascii="Angsana New" w:hAnsi="Angsana New"/>
          <w:sz w:val="30"/>
          <w:szCs w:val="30"/>
        </w:rPr>
        <w:t xml:space="preserve"> </w:t>
      </w:r>
      <w:r w:rsidR="00B10C89" w:rsidRPr="00E80272">
        <w:rPr>
          <w:rFonts w:ascii="Angsana New" w:hAnsi="Angsana New" w:hint="cs"/>
          <w:sz w:val="30"/>
          <w:szCs w:val="30"/>
          <w:cs/>
        </w:rPr>
        <w:t>บริษัท</w:t>
      </w:r>
      <w:r w:rsidRPr="00E80272">
        <w:rPr>
          <w:rFonts w:ascii="Angsana New" w:hAnsi="Angsana New" w:hint="cs"/>
          <w:sz w:val="30"/>
          <w:szCs w:val="30"/>
          <w:cs/>
        </w:rPr>
        <w:t xml:space="preserve">จ่ายเงินปันผลทั้งหมดในเดือนมิถุนายน </w:t>
      </w:r>
      <w:r w:rsidRPr="00E80272">
        <w:rPr>
          <w:rFonts w:ascii="Angsana New" w:hAnsi="Angsana New"/>
          <w:sz w:val="30"/>
          <w:szCs w:val="30"/>
        </w:rPr>
        <w:t>2564</w:t>
      </w:r>
    </w:p>
    <w:p w:rsidR="006C00C0" w:rsidRPr="00E80272" w:rsidRDefault="006C00C0" w:rsidP="003C0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507A0C" w:rsidRPr="00E80272" w:rsidRDefault="00334C11" w:rsidP="000C2942">
      <w:pPr>
        <w:rPr>
          <w:rFonts w:ascii="Angsana New" w:hAnsi="Angsana New"/>
          <w:b/>
          <w:bCs/>
          <w:sz w:val="30"/>
          <w:szCs w:val="30"/>
        </w:rPr>
      </w:pPr>
      <w:r w:rsidRPr="00E80272">
        <w:rPr>
          <w:rFonts w:ascii="Angsana New" w:hAnsi="Angsana New"/>
          <w:b/>
          <w:bCs/>
          <w:sz w:val="30"/>
          <w:szCs w:val="30"/>
        </w:rPr>
        <w:t>2</w:t>
      </w:r>
      <w:r w:rsidR="0000629D" w:rsidRPr="00E80272">
        <w:rPr>
          <w:rFonts w:ascii="Angsana New" w:hAnsi="Angsana New"/>
          <w:b/>
          <w:bCs/>
          <w:sz w:val="30"/>
          <w:szCs w:val="30"/>
        </w:rPr>
        <w:t>5</w:t>
      </w:r>
      <w:r w:rsidR="00CF4C39" w:rsidRPr="00E80272">
        <w:rPr>
          <w:rFonts w:ascii="Angsana New" w:hAnsi="Angsana New"/>
          <w:b/>
          <w:bCs/>
          <w:sz w:val="30"/>
          <w:szCs w:val="30"/>
        </w:rPr>
        <w:tab/>
      </w:r>
      <w:r w:rsidR="000C2942" w:rsidRPr="00E80272">
        <w:rPr>
          <w:rFonts w:ascii="Angsana New" w:hAnsi="Angsana New"/>
          <w:b/>
          <w:bCs/>
          <w:sz w:val="30"/>
          <w:szCs w:val="30"/>
          <w:cs/>
        </w:rPr>
        <w:tab/>
      </w:r>
      <w:r w:rsidR="00507A0C" w:rsidRPr="00E80272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tbl>
      <w:tblPr>
        <w:tblW w:w="9180" w:type="dxa"/>
        <w:tblInd w:w="558" w:type="dxa"/>
        <w:tblBorders>
          <w:bottom w:val="double" w:sz="4" w:space="0" w:color="auto"/>
        </w:tblBorders>
        <w:tblLayout w:type="fixed"/>
        <w:tblLook w:val="04A0"/>
      </w:tblPr>
      <w:tblGrid>
        <w:gridCol w:w="5490"/>
        <w:gridCol w:w="540"/>
        <w:gridCol w:w="1440"/>
        <w:gridCol w:w="270"/>
        <w:gridCol w:w="1440"/>
      </w:tblGrid>
      <w:tr w:rsidR="00841C3B" w:rsidRPr="00E80272" w:rsidTr="00F76FA5">
        <w:trPr>
          <w:tblHeader/>
        </w:trPr>
        <w:tc>
          <w:tcPr>
            <w:tcW w:w="5490" w:type="dxa"/>
          </w:tcPr>
          <w:p w:rsidR="00841C3B" w:rsidRPr="00E80272" w:rsidRDefault="00841C3B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:rsidR="00841C3B" w:rsidRPr="00E80272" w:rsidRDefault="00841C3B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:rsidR="00841C3B" w:rsidRPr="00E80272" w:rsidRDefault="00841C3B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งบการเงินรวมและงบเฉพาะกิจการ</w:t>
            </w:r>
          </w:p>
        </w:tc>
      </w:tr>
      <w:tr w:rsidR="00CF4C39" w:rsidRPr="00E80272" w:rsidTr="004658D3">
        <w:trPr>
          <w:tblHeader/>
        </w:trPr>
        <w:tc>
          <w:tcPr>
            <w:tcW w:w="5490" w:type="dxa"/>
          </w:tcPr>
          <w:p w:rsidR="00CF4C39" w:rsidRPr="00E80272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:rsidR="00CF4C39" w:rsidRPr="00E80272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F4C39" w:rsidRPr="00E80272" w:rsidRDefault="00EE02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3</w:t>
            </w:r>
            <w:r w:rsidRPr="00E80272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E341A"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3D04D6" w:rsidRPr="00E80272">
              <w:rPr>
                <w:rFonts w:ascii="Angsana New" w:hAnsi="Angsana New"/>
                <w:sz w:val="30"/>
                <w:szCs w:val="30"/>
              </w:rPr>
              <w:t>256</w:t>
            </w:r>
            <w:r w:rsidR="00CD0F27" w:rsidRPr="00E8027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CF4C39" w:rsidRPr="00E80272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F4C39" w:rsidRPr="00E80272" w:rsidRDefault="003D04D6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31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E80272">
              <w:rPr>
                <w:rFonts w:ascii="Angsana New" w:hAnsi="Angsana New"/>
                <w:sz w:val="30"/>
                <w:szCs w:val="30"/>
              </w:rPr>
              <w:t>256</w:t>
            </w:r>
            <w:r w:rsidR="00CD0F27" w:rsidRPr="00E8027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F4C39" w:rsidRPr="00E80272" w:rsidTr="004658D3">
        <w:trPr>
          <w:tblHeader/>
        </w:trPr>
        <w:tc>
          <w:tcPr>
            <w:tcW w:w="5490" w:type="dxa"/>
          </w:tcPr>
          <w:p w:rsidR="00CF4C39" w:rsidRPr="00E80272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:rsidR="00CF4C39" w:rsidRPr="00E80272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vAlign w:val="bottom"/>
          </w:tcPr>
          <w:p w:rsidR="00CF4C39" w:rsidRPr="00E80272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802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162C13" w:rsidRPr="00E8027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="00162C13" w:rsidRPr="00E802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E8027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E802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CF4C39" w:rsidRPr="00E80272" w:rsidTr="004658D3">
        <w:tc>
          <w:tcPr>
            <w:tcW w:w="5490" w:type="dxa"/>
          </w:tcPr>
          <w:p w:rsidR="00CF4C39" w:rsidRPr="00E80272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E802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540" w:type="dxa"/>
            <w:vAlign w:val="bottom"/>
          </w:tcPr>
          <w:p w:rsidR="00CF4C39" w:rsidRPr="00E80272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CF4C39" w:rsidRPr="00E80272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F4C39" w:rsidRPr="00E80272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F4C39" w:rsidRPr="00E80272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F4C39" w:rsidRPr="00E80272" w:rsidTr="004658D3">
        <w:tc>
          <w:tcPr>
            <w:tcW w:w="5490" w:type="dxa"/>
          </w:tcPr>
          <w:p w:rsidR="00CF4C39" w:rsidRPr="00E80272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40" w:type="dxa"/>
            <w:vAlign w:val="bottom"/>
          </w:tcPr>
          <w:p w:rsidR="00CF4C39" w:rsidRPr="00E80272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CF4C39" w:rsidRPr="00E80272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F4C39" w:rsidRPr="00E80272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F4C39" w:rsidRPr="00E80272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04D6" w:rsidRPr="00E80272" w:rsidTr="00C60E82">
        <w:tc>
          <w:tcPr>
            <w:tcW w:w="5490" w:type="dxa"/>
            <w:tcBorders>
              <w:bottom w:val="nil"/>
            </w:tcBorders>
          </w:tcPr>
          <w:p w:rsidR="003D04D6" w:rsidRPr="00E80272" w:rsidRDefault="003D04D6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3D04D6" w:rsidRPr="00E80272" w:rsidRDefault="003D04D6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3D04D6" w:rsidRPr="00E80272" w:rsidRDefault="00B727BE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9,</w:t>
            </w:r>
            <w:r w:rsidR="00841C3B" w:rsidRPr="00E80272">
              <w:rPr>
                <w:rFonts w:ascii="Angsana New" w:hAnsi="Angsana New"/>
                <w:sz w:val="30"/>
                <w:szCs w:val="30"/>
              </w:rPr>
              <w:t>373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3D04D6" w:rsidRPr="00E80272" w:rsidRDefault="003D04D6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3D04D6" w:rsidRPr="00E80272" w:rsidRDefault="00CD0F27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18,265</w:t>
            </w:r>
          </w:p>
        </w:tc>
      </w:tr>
      <w:tr w:rsidR="003D04D6" w:rsidRPr="00E80272" w:rsidTr="00C60E82">
        <w:tc>
          <w:tcPr>
            <w:tcW w:w="5490" w:type="dxa"/>
            <w:tcBorders>
              <w:top w:val="nil"/>
            </w:tcBorders>
          </w:tcPr>
          <w:p w:rsidR="003D04D6" w:rsidRPr="00E80272" w:rsidRDefault="003D04D6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อาคารและโรงงาน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:rsidR="003D04D6" w:rsidRPr="00E80272" w:rsidRDefault="003D04D6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3D04D6" w:rsidRPr="00E80272" w:rsidRDefault="00841C3B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3D04D6" w:rsidRPr="00E80272" w:rsidRDefault="003D04D6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3D04D6" w:rsidRPr="00E80272" w:rsidRDefault="00CD0F27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04D6" w:rsidRPr="00E80272" w:rsidTr="009B5F4A">
        <w:tc>
          <w:tcPr>
            <w:tcW w:w="5490" w:type="dxa"/>
            <w:tcBorders>
              <w:bottom w:val="nil"/>
            </w:tcBorders>
          </w:tcPr>
          <w:p w:rsidR="003D04D6" w:rsidRPr="00E80272" w:rsidRDefault="003D04D6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E8027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3D04D6" w:rsidRPr="00E80272" w:rsidRDefault="003D04D6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D04D6" w:rsidRPr="00E80272" w:rsidRDefault="00B727BE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1,</w:t>
            </w:r>
            <w:r w:rsidR="00841C3B" w:rsidRPr="00E80272">
              <w:rPr>
                <w:rFonts w:ascii="Angsana New" w:hAnsi="Angsana New"/>
                <w:sz w:val="30"/>
                <w:szCs w:val="30"/>
              </w:rPr>
              <w:t>254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3D04D6" w:rsidRPr="00E80272" w:rsidRDefault="003D04D6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D04D6" w:rsidRPr="00E80272" w:rsidRDefault="00CD0F27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528</w:t>
            </w:r>
          </w:p>
        </w:tc>
      </w:tr>
      <w:tr w:rsidR="003D04D6" w:rsidRPr="00E80272" w:rsidTr="009B5F4A">
        <w:tc>
          <w:tcPr>
            <w:tcW w:w="5490" w:type="dxa"/>
            <w:tcBorders>
              <w:bottom w:val="nil"/>
            </w:tcBorders>
          </w:tcPr>
          <w:p w:rsidR="003D04D6" w:rsidRPr="00E80272" w:rsidRDefault="003D04D6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3D04D6" w:rsidRPr="00E80272" w:rsidRDefault="003D04D6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3D04D6" w:rsidRPr="00E80272" w:rsidRDefault="009D463C" w:rsidP="00904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10,832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3D04D6" w:rsidRPr="00E80272" w:rsidRDefault="003D04D6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3D04D6" w:rsidRPr="00E80272" w:rsidRDefault="00CD0F27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18,793</w:t>
            </w:r>
          </w:p>
        </w:tc>
      </w:tr>
      <w:tr w:rsidR="00B33D5C" w:rsidRPr="00E80272" w:rsidTr="00B33D5C">
        <w:tc>
          <w:tcPr>
            <w:tcW w:w="5490" w:type="dxa"/>
            <w:tcBorders>
              <w:top w:val="nil"/>
              <w:bottom w:val="nil"/>
            </w:tcBorders>
          </w:tcPr>
          <w:p w:rsidR="00E61F68" w:rsidRPr="00E80272" w:rsidRDefault="00E61F68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B33D5C" w:rsidRPr="00E80272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</w:tcPr>
          <w:p w:rsidR="00B33D5C" w:rsidRPr="00E80272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B33D5C" w:rsidRPr="00E80272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</w:tcPr>
          <w:p w:rsidR="00B33D5C" w:rsidRPr="00E80272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3D5C" w:rsidRPr="00E80272" w:rsidTr="00B33D5C">
        <w:tc>
          <w:tcPr>
            <w:tcW w:w="5490" w:type="dxa"/>
            <w:tcBorders>
              <w:top w:val="nil"/>
            </w:tcBorders>
          </w:tcPr>
          <w:p w:rsidR="00B33D5C" w:rsidRPr="00E80272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E802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  <w:r w:rsidRPr="00E802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:rsidR="00B33D5C" w:rsidRPr="00E80272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B33D5C" w:rsidRPr="00E80272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B33D5C" w:rsidRPr="00E80272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B33D5C" w:rsidRPr="00E80272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0F27" w:rsidRPr="00E80272" w:rsidTr="007E643B">
        <w:tc>
          <w:tcPr>
            <w:tcW w:w="5490" w:type="dxa"/>
            <w:tcBorders>
              <w:bottom w:val="nil"/>
            </w:tcBorders>
          </w:tcPr>
          <w:p w:rsidR="00CD0F27" w:rsidRPr="00E80272" w:rsidRDefault="00CD0F27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 xml:space="preserve">คำสั่งซื้อที่ผู้ขายสินค้าตกลงแล้ว – 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งานโครงการ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CD0F27" w:rsidRPr="00E80272" w:rsidRDefault="00CD0F27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CD0F27" w:rsidRPr="00E80272" w:rsidRDefault="00841C3B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6,005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CD0F27" w:rsidRPr="00E80272" w:rsidRDefault="00CD0F27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CD0F27" w:rsidRPr="00E80272" w:rsidRDefault="00CD0F27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23,918</w:t>
            </w:r>
          </w:p>
        </w:tc>
      </w:tr>
      <w:tr w:rsidR="00CD0F27" w:rsidRPr="00E80272" w:rsidTr="007E643B">
        <w:tc>
          <w:tcPr>
            <w:tcW w:w="5490" w:type="dxa"/>
            <w:tcBorders>
              <w:bottom w:val="nil"/>
            </w:tcBorders>
          </w:tcPr>
          <w:p w:rsidR="00CD0F27" w:rsidRPr="00E80272" w:rsidRDefault="00CD0F27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หนังสือค้ำประกันผลงาน/การขายสินค้า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CD0F27" w:rsidRPr="00E80272" w:rsidRDefault="00CD0F27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CD0F27" w:rsidRPr="00E80272" w:rsidRDefault="00841C3B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72,840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CD0F27" w:rsidRPr="00E80272" w:rsidRDefault="00CD0F27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CD0F27" w:rsidRPr="00E80272" w:rsidRDefault="00CD0F27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48,316</w:t>
            </w:r>
          </w:p>
        </w:tc>
      </w:tr>
      <w:tr w:rsidR="00CD0F27" w:rsidRPr="00E80272" w:rsidTr="007E643B">
        <w:tc>
          <w:tcPr>
            <w:tcW w:w="5490" w:type="dxa"/>
            <w:tcBorders>
              <w:top w:val="nil"/>
            </w:tcBorders>
          </w:tcPr>
          <w:p w:rsidR="00CD0F27" w:rsidRPr="00E80272" w:rsidRDefault="00CD0F27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หนังสือค้ำประกันการซื้อสินค้า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:rsidR="00CD0F27" w:rsidRPr="00E80272" w:rsidRDefault="00CD0F27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D0F27" w:rsidRPr="00E80272" w:rsidRDefault="00841C3B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110,660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CD0F27" w:rsidRPr="00E80272" w:rsidRDefault="00CD0F27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D0F27" w:rsidRPr="00E80272" w:rsidRDefault="00CD0F27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104,61</w:t>
            </w:r>
            <w:r w:rsidRPr="00E80272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CD0F27" w:rsidRPr="00E80272" w:rsidTr="00484065">
        <w:tc>
          <w:tcPr>
            <w:tcW w:w="5490" w:type="dxa"/>
            <w:tcBorders>
              <w:bottom w:val="nil"/>
            </w:tcBorders>
          </w:tcPr>
          <w:p w:rsidR="00CD0F27" w:rsidRPr="00E80272" w:rsidRDefault="00CD0F27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CD0F27" w:rsidRPr="00E80272" w:rsidRDefault="00CD0F27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D0F27" w:rsidRPr="00E80272" w:rsidRDefault="006C00C0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2,212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CD0F27" w:rsidRPr="00E80272" w:rsidRDefault="00CD0F27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D0F27" w:rsidRPr="00E80272" w:rsidRDefault="00CD0F27" w:rsidP="00CD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272">
              <w:rPr>
                <w:rFonts w:ascii="Angsana New" w:hAnsi="Angsana New"/>
                <w:sz w:val="30"/>
                <w:szCs w:val="30"/>
              </w:rPr>
              <w:t>2,116</w:t>
            </w:r>
          </w:p>
        </w:tc>
      </w:tr>
      <w:tr w:rsidR="003D04D6" w:rsidRPr="00B10C89" w:rsidTr="00484065">
        <w:tc>
          <w:tcPr>
            <w:tcW w:w="5490" w:type="dxa"/>
            <w:tcBorders>
              <w:bottom w:val="nil"/>
            </w:tcBorders>
          </w:tcPr>
          <w:p w:rsidR="003D04D6" w:rsidRPr="00E80272" w:rsidRDefault="003D04D6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3D04D6" w:rsidRPr="00E80272" w:rsidRDefault="003D04D6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D04D6" w:rsidRPr="00E80272" w:rsidRDefault="00841C3B" w:rsidP="00904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191,717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3D04D6" w:rsidRPr="00E80272" w:rsidRDefault="003D04D6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D04D6" w:rsidRPr="00E80272" w:rsidRDefault="00CD0F27" w:rsidP="003D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272">
              <w:rPr>
                <w:rFonts w:ascii="Angsana New" w:hAnsi="Angsana New"/>
                <w:b/>
                <w:bCs/>
                <w:sz w:val="30"/>
                <w:szCs w:val="30"/>
              </w:rPr>
              <w:t>178,96</w:t>
            </w:r>
            <w:r w:rsidRPr="00E802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</w:tbl>
    <w:p w:rsidR="00527133" w:rsidRPr="00B10C89" w:rsidRDefault="00527133" w:rsidP="001D5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pacing w:val="-4"/>
          <w:sz w:val="30"/>
          <w:szCs w:val="30"/>
        </w:rPr>
      </w:pPr>
    </w:p>
    <w:sectPr w:rsidR="00527133" w:rsidRPr="00B10C89" w:rsidSect="00634235">
      <w:pgSz w:w="11909" w:h="16834" w:code="9"/>
      <w:pgMar w:top="691" w:right="8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07D8" w:rsidRDefault="008F07D8">
      <w:r>
        <w:separator/>
      </w:r>
    </w:p>
  </w:endnote>
  <w:endnote w:type="continuationSeparator" w:id="0">
    <w:p w:rsidR="008F07D8" w:rsidRDefault="008F07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224096"/>
      <w:docPartObj>
        <w:docPartGallery w:val="Page Numbers (Bottom of Page)"/>
        <w:docPartUnique/>
      </w:docPartObj>
    </w:sdtPr>
    <w:sdtContent>
      <w:p w:rsidR="00A41D83" w:rsidRDefault="00B058D0">
        <w:pPr>
          <w:pStyle w:val="Footer"/>
          <w:jc w:val="center"/>
        </w:pPr>
        <w:r w:rsidRPr="00E44A1D">
          <w:rPr>
            <w:rFonts w:ascii="Angsana New" w:hAnsi="Angsana New"/>
            <w:sz w:val="30"/>
            <w:szCs w:val="30"/>
          </w:rPr>
          <w:fldChar w:fldCharType="begin"/>
        </w:r>
        <w:r w:rsidR="00A41D83" w:rsidRPr="00E44A1D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E44A1D">
          <w:rPr>
            <w:rFonts w:ascii="Angsana New" w:hAnsi="Angsana New"/>
            <w:sz w:val="30"/>
            <w:szCs w:val="30"/>
          </w:rPr>
          <w:fldChar w:fldCharType="separate"/>
        </w:r>
        <w:r w:rsidR="002461FC">
          <w:rPr>
            <w:rFonts w:ascii="Angsana New" w:hAnsi="Angsana New"/>
            <w:noProof/>
            <w:sz w:val="30"/>
            <w:szCs w:val="30"/>
          </w:rPr>
          <w:t>34</w:t>
        </w:r>
        <w:r w:rsidRPr="00E44A1D">
          <w:rPr>
            <w:rFonts w:ascii="Angsana New" w:hAnsi="Angsana New"/>
            <w:sz w:val="30"/>
            <w:szCs w:val="30"/>
          </w:rPr>
          <w:fldChar w:fldCharType="end"/>
        </w:r>
      </w:p>
    </w:sdtContent>
  </w:sdt>
  <w:p w:rsidR="00A41D83" w:rsidRPr="006F2C06" w:rsidRDefault="00A41D83" w:rsidP="009B41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22"/>
        <w:tab w:val="left" w:pos="546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07D8" w:rsidRDefault="008F07D8">
      <w:r>
        <w:separator/>
      </w:r>
    </w:p>
  </w:footnote>
  <w:footnote w:type="continuationSeparator" w:id="0">
    <w:p w:rsidR="008F07D8" w:rsidRDefault="008F07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D83" w:rsidRDefault="00A41D83" w:rsidP="00C928E2">
    <w:pPr>
      <w:pStyle w:val="ReportHeading1"/>
      <w:framePr w:w="0" w:hRule="auto" w:hSpace="0" w:wrap="auto" w:vAnchor="margin" w:hAnchor="text" w:xAlign="left" w:yAlign="inline"/>
      <w:tabs>
        <w:tab w:val="left" w:pos="1170"/>
        <w:tab w:val="left" w:pos="1260"/>
      </w:tabs>
      <w:spacing w:line="240" w:lineRule="auto"/>
      <w:rPr>
        <w:rFonts w:ascii="Angsana New" w:hAnsi="Angsana New" w:cs="Angsana New"/>
        <w:sz w:val="32"/>
        <w:szCs w:val="32"/>
        <w:cs/>
      </w:rPr>
    </w:pPr>
    <w:r w:rsidRPr="007007EC">
      <w:rPr>
        <w:rFonts w:ascii="Angsana New" w:hAnsi="Angsana New" w:cs="Angsana New" w:hint="cs"/>
        <w:sz w:val="32"/>
        <w:szCs w:val="32"/>
        <w:cs/>
      </w:rPr>
      <w:t>บริษัท</w:t>
    </w:r>
    <w:r>
      <w:rPr>
        <w:rFonts w:ascii="Angsana New" w:hAnsi="Angsana New" w:cs="Angsana New"/>
        <w:sz w:val="32"/>
        <w:szCs w:val="32"/>
        <w:cs/>
      </w:rPr>
      <w:t xml:space="preserve"> </w:t>
    </w:r>
    <w:r>
      <w:rPr>
        <w:rFonts w:ascii="Angsana New" w:hAnsi="Angsana New" w:cs="Angsana New" w:hint="cs"/>
        <w:sz w:val="32"/>
        <w:szCs w:val="32"/>
        <w:cs/>
      </w:rPr>
      <w:t>สยามเทคนิคคอนกรีต จำกัด (มหาชน) และบริษัทย่อย</w:t>
    </w:r>
  </w:p>
  <w:p w:rsidR="00A41D83" w:rsidRDefault="00A41D83" w:rsidP="00C928E2">
    <w:pPr>
      <w:pStyle w:val="ReportHeading1"/>
      <w:framePr w:w="0" w:hRule="auto" w:hSpace="0" w:wrap="auto" w:vAnchor="margin" w:hAnchor="text" w:xAlign="left" w:yAlign="inline"/>
      <w:spacing w:line="240" w:lineRule="auto"/>
      <w:ind w:left="540" w:hanging="540"/>
      <w:rPr>
        <w:rFonts w:ascii="Angsana New" w:hAnsi="Angsana New" w:cs="Angsana New"/>
        <w:sz w:val="32"/>
        <w:szCs w:val="32"/>
        <w:cs/>
      </w:rPr>
    </w:pPr>
    <w:r w:rsidRPr="004B0791">
      <w:rPr>
        <w:rFonts w:ascii="Angsana New" w:hAnsi="Angsana New" w:cs="Angsana New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sz w:val="32"/>
        <w:szCs w:val="32"/>
        <w:cs/>
      </w:rPr>
      <w:t>ระหว่างกาล</w:t>
    </w:r>
  </w:p>
  <w:p w:rsidR="00A41D83" w:rsidRPr="000B6EC9" w:rsidRDefault="00A41D83" w:rsidP="00C928E2">
    <w:pPr>
      <w:pStyle w:val="Header"/>
      <w:tabs>
        <w:tab w:val="left" w:pos="1170"/>
        <w:tab w:val="left" w:pos="1260"/>
      </w:tabs>
      <w:rPr>
        <w:rFonts w:ascii="Angsana New" w:hAnsi="Angsana New"/>
        <w:b/>
        <w:bCs/>
        <w:sz w:val="32"/>
        <w:szCs w:val="32"/>
      </w:rPr>
    </w:pPr>
    <w:r w:rsidRPr="000B6EC9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งวดสามเดือนและเก้าเดือน</w:t>
    </w:r>
    <w:r w:rsidRPr="000B6EC9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>
      <w:rPr>
        <w:rFonts w:ascii="Angsana New" w:hAnsi="Angsana New"/>
        <w:b/>
        <w:bCs/>
        <w:sz w:val="32"/>
        <w:szCs w:val="32"/>
      </w:rPr>
      <w:t xml:space="preserve"> 2564</w:t>
    </w:r>
  </w:p>
  <w:p w:rsidR="00A41D83" w:rsidRPr="00E44A1D" w:rsidRDefault="00A41D83">
    <w:pPr>
      <w:pStyle w:val="Header"/>
      <w:rPr>
        <w:rFonts w:ascii="Angsana New" w:hAnsi="Angsana New"/>
        <w:b/>
        <w:bCs/>
        <w:sz w:val="32"/>
        <w:szCs w:val="32"/>
      </w:rPr>
    </w:pPr>
    <w:r w:rsidRPr="009D67E7">
      <w:rPr>
        <w:rFonts w:ascii="Angsana New" w:hAnsi="Angsana New" w:hint="cs"/>
        <w:b/>
        <w:bCs/>
        <w:sz w:val="32"/>
        <w:szCs w:val="32"/>
        <w:cs/>
      </w:rPr>
      <w:t>(ยังไม่ได้ตรวจสอบ แต่สอบทานแล้ว)</w:t>
    </w:r>
  </w:p>
  <w:p w:rsidR="00A41D83" w:rsidRDefault="00A41D8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5DC0631"/>
    <w:multiLevelType w:val="hybridMultilevel"/>
    <w:tmpl w:val="FC7EF7F6"/>
    <w:lvl w:ilvl="0" w:tplc="197E7C7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13C76C19"/>
    <w:multiLevelType w:val="hybridMultilevel"/>
    <w:tmpl w:val="BCE091E6"/>
    <w:lvl w:ilvl="0" w:tplc="BAA01A46">
      <w:start w:val="1"/>
      <w:numFmt w:val="thaiLetters"/>
      <w:lvlText w:val="(%1)"/>
      <w:lvlJc w:val="left"/>
      <w:pPr>
        <w:ind w:left="1080" w:hanging="540"/>
      </w:pPr>
      <w:rPr>
        <w:i w:val="0"/>
        <w:iCs w:val="0"/>
        <w:sz w:val="30"/>
        <w:szCs w:val="3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5DF30CC"/>
    <w:multiLevelType w:val="hybridMultilevel"/>
    <w:tmpl w:val="07883CF4"/>
    <w:lvl w:ilvl="0" w:tplc="397EF030">
      <w:start w:val="5"/>
      <w:numFmt w:val="bullet"/>
      <w:lvlText w:val="﷐"/>
      <w:lvlJc w:val="left"/>
      <w:pPr>
        <w:ind w:left="2880" w:hanging="252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>
    <w:nsid w:val="1C1C0EB8"/>
    <w:multiLevelType w:val="hybridMultilevel"/>
    <w:tmpl w:val="C0A4C47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>
    <w:nsid w:val="291A0D5B"/>
    <w:multiLevelType w:val="hybridMultilevel"/>
    <w:tmpl w:val="D74AC7E6"/>
    <w:lvl w:ilvl="0" w:tplc="427E578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2CB83F24"/>
    <w:multiLevelType w:val="hybridMultilevel"/>
    <w:tmpl w:val="7D2A1B40"/>
    <w:lvl w:ilvl="0" w:tplc="EAB6D068">
      <w:start w:val="1"/>
      <w:numFmt w:val="thaiLetters"/>
      <w:lvlText w:val="%1.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>
    <w:nsid w:val="3CE863DE"/>
    <w:multiLevelType w:val="hybridMultilevel"/>
    <w:tmpl w:val="54163E10"/>
    <w:lvl w:ilvl="0" w:tplc="40F6836C">
      <w:start w:val="467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>
    <w:nsid w:val="44A53C9C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pStyle w:val="acctstatementsub-heading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6">
    <w:nsid w:val="5A6760CF"/>
    <w:multiLevelType w:val="multilevel"/>
    <w:tmpl w:val="DFE05A34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ascii="Angsana New" w:hAnsi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ngsana New" w:hAnsi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ngsana New" w:hAnsi="Angsana New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ngsana New" w:hAnsi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ngsana New" w:hAnsi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ngsana New" w:hAnsi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ngsana New" w:hAnsi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ngsana New" w:hAnsi="Angsana New" w:hint="default"/>
      </w:rPr>
    </w:lvl>
  </w:abstractNum>
  <w:abstractNum w:abstractNumId="27">
    <w:nsid w:val="654F463D"/>
    <w:multiLevelType w:val="hybridMultilevel"/>
    <w:tmpl w:val="8BCC8FCE"/>
    <w:lvl w:ilvl="0" w:tplc="6C2AE660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  <w:lang w:bidi="th-TH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>
    <w:nsid w:val="6858377D"/>
    <w:multiLevelType w:val="hybridMultilevel"/>
    <w:tmpl w:val="9BE4E036"/>
    <w:lvl w:ilvl="0" w:tplc="088A12B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732B0E4A"/>
    <w:multiLevelType w:val="multilevel"/>
    <w:tmpl w:val="CF628D9A"/>
    <w:lvl w:ilvl="0">
      <w:start w:val="12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1">
    <w:nsid w:val="779A1F5A"/>
    <w:multiLevelType w:val="hybridMultilevel"/>
    <w:tmpl w:val="CB9245AA"/>
    <w:lvl w:ilvl="0" w:tplc="18524FD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6"/>
  </w:num>
  <w:num w:numId="13">
    <w:abstractNumId w:val="28"/>
  </w:num>
  <w:num w:numId="14">
    <w:abstractNumId w:val="19"/>
  </w:num>
  <w:num w:numId="15">
    <w:abstractNumId w:val="23"/>
  </w:num>
  <w:num w:numId="16">
    <w:abstractNumId w:val="10"/>
  </w:num>
  <w:num w:numId="17">
    <w:abstractNumId w:val="20"/>
  </w:num>
  <w:num w:numId="18">
    <w:abstractNumId w:val="26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22"/>
  </w:num>
  <w:num w:numId="22">
    <w:abstractNumId w:val="32"/>
  </w:num>
  <w:num w:numId="23">
    <w:abstractNumId w:val="18"/>
  </w:num>
  <w:num w:numId="24">
    <w:abstractNumId w:val="29"/>
  </w:num>
  <w:num w:numId="25">
    <w:abstractNumId w:val="31"/>
  </w:num>
  <w:num w:numId="26">
    <w:abstractNumId w:val="17"/>
  </w:num>
  <w:num w:numId="27">
    <w:abstractNumId w:val="13"/>
  </w:num>
  <w:num w:numId="28">
    <w:abstractNumId w:val="30"/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</w:num>
  <w:num w:numId="31">
    <w:abstractNumId w:val="15"/>
  </w:num>
  <w:num w:numId="32">
    <w:abstractNumId w:val="24"/>
  </w:num>
  <w:num w:numId="3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stylePaneFormatFilter w:val="3F01"/>
  <w:defaultTabStop w:val="57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1266" fill="f" fillcolor="white" strokecolor="silver">
      <v:fill color="white" on="f"/>
      <v:stroke color="silver"/>
      <v:shadow color="#868686"/>
      <o:colormru v:ext="edit" colors="#f49100,#8f9286,#ddd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C0EBE"/>
    <w:rsid w:val="0000005A"/>
    <w:rsid w:val="000001C8"/>
    <w:rsid w:val="000006EA"/>
    <w:rsid w:val="00000798"/>
    <w:rsid w:val="000007B1"/>
    <w:rsid w:val="000008E0"/>
    <w:rsid w:val="00000A23"/>
    <w:rsid w:val="00000A38"/>
    <w:rsid w:val="00000CAA"/>
    <w:rsid w:val="00000FAC"/>
    <w:rsid w:val="00001049"/>
    <w:rsid w:val="0000143A"/>
    <w:rsid w:val="00001890"/>
    <w:rsid w:val="00001A16"/>
    <w:rsid w:val="0000243C"/>
    <w:rsid w:val="00002740"/>
    <w:rsid w:val="00002F55"/>
    <w:rsid w:val="00003192"/>
    <w:rsid w:val="00003241"/>
    <w:rsid w:val="000036D4"/>
    <w:rsid w:val="00003714"/>
    <w:rsid w:val="0000379F"/>
    <w:rsid w:val="00003D72"/>
    <w:rsid w:val="00003FDD"/>
    <w:rsid w:val="0000421C"/>
    <w:rsid w:val="00004372"/>
    <w:rsid w:val="000044BF"/>
    <w:rsid w:val="0000460A"/>
    <w:rsid w:val="0000460D"/>
    <w:rsid w:val="00004F85"/>
    <w:rsid w:val="0000507E"/>
    <w:rsid w:val="00005143"/>
    <w:rsid w:val="00005395"/>
    <w:rsid w:val="000053F8"/>
    <w:rsid w:val="0000555A"/>
    <w:rsid w:val="00005A78"/>
    <w:rsid w:val="00005DF6"/>
    <w:rsid w:val="0000629D"/>
    <w:rsid w:val="00006B41"/>
    <w:rsid w:val="00006C5C"/>
    <w:rsid w:val="00006E02"/>
    <w:rsid w:val="00006ED9"/>
    <w:rsid w:val="000073C6"/>
    <w:rsid w:val="000076BA"/>
    <w:rsid w:val="000076E9"/>
    <w:rsid w:val="000078AF"/>
    <w:rsid w:val="00010072"/>
    <w:rsid w:val="000102FF"/>
    <w:rsid w:val="00010A4A"/>
    <w:rsid w:val="00011648"/>
    <w:rsid w:val="000116EE"/>
    <w:rsid w:val="00011D0D"/>
    <w:rsid w:val="0001248E"/>
    <w:rsid w:val="000126E0"/>
    <w:rsid w:val="000128F8"/>
    <w:rsid w:val="00012D51"/>
    <w:rsid w:val="00012FD8"/>
    <w:rsid w:val="00013D8C"/>
    <w:rsid w:val="0001474D"/>
    <w:rsid w:val="00014CF3"/>
    <w:rsid w:val="00015280"/>
    <w:rsid w:val="000158D3"/>
    <w:rsid w:val="00015BDB"/>
    <w:rsid w:val="00016257"/>
    <w:rsid w:val="00016397"/>
    <w:rsid w:val="00016532"/>
    <w:rsid w:val="000166B1"/>
    <w:rsid w:val="00016759"/>
    <w:rsid w:val="000167C3"/>
    <w:rsid w:val="00016DB4"/>
    <w:rsid w:val="00016E1A"/>
    <w:rsid w:val="00017132"/>
    <w:rsid w:val="00017383"/>
    <w:rsid w:val="00017842"/>
    <w:rsid w:val="000178C7"/>
    <w:rsid w:val="00017DE0"/>
    <w:rsid w:val="00017F1E"/>
    <w:rsid w:val="00020175"/>
    <w:rsid w:val="00020261"/>
    <w:rsid w:val="000206B1"/>
    <w:rsid w:val="00020A06"/>
    <w:rsid w:val="00020A8D"/>
    <w:rsid w:val="00020DA6"/>
    <w:rsid w:val="0002145F"/>
    <w:rsid w:val="00021804"/>
    <w:rsid w:val="00022070"/>
    <w:rsid w:val="000222F7"/>
    <w:rsid w:val="00022395"/>
    <w:rsid w:val="000228BC"/>
    <w:rsid w:val="000229B4"/>
    <w:rsid w:val="00022B65"/>
    <w:rsid w:val="00022CDC"/>
    <w:rsid w:val="00022D03"/>
    <w:rsid w:val="00022D15"/>
    <w:rsid w:val="00022D53"/>
    <w:rsid w:val="00023377"/>
    <w:rsid w:val="0002349F"/>
    <w:rsid w:val="000239AC"/>
    <w:rsid w:val="000242C7"/>
    <w:rsid w:val="00024EB3"/>
    <w:rsid w:val="00024EB7"/>
    <w:rsid w:val="000254AC"/>
    <w:rsid w:val="00025C88"/>
    <w:rsid w:val="00025CFF"/>
    <w:rsid w:val="0002633C"/>
    <w:rsid w:val="000264B7"/>
    <w:rsid w:val="000276DA"/>
    <w:rsid w:val="000302D3"/>
    <w:rsid w:val="00030377"/>
    <w:rsid w:val="000306FE"/>
    <w:rsid w:val="000309A1"/>
    <w:rsid w:val="00031144"/>
    <w:rsid w:val="000318F0"/>
    <w:rsid w:val="00031D9B"/>
    <w:rsid w:val="00032416"/>
    <w:rsid w:val="00032573"/>
    <w:rsid w:val="00032AC8"/>
    <w:rsid w:val="00032E27"/>
    <w:rsid w:val="000338A6"/>
    <w:rsid w:val="000342C6"/>
    <w:rsid w:val="000344B6"/>
    <w:rsid w:val="000349A9"/>
    <w:rsid w:val="00035331"/>
    <w:rsid w:val="0003590E"/>
    <w:rsid w:val="00035EBE"/>
    <w:rsid w:val="000363FB"/>
    <w:rsid w:val="000364D9"/>
    <w:rsid w:val="000365AD"/>
    <w:rsid w:val="0003706C"/>
    <w:rsid w:val="00037267"/>
    <w:rsid w:val="0003752C"/>
    <w:rsid w:val="0003768A"/>
    <w:rsid w:val="000379D8"/>
    <w:rsid w:val="000379E3"/>
    <w:rsid w:val="00037D83"/>
    <w:rsid w:val="000404A4"/>
    <w:rsid w:val="00040813"/>
    <w:rsid w:val="00041012"/>
    <w:rsid w:val="0004145C"/>
    <w:rsid w:val="00041850"/>
    <w:rsid w:val="00041869"/>
    <w:rsid w:val="000419C2"/>
    <w:rsid w:val="00041F00"/>
    <w:rsid w:val="00041F41"/>
    <w:rsid w:val="000421E4"/>
    <w:rsid w:val="00042748"/>
    <w:rsid w:val="00042AB2"/>
    <w:rsid w:val="00042BB0"/>
    <w:rsid w:val="00042DA0"/>
    <w:rsid w:val="00042FBA"/>
    <w:rsid w:val="000431FA"/>
    <w:rsid w:val="000432C1"/>
    <w:rsid w:val="0004344D"/>
    <w:rsid w:val="00043474"/>
    <w:rsid w:val="00043932"/>
    <w:rsid w:val="00043A83"/>
    <w:rsid w:val="0004432B"/>
    <w:rsid w:val="00044345"/>
    <w:rsid w:val="00044689"/>
    <w:rsid w:val="00044F18"/>
    <w:rsid w:val="00044F28"/>
    <w:rsid w:val="00044FFC"/>
    <w:rsid w:val="0004559F"/>
    <w:rsid w:val="000461EB"/>
    <w:rsid w:val="0004655D"/>
    <w:rsid w:val="00046600"/>
    <w:rsid w:val="00046944"/>
    <w:rsid w:val="00046BBA"/>
    <w:rsid w:val="00047080"/>
    <w:rsid w:val="000477BC"/>
    <w:rsid w:val="0005019F"/>
    <w:rsid w:val="0005078A"/>
    <w:rsid w:val="000509C1"/>
    <w:rsid w:val="000511EF"/>
    <w:rsid w:val="000512D0"/>
    <w:rsid w:val="000514D6"/>
    <w:rsid w:val="00051506"/>
    <w:rsid w:val="00051987"/>
    <w:rsid w:val="00051D75"/>
    <w:rsid w:val="00051EE3"/>
    <w:rsid w:val="0005216D"/>
    <w:rsid w:val="0005239D"/>
    <w:rsid w:val="0005291C"/>
    <w:rsid w:val="00052C7E"/>
    <w:rsid w:val="00052CD6"/>
    <w:rsid w:val="00052D6A"/>
    <w:rsid w:val="0005324C"/>
    <w:rsid w:val="00053734"/>
    <w:rsid w:val="00053AA9"/>
    <w:rsid w:val="00053AE6"/>
    <w:rsid w:val="00053D60"/>
    <w:rsid w:val="00054452"/>
    <w:rsid w:val="00054639"/>
    <w:rsid w:val="0005471E"/>
    <w:rsid w:val="000555D5"/>
    <w:rsid w:val="000561DD"/>
    <w:rsid w:val="000567E3"/>
    <w:rsid w:val="00056B10"/>
    <w:rsid w:val="00056C16"/>
    <w:rsid w:val="00056C35"/>
    <w:rsid w:val="00056DFC"/>
    <w:rsid w:val="00056E98"/>
    <w:rsid w:val="000572A9"/>
    <w:rsid w:val="000575DE"/>
    <w:rsid w:val="00057D44"/>
    <w:rsid w:val="00057D71"/>
    <w:rsid w:val="00057E73"/>
    <w:rsid w:val="000603F7"/>
    <w:rsid w:val="00061668"/>
    <w:rsid w:val="000616D2"/>
    <w:rsid w:val="00061EC9"/>
    <w:rsid w:val="00061F35"/>
    <w:rsid w:val="00063009"/>
    <w:rsid w:val="000630CC"/>
    <w:rsid w:val="00063DB8"/>
    <w:rsid w:val="00063F64"/>
    <w:rsid w:val="00064100"/>
    <w:rsid w:val="00064167"/>
    <w:rsid w:val="00064366"/>
    <w:rsid w:val="000646F4"/>
    <w:rsid w:val="00064817"/>
    <w:rsid w:val="00064952"/>
    <w:rsid w:val="0006496F"/>
    <w:rsid w:val="00064A4F"/>
    <w:rsid w:val="0006563C"/>
    <w:rsid w:val="0006572C"/>
    <w:rsid w:val="00065D82"/>
    <w:rsid w:val="00065DA9"/>
    <w:rsid w:val="00066066"/>
    <w:rsid w:val="0006627A"/>
    <w:rsid w:val="00066419"/>
    <w:rsid w:val="000665D1"/>
    <w:rsid w:val="0006693B"/>
    <w:rsid w:val="00066A24"/>
    <w:rsid w:val="00066DFF"/>
    <w:rsid w:val="00066F18"/>
    <w:rsid w:val="0006707A"/>
    <w:rsid w:val="00067122"/>
    <w:rsid w:val="00067570"/>
    <w:rsid w:val="000677CC"/>
    <w:rsid w:val="000703C2"/>
    <w:rsid w:val="00070488"/>
    <w:rsid w:val="000706CC"/>
    <w:rsid w:val="00070F9B"/>
    <w:rsid w:val="000712C1"/>
    <w:rsid w:val="00071D39"/>
    <w:rsid w:val="00071F6D"/>
    <w:rsid w:val="0007247C"/>
    <w:rsid w:val="000724A9"/>
    <w:rsid w:val="00073784"/>
    <w:rsid w:val="000738A4"/>
    <w:rsid w:val="00073E3C"/>
    <w:rsid w:val="00073F1D"/>
    <w:rsid w:val="00073F5A"/>
    <w:rsid w:val="000742CA"/>
    <w:rsid w:val="00074587"/>
    <w:rsid w:val="00074F1D"/>
    <w:rsid w:val="00074F74"/>
    <w:rsid w:val="0007572D"/>
    <w:rsid w:val="00075CBF"/>
    <w:rsid w:val="000764FC"/>
    <w:rsid w:val="0007680B"/>
    <w:rsid w:val="00077804"/>
    <w:rsid w:val="00077840"/>
    <w:rsid w:val="00080264"/>
    <w:rsid w:val="00080331"/>
    <w:rsid w:val="0008033E"/>
    <w:rsid w:val="000812C5"/>
    <w:rsid w:val="000814D1"/>
    <w:rsid w:val="000816D9"/>
    <w:rsid w:val="000819B7"/>
    <w:rsid w:val="00081A73"/>
    <w:rsid w:val="00081A94"/>
    <w:rsid w:val="00081F3D"/>
    <w:rsid w:val="000821BC"/>
    <w:rsid w:val="00082290"/>
    <w:rsid w:val="000822AE"/>
    <w:rsid w:val="00082348"/>
    <w:rsid w:val="000826B2"/>
    <w:rsid w:val="000832AC"/>
    <w:rsid w:val="00083EA1"/>
    <w:rsid w:val="0008423E"/>
    <w:rsid w:val="0008437A"/>
    <w:rsid w:val="00084A27"/>
    <w:rsid w:val="000856BF"/>
    <w:rsid w:val="00085D29"/>
    <w:rsid w:val="000864BB"/>
    <w:rsid w:val="00086BA3"/>
    <w:rsid w:val="00086CC2"/>
    <w:rsid w:val="000870B0"/>
    <w:rsid w:val="00087D77"/>
    <w:rsid w:val="00087EC3"/>
    <w:rsid w:val="000902E5"/>
    <w:rsid w:val="000904A5"/>
    <w:rsid w:val="0009070D"/>
    <w:rsid w:val="000907B9"/>
    <w:rsid w:val="000909D1"/>
    <w:rsid w:val="00090C41"/>
    <w:rsid w:val="00090D60"/>
    <w:rsid w:val="00091158"/>
    <w:rsid w:val="00091326"/>
    <w:rsid w:val="000914C9"/>
    <w:rsid w:val="0009168F"/>
    <w:rsid w:val="0009197D"/>
    <w:rsid w:val="00091A7F"/>
    <w:rsid w:val="0009201B"/>
    <w:rsid w:val="00092154"/>
    <w:rsid w:val="00092250"/>
    <w:rsid w:val="000923A4"/>
    <w:rsid w:val="00092920"/>
    <w:rsid w:val="00092CB4"/>
    <w:rsid w:val="00093062"/>
    <w:rsid w:val="000932BE"/>
    <w:rsid w:val="0009336F"/>
    <w:rsid w:val="00093950"/>
    <w:rsid w:val="00094152"/>
    <w:rsid w:val="000943BC"/>
    <w:rsid w:val="0009485D"/>
    <w:rsid w:val="00094BC4"/>
    <w:rsid w:val="00095471"/>
    <w:rsid w:val="000955AD"/>
    <w:rsid w:val="00095647"/>
    <w:rsid w:val="000956EA"/>
    <w:rsid w:val="0009574C"/>
    <w:rsid w:val="0009598E"/>
    <w:rsid w:val="00095BCB"/>
    <w:rsid w:val="00095D71"/>
    <w:rsid w:val="00096075"/>
    <w:rsid w:val="000962E4"/>
    <w:rsid w:val="00096417"/>
    <w:rsid w:val="0009649E"/>
    <w:rsid w:val="00096560"/>
    <w:rsid w:val="00096B68"/>
    <w:rsid w:val="00096F4B"/>
    <w:rsid w:val="00097084"/>
    <w:rsid w:val="00097766"/>
    <w:rsid w:val="00097873"/>
    <w:rsid w:val="000A0093"/>
    <w:rsid w:val="000A021E"/>
    <w:rsid w:val="000A025D"/>
    <w:rsid w:val="000A0412"/>
    <w:rsid w:val="000A043A"/>
    <w:rsid w:val="000A046C"/>
    <w:rsid w:val="000A077B"/>
    <w:rsid w:val="000A0A3C"/>
    <w:rsid w:val="000A0AC9"/>
    <w:rsid w:val="000A0B6F"/>
    <w:rsid w:val="000A0D59"/>
    <w:rsid w:val="000A12D1"/>
    <w:rsid w:val="000A14C9"/>
    <w:rsid w:val="000A1C7F"/>
    <w:rsid w:val="000A28E5"/>
    <w:rsid w:val="000A2CFE"/>
    <w:rsid w:val="000A335E"/>
    <w:rsid w:val="000A34A0"/>
    <w:rsid w:val="000A35AD"/>
    <w:rsid w:val="000A3CC4"/>
    <w:rsid w:val="000A3CE2"/>
    <w:rsid w:val="000A3D3B"/>
    <w:rsid w:val="000A3F4B"/>
    <w:rsid w:val="000A42FB"/>
    <w:rsid w:val="000A44A8"/>
    <w:rsid w:val="000A454D"/>
    <w:rsid w:val="000A4B57"/>
    <w:rsid w:val="000A522E"/>
    <w:rsid w:val="000A528A"/>
    <w:rsid w:val="000A547F"/>
    <w:rsid w:val="000A5790"/>
    <w:rsid w:val="000A5A12"/>
    <w:rsid w:val="000A5B27"/>
    <w:rsid w:val="000A5D41"/>
    <w:rsid w:val="000A6CB5"/>
    <w:rsid w:val="000A70CC"/>
    <w:rsid w:val="000A73B0"/>
    <w:rsid w:val="000A7485"/>
    <w:rsid w:val="000A7492"/>
    <w:rsid w:val="000A767C"/>
    <w:rsid w:val="000A7739"/>
    <w:rsid w:val="000B0150"/>
    <w:rsid w:val="000B027D"/>
    <w:rsid w:val="000B03D2"/>
    <w:rsid w:val="000B04C0"/>
    <w:rsid w:val="000B0BD2"/>
    <w:rsid w:val="000B0FBD"/>
    <w:rsid w:val="000B1029"/>
    <w:rsid w:val="000B1492"/>
    <w:rsid w:val="000B14FD"/>
    <w:rsid w:val="000B18C4"/>
    <w:rsid w:val="000B1ADC"/>
    <w:rsid w:val="000B23B4"/>
    <w:rsid w:val="000B2D72"/>
    <w:rsid w:val="000B3495"/>
    <w:rsid w:val="000B35D5"/>
    <w:rsid w:val="000B37CD"/>
    <w:rsid w:val="000B3B45"/>
    <w:rsid w:val="000B3D12"/>
    <w:rsid w:val="000B3EA0"/>
    <w:rsid w:val="000B3ECD"/>
    <w:rsid w:val="000B443A"/>
    <w:rsid w:val="000B46A4"/>
    <w:rsid w:val="000B4BCE"/>
    <w:rsid w:val="000B537B"/>
    <w:rsid w:val="000B55C7"/>
    <w:rsid w:val="000B564D"/>
    <w:rsid w:val="000B5D75"/>
    <w:rsid w:val="000B5ED1"/>
    <w:rsid w:val="000B5FA7"/>
    <w:rsid w:val="000B60D2"/>
    <w:rsid w:val="000B6642"/>
    <w:rsid w:val="000B69E6"/>
    <w:rsid w:val="000B6D7A"/>
    <w:rsid w:val="000B6E01"/>
    <w:rsid w:val="000B6EC9"/>
    <w:rsid w:val="000B6EE1"/>
    <w:rsid w:val="000B6FBD"/>
    <w:rsid w:val="000B72B9"/>
    <w:rsid w:val="000B7439"/>
    <w:rsid w:val="000B7BA9"/>
    <w:rsid w:val="000B7DF8"/>
    <w:rsid w:val="000B7FF0"/>
    <w:rsid w:val="000C0728"/>
    <w:rsid w:val="000C0939"/>
    <w:rsid w:val="000C1301"/>
    <w:rsid w:val="000C1AE4"/>
    <w:rsid w:val="000C1D27"/>
    <w:rsid w:val="000C1E28"/>
    <w:rsid w:val="000C2942"/>
    <w:rsid w:val="000C2B03"/>
    <w:rsid w:val="000C2BDC"/>
    <w:rsid w:val="000C3793"/>
    <w:rsid w:val="000C40F7"/>
    <w:rsid w:val="000C4807"/>
    <w:rsid w:val="000C4CE9"/>
    <w:rsid w:val="000C4F38"/>
    <w:rsid w:val="000C5274"/>
    <w:rsid w:val="000C59B8"/>
    <w:rsid w:val="000C5DEB"/>
    <w:rsid w:val="000C5EEA"/>
    <w:rsid w:val="000C60DE"/>
    <w:rsid w:val="000C672E"/>
    <w:rsid w:val="000C6A02"/>
    <w:rsid w:val="000C6A1C"/>
    <w:rsid w:val="000C6B09"/>
    <w:rsid w:val="000C6D25"/>
    <w:rsid w:val="000C6EE6"/>
    <w:rsid w:val="000C7083"/>
    <w:rsid w:val="000C7C6C"/>
    <w:rsid w:val="000D03B7"/>
    <w:rsid w:val="000D0661"/>
    <w:rsid w:val="000D0909"/>
    <w:rsid w:val="000D1005"/>
    <w:rsid w:val="000D1565"/>
    <w:rsid w:val="000D15CC"/>
    <w:rsid w:val="000D165E"/>
    <w:rsid w:val="000D1D29"/>
    <w:rsid w:val="000D1F18"/>
    <w:rsid w:val="000D220D"/>
    <w:rsid w:val="000D2795"/>
    <w:rsid w:val="000D27BF"/>
    <w:rsid w:val="000D339B"/>
    <w:rsid w:val="000D3403"/>
    <w:rsid w:val="000D3C78"/>
    <w:rsid w:val="000D43EC"/>
    <w:rsid w:val="000D45F7"/>
    <w:rsid w:val="000D470E"/>
    <w:rsid w:val="000D5370"/>
    <w:rsid w:val="000D5708"/>
    <w:rsid w:val="000D5758"/>
    <w:rsid w:val="000D5E6D"/>
    <w:rsid w:val="000D65FC"/>
    <w:rsid w:val="000D6CAC"/>
    <w:rsid w:val="000D6F8E"/>
    <w:rsid w:val="000D70EC"/>
    <w:rsid w:val="000D7813"/>
    <w:rsid w:val="000D7D32"/>
    <w:rsid w:val="000D7FC3"/>
    <w:rsid w:val="000D7FC7"/>
    <w:rsid w:val="000E0003"/>
    <w:rsid w:val="000E01C0"/>
    <w:rsid w:val="000E028B"/>
    <w:rsid w:val="000E064F"/>
    <w:rsid w:val="000E0842"/>
    <w:rsid w:val="000E0F97"/>
    <w:rsid w:val="000E112F"/>
    <w:rsid w:val="000E14CA"/>
    <w:rsid w:val="000E1547"/>
    <w:rsid w:val="000E1598"/>
    <w:rsid w:val="000E174F"/>
    <w:rsid w:val="000E1BF3"/>
    <w:rsid w:val="000E1CB7"/>
    <w:rsid w:val="000E1E2E"/>
    <w:rsid w:val="000E1EE7"/>
    <w:rsid w:val="000E1F86"/>
    <w:rsid w:val="000E2162"/>
    <w:rsid w:val="000E21E4"/>
    <w:rsid w:val="000E22EF"/>
    <w:rsid w:val="000E2BB6"/>
    <w:rsid w:val="000E2C5F"/>
    <w:rsid w:val="000E3504"/>
    <w:rsid w:val="000E35E6"/>
    <w:rsid w:val="000E36BD"/>
    <w:rsid w:val="000E3B0F"/>
    <w:rsid w:val="000E3F2E"/>
    <w:rsid w:val="000E3FDD"/>
    <w:rsid w:val="000E4242"/>
    <w:rsid w:val="000E4255"/>
    <w:rsid w:val="000E4C03"/>
    <w:rsid w:val="000E4CCB"/>
    <w:rsid w:val="000E4D1D"/>
    <w:rsid w:val="000E54B3"/>
    <w:rsid w:val="000E5584"/>
    <w:rsid w:val="000E5657"/>
    <w:rsid w:val="000E5C97"/>
    <w:rsid w:val="000E5FCB"/>
    <w:rsid w:val="000E60FD"/>
    <w:rsid w:val="000E6112"/>
    <w:rsid w:val="000E6361"/>
    <w:rsid w:val="000E666E"/>
    <w:rsid w:val="000E6B0A"/>
    <w:rsid w:val="000E6D79"/>
    <w:rsid w:val="000E6D99"/>
    <w:rsid w:val="000F0457"/>
    <w:rsid w:val="000F069B"/>
    <w:rsid w:val="000F070F"/>
    <w:rsid w:val="000F0898"/>
    <w:rsid w:val="000F09EE"/>
    <w:rsid w:val="000F0D52"/>
    <w:rsid w:val="000F107E"/>
    <w:rsid w:val="000F12D2"/>
    <w:rsid w:val="000F14DE"/>
    <w:rsid w:val="000F1B73"/>
    <w:rsid w:val="000F1FE7"/>
    <w:rsid w:val="000F265D"/>
    <w:rsid w:val="000F2847"/>
    <w:rsid w:val="000F2A81"/>
    <w:rsid w:val="000F2E3B"/>
    <w:rsid w:val="000F2EAB"/>
    <w:rsid w:val="000F3237"/>
    <w:rsid w:val="000F328F"/>
    <w:rsid w:val="000F32F0"/>
    <w:rsid w:val="000F3349"/>
    <w:rsid w:val="000F3D4E"/>
    <w:rsid w:val="000F3F8A"/>
    <w:rsid w:val="000F443D"/>
    <w:rsid w:val="000F4E72"/>
    <w:rsid w:val="000F5515"/>
    <w:rsid w:val="000F577B"/>
    <w:rsid w:val="000F5A6F"/>
    <w:rsid w:val="000F5BC6"/>
    <w:rsid w:val="000F5DC4"/>
    <w:rsid w:val="000F6521"/>
    <w:rsid w:val="000F68B1"/>
    <w:rsid w:val="000F6A61"/>
    <w:rsid w:val="000F75C2"/>
    <w:rsid w:val="000F77D2"/>
    <w:rsid w:val="000F7837"/>
    <w:rsid w:val="000F7DAA"/>
    <w:rsid w:val="000F7FE0"/>
    <w:rsid w:val="001000D1"/>
    <w:rsid w:val="00100588"/>
    <w:rsid w:val="00100703"/>
    <w:rsid w:val="00100C2F"/>
    <w:rsid w:val="00100FFC"/>
    <w:rsid w:val="001010F8"/>
    <w:rsid w:val="0010115F"/>
    <w:rsid w:val="00101619"/>
    <w:rsid w:val="00101702"/>
    <w:rsid w:val="0010192F"/>
    <w:rsid w:val="001019DB"/>
    <w:rsid w:val="00101AA0"/>
    <w:rsid w:val="00102082"/>
    <w:rsid w:val="00102085"/>
    <w:rsid w:val="001023CA"/>
    <w:rsid w:val="0010255D"/>
    <w:rsid w:val="001027E3"/>
    <w:rsid w:val="001029A0"/>
    <w:rsid w:val="00103049"/>
    <w:rsid w:val="001034C2"/>
    <w:rsid w:val="00103D54"/>
    <w:rsid w:val="00103F47"/>
    <w:rsid w:val="00104129"/>
    <w:rsid w:val="00104538"/>
    <w:rsid w:val="00104632"/>
    <w:rsid w:val="00104AB2"/>
    <w:rsid w:val="00104DAC"/>
    <w:rsid w:val="00105050"/>
    <w:rsid w:val="0010529B"/>
    <w:rsid w:val="001054A2"/>
    <w:rsid w:val="00105A93"/>
    <w:rsid w:val="00105B56"/>
    <w:rsid w:val="00105C7C"/>
    <w:rsid w:val="001061C9"/>
    <w:rsid w:val="0010621C"/>
    <w:rsid w:val="0010644C"/>
    <w:rsid w:val="001064B9"/>
    <w:rsid w:val="001066C9"/>
    <w:rsid w:val="00106998"/>
    <w:rsid w:val="00106BBC"/>
    <w:rsid w:val="00107251"/>
    <w:rsid w:val="00110043"/>
    <w:rsid w:val="001102CF"/>
    <w:rsid w:val="0011034A"/>
    <w:rsid w:val="0011048B"/>
    <w:rsid w:val="00110C45"/>
    <w:rsid w:val="00110EA1"/>
    <w:rsid w:val="001110EE"/>
    <w:rsid w:val="00111424"/>
    <w:rsid w:val="00111674"/>
    <w:rsid w:val="00111A99"/>
    <w:rsid w:val="00111B09"/>
    <w:rsid w:val="00111B80"/>
    <w:rsid w:val="00111DB1"/>
    <w:rsid w:val="00111E8A"/>
    <w:rsid w:val="0011203C"/>
    <w:rsid w:val="00112346"/>
    <w:rsid w:val="0011287E"/>
    <w:rsid w:val="00112997"/>
    <w:rsid w:val="001129ED"/>
    <w:rsid w:val="00112A1F"/>
    <w:rsid w:val="00112A5F"/>
    <w:rsid w:val="001130F6"/>
    <w:rsid w:val="00113370"/>
    <w:rsid w:val="00113B0B"/>
    <w:rsid w:val="001145F0"/>
    <w:rsid w:val="00114872"/>
    <w:rsid w:val="00114B64"/>
    <w:rsid w:val="00115072"/>
    <w:rsid w:val="001150A8"/>
    <w:rsid w:val="00115702"/>
    <w:rsid w:val="001160D1"/>
    <w:rsid w:val="001164FF"/>
    <w:rsid w:val="001166D4"/>
    <w:rsid w:val="00117174"/>
    <w:rsid w:val="00117303"/>
    <w:rsid w:val="0011734C"/>
    <w:rsid w:val="00120213"/>
    <w:rsid w:val="00120B31"/>
    <w:rsid w:val="00120BAB"/>
    <w:rsid w:val="00120CF0"/>
    <w:rsid w:val="00120E1A"/>
    <w:rsid w:val="00120F38"/>
    <w:rsid w:val="001213F8"/>
    <w:rsid w:val="0012162C"/>
    <w:rsid w:val="00121D99"/>
    <w:rsid w:val="00122C4F"/>
    <w:rsid w:val="00123078"/>
    <w:rsid w:val="00123199"/>
    <w:rsid w:val="001234BB"/>
    <w:rsid w:val="00123999"/>
    <w:rsid w:val="00124AA2"/>
    <w:rsid w:val="0012570D"/>
    <w:rsid w:val="0012588D"/>
    <w:rsid w:val="00125961"/>
    <w:rsid w:val="00125A8F"/>
    <w:rsid w:val="00125C08"/>
    <w:rsid w:val="00125F6F"/>
    <w:rsid w:val="0012675F"/>
    <w:rsid w:val="001267EB"/>
    <w:rsid w:val="00127057"/>
    <w:rsid w:val="001273B5"/>
    <w:rsid w:val="00127477"/>
    <w:rsid w:val="00127507"/>
    <w:rsid w:val="001276E5"/>
    <w:rsid w:val="0012775B"/>
    <w:rsid w:val="0012797E"/>
    <w:rsid w:val="00127E59"/>
    <w:rsid w:val="00127E5E"/>
    <w:rsid w:val="001301F4"/>
    <w:rsid w:val="00130485"/>
    <w:rsid w:val="001306AD"/>
    <w:rsid w:val="00130701"/>
    <w:rsid w:val="00130A85"/>
    <w:rsid w:val="00130BC1"/>
    <w:rsid w:val="00131047"/>
    <w:rsid w:val="00131206"/>
    <w:rsid w:val="00131296"/>
    <w:rsid w:val="00131341"/>
    <w:rsid w:val="0013148A"/>
    <w:rsid w:val="001319DF"/>
    <w:rsid w:val="00131FD4"/>
    <w:rsid w:val="00132002"/>
    <w:rsid w:val="00132254"/>
    <w:rsid w:val="00132334"/>
    <w:rsid w:val="00132676"/>
    <w:rsid w:val="001327F8"/>
    <w:rsid w:val="00132DDC"/>
    <w:rsid w:val="001336EC"/>
    <w:rsid w:val="00133997"/>
    <w:rsid w:val="00133BFC"/>
    <w:rsid w:val="00133CE4"/>
    <w:rsid w:val="00133DC8"/>
    <w:rsid w:val="00134A5C"/>
    <w:rsid w:val="0013515C"/>
    <w:rsid w:val="00135276"/>
    <w:rsid w:val="00135460"/>
    <w:rsid w:val="001355B1"/>
    <w:rsid w:val="001357ED"/>
    <w:rsid w:val="00135D69"/>
    <w:rsid w:val="0013647A"/>
    <w:rsid w:val="001365FB"/>
    <w:rsid w:val="0013667D"/>
    <w:rsid w:val="00136793"/>
    <w:rsid w:val="00136C00"/>
    <w:rsid w:val="00136FC8"/>
    <w:rsid w:val="0013742F"/>
    <w:rsid w:val="001374C6"/>
    <w:rsid w:val="00137D23"/>
    <w:rsid w:val="001400C3"/>
    <w:rsid w:val="0014012B"/>
    <w:rsid w:val="0014015C"/>
    <w:rsid w:val="00140167"/>
    <w:rsid w:val="00140253"/>
    <w:rsid w:val="00140910"/>
    <w:rsid w:val="001409CB"/>
    <w:rsid w:val="00140A57"/>
    <w:rsid w:val="00140C90"/>
    <w:rsid w:val="00140D82"/>
    <w:rsid w:val="00141801"/>
    <w:rsid w:val="00141D70"/>
    <w:rsid w:val="00141E1F"/>
    <w:rsid w:val="00141E22"/>
    <w:rsid w:val="00142608"/>
    <w:rsid w:val="00142721"/>
    <w:rsid w:val="00142821"/>
    <w:rsid w:val="00142962"/>
    <w:rsid w:val="00142AD9"/>
    <w:rsid w:val="00142C0B"/>
    <w:rsid w:val="00142D8A"/>
    <w:rsid w:val="00142F13"/>
    <w:rsid w:val="00142FD7"/>
    <w:rsid w:val="0014308C"/>
    <w:rsid w:val="001438E5"/>
    <w:rsid w:val="00144319"/>
    <w:rsid w:val="00144577"/>
    <w:rsid w:val="00144887"/>
    <w:rsid w:val="0014549E"/>
    <w:rsid w:val="00145637"/>
    <w:rsid w:val="0014569E"/>
    <w:rsid w:val="001457F3"/>
    <w:rsid w:val="00145C3B"/>
    <w:rsid w:val="00145EC3"/>
    <w:rsid w:val="00146725"/>
    <w:rsid w:val="00146B38"/>
    <w:rsid w:val="00146CF0"/>
    <w:rsid w:val="00147048"/>
    <w:rsid w:val="00147934"/>
    <w:rsid w:val="00147E40"/>
    <w:rsid w:val="00147F07"/>
    <w:rsid w:val="001502A2"/>
    <w:rsid w:val="0015065C"/>
    <w:rsid w:val="00150AFA"/>
    <w:rsid w:val="00150FBA"/>
    <w:rsid w:val="0015141C"/>
    <w:rsid w:val="00151E83"/>
    <w:rsid w:val="001525B9"/>
    <w:rsid w:val="00152FB5"/>
    <w:rsid w:val="00153472"/>
    <w:rsid w:val="001534D7"/>
    <w:rsid w:val="00153968"/>
    <w:rsid w:val="00153B7F"/>
    <w:rsid w:val="00153C02"/>
    <w:rsid w:val="001545C0"/>
    <w:rsid w:val="00155473"/>
    <w:rsid w:val="00155570"/>
    <w:rsid w:val="00155720"/>
    <w:rsid w:val="00155772"/>
    <w:rsid w:val="00155C2C"/>
    <w:rsid w:val="00155C9C"/>
    <w:rsid w:val="00155DA2"/>
    <w:rsid w:val="00156082"/>
    <w:rsid w:val="001564F5"/>
    <w:rsid w:val="0015667F"/>
    <w:rsid w:val="00156964"/>
    <w:rsid w:val="00156C20"/>
    <w:rsid w:val="00156DB8"/>
    <w:rsid w:val="00157006"/>
    <w:rsid w:val="0015716B"/>
    <w:rsid w:val="0015748E"/>
    <w:rsid w:val="0015770A"/>
    <w:rsid w:val="001577B5"/>
    <w:rsid w:val="00157936"/>
    <w:rsid w:val="00157F07"/>
    <w:rsid w:val="001600F5"/>
    <w:rsid w:val="0016051F"/>
    <w:rsid w:val="001608A3"/>
    <w:rsid w:val="00160E84"/>
    <w:rsid w:val="00161A41"/>
    <w:rsid w:val="00162125"/>
    <w:rsid w:val="00162541"/>
    <w:rsid w:val="00162617"/>
    <w:rsid w:val="001628CB"/>
    <w:rsid w:val="00162C13"/>
    <w:rsid w:val="00162F3B"/>
    <w:rsid w:val="00163617"/>
    <w:rsid w:val="001637F8"/>
    <w:rsid w:val="00163B65"/>
    <w:rsid w:val="00163B7A"/>
    <w:rsid w:val="001640D9"/>
    <w:rsid w:val="0016416F"/>
    <w:rsid w:val="00164185"/>
    <w:rsid w:val="001646ED"/>
    <w:rsid w:val="0016472F"/>
    <w:rsid w:val="00164D58"/>
    <w:rsid w:val="00164D8E"/>
    <w:rsid w:val="00164E3D"/>
    <w:rsid w:val="00164F6D"/>
    <w:rsid w:val="00165114"/>
    <w:rsid w:val="00165860"/>
    <w:rsid w:val="00165A19"/>
    <w:rsid w:val="00165EF1"/>
    <w:rsid w:val="001660A7"/>
    <w:rsid w:val="00166401"/>
    <w:rsid w:val="00166EB2"/>
    <w:rsid w:val="0016783B"/>
    <w:rsid w:val="00167B23"/>
    <w:rsid w:val="00167EA2"/>
    <w:rsid w:val="00167F14"/>
    <w:rsid w:val="00170053"/>
    <w:rsid w:val="00170264"/>
    <w:rsid w:val="001703B8"/>
    <w:rsid w:val="001703C4"/>
    <w:rsid w:val="00170EEF"/>
    <w:rsid w:val="0017102D"/>
    <w:rsid w:val="001711FA"/>
    <w:rsid w:val="00171360"/>
    <w:rsid w:val="00171515"/>
    <w:rsid w:val="0017159D"/>
    <w:rsid w:val="00171658"/>
    <w:rsid w:val="00171898"/>
    <w:rsid w:val="00172174"/>
    <w:rsid w:val="0017219B"/>
    <w:rsid w:val="0017337B"/>
    <w:rsid w:val="001734BB"/>
    <w:rsid w:val="00173DB7"/>
    <w:rsid w:val="001741DE"/>
    <w:rsid w:val="001746E6"/>
    <w:rsid w:val="00174CD2"/>
    <w:rsid w:val="00174D4E"/>
    <w:rsid w:val="00174DED"/>
    <w:rsid w:val="00174EB6"/>
    <w:rsid w:val="0017572C"/>
    <w:rsid w:val="00175876"/>
    <w:rsid w:val="00175FA6"/>
    <w:rsid w:val="00176828"/>
    <w:rsid w:val="00176A43"/>
    <w:rsid w:val="00176E07"/>
    <w:rsid w:val="00177315"/>
    <w:rsid w:val="00177AE5"/>
    <w:rsid w:val="00177EB3"/>
    <w:rsid w:val="00180132"/>
    <w:rsid w:val="00180378"/>
    <w:rsid w:val="00180432"/>
    <w:rsid w:val="001804F8"/>
    <w:rsid w:val="00180709"/>
    <w:rsid w:val="00180A40"/>
    <w:rsid w:val="00180F10"/>
    <w:rsid w:val="001810ED"/>
    <w:rsid w:val="0018142E"/>
    <w:rsid w:val="001816B4"/>
    <w:rsid w:val="00181801"/>
    <w:rsid w:val="00181B12"/>
    <w:rsid w:val="001822AD"/>
    <w:rsid w:val="00182393"/>
    <w:rsid w:val="00182899"/>
    <w:rsid w:val="00182E79"/>
    <w:rsid w:val="00182E8F"/>
    <w:rsid w:val="00184117"/>
    <w:rsid w:val="001844CA"/>
    <w:rsid w:val="00184581"/>
    <w:rsid w:val="00184599"/>
    <w:rsid w:val="001846C2"/>
    <w:rsid w:val="001848EE"/>
    <w:rsid w:val="00184D3A"/>
    <w:rsid w:val="0018501E"/>
    <w:rsid w:val="001856E5"/>
    <w:rsid w:val="00185A60"/>
    <w:rsid w:val="00185CDB"/>
    <w:rsid w:val="00186107"/>
    <w:rsid w:val="00186135"/>
    <w:rsid w:val="001863E2"/>
    <w:rsid w:val="00186717"/>
    <w:rsid w:val="001870CD"/>
    <w:rsid w:val="00187279"/>
    <w:rsid w:val="001872DC"/>
    <w:rsid w:val="00187699"/>
    <w:rsid w:val="00187755"/>
    <w:rsid w:val="00187B70"/>
    <w:rsid w:val="00187F01"/>
    <w:rsid w:val="00187F38"/>
    <w:rsid w:val="00190522"/>
    <w:rsid w:val="00190EBA"/>
    <w:rsid w:val="00191AA0"/>
    <w:rsid w:val="00191AFF"/>
    <w:rsid w:val="00191F8D"/>
    <w:rsid w:val="00191FB9"/>
    <w:rsid w:val="0019255C"/>
    <w:rsid w:val="001925CD"/>
    <w:rsid w:val="00192784"/>
    <w:rsid w:val="001928BB"/>
    <w:rsid w:val="00192D9E"/>
    <w:rsid w:val="00193221"/>
    <w:rsid w:val="00193337"/>
    <w:rsid w:val="00193DF3"/>
    <w:rsid w:val="00193F7A"/>
    <w:rsid w:val="00194004"/>
    <w:rsid w:val="00194812"/>
    <w:rsid w:val="00194C62"/>
    <w:rsid w:val="00194E5A"/>
    <w:rsid w:val="00195038"/>
    <w:rsid w:val="00195275"/>
    <w:rsid w:val="001952ED"/>
    <w:rsid w:val="001957EC"/>
    <w:rsid w:val="0019588A"/>
    <w:rsid w:val="00195A14"/>
    <w:rsid w:val="00195AF5"/>
    <w:rsid w:val="00195E2D"/>
    <w:rsid w:val="00196317"/>
    <w:rsid w:val="00196506"/>
    <w:rsid w:val="001965C8"/>
    <w:rsid w:val="00196688"/>
    <w:rsid w:val="0019671E"/>
    <w:rsid w:val="0019681C"/>
    <w:rsid w:val="00196D2C"/>
    <w:rsid w:val="00197227"/>
    <w:rsid w:val="001A015B"/>
    <w:rsid w:val="001A02A9"/>
    <w:rsid w:val="001A0591"/>
    <w:rsid w:val="001A0956"/>
    <w:rsid w:val="001A0A36"/>
    <w:rsid w:val="001A0C38"/>
    <w:rsid w:val="001A0CC0"/>
    <w:rsid w:val="001A18B6"/>
    <w:rsid w:val="001A1C0D"/>
    <w:rsid w:val="001A1EDD"/>
    <w:rsid w:val="001A1FEC"/>
    <w:rsid w:val="001A23E0"/>
    <w:rsid w:val="001A2608"/>
    <w:rsid w:val="001A26BD"/>
    <w:rsid w:val="001A27BF"/>
    <w:rsid w:val="001A28DA"/>
    <w:rsid w:val="001A2B2E"/>
    <w:rsid w:val="001A2E06"/>
    <w:rsid w:val="001A3074"/>
    <w:rsid w:val="001A315D"/>
    <w:rsid w:val="001A31DD"/>
    <w:rsid w:val="001A3243"/>
    <w:rsid w:val="001A3620"/>
    <w:rsid w:val="001A36CE"/>
    <w:rsid w:val="001A391C"/>
    <w:rsid w:val="001A39BA"/>
    <w:rsid w:val="001A3AA1"/>
    <w:rsid w:val="001A3ABE"/>
    <w:rsid w:val="001A3F45"/>
    <w:rsid w:val="001A4016"/>
    <w:rsid w:val="001A434A"/>
    <w:rsid w:val="001A522D"/>
    <w:rsid w:val="001A52CB"/>
    <w:rsid w:val="001A55CA"/>
    <w:rsid w:val="001A56D3"/>
    <w:rsid w:val="001A5725"/>
    <w:rsid w:val="001A590D"/>
    <w:rsid w:val="001A5979"/>
    <w:rsid w:val="001A5EE5"/>
    <w:rsid w:val="001A5EE8"/>
    <w:rsid w:val="001A60F9"/>
    <w:rsid w:val="001A6B75"/>
    <w:rsid w:val="001A73A4"/>
    <w:rsid w:val="001A74B0"/>
    <w:rsid w:val="001A769C"/>
    <w:rsid w:val="001A785C"/>
    <w:rsid w:val="001A7B43"/>
    <w:rsid w:val="001A7E85"/>
    <w:rsid w:val="001B0234"/>
    <w:rsid w:val="001B049A"/>
    <w:rsid w:val="001B0661"/>
    <w:rsid w:val="001B0C01"/>
    <w:rsid w:val="001B0CAE"/>
    <w:rsid w:val="001B0FED"/>
    <w:rsid w:val="001B1177"/>
    <w:rsid w:val="001B11FB"/>
    <w:rsid w:val="001B1313"/>
    <w:rsid w:val="001B140A"/>
    <w:rsid w:val="001B18FB"/>
    <w:rsid w:val="001B1F0A"/>
    <w:rsid w:val="001B1F46"/>
    <w:rsid w:val="001B1FF3"/>
    <w:rsid w:val="001B2371"/>
    <w:rsid w:val="001B2805"/>
    <w:rsid w:val="001B2B32"/>
    <w:rsid w:val="001B2D3A"/>
    <w:rsid w:val="001B2E40"/>
    <w:rsid w:val="001B33F6"/>
    <w:rsid w:val="001B3449"/>
    <w:rsid w:val="001B4AA5"/>
    <w:rsid w:val="001B50A0"/>
    <w:rsid w:val="001B5182"/>
    <w:rsid w:val="001B55D8"/>
    <w:rsid w:val="001B55F4"/>
    <w:rsid w:val="001B58C8"/>
    <w:rsid w:val="001B5BF0"/>
    <w:rsid w:val="001B62AE"/>
    <w:rsid w:val="001B64FB"/>
    <w:rsid w:val="001B6534"/>
    <w:rsid w:val="001B6DF5"/>
    <w:rsid w:val="001B7047"/>
    <w:rsid w:val="001B74CB"/>
    <w:rsid w:val="001B7653"/>
    <w:rsid w:val="001B7806"/>
    <w:rsid w:val="001C0953"/>
    <w:rsid w:val="001C0BAF"/>
    <w:rsid w:val="001C1031"/>
    <w:rsid w:val="001C1589"/>
    <w:rsid w:val="001C15C7"/>
    <w:rsid w:val="001C179B"/>
    <w:rsid w:val="001C1D42"/>
    <w:rsid w:val="001C21DF"/>
    <w:rsid w:val="001C3865"/>
    <w:rsid w:val="001C3D6E"/>
    <w:rsid w:val="001C3E30"/>
    <w:rsid w:val="001C4084"/>
    <w:rsid w:val="001C4987"/>
    <w:rsid w:val="001C5275"/>
    <w:rsid w:val="001C57E0"/>
    <w:rsid w:val="001C5978"/>
    <w:rsid w:val="001C5A9D"/>
    <w:rsid w:val="001C5D66"/>
    <w:rsid w:val="001C61BB"/>
    <w:rsid w:val="001C62B3"/>
    <w:rsid w:val="001C65C5"/>
    <w:rsid w:val="001C6BC4"/>
    <w:rsid w:val="001C7090"/>
    <w:rsid w:val="001C73B0"/>
    <w:rsid w:val="001C7493"/>
    <w:rsid w:val="001D027E"/>
    <w:rsid w:val="001D079A"/>
    <w:rsid w:val="001D0EBC"/>
    <w:rsid w:val="001D0FA5"/>
    <w:rsid w:val="001D1005"/>
    <w:rsid w:val="001D1037"/>
    <w:rsid w:val="001D1056"/>
    <w:rsid w:val="001D164C"/>
    <w:rsid w:val="001D17A8"/>
    <w:rsid w:val="001D1A12"/>
    <w:rsid w:val="001D20B0"/>
    <w:rsid w:val="001D220E"/>
    <w:rsid w:val="001D24AA"/>
    <w:rsid w:val="001D271F"/>
    <w:rsid w:val="001D27CD"/>
    <w:rsid w:val="001D2A28"/>
    <w:rsid w:val="001D2C11"/>
    <w:rsid w:val="001D2DC8"/>
    <w:rsid w:val="001D2E26"/>
    <w:rsid w:val="001D30DF"/>
    <w:rsid w:val="001D3116"/>
    <w:rsid w:val="001D3141"/>
    <w:rsid w:val="001D32EE"/>
    <w:rsid w:val="001D3773"/>
    <w:rsid w:val="001D3ED3"/>
    <w:rsid w:val="001D3F1A"/>
    <w:rsid w:val="001D4144"/>
    <w:rsid w:val="001D465B"/>
    <w:rsid w:val="001D46EE"/>
    <w:rsid w:val="001D4C60"/>
    <w:rsid w:val="001D4DBF"/>
    <w:rsid w:val="001D4F5A"/>
    <w:rsid w:val="001D52F5"/>
    <w:rsid w:val="001D5747"/>
    <w:rsid w:val="001D5798"/>
    <w:rsid w:val="001D5A6A"/>
    <w:rsid w:val="001D5C59"/>
    <w:rsid w:val="001D6331"/>
    <w:rsid w:val="001D6513"/>
    <w:rsid w:val="001D68C4"/>
    <w:rsid w:val="001D6AA4"/>
    <w:rsid w:val="001D6DDE"/>
    <w:rsid w:val="001D6EF9"/>
    <w:rsid w:val="001D6F4A"/>
    <w:rsid w:val="001D6FAF"/>
    <w:rsid w:val="001D7313"/>
    <w:rsid w:val="001D7DA0"/>
    <w:rsid w:val="001E0321"/>
    <w:rsid w:val="001E06E0"/>
    <w:rsid w:val="001E0A05"/>
    <w:rsid w:val="001E0B85"/>
    <w:rsid w:val="001E0BA1"/>
    <w:rsid w:val="001E0E26"/>
    <w:rsid w:val="001E1069"/>
    <w:rsid w:val="001E117E"/>
    <w:rsid w:val="001E139B"/>
    <w:rsid w:val="001E1779"/>
    <w:rsid w:val="001E1D37"/>
    <w:rsid w:val="001E1EC6"/>
    <w:rsid w:val="001E1EF0"/>
    <w:rsid w:val="001E27CF"/>
    <w:rsid w:val="001E27FE"/>
    <w:rsid w:val="001E2AD8"/>
    <w:rsid w:val="001E2F6A"/>
    <w:rsid w:val="001E388C"/>
    <w:rsid w:val="001E3A7E"/>
    <w:rsid w:val="001E445B"/>
    <w:rsid w:val="001E4AAA"/>
    <w:rsid w:val="001E4B10"/>
    <w:rsid w:val="001E4C4D"/>
    <w:rsid w:val="001E5120"/>
    <w:rsid w:val="001E51C2"/>
    <w:rsid w:val="001E5452"/>
    <w:rsid w:val="001E564E"/>
    <w:rsid w:val="001E56AA"/>
    <w:rsid w:val="001E58E2"/>
    <w:rsid w:val="001E6064"/>
    <w:rsid w:val="001E606F"/>
    <w:rsid w:val="001E6192"/>
    <w:rsid w:val="001E623A"/>
    <w:rsid w:val="001E692D"/>
    <w:rsid w:val="001E698A"/>
    <w:rsid w:val="001E72EC"/>
    <w:rsid w:val="001E73F4"/>
    <w:rsid w:val="001E74FF"/>
    <w:rsid w:val="001E7619"/>
    <w:rsid w:val="001E7720"/>
    <w:rsid w:val="001F0601"/>
    <w:rsid w:val="001F0A87"/>
    <w:rsid w:val="001F11F4"/>
    <w:rsid w:val="001F17F9"/>
    <w:rsid w:val="001F1BD9"/>
    <w:rsid w:val="001F1DD9"/>
    <w:rsid w:val="001F1F88"/>
    <w:rsid w:val="001F20D4"/>
    <w:rsid w:val="001F2A43"/>
    <w:rsid w:val="001F2EB0"/>
    <w:rsid w:val="001F35BE"/>
    <w:rsid w:val="001F35D1"/>
    <w:rsid w:val="001F389C"/>
    <w:rsid w:val="001F43E5"/>
    <w:rsid w:val="001F46E9"/>
    <w:rsid w:val="001F4831"/>
    <w:rsid w:val="001F4CDE"/>
    <w:rsid w:val="001F4E4F"/>
    <w:rsid w:val="001F5491"/>
    <w:rsid w:val="001F5A7E"/>
    <w:rsid w:val="001F6070"/>
    <w:rsid w:val="001F63CD"/>
    <w:rsid w:val="001F64B9"/>
    <w:rsid w:val="001F674A"/>
    <w:rsid w:val="001F6C0C"/>
    <w:rsid w:val="001F6E07"/>
    <w:rsid w:val="001F753F"/>
    <w:rsid w:val="001F763B"/>
    <w:rsid w:val="001F76E5"/>
    <w:rsid w:val="001F777F"/>
    <w:rsid w:val="0020059B"/>
    <w:rsid w:val="00200970"/>
    <w:rsid w:val="00200E12"/>
    <w:rsid w:val="00200E44"/>
    <w:rsid w:val="00200E99"/>
    <w:rsid w:val="002011E3"/>
    <w:rsid w:val="00201320"/>
    <w:rsid w:val="002013F2"/>
    <w:rsid w:val="00201663"/>
    <w:rsid w:val="00201BAD"/>
    <w:rsid w:val="002020FB"/>
    <w:rsid w:val="0020233E"/>
    <w:rsid w:val="00202B29"/>
    <w:rsid w:val="002032EC"/>
    <w:rsid w:val="00203B4A"/>
    <w:rsid w:val="00204189"/>
    <w:rsid w:val="0020449E"/>
    <w:rsid w:val="00204781"/>
    <w:rsid w:val="00204A77"/>
    <w:rsid w:val="00204C30"/>
    <w:rsid w:val="00204F6E"/>
    <w:rsid w:val="00205295"/>
    <w:rsid w:val="00205307"/>
    <w:rsid w:val="0020541B"/>
    <w:rsid w:val="002056B0"/>
    <w:rsid w:val="00205DB5"/>
    <w:rsid w:val="0020634D"/>
    <w:rsid w:val="00206426"/>
    <w:rsid w:val="0020676E"/>
    <w:rsid w:val="00206A0E"/>
    <w:rsid w:val="00206D1F"/>
    <w:rsid w:val="00206D5C"/>
    <w:rsid w:val="00207B91"/>
    <w:rsid w:val="00207C1B"/>
    <w:rsid w:val="00207F55"/>
    <w:rsid w:val="0021005B"/>
    <w:rsid w:val="00210116"/>
    <w:rsid w:val="002101EB"/>
    <w:rsid w:val="00210573"/>
    <w:rsid w:val="00210792"/>
    <w:rsid w:val="00210E72"/>
    <w:rsid w:val="002110DC"/>
    <w:rsid w:val="00211855"/>
    <w:rsid w:val="00211AAB"/>
    <w:rsid w:val="00211B4F"/>
    <w:rsid w:val="00211E8D"/>
    <w:rsid w:val="00211F7A"/>
    <w:rsid w:val="00212333"/>
    <w:rsid w:val="002126B0"/>
    <w:rsid w:val="0021279C"/>
    <w:rsid w:val="00212A49"/>
    <w:rsid w:val="00212C0E"/>
    <w:rsid w:val="00212DDA"/>
    <w:rsid w:val="00212F5B"/>
    <w:rsid w:val="002149BE"/>
    <w:rsid w:val="00215044"/>
    <w:rsid w:val="0021526A"/>
    <w:rsid w:val="00215322"/>
    <w:rsid w:val="00215447"/>
    <w:rsid w:val="00215517"/>
    <w:rsid w:val="00215E5E"/>
    <w:rsid w:val="0021624D"/>
    <w:rsid w:val="002163AF"/>
    <w:rsid w:val="00216574"/>
    <w:rsid w:val="00216B85"/>
    <w:rsid w:val="00216BF0"/>
    <w:rsid w:val="00216C0E"/>
    <w:rsid w:val="00216C2F"/>
    <w:rsid w:val="00216C44"/>
    <w:rsid w:val="00216C48"/>
    <w:rsid w:val="00216C7E"/>
    <w:rsid w:val="00216FF9"/>
    <w:rsid w:val="00217DA3"/>
    <w:rsid w:val="002201D6"/>
    <w:rsid w:val="0022092E"/>
    <w:rsid w:val="002209B8"/>
    <w:rsid w:val="00220ABA"/>
    <w:rsid w:val="00220BE1"/>
    <w:rsid w:val="00222CAB"/>
    <w:rsid w:val="00222E40"/>
    <w:rsid w:val="002233F1"/>
    <w:rsid w:val="002235E2"/>
    <w:rsid w:val="002237C6"/>
    <w:rsid w:val="002238B5"/>
    <w:rsid w:val="00223FC2"/>
    <w:rsid w:val="0022454D"/>
    <w:rsid w:val="00224A66"/>
    <w:rsid w:val="00224B3B"/>
    <w:rsid w:val="00224EE0"/>
    <w:rsid w:val="00224EE3"/>
    <w:rsid w:val="00225107"/>
    <w:rsid w:val="0022514A"/>
    <w:rsid w:val="002251DE"/>
    <w:rsid w:val="00225281"/>
    <w:rsid w:val="002255E5"/>
    <w:rsid w:val="002257B6"/>
    <w:rsid w:val="00225CE6"/>
    <w:rsid w:val="002260B7"/>
    <w:rsid w:val="0022620B"/>
    <w:rsid w:val="002262F3"/>
    <w:rsid w:val="0022638D"/>
    <w:rsid w:val="002266CF"/>
    <w:rsid w:val="00226D19"/>
    <w:rsid w:val="00226E83"/>
    <w:rsid w:val="002278A6"/>
    <w:rsid w:val="00227DA6"/>
    <w:rsid w:val="00227DBF"/>
    <w:rsid w:val="00227F33"/>
    <w:rsid w:val="00230031"/>
    <w:rsid w:val="00230113"/>
    <w:rsid w:val="002302FE"/>
    <w:rsid w:val="0023060B"/>
    <w:rsid w:val="00230647"/>
    <w:rsid w:val="00230AF4"/>
    <w:rsid w:val="00230C91"/>
    <w:rsid w:val="00230E54"/>
    <w:rsid w:val="00231487"/>
    <w:rsid w:val="002326C4"/>
    <w:rsid w:val="002329C0"/>
    <w:rsid w:val="00232E23"/>
    <w:rsid w:val="00232EBE"/>
    <w:rsid w:val="00233008"/>
    <w:rsid w:val="002334E5"/>
    <w:rsid w:val="00233536"/>
    <w:rsid w:val="002339E5"/>
    <w:rsid w:val="00233FEA"/>
    <w:rsid w:val="00234256"/>
    <w:rsid w:val="00234895"/>
    <w:rsid w:val="00234A81"/>
    <w:rsid w:val="00234F41"/>
    <w:rsid w:val="00234F50"/>
    <w:rsid w:val="00234F5D"/>
    <w:rsid w:val="00235251"/>
    <w:rsid w:val="0023557E"/>
    <w:rsid w:val="002355D0"/>
    <w:rsid w:val="0023566E"/>
    <w:rsid w:val="00235711"/>
    <w:rsid w:val="00235819"/>
    <w:rsid w:val="00235B2D"/>
    <w:rsid w:val="00235B34"/>
    <w:rsid w:val="00235B84"/>
    <w:rsid w:val="00235C99"/>
    <w:rsid w:val="00235D9E"/>
    <w:rsid w:val="0023636F"/>
    <w:rsid w:val="0023640A"/>
    <w:rsid w:val="002364CE"/>
    <w:rsid w:val="002365DB"/>
    <w:rsid w:val="00236639"/>
    <w:rsid w:val="002367C4"/>
    <w:rsid w:val="00236A73"/>
    <w:rsid w:val="00237222"/>
    <w:rsid w:val="002373D5"/>
    <w:rsid w:val="00237482"/>
    <w:rsid w:val="00237C03"/>
    <w:rsid w:val="00237CE4"/>
    <w:rsid w:val="0024008D"/>
    <w:rsid w:val="002402B1"/>
    <w:rsid w:val="002406DE"/>
    <w:rsid w:val="00240877"/>
    <w:rsid w:val="002408AE"/>
    <w:rsid w:val="00240EBC"/>
    <w:rsid w:val="00240F49"/>
    <w:rsid w:val="0024109C"/>
    <w:rsid w:val="00241481"/>
    <w:rsid w:val="0024151A"/>
    <w:rsid w:val="0024168B"/>
    <w:rsid w:val="00241EE7"/>
    <w:rsid w:val="002420C4"/>
    <w:rsid w:val="0024215E"/>
    <w:rsid w:val="002427D1"/>
    <w:rsid w:val="00244113"/>
    <w:rsid w:val="00244168"/>
    <w:rsid w:val="002448D0"/>
    <w:rsid w:val="00245119"/>
    <w:rsid w:val="00245920"/>
    <w:rsid w:val="00245A3B"/>
    <w:rsid w:val="0024614D"/>
    <w:rsid w:val="002461FC"/>
    <w:rsid w:val="002463A3"/>
    <w:rsid w:val="002466E0"/>
    <w:rsid w:val="00246A26"/>
    <w:rsid w:val="00246B4A"/>
    <w:rsid w:val="00246CF2"/>
    <w:rsid w:val="00246FF1"/>
    <w:rsid w:val="002474CC"/>
    <w:rsid w:val="00247825"/>
    <w:rsid w:val="002478E3"/>
    <w:rsid w:val="0024794F"/>
    <w:rsid w:val="00247F6D"/>
    <w:rsid w:val="00250558"/>
    <w:rsid w:val="0025055F"/>
    <w:rsid w:val="00250590"/>
    <w:rsid w:val="002507AD"/>
    <w:rsid w:val="002513FE"/>
    <w:rsid w:val="0025150B"/>
    <w:rsid w:val="00251802"/>
    <w:rsid w:val="00251AF4"/>
    <w:rsid w:val="00251E40"/>
    <w:rsid w:val="00251EB6"/>
    <w:rsid w:val="0025222D"/>
    <w:rsid w:val="00252A84"/>
    <w:rsid w:val="00252B33"/>
    <w:rsid w:val="0025324A"/>
    <w:rsid w:val="0025330A"/>
    <w:rsid w:val="00253A10"/>
    <w:rsid w:val="00253E21"/>
    <w:rsid w:val="0025446F"/>
    <w:rsid w:val="002544F7"/>
    <w:rsid w:val="0025460F"/>
    <w:rsid w:val="0025480F"/>
    <w:rsid w:val="00254974"/>
    <w:rsid w:val="00254A20"/>
    <w:rsid w:val="00254D6A"/>
    <w:rsid w:val="00254DAB"/>
    <w:rsid w:val="00254E5C"/>
    <w:rsid w:val="00255F4A"/>
    <w:rsid w:val="00256C82"/>
    <w:rsid w:val="00256F7D"/>
    <w:rsid w:val="00256FFC"/>
    <w:rsid w:val="002571A0"/>
    <w:rsid w:val="002579F5"/>
    <w:rsid w:val="00257AC1"/>
    <w:rsid w:val="00257C68"/>
    <w:rsid w:val="002602E4"/>
    <w:rsid w:val="00260BAC"/>
    <w:rsid w:val="00261C67"/>
    <w:rsid w:val="002628F4"/>
    <w:rsid w:val="00263B40"/>
    <w:rsid w:val="00263D92"/>
    <w:rsid w:val="00263F3E"/>
    <w:rsid w:val="00264C14"/>
    <w:rsid w:val="00264E61"/>
    <w:rsid w:val="002653A2"/>
    <w:rsid w:val="00265C44"/>
    <w:rsid w:val="00265DEF"/>
    <w:rsid w:val="00266439"/>
    <w:rsid w:val="00266521"/>
    <w:rsid w:val="0026686F"/>
    <w:rsid w:val="002668E0"/>
    <w:rsid w:val="00266980"/>
    <w:rsid w:val="00267348"/>
    <w:rsid w:val="00267875"/>
    <w:rsid w:val="00267A92"/>
    <w:rsid w:val="00267DB7"/>
    <w:rsid w:val="00267E04"/>
    <w:rsid w:val="002704C9"/>
    <w:rsid w:val="002705A2"/>
    <w:rsid w:val="00270B6B"/>
    <w:rsid w:val="00270DBD"/>
    <w:rsid w:val="002717D1"/>
    <w:rsid w:val="002719C1"/>
    <w:rsid w:val="002720F0"/>
    <w:rsid w:val="002723B5"/>
    <w:rsid w:val="00273157"/>
    <w:rsid w:val="00273406"/>
    <w:rsid w:val="002734C9"/>
    <w:rsid w:val="00273730"/>
    <w:rsid w:val="00273886"/>
    <w:rsid w:val="002738BD"/>
    <w:rsid w:val="00273B80"/>
    <w:rsid w:val="00273FE6"/>
    <w:rsid w:val="00274235"/>
    <w:rsid w:val="002745D7"/>
    <w:rsid w:val="00274AFE"/>
    <w:rsid w:val="00275086"/>
    <w:rsid w:val="002750A1"/>
    <w:rsid w:val="002756FC"/>
    <w:rsid w:val="00275AA5"/>
    <w:rsid w:val="00275BF7"/>
    <w:rsid w:val="00275FF0"/>
    <w:rsid w:val="002760F7"/>
    <w:rsid w:val="00276293"/>
    <w:rsid w:val="00276428"/>
    <w:rsid w:val="0027689E"/>
    <w:rsid w:val="00276905"/>
    <w:rsid w:val="00276D3D"/>
    <w:rsid w:val="00276D43"/>
    <w:rsid w:val="00276E0D"/>
    <w:rsid w:val="002777D0"/>
    <w:rsid w:val="0027787F"/>
    <w:rsid w:val="00277890"/>
    <w:rsid w:val="00277998"/>
    <w:rsid w:val="00277EBA"/>
    <w:rsid w:val="00280A81"/>
    <w:rsid w:val="00280AA0"/>
    <w:rsid w:val="002816C6"/>
    <w:rsid w:val="00281979"/>
    <w:rsid w:val="00281B1D"/>
    <w:rsid w:val="00281E4B"/>
    <w:rsid w:val="0028244D"/>
    <w:rsid w:val="00282848"/>
    <w:rsid w:val="002828B8"/>
    <w:rsid w:val="002829FB"/>
    <w:rsid w:val="00282B94"/>
    <w:rsid w:val="00282BBE"/>
    <w:rsid w:val="00282C22"/>
    <w:rsid w:val="00282C54"/>
    <w:rsid w:val="00282FC0"/>
    <w:rsid w:val="00282FF8"/>
    <w:rsid w:val="002838D4"/>
    <w:rsid w:val="00283910"/>
    <w:rsid w:val="0028396D"/>
    <w:rsid w:val="00283B8D"/>
    <w:rsid w:val="00283D34"/>
    <w:rsid w:val="00283F0F"/>
    <w:rsid w:val="00283F17"/>
    <w:rsid w:val="002844D4"/>
    <w:rsid w:val="002849CD"/>
    <w:rsid w:val="00284EF2"/>
    <w:rsid w:val="002851DB"/>
    <w:rsid w:val="00285693"/>
    <w:rsid w:val="00285860"/>
    <w:rsid w:val="00285E3A"/>
    <w:rsid w:val="00286060"/>
    <w:rsid w:val="002861F6"/>
    <w:rsid w:val="002868B1"/>
    <w:rsid w:val="0028691A"/>
    <w:rsid w:val="00286A7C"/>
    <w:rsid w:val="00286CE9"/>
    <w:rsid w:val="00287430"/>
    <w:rsid w:val="002876B0"/>
    <w:rsid w:val="00287720"/>
    <w:rsid w:val="00287EC4"/>
    <w:rsid w:val="00287EC6"/>
    <w:rsid w:val="00287EC9"/>
    <w:rsid w:val="0029070C"/>
    <w:rsid w:val="0029116E"/>
    <w:rsid w:val="002911AE"/>
    <w:rsid w:val="002912B7"/>
    <w:rsid w:val="0029251B"/>
    <w:rsid w:val="00292839"/>
    <w:rsid w:val="0029292A"/>
    <w:rsid w:val="0029293D"/>
    <w:rsid w:val="00292B32"/>
    <w:rsid w:val="00292C0A"/>
    <w:rsid w:val="00292D79"/>
    <w:rsid w:val="00292DD6"/>
    <w:rsid w:val="00292EE7"/>
    <w:rsid w:val="0029305C"/>
    <w:rsid w:val="00293861"/>
    <w:rsid w:val="002939E3"/>
    <w:rsid w:val="00293BE7"/>
    <w:rsid w:val="0029416A"/>
    <w:rsid w:val="002943D5"/>
    <w:rsid w:val="002944F9"/>
    <w:rsid w:val="0029476B"/>
    <w:rsid w:val="00294917"/>
    <w:rsid w:val="00294CB4"/>
    <w:rsid w:val="002950AB"/>
    <w:rsid w:val="002954C9"/>
    <w:rsid w:val="00295596"/>
    <w:rsid w:val="0029567F"/>
    <w:rsid w:val="00295700"/>
    <w:rsid w:val="002958D0"/>
    <w:rsid w:val="00296500"/>
    <w:rsid w:val="00296D1F"/>
    <w:rsid w:val="00297051"/>
    <w:rsid w:val="00297182"/>
    <w:rsid w:val="00297380"/>
    <w:rsid w:val="00297F22"/>
    <w:rsid w:val="00297FCB"/>
    <w:rsid w:val="002A01D9"/>
    <w:rsid w:val="002A0281"/>
    <w:rsid w:val="002A02F1"/>
    <w:rsid w:val="002A0962"/>
    <w:rsid w:val="002A0A1B"/>
    <w:rsid w:val="002A0BC2"/>
    <w:rsid w:val="002A0C0D"/>
    <w:rsid w:val="002A0C82"/>
    <w:rsid w:val="002A1248"/>
    <w:rsid w:val="002A1A93"/>
    <w:rsid w:val="002A1B31"/>
    <w:rsid w:val="002A1CB4"/>
    <w:rsid w:val="002A2284"/>
    <w:rsid w:val="002A29C9"/>
    <w:rsid w:val="002A3200"/>
    <w:rsid w:val="002A3448"/>
    <w:rsid w:val="002A3A50"/>
    <w:rsid w:val="002A3C96"/>
    <w:rsid w:val="002A4071"/>
    <w:rsid w:val="002A43F8"/>
    <w:rsid w:val="002A493C"/>
    <w:rsid w:val="002A4D00"/>
    <w:rsid w:val="002A4F6F"/>
    <w:rsid w:val="002A528B"/>
    <w:rsid w:val="002A558A"/>
    <w:rsid w:val="002A58F7"/>
    <w:rsid w:val="002A62E7"/>
    <w:rsid w:val="002A6C3D"/>
    <w:rsid w:val="002A6D6D"/>
    <w:rsid w:val="002A6E23"/>
    <w:rsid w:val="002A7001"/>
    <w:rsid w:val="002A7025"/>
    <w:rsid w:val="002A7065"/>
    <w:rsid w:val="002A7206"/>
    <w:rsid w:val="002A7313"/>
    <w:rsid w:val="002A778E"/>
    <w:rsid w:val="002A7C19"/>
    <w:rsid w:val="002A7FB9"/>
    <w:rsid w:val="002B00C2"/>
    <w:rsid w:val="002B03B3"/>
    <w:rsid w:val="002B04D8"/>
    <w:rsid w:val="002B0577"/>
    <w:rsid w:val="002B05AA"/>
    <w:rsid w:val="002B0751"/>
    <w:rsid w:val="002B0D87"/>
    <w:rsid w:val="002B19D6"/>
    <w:rsid w:val="002B1F91"/>
    <w:rsid w:val="002B219E"/>
    <w:rsid w:val="002B2561"/>
    <w:rsid w:val="002B2960"/>
    <w:rsid w:val="002B29D0"/>
    <w:rsid w:val="002B3FAB"/>
    <w:rsid w:val="002B4546"/>
    <w:rsid w:val="002B45E8"/>
    <w:rsid w:val="002B45F0"/>
    <w:rsid w:val="002B4626"/>
    <w:rsid w:val="002B4861"/>
    <w:rsid w:val="002B4903"/>
    <w:rsid w:val="002B49C4"/>
    <w:rsid w:val="002B4A42"/>
    <w:rsid w:val="002B5602"/>
    <w:rsid w:val="002B5856"/>
    <w:rsid w:val="002B5E96"/>
    <w:rsid w:val="002B62E5"/>
    <w:rsid w:val="002B683A"/>
    <w:rsid w:val="002B68DB"/>
    <w:rsid w:val="002B6926"/>
    <w:rsid w:val="002B6AF8"/>
    <w:rsid w:val="002B6FE0"/>
    <w:rsid w:val="002B70A1"/>
    <w:rsid w:val="002B71B8"/>
    <w:rsid w:val="002B7650"/>
    <w:rsid w:val="002B7C13"/>
    <w:rsid w:val="002B7C28"/>
    <w:rsid w:val="002B7C57"/>
    <w:rsid w:val="002B7FD7"/>
    <w:rsid w:val="002C0AC6"/>
    <w:rsid w:val="002C0C9B"/>
    <w:rsid w:val="002C0F5B"/>
    <w:rsid w:val="002C10BC"/>
    <w:rsid w:val="002C11AD"/>
    <w:rsid w:val="002C1350"/>
    <w:rsid w:val="002C135C"/>
    <w:rsid w:val="002C1AC0"/>
    <w:rsid w:val="002C1AC8"/>
    <w:rsid w:val="002C258A"/>
    <w:rsid w:val="002C267B"/>
    <w:rsid w:val="002C28F9"/>
    <w:rsid w:val="002C2EB6"/>
    <w:rsid w:val="002C38EC"/>
    <w:rsid w:val="002C3976"/>
    <w:rsid w:val="002C3BB0"/>
    <w:rsid w:val="002C471D"/>
    <w:rsid w:val="002C50F6"/>
    <w:rsid w:val="002C5172"/>
    <w:rsid w:val="002C5467"/>
    <w:rsid w:val="002C562D"/>
    <w:rsid w:val="002C5677"/>
    <w:rsid w:val="002C5885"/>
    <w:rsid w:val="002C61B4"/>
    <w:rsid w:val="002C6267"/>
    <w:rsid w:val="002C7627"/>
    <w:rsid w:val="002C7850"/>
    <w:rsid w:val="002C7A36"/>
    <w:rsid w:val="002C7F47"/>
    <w:rsid w:val="002D03E3"/>
    <w:rsid w:val="002D0878"/>
    <w:rsid w:val="002D0A00"/>
    <w:rsid w:val="002D0CBA"/>
    <w:rsid w:val="002D1537"/>
    <w:rsid w:val="002D158A"/>
    <w:rsid w:val="002D15DE"/>
    <w:rsid w:val="002D23F5"/>
    <w:rsid w:val="002D2797"/>
    <w:rsid w:val="002D2799"/>
    <w:rsid w:val="002D28E4"/>
    <w:rsid w:val="002D2BB7"/>
    <w:rsid w:val="002D348A"/>
    <w:rsid w:val="002D3716"/>
    <w:rsid w:val="002D376A"/>
    <w:rsid w:val="002D3C09"/>
    <w:rsid w:val="002D3E3A"/>
    <w:rsid w:val="002D3EAE"/>
    <w:rsid w:val="002D3F50"/>
    <w:rsid w:val="002D413B"/>
    <w:rsid w:val="002D4D12"/>
    <w:rsid w:val="002D4F25"/>
    <w:rsid w:val="002D5067"/>
    <w:rsid w:val="002D52B7"/>
    <w:rsid w:val="002D6098"/>
    <w:rsid w:val="002D642B"/>
    <w:rsid w:val="002D6B24"/>
    <w:rsid w:val="002D746E"/>
    <w:rsid w:val="002D76B3"/>
    <w:rsid w:val="002D783E"/>
    <w:rsid w:val="002D7E42"/>
    <w:rsid w:val="002E0A61"/>
    <w:rsid w:val="002E0CAC"/>
    <w:rsid w:val="002E0CF8"/>
    <w:rsid w:val="002E0E17"/>
    <w:rsid w:val="002E0EEE"/>
    <w:rsid w:val="002E1009"/>
    <w:rsid w:val="002E1859"/>
    <w:rsid w:val="002E187A"/>
    <w:rsid w:val="002E18A0"/>
    <w:rsid w:val="002E1B3F"/>
    <w:rsid w:val="002E1B41"/>
    <w:rsid w:val="002E1EAC"/>
    <w:rsid w:val="002E2517"/>
    <w:rsid w:val="002E26A4"/>
    <w:rsid w:val="002E2CDB"/>
    <w:rsid w:val="002E2FCE"/>
    <w:rsid w:val="002E32A4"/>
    <w:rsid w:val="002E369C"/>
    <w:rsid w:val="002E37BA"/>
    <w:rsid w:val="002E40E9"/>
    <w:rsid w:val="002E4248"/>
    <w:rsid w:val="002E48E8"/>
    <w:rsid w:val="002E4DDD"/>
    <w:rsid w:val="002E4E6C"/>
    <w:rsid w:val="002E55CA"/>
    <w:rsid w:val="002E56CC"/>
    <w:rsid w:val="002E5B20"/>
    <w:rsid w:val="002E5EA0"/>
    <w:rsid w:val="002E60D0"/>
    <w:rsid w:val="002E6149"/>
    <w:rsid w:val="002E61BF"/>
    <w:rsid w:val="002E6571"/>
    <w:rsid w:val="002E6707"/>
    <w:rsid w:val="002E68B4"/>
    <w:rsid w:val="002E6D40"/>
    <w:rsid w:val="002E6D4B"/>
    <w:rsid w:val="002E6FBF"/>
    <w:rsid w:val="002E710A"/>
    <w:rsid w:val="002E71CB"/>
    <w:rsid w:val="002E7215"/>
    <w:rsid w:val="002E784E"/>
    <w:rsid w:val="002E7A2A"/>
    <w:rsid w:val="002E7EBA"/>
    <w:rsid w:val="002F0421"/>
    <w:rsid w:val="002F06AC"/>
    <w:rsid w:val="002F06F6"/>
    <w:rsid w:val="002F0B9B"/>
    <w:rsid w:val="002F0E3F"/>
    <w:rsid w:val="002F0EAE"/>
    <w:rsid w:val="002F1071"/>
    <w:rsid w:val="002F1073"/>
    <w:rsid w:val="002F1340"/>
    <w:rsid w:val="002F13C9"/>
    <w:rsid w:val="002F1632"/>
    <w:rsid w:val="002F1678"/>
    <w:rsid w:val="002F1CCF"/>
    <w:rsid w:val="002F1E97"/>
    <w:rsid w:val="002F22C0"/>
    <w:rsid w:val="002F28A0"/>
    <w:rsid w:val="002F2D30"/>
    <w:rsid w:val="002F31F3"/>
    <w:rsid w:val="002F322A"/>
    <w:rsid w:val="002F348E"/>
    <w:rsid w:val="002F3664"/>
    <w:rsid w:val="002F3A07"/>
    <w:rsid w:val="002F3A4C"/>
    <w:rsid w:val="002F4093"/>
    <w:rsid w:val="002F42F6"/>
    <w:rsid w:val="002F4CE3"/>
    <w:rsid w:val="002F5527"/>
    <w:rsid w:val="002F5DB8"/>
    <w:rsid w:val="002F658A"/>
    <w:rsid w:val="002F6CA0"/>
    <w:rsid w:val="002F6DC5"/>
    <w:rsid w:val="002F6EB0"/>
    <w:rsid w:val="002F72CB"/>
    <w:rsid w:val="002F74D2"/>
    <w:rsid w:val="002F7639"/>
    <w:rsid w:val="002F76E0"/>
    <w:rsid w:val="002F7951"/>
    <w:rsid w:val="002F7D88"/>
    <w:rsid w:val="0030007B"/>
    <w:rsid w:val="00300DDA"/>
    <w:rsid w:val="00301040"/>
    <w:rsid w:val="00301041"/>
    <w:rsid w:val="0030169A"/>
    <w:rsid w:val="00301D21"/>
    <w:rsid w:val="00302AA5"/>
    <w:rsid w:val="00302ACF"/>
    <w:rsid w:val="00302BD2"/>
    <w:rsid w:val="00302CB8"/>
    <w:rsid w:val="00303AE9"/>
    <w:rsid w:val="00304B1D"/>
    <w:rsid w:val="00304FB3"/>
    <w:rsid w:val="0030501D"/>
    <w:rsid w:val="00305687"/>
    <w:rsid w:val="00305B6F"/>
    <w:rsid w:val="00305F21"/>
    <w:rsid w:val="00306975"/>
    <w:rsid w:val="00306A40"/>
    <w:rsid w:val="00306BD1"/>
    <w:rsid w:val="0030734A"/>
    <w:rsid w:val="0030737C"/>
    <w:rsid w:val="00307792"/>
    <w:rsid w:val="0031012D"/>
    <w:rsid w:val="00310758"/>
    <w:rsid w:val="003117E6"/>
    <w:rsid w:val="003120EB"/>
    <w:rsid w:val="003121B6"/>
    <w:rsid w:val="0031221C"/>
    <w:rsid w:val="0031294F"/>
    <w:rsid w:val="00312B02"/>
    <w:rsid w:val="003132AA"/>
    <w:rsid w:val="003132C8"/>
    <w:rsid w:val="00313811"/>
    <w:rsid w:val="003139B4"/>
    <w:rsid w:val="00313A19"/>
    <w:rsid w:val="00313E05"/>
    <w:rsid w:val="00314258"/>
    <w:rsid w:val="00314635"/>
    <w:rsid w:val="00314C5A"/>
    <w:rsid w:val="00315545"/>
    <w:rsid w:val="00315A1C"/>
    <w:rsid w:val="00315A3F"/>
    <w:rsid w:val="00315FDF"/>
    <w:rsid w:val="0031609B"/>
    <w:rsid w:val="0031623F"/>
    <w:rsid w:val="003162B6"/>
    <w:rsid w:val="003162F8"/>
    <w:rsid w:val="00316367"/>
    <w:rsid w:val="00316B37"/>
    <w:rsid w:val="003170C1"/>
    <w:rsid w:val="003177B4"/>
    <w:rsid w:val="003177BE"/>
    <w:rsid w:val="0032023B"/>
    <w:rsid w:val="003206B5"/>
    <w:rsid w:val="0032073E"/>
    <w:rsid w:val="00320764"/>
    <w:rsid w:val="0032076A"/>
    <w:rsid w:val="00320923"/>
    <w:rsid w:val="00320B5B"/>
    <w:rsid w:val="00320C41"/>
    <w:rsid w:val="003210DE"/>
    <w:rsid w:val="0032123E"/>
    <w:rsid w:val="0032168A"/>
    <w:rsid w:val="003216FD"/>
    <w:rsid w:val="003217C5"/>
    <w:rsid w:val="00321E4D"/>
    <w:rsid w:val="003220DE"/>
    <w:rsid w:val="00322291"/>
    <w:rsid w:val="00322F67"/>
    <w:rsid w:val="00322F73"/>
    <w:rsid w:val="00323567"/>
    <w:rsid w:val="00323810"/>
    <w:rsid w:val="00323E3E"/>
    <w:rsid w:val="00324112"/>
    <w:rsid w:val="00324760"/>
    <w:rsid w:val="0032478C"/>
    <w:rsid w:val="00324A5B"/>
    <w:rsid w:val="00325551"/>
    <w:rsid w:val="00325866"/>
    <w:rsid w:val="00325BB2"/>
    <w:rsid w:val="00325EA8"/>
    <w:rsid w:val="00325FC9"/>
    <w:rsid w:val="00325FED"/>
    <w:rsid w:val="00326175"/>
    <w:rsid w:val="0032687F"/>
    <w:rsid w:val="00326992"/>
    <w:rsid w:val="003269C1"/>
    <w:rsid w:val="003269D1"/>
    <w:rsid w:val="003274D7"/>
    <w:rsid w:val="00327A00"/>
    <w:rsid w:val="00327DF8"/>
    <w:rsid w:val="003300C2"/>
    <w:rsid w:val="003302B3"/>
    <w:rsid w:val="00330418"/>
    <w:rsid w:val="003304E2"/>
    <w:rsid w:val="00330782"/>
    <w:rsid w:val="003307BF"/>
    <w:rsid w:val="003307CF"/>
    <w:rsid w:val="00330845"/>
    <w:rsid w:val="00330BAD"/>
    <w:rsid w:val="0033102B"/>
    <w:rsid w:val="00331094"/>
    <w:rsid w:val="00331DBA"/>
    <w:rsid w:val="00331DFA"/>
    <w:rsid w:val="00332508"/>
    <w:rsid w:val="003325EE"/>
    <w:rsid w:val="00332605"/>
    <w:rsid w:val="00332675"/>
    <w:rsid w:val="003328B6"/>
    <w:rsid w:val="003329DB"/>
    <w:rsid w:val="00332B5B"/>
    <w:rsid w:val="00332CA3"/>
    <w:rsid w:val="00332D5B"/>
    <w:rsid w:val="00333228"/>
    <w:rsid w:val="00333458"/>
    <w:rsid w:val="003334FC"/>
    <w:rsid w:val="003335B8"/>
    <w:rsid w:val="00333ACB"/>
    <w:rsid w:val="00333AFE"/>
    <w:rsid w:val="00333DA2"/>
    <w:rsid w:val="00334593"/>
    <w:rsid w:val="00334A28"/>
    <w:rsid w:val="00334C11"/>
    <w:rsid w:val="00334DFA"/>
    <w:rsid w:val="00335A11"/>
    <w:rsid w:val="00335FFC"/>
    <w:rsid w:val="0033608E"/>
    <w:rsid w:val="00336315"/>
    <w:rsid w:val="00336767"/>
    <w:rsid w:val="00336959"/>
    <w:rsid w:val="00336A4C"/>
    <w:rsid w:val="00336A98"/>
    <w:rsid w:val="00336A9E"/>
    <w:rsid w:val="00336BFF"/>
    <w:rsid w:val="00336E70"/>
    <w:rsid w:val="003371A6"/>
    <w:rsid w:val="00337287"/>
    <w:rsid w:val="003372E3"/>
    <w:rsid w:val="00337582"/>
    <w:rsid w:val="00337A4E"/>
    <w:rsid w:val="00340CC1"/>
    <w:rsid w:val="00340F09"/>
    <w:rsid w:val="00341380"/>
    <w:rsid w:val="00341EAE"/>
    <w:rsid w:val="00342A76"/>
    <w:rsid w:val="00342CE4"/>
    <w:rsid w:val="00342D57"/>
    <w:rsid w:val="0034318B"/>
    <w:rsid w:val="00343333"/>
    <w:rsid w:val="003441CA"/>
    <w:rsid w:val="00344504"/>
    <w:rsid w:val="00344610"/>
    <w:rsid w:val="00344629"/>
    <w:rsid w:val="00344A27"/>
    <w:rsid w:val="00344C7F"/>
    <w:rsid w:val="00344EC0"/>
    <w:rsid w:val="0034528B"/>
    <w:rsid w:val="003456F6"/>
    <w:rsid w:val="003458A0"/>
    <w:rsid w:val="003459CB"/>
    <w:rsid w:val="00345BA9"/>
    <w:rsid w:val="00345E0B"/>
    <w:rsid w:val="00345E50"/>
    <w:rsid w:val="00346008"/>
    <w:rsid w:val="00346177"/>
    <w:rsid w:val="0034637D"/>
    <w:rsid w:val="00346462"/>
    <w:rsid w:val="003465C1"/>
    <w:rsid w:val="003466F0"/>
    <w:rsid w:val="00346B22"/>
    <w:rsid w:val="00346CB7"/>
    <w:rsid w:val="00346D21"/>
    <w:rsid w:val="00346FD1"/>
    <w:rsid w:val="00347694"/>
    <w:rsid w:val="003476FF"/>
    <w:rsid w:val="003478E3"/>
    <w:rsid w:val="00347928"/>
    <w:rsid w:val="00347AED"/>
    <w:rsid w:val="00347E22"/>
    <w:rsid w:val="0035061B"/>
    <w:rsid w:val="003507D5"/>
    <w:rsid w:val="003507D7"/>
    <w:rsid w:val="00350C51"/>
    <w:rsid w:val="003511A8"/>
    <w:rsid w:val="00351384"/>
    <w:rsid w:val="0035174E"/>
    <w:rsid w:val="00351824"/>
    <w:rsid w:val="00351B1A"/>
    <w:rsid w:val="00351C89"/>
    <w:rsid w:val="00351CEA"/>
    <w:rsid w:val="00351D05"/>
    <w:rsid w:val="00351EA9"/>
    <w:rsid w:val="00351F85"/>
    <w:rsid w:val="003521FF"/>
    <w:rsid w:val="00353217"/>
    <w:rsid w:val="00353B06"/>
    <w:rsid w:val="00353DAC"/>
    <w:rsid w:val="00353EA4"/>
    <w:rsid w:val="0035436D"/>
    <w:rsid w:val="00354380"/>
    <w:rsid w:val="00354AEB"/>
    <w:rsid w:val="00354FEE"/>
    <w:rsid w:val="0035500B"/>
    <w:rsid w:val="00355374"/>
    <w:rsid w:val="0035549F"/>
    <w:rsid w:val="003556AF"/>
    <w:rsid w:val="003556B9"/>
    <w:rsid w:val="00355D43"/>
    <w:rsid w:val="00356033"/>
    <w:rsid w:val="003564C0"/>
    <w:rsid w:val="00356AA0"/>
    <w:rsid w:val="00356CF3"/>
    <w:rsid w:val="00356E45"/>
    <w:rsid w:val="00356E5D"/>
    <w:rsid w:val="003572C0"/>
    <w:rsid w:val="00357CDF"/>
    <w:rsid w:val="003605CA"/>
    <w:rsid w:val="0036111F"/>
    <w:rsid w:val="00361421"/>
    <w:rsid w:val="00361453"/>
    <w:rsid w:val="0036166D"/>
    <w:rsid w:val="00361A59"/>
    <w:rsid w:val="00361C7E"/>
    <w:rsid w:val="00362006"/>
    <w:rsid w:val="0036246F"/>
    <w:rsid w:val="0036266B"/>
    <w:rsid w:val="00362E7C"/>
    <w:rsid w:val="00363255"/>
    <w:rsid w:val="0036369F"/>
    <w:rsid w:val="00363E9D"/>
    <w:rsid w:val="00363FBA"/>
    <w:rsid w:val="0036498A"/>
    <w:rsid w:val="00364E37"/>
    <w:rsid w:val="00364E3B"/>
    <w:rsid w:val="00365B01"/>
    <w:rsid w:val="00365D26"/>
    <w:rsid w:val="003660CE"/>
    <w:rsid w:val="00366137"/>
    <w:rsid w:val="00366382"/>
    <w:rsid w:val="003663B4"/>
    <w:rsid w:val="00366978"/>
    <w:rsid w:val="00366A3A"/>
    <w:rsid w:val="00366CDD"/>
    <w:rsid w:val="00367135"/>
    <w:rsid w:val="00367366"/>
    <w:rsid w:val="00367465"/>
    <w:rsid w:val="00367513"/>
    <w:rsid w:val="0036765E"/>
    <w:rsid w:val="00367E42"/>
    <w:rsid w:val="00370602"/>
    <w:rsid w:val="003709E5"/>
    <w:rsid w:val="00371032"/>
    <w:rsid w:val="003710B9"/>
    <w:rsid w:val="003716C3"/>
    <w:rsid w:val="00371793"/>
    <w:rsid w:val="00371804"/>
    <w:rsid w:val="003718AD"/>
    <w:rsid w:val="00371AEE"/>
    <w:rsid w:val="00371E8A"/>
    <w:rsid w:val="003722F5"/>
    <w:rsid w:val="003726C2"/>
    <w:rsid w:val="00372AC0"/>
    <w:rsid w:val="00372BAF"/>
    <w:rsid w:val="00372E9D"/>
    <w:rsid w:val="003733E4"/>
    <w:rsid w:val="0037352E"/>
    <w:rsid w:val="00373533"/>
    <w:rsid w:val="00373902"/>
    <w:rsid w:val="00373B12"/>
    <w:rsid w:val="00373B24"/>
    <w:rsid w:val="00373C83"/>
    <w:rsid w:val="00374435"/>
    <w:rsid w:val="00374A68"/>
    <w:rsid w:val="00374B66"/>
    <w:rsid w:val="00375172"/>
    <w:rsid w:val="003755A2"/>
    <w:rsid w:val="00375617"/>
    <w:rsid w:val="0037577C"/>
    <w:rsid w:val="0037593D"/>
    <w:rsid w:val="00375E1B"/>
    <w:rsid w:val="00375F45"/>
    <w:rsid w:val="003760B9"/>
    <w:rsid w:val="003762AF"/>
    <w:rsid w:val="00376447"/>
    <w:rsid w:val="00376CF9"/>
    <w:rsid w:val="00376EDF"/>
    <w:rsid w:val="00376F4E"/>
    <w:rsid w:val="00377065"/>
    <w:rsid w:val="00377080"/>
    <w:rsid w:val="003776EF"/>
    <w:rsid w:val="003801D6"/>
    <w:rsid w:val="00380CB2"/>
    <w:rsid w:val="00380DAE"/>
    <w:rsid w:val="00381486"/>
    <w:rsid w:val="00381881"/>
    <w:rsid w:val="00382019"/>
    <w:rsid w:val="003822A5"/>
    <w:rsid w:val="00382786"/>
    <w:rsid w:val="0038280A"/>
    <w:rsid w:val="00382F63"/>
    <w:rsid w:val="00383001"/>
    <w:rsid w:val="003831B3"/>
    <w:rsid w:val="003837C5"/>
    <w:rsid w:val="00383CE0"/>
    <w:rsid w:val="00384389"/>
    <w:rsid w:val="003844A8"/>
    <w:rsid w:val="003846D0"/>
    <w:rsid w:val="00384975"/>
    <w:rsid w:val="00384F24"/>
    <w:rsid w:val="003852D6"/>
    <w:rsid w:val="0038546C"/>
    <w:rsid w:val="00385990"/>
    <w:rsid w:val="00385B4D"/>
    <w:rsid w:val="003862D2"/>
    <w:rsid w:val="00386657"/>
    <w:rsid w:val="003867A6"/>
    <w:rsid w:val="00386D89"/>
    <w:rsid w:val="00386E35"/>
    <w:rsid w:val="00387060"/>
    <w:rsid w:val="00387264"/>
    <w:rsid w:val="00387A12"/>
    <w:rsid w:val="00387B51"/>
    <w:rsid w:val="00387B85"/>
    <w:rsid w:val="00387BBB"/>
    <w:rsid w:val="00387EA9"/>
    <w:rsid w:val="00387FBF"/>
    <w:rsid w:val="00390256"/>
    <w:rsid w:val="00390360"/>
    <w:rsid w:val="003905F3"/>
    <w:rsid w:val="003906E9"/>
    <w:rsid w:val="0039094D"/>
    <w:rsid w:val="00390DE9"/>
    <w:rsid w:val="00390F75"/>
    <w:rsid w:val="0039122D"/>
    <w:rsid w:val="00391517"/>
    <w:rsid w:val="003919D0"/>
    <w:rsid w:val="00391E7F"/>
    <w:rsid w:val="003923AA"/>
    <w:rsid w:val="003925B8"/>
    <w:rsid w:val="0039287F"/>
    <w:rsid w:val="00392B83"/>
    <w:rsid w:val="00393496"/>
    <w:rsid w:val="003935DA"/>
    <w:rsid w:val="0039375C"/>
    <w:rsid w:val="003938BC"/>
    <w:rsid w:val="00393D16"/>
    <w:rsid w:val="00393EE6"/>
    <w:rsid w:val="003940C8"/>
    <w:rsid w:val="003942FF"/>
    <w:rsid w:val="003944F6"/>
    <w:rsid w:val="003946F6"/>
    <w:rsid w:val="00394A2D"/>
    <w:rsid w:val="00394DC5"/>
    <w:rsid w:val="00394F73"/>
    <w:rsid w:val="0039522F"/>
    <w:rsid w:val="003957DE"/>
    <w:rsid w:val="003959EB"/>
    <w:rsid w:val="00396239"/>
    <w:rsid w:val="0039645C"/>
    <w:rsid w:val="00396C63"/>
    <w:rsid w:val="0039725D"/>
    <w:rsid w:val="003972B5"/>
    <w:rsid w:val="003974EF"/>
    <w:rsid w:val="003975FA"/>
    <w:rsid w:val="003977F7"/>
    <w:rsid w:val="00397938"/>
    <w:rsid w:val="003A03E3"/>
    <w:rsid w:val="003A0458"/>
    <w:rsid w:val="003A098B"/>
    <w:rsid w:val="003A0F98"/>
    <w:rsid w:val="003A121C"/>
    <w:rsid w:val="003A13F7"/>
    <w:rsid w:val="003A1772"/>
    <w:rsid w:val="003A1954"/>
    <w:rsid w:val="003A1B0F"/>
    <w:rsid w:val="003A1BA0"/>
    <w:rsid w:val="003A1E5D"/>
    <w:rsid w:val="003A1E9F"/>
    <w:rsid w:val="003A20F0"/>
    <w:rsid w:val="003A2252"/>
    <w:rsid w:val="003A2D9C"/>
    <w:rsid w:val="003A3027"/>
    <w:rsid w:val="003A3063"/>
    <w:rsid w:val="003A30DB"/>
    <w:rsid w:val="003A3229"/>
    <w:rsid w:val="003A328B"/>
    <w:rsid w:val="003A32D6"/>
    <w:rsid w:val="003A333E"/>
    <w:rsid w:val="003A34E3"/>
    <w:rsid w:val="003A3939"/>
    <w:rsid w:val="003A3ABB"/>
    <w:rsid w:val="003A3B08"/>
    <w:rsid w:val="003A3F5A"/>
    <w:rsid w:val="003A44A6"/>
    <w:rsid w:val="003A4558"/>
    <w:rsid w:val="003A4748"/>
    <w:rsid w:val="003A478F"/>
    <w:rsid w:val="003A4AD9"/>
    <w:rsid w:val="003A4F22"/>
    <w:rsid w:val="003A51E7"/>
    <w:rsid w:val="003A530A"/>
    <w:rsid w:val="003A5499"/>
    <w:rsid w:val="003A58EC"/>
    <w:rsid w:val="003A5F88"/>
    <w:rsid w:val="003A5F93"/>
    <w:rsid w:val="003A60D7"/>
    <w:rsid w:val="003A6911"/>
    <w:rsid w:val="003A6995"/>
    <w:rsid w:val="003A6EDD"/>
    <w:rsid w:val="003A6F72"/>
    <w:rsid w:val="003A701A"/>
    <w:rsid w:val="003A7069"/>
    <w:rsid w:val="003A74C1"/>
    <w:rsid w:val="003A797F"/>
    <w:rsid w:val="003B016C"/>
    <w:rsid w:val="003B023D"/>
    <w:rsid w:val="003B0351"/>
    <w:rsid w:val="003B0491"/>
    <w:rsid w:val="003B04E2"/>
    <w:rsid w:val="003B06A5"/>
    <w:rsid w:val="003B0815"/>
    <w:rsid w:val="003B0945"/>
    <w:rsid w:val="003B0D0D"/>
    <w:rsid w:val="003B10A0"/>
    <w:rsid w:val="003B120B"/>
    <w:rsid w:val="003B1672"/>
    <w:rsid w:val="003B1727"/>
    <w:rsid w:val="003B19A0"/>
    <w:rsid w:val="003B238E"/>
    <w:rsid w:val="003B23FE"/>
    <w:rsid w:val="003B29FA"/>
    <w:rsid w:val="003B2C06"/>
    <w:rsid w:val="003B2C1F"/>
    <w:rsid w:val="003B2EE4"/>
    <w:rsid w:val="003B3D3C"/>
    <w:rsid w:val="003B4515"/>
    <w:rsid w:val="003B49DE"/>
    <w:rsid w:val="003B49E7"/>
    <w:rsid w:val="003B4B9F"/>
    <w:rsid w:val="003B4C10"/>
    <w:rsid w:val="003B5815"/>
    <w:rsid w:val="003B599B"/>
    <w:rsid w:val="003B5FB4"/>
    <w:rsid w:val="003B5FEA"/>
    <w:rsid w:val="003B6379"/>
    <w:rsid w:val="003B66B8"/>
    <w:rsid w:val="003B6944"/>
    <w:rsid w:val="003B7243"/>
    <w:rsid w:val="003B7658"/>
    <w:rsid w:val="003B768F"/>
    <w:rsid w:val="003B78B1"/>
    <w:rsid w:val="003B7B1F"/>
    <w:rsid w:val="003B7BE1"/>
    <w:rsid w:val="003B7E39"/>
    <w:rsid w:val="003B7FEF"/>
    <w:rsid w:val="003C02F8"/>
    <w:rsid w:val="003C087C"/>
    <w:rsid w:val="003C1330"/>
    <w:rsid w:val="003C1868"/>
    <w:rsid w:val="003C1BD4"/>
    <w:rsid w:val="003C1DD5"/>
    <w:rsid w:val="003C2027"/>
    <w:rsid w:val="003C2DD9"/>
    <w:rsid w:val="003C3000"/>
    <w:rsid w:val="003C3147"/>
    <w:rsid w:val="003C316E"/>
    <w:rsid w:val="003C403F"/>
    <w:rsid w:val="003C4078"/>
    <w:rsid w:val="003C41BE"/>
    <w:rsid w:val="003C42CC"/>
    <w:rsid w:val="003C446B"/>
    <w:rsid w:val="003C4747"/>
    <w:rsid w:val="003C48F6"/>
    <w:rsid w:val="003C4D98"/>
    <w:rsid w:val="003C50D3"/>
    <w:rsid w:val="003C528F"/>
    <w:rsid w:val="003C5420"/>
    <w:rsid w:val="003C557D"/>
    <w:rsid w:val="003C56CC"/>
    <w:rsid w:val="003C5A03"/>
    <w:rsid w:val="003C5B4B"/>
    <w:rsid w:val="003C6390"/>
    <w:rsid w:val="003C6985"/>
    <w:rsid w:val="003C6EFA"/>
    <w:rsid w:val="003C7315"/>
    <w:rsid w:val="003D04D6"/>
    <w:rsid w:val="003D055B"/>
    <w:rsid w:val="003D061D"/>
    <w:rsid w:val="003D08EA"/>
    <w:rsid w:val="003D0C7E"/>
    <w:rsid w:val="003D0CE7"/>
    <w:rsid w:val="003D0E04"/>
    <w:rsid w:val="003D1086"/>
    <w:rsid w:val="003D178B"/>
    <w:rsid w:val="003D1882"/>
    <w:rsid w:val="003D18F0"/>
    <w:rsid w:val="003D1A3A"/>
    <w:rsid w:val="003D1D2C"/>
    <w:rsid w:val="003D2683"/>
    <w:rsid w:val="003D26AD"/>
    <w:rsid w:val="003D27DC"/>
    <w:rsid w:val="003D2C80"/>
    <w:rsid w:val="003D2CE5"/>
    <w:rsid w:val="003D2F1A"/>
    <w:rsid w:val="003D2F76"/>
    <w:rsid w:val="003D31F1"/>
    <w:rsid w:val="003D3294"/>
    <w:rsid w:val="003D4006"/>
    <w:rsid w:val="003D4162"/>
    <w:rsid w:val="003D43AB"/>
    <w:rsid w:val="003D44C2"/>
    <w:rsid w:val="003D45B6"/>
    <w:rsid w:val="003D45E8"/>
    <w:rsid w:val="003D4A04"/>
    <w:rsid w:val="003D4C52"/>
    <w:rsid w:val="003D4D0F"/>
    <w:rsid w:val="003D5184"/>
    <w:rsid w:val="003D5707"/>
    <w:rsid w:val="003D5969"/>
    <w:rsid w:val="003D5AB2"/>
    <w:rsid w:val="003D5B65"/>
    <w:rsid w:val="003D5BBC"/>
    <w:rsid w:val="003D5C0E"/>
    <w:rsid w:val="003D6097"/>
    <w:rsid w:val="003D6333"/>
    <w:rsid w:val="003D6F60"/>
    <w:rsid w:val="003D709A"/>
    <w:rsid w:val="003D76FF"/>
    <w:rsid w:val="003D77ED"/>
    <w:rsid w:val="003D7D11"/>
    <w:rsid w:val="003E044D"/>
    <w:rsid w:val="003E0763"/>
    <w:rsid w:val="003E0768"/>
    <w:rsid w:val="003E0793"/>
    <w:rsid w:val="003E0809"/>
    <w:rsid w:val="003E0A4B"/>
    <w:rsid w:val="003E0B15"/>
    <w:rsid w:val="003E0E91"/>
    <w:rsid w:val="003E1056"/>
    <w:rsid w:val="003E109B"/>
    <w:rsid w:val="003E1190"/>
    <w:rsid w:val="003E1327"/>
    <w:rsid w:val="003E21F3"/>
    <w:rsid w:val="003E2275"/>
    <w:rsid w:val="003E2844"/>
    <w:rsid w:val="003E2862"/>
    <w:rsid w:val="003E2CD5"/>
    <w:rsid w:val="003E2DF9"/>
    <w:rsid w:val="003E2EEB"/>
    <w:rsid w:val="003E32EB"/>
    <w:rsid w:val="003E341A"/>
    <w:rsid w:val="003E35E9"/>
    <w:rsid w:val="003E3946"/>
    <w:rsid w:val="003E409B"/>
    <w:rsid w:val="003E4558"/>
    <w:rsid w:val="003E4661"/>
    <w:rsid w:val="003E46D8"/>
    <w:rsid w:val="003E47E9"/>
    <w:rsid w:val="003E4AC4"/>
    <w:rsid w:val="003E4B36"/>
    <w:rsid w:val="003E4F7D"/>
    <w:rsid w:val="003E510E"/>
    <w:rsid w:val="003E51AF"/>
    <w:rsid w:val="003E5319"/>
    <w:rsid w:val="003E53CC"/>
    <w:rsid w:val="003E542E"/>
    <w:rsid w:val="003E571E"/>
    <w:rsid w:val="003E5F4B"/>
    <w:rsid w:val="003E5FB8"/>
    <w:rsid w:val="003E6005"/>
    <w:rsid w:val="003E6206"/>
    <w:rsid w:val="003E641B"/>
    <w:rsid w:val="003E661D"/>
    <w:rsid w:val="003E66E9"/>
    <w:rsid w:val="003E6B3C"/>
    <w:rsid w:val="003E7365"/>
    <w:rsid w:val="003E75AC"/>
    <w:rsid w:val="003E7966"/>
    <w:rsid w:val="003E7A77"/>
    <w:rsid w:val="003E7F69"/>
    <w:rsid w:val="003E7F88"/>
    <w:rsid w:val="003F008E"/>
    <w:rsid w:val="003F04F3"/>
    <w:rsid w:val="003F06D6"/>
    <w:rsid w:val="003F0863"/>
    <w:rsid w:val="003F0CFC"/>
    <w:rsid w:val="003F0D6B"/>
    <w:rsid w:val="003F0F91"/>
    <w:rsid w:val="003F114D"/>
    <w:rsid w:val="003F1765"/>
    <w:rsid w:val="003F2567"/>
    <w:rsid w:val="003F2806"/>
    <w:rsid w:val="003F2C0A"/>
    <w:rsid w:val="003F2C86"/>
    <w:rsid w:val="003F3341"/>
    <w:rsid w:val="003F371B"/>
    <w:rsid w:val="003F388D"/>
    <w:rsid w:val="003F3DD4"/>
    <w:rsid w:val="003F4787"/>
    <w:rsid w:val="003F4E00"/>
    <w:rsid w:val="003F528C"/>
    <w:rsid w:val="003F54BD"/>
    <w:rsid w:val="003F5799"/>
    <w:rsid w:val="003F5F31"/>
    <w:rsid w:val="003F604E"/>
    <w:rsid w:val="003F6110"/>
    <w:rsid w:val="003F6550"/>
    <w:rsid w:val="003F7143"/>
    <w:rsid w:val="003F7DEF"/>
    <w:rsid w:val="0040057F"/>
    <w:rsid w:val="00400ECF"/>
    <w:rsid w:val="0040111E"/>
    <w:rsid w:val="00401657"/>
    <w:rsid w:val="00402577"/>
    <w:rsid w:val="004026ED"/>
    <w:rsid w:val="00402B96"/>
    <w:rsid w:val="00402C80"/>
    <w:rsid w:val="00402CF6"/>
    <w:rsid w:val="00402D02"/>
    <w:rsid w:val="004032E0"/>
    <w:rsid w:val="00403636"/>
    <w:rsid w:val="00403BC3"/>
    <w:rsid w:val="00403E89"/>
    <w:rsid w:val="00403EFF"/>
    <w:rsid w:val="00403F6E"/>
    <w:rsid w:val="00403FFE"/>
    <w:rsid w:val="004043A0"/>
    <w:rsid w:val="00404522"/>
    <w:rsid w:val="0040461F"/>
    <w:rsid w:val="0040468F"/>
    <w:rsid w:val="004048C0"/>
    <w:rsid w:val="00404AB4"/>
    <w:rsid w:val="00405377"/>
    <w:rsid w:val="0040579B"/>
    <w:rsid w:val="00405FB2"/>
    <w:rsid w:val="00406331"/>
    <w:rsid w:val="00406556"/>
    <w:rsid w:val="00406AFA"/>
    <w:rsid w:val="00406D71"/>
    <w:rsid w:val="00406DF7"/>
    <w:rsid w:val="00406EB0"/>
    <w:rsid w:val="00406F4E"/>
    <w:rsid w:val="00406F71"/>
    <w:rsid w:val="004074EB"/>
    <w:rsid w:val="00407BF4"/>
    <w:rsid w:val="00407FAF"/>
    <w:rsid w:val="0041014F"/>
    <w:rsid w:val="004105A5"/>
    <w:rsid w:val="0041106B"/>
    <w:rsid w:val="00411654"/>
    <w:rsid w:val="004120F0"/>
    <w:rsid w:val="00412116"/>
    <w:rsid w:val="00412371"/>
    <w:rsid w:val="004123F7"/>
    <w:rsid w:val="004126CB"/>
    <w:rsid w:val="00412776"/>
    <w:rsid w:val="00412829"/>
    <w:rsid w:val="00412E5B"/>
    <w:rsid w:val="0041312D"/>
    <w:rsid w:val="00413A48"/>
    <w:rsid w:val="00413A61"/>
    <w:rsid w:val="00414423"/>
    <w:rsid w:val="00414495"/>
    <w:rsid w:val="004151C4"/>
    <w:rsid w:val="004154BD"/>
    <w:rsid w:val="00415580"/>
    <w:rsid w:val="00415B21"/>
    <w:rsid w:val="00416036"/>
    <w:rsid w:val="0041622F"/>
    <w:rsid w:val="0041673A"/>
    <w:rsid w:val="00416961"/>
    <w:rsid w:val="00416C19"/>
    <w:rsid w:val="00417A86"/>
    <w:rsid w:val="004209F9"/>
    <w:rsid w:val="00420A25"/>
    <w:rsid w:val="00420AB5"/>
    <w:rsid w:val="00420B62"/>
    <w:rsid w:val="00420D28"/>
    <w:rsid w:val="00420E3D"/>
    <w:rsid w:val="00420E73"/>
    <w:rsid w:val="00421015"/>
    <w:rsid w:val="004210C9"/>
    <w:rsid w:val="0042191B"/>
    <w:rsid w:val="00421AAB"/>
    <w:rsid w:val="004221A4"/>
    <w:rsid w:val="0042224D"/>
    <w:rsid w:val="00422371"/>
    <w:rsid w:val="004223CE"/>
    <w:rsid w:val="004226B5"/>
    <w:rsid w:val="00422DF5"/>
    <w:rsid w:val="004231F8"/>
    <w:rsid w:val="00423447"/>
    <w:rsid w:val="00423A73"/>
    <w:rsid w:val="004240DB"/>
    <w:rsid w:val="00424704"/>
    <w:rsid w:val="00424727"/>
    <w:rsid w:val="004247B7"/>
    <w:rsid w:val="00424B2B"/>
    <w:rsid w:val="00424EBD"/>
    <w:rsid w:val="00424F9E"/>
    <w:rsid w:val="00424FB1"/>
    <w:rsid w:val="00424FB5"/>
    <w:rsid w:val="00424FCE"/>
    <w:rsid w:val="004254E7"/>
    <w:rsid w:val="00426680"/>
    <w:rsid w:val="00426CC3"/>
    <w:rsid w:val="00426D3A"/>
    <w:rsid w:val="00427D2E"/>
    <w:rsid w:val="00427D4C"/>
    <w:rsid w:val="00427FD8"/>
    <w:rsid w:val="00427FF1"/>
    <w:rsid w:val="00430742"/>
    <w:rsid w:val="004307EF"/>
    <w:rsid w:val="00430862"/>
    <w:rsid w:val="00431196"/>
    <w:rsid w:val="00431D75"/>
    <w:rsid w:val="00432575"/>
    <w:rsid w:val="004327BC"/>
    <w:rsid w:val="00432FE4"/>
    <w:rsid w:val="004334C1"/>
    <w:rsid w:val="00433803"/>
    <w:rsid w:val="00433992"/>
    <w:rsid w:val="004339BC"/>
    <w:rsid w:val="004339C5"/>
    <w:rsid w:val="00433A1A"/>
    <w:rsid w:val="0043487A"/>
    <w:rsid w:val="004349F5"/>
    <w:rsid w:val="00434BB4"/>
    <w:rsid w:val="00434FFF"/>
    <w:rsid w:val="004356F3"/>
    <w:rsid w:val="00435955"/>
    <w:rsid w:val="00435BF3"/>
    <w:rsid w:val="00436179"/>
    <w:rsid w:val="004361EA"/>
    <w:rsid w:val="00436320"/>
    <w:rsid w:val="00437BFE"/>
    <w:rsid w:val="004402E1"/>
    <w:rsid w:val="00440CCF"/>
    <w:rsid w:val="00440F57"/>
    <w:rsid w:val="00440F86"/>
    <w:rsid w:val="00441094"/>
    <w:rsid w:val="00441264"/>
    <w:rsid w:val="00441A28"/>
    <w:rsid w:val="004427FD"/>
    <w:rsid w:val="00442B7D"/>
    <w:rsid w:val="00442FCE"/>
    <w:rsid w:val="0044444F"/>
    <w:rsid w:val="00444810"/>
    <w:rsid w:val="00444D15"/>
    <w:rsid w:val="00445653"/>
    <w:rsid w:val="00445925"/>
    <w:rsid w:val="004459CE"/>
    <w:rsid w:val="00445B9B"/>
    <w:rsid w:val="00445C8C"/>
    <w:rsid w:val="00446058"/>
    <w:rsid w:val="00446417"/>
    <w:rsid w:val="0044651A"/>
    <w:rsid w:val="00446C4C"/>
    <w:rsid w:val="00446FC6"/>
    <w:rsid w:val="00447606"/>
    <w:rsid w:val="00447680"/>
    <w:rsid w:val="004477FB"/>
    <w:rsid w:val="00447ABA"/>
    <w:rsid w:val="00447B5D"/>
    <w:rsid w:val="00447BAF"/>
    <w:rsid w:val="00447C82"/>
    <w:rsid w:val="00447D20"/>
    <w:rsid w:val="00450696"/>
    <w:rsid w:val="004507A0"/>
    <w:rsid w:val="004508CF"/>
    <w:rsid w:val="00450A5D"/>
    <w:rsid w:val="00450B39"/>
    <w:rsid w:val="00450D2D"/>
    <w:rsid w:val="00450F29"/>
    <w:rsid w:val="0045125A"/>
    <w:rsid w:val="004512B1"/>
    <w:rsid w:val="00451AFD"/>
    <w:rsid w:val="00451BB4"/>
    <w:rsid w:val="00451CE8"/>
    <w:rsid w:val="004522F3"/>
    <w:rsid w:val="0045292B"/>
    <w:rsid w:val="00452FDE"/>
    <w:rsid w:val="0045317E"/>
    <w:rsid w:val="00453308"/>
    <w:rsid w:val="00453700"/>
    <w:rsid w:val="00453CD2"/>
    <w:rsid w:val="00454943"/>
    <w:rsid w:val="00454C64"/>
    <w:rsid w:val="00454D49"/>
    <w:rsid w:val="00454EF6"/>
    <w:rsid w:val="004550C4"/>
    <w:rsid w:val="004551A1"/>
    <w:rsid w:val="00455751"/>
    <w:rsid w:val="00455C1B"/>
    <w:rsid w:val="00455C34"/>
    <w:rsid w:val="00455D84"/>
    <w:rsid w:val="00455F1C"/>
    <w:rsid w:val="0045611B"/>
    <w:rsid w:val="004566A2"/>
    <w:rsid w:val="0045681E"/>
    <w:rsid w:val="00456F4F"/>
    <w:rsid w:val="00457507"/>
    <w:rsid w:val="0045775B"/>
    <w:rsid w:val="0045797B"/>
    <w:rsid w:val="00457CC9"/>
    <w:rsid w:val="004601B4"/>
    <w:rsid w:val="00460251"/>
    <w:rsid w:val="004602A0"/>
    <w:rsid w:val="00460596"/>
    <w:rsid w:val="00460706"/>
    <w:rsid w:val="00461038"/>
    <w:rsid w:val="00461105"/>
    <w:rsid w:val="004613F4"/>
    <w:rsid w:val="00461489"/>
    <w:rsid w:val="00461B24"/>
    <w:rsid w:val="00461E61"/>
    <w:rsid w:val="004626AA"/>
    <w:rsid w:val="00462743"/>
    <w:rsid w:val="0046282C"/>
    <w:rsid w:val="00462B4F"/>
    <w:rsid w:val="00462BA7"/>
    <w:rsid w:val="004630EB"/>
    <w:rsid w:val="0046317E"/>
    <w:rsid w:val="004632B3"/>
    <w:rsid w:val="004638A0"/>
    <w:rsid w:val="00463CA4"/>
    <w:rsid w:val="00463FA8"/>
    <w:rsid w:val="004642DB"/>
    <w:rsid w:val="00464CCE"/>
    <w:rsid w:val="00464D68"/>
    <w:rsid w:val="00465070"/>
    <w:rsid w:val="004651B0"/>
    <w:rsid w:val="004658D3"/>
    <w:rsid w:val="0046604C"/>
    <w:rsid w:val="004660F6"/>
    <w:rsid w:val="004662DE"/>
    <w:rsid w:val="004664F9"/>
    <w:rsid w:val="00466816"/>
    <w:rsid w:val="00466F39"/>
    <w:rsid w:val="004679F3"/>
    <w:rsid w:val="00467AB4"/>
    <w:rsid w:val="00470091"/>
    <w:rsid w:val="004707A7"/>
    <w:rsid w:val="00470D8C"/>
    <w:rsid w:val="004710D1"/>
    <w:rsid w:val="0047177C"/>
    <w:rsid w:val="00471DB2"/>
    <w:rsid w:val="0047204F"/>
    <w:rsid w:val="0047220E"/>
    <w:rsid w:val="00472662"/>
    <w:rsid w:val="00472E36"/>
    <w:rsid w:val="00472FE8"/>
    <w:rsid w:val="00473214"/>
    <w:rsid w:val="004732CB"/>
    <w:rsid w:val="00473703"/>
    <w:rsid w:val="00473ABB"/>
    <w:rsid w:val="00473E52"/>
    <w:rsid w:val="00474977"/>
    <w:rsid w:val="0047500B"/>
    <w:rsid w:val="00475124"/>
    <w:rsid w:val="00475143"/>
    <w:rsid w:val="00475D86"/>
    <w:rsid w:val="00475E69"/>
    <w:rsid w:val="00476035"/>
    <w:rsid w:val="004763C2"/>
    <w:rsid w:val="004764A4"/>
    <w:rsid w:val="0047656A"/>
    <w:rsid w:val="00476622"/>
    <w:rsid w:val="00476B91"/>
    <w:rsid w:val="00476D84"/>
    <w:rsid w:val="00476DB2"/>
    <w:rsid w:val="00476E50"/>
    <w:rsid w:val="00477B97"/>
    <w:rsid w:val="00477BC7"/>
    <w:rsid w:val="00480672"/>
    <w:rsid w:val="00480944"/>
    <w:rsid w:val="004809B7"/>
    <w:rsid w:val="004819F4"/>
    <w:rsid w:val="00481BDF"/>
    <w:rsid w:val="00481CDB"/>
    <w:rsid w:val="0048206B"/>
    <w:rsid w:val="00482792"/>
    <w:rsid w:val="0048291C"/>
    <w:rsid w:val="00482C3F"/>
    <w:rsid w:val="00482C6F"/>
    <w:rsid w:val="004831A9"/>
    <w:rsid w:val="0048347A"/>
    <w:rsid w:val="0048373A"/>
    <w:rsid w:val="00483802"/>
    <w:rsid w:val="00483C03"/>
    <w:rsid w:val="00483C3A"/>
    <w:rsid w:val="00483CD6"/>
    <w:rsid w:val="00483E8E"/>
    <w:rsid w:val="00484065"/>
    <w:rsid w:val="0048444A"/>
    <w:rsid w:val="00484712"/>
    <w:rsid w:val="00484E46"/>
    <w:rsid w:val="004850BC"/>
    <w:rsid w:val="0048526D"/>
    <w:rsid w:val="004859FA"/>
    <w:rsid w:val="00485BDD"/>
    <w:rsid w:val="00485C24"/>
    <w:rsid w:val="00485EEA"/>
    <w:rsid w:val="0048669C"/>
    <w:rsid w:val="00486F45"/>
    <w:rsid w:val="00486F6E"/>
    <w:rsid w:val="00487993"/>
    <w:rsid w:val="00487EEC"/>
    <w:rsid w:val="0049023F"/>
    <w:rsid w:val="00490850"/>
    <w:rsid w:val="004913BC"/>
    <w:rsid w:val="004918AA"/>
    <w:rsid w:val="0049218A"/>
    <w:rsid w:val="00492196"/>
    <w:rsid w:val="0049262A"/>
    <w:rsid w:val="00492F8F"/>
    <w:rsid w:val="00492FED"/>
    <w:rsid w:val="00493690"/>
    <w:rsid w:val="00493A24"/>
    <w:rsid w:val="00493AAE"/>
    <w:rsid w:val="00493D51"/>
    <w:rsid w:val="00493DE9"/>
    <w:rsid w:val="004945A3"/>
    <w:rsid w:val="004945C7"/>
    <w:rsid w:val="00494961"/>
    <w:rsid w:val="00494C09"/>
    <w:rsid w:val="00494D56"/>
    <w:rsid w:val="00494F75"/>
    <w:rsid w:val="00495000"/>
    <w:rsid w:val="00495C33"/>
    <w:rsid w:val="00495D3A"/>
    <w:rsid w:val="00495DFF"/>
    <w:rsid w:val="00495E71"/>
    <w:rsid w:val="004960C4"/>
    <w:rsid w:val="00496366"/>
    <w:rsid w:val="00496535"/>
    <w:rsid w:val="00496AD4"/>
    <w:rsid w:val="004974D8"/>
    <w:rsid w:val="004979C3"/>
    <w:rsid w:val="00497C04"/>
    <w:rsid w:val="00497DB2"/>
    <w:rsid w:val="004A0EE1"/>
    <w:rsid w:val="004A10AD"/>
    <w:rsid w:val="004A19F1"/>
    <w:rsid w:val="004A1ACA"/>
    <w:rsid w:val="004A2478"/>
    <w:rsid w:val="004A2730"/>
    <w:rsid w:val="004A3087"/>
    <w:rsid w:val="004A34A6"/>
    <w:rsid w:val="004A3534"/>
    <w:rsid w:val="004A3773"/>
    <w:rsid w:val="004A3E5D"/>
    <w:rsid w:val="004A3F55"/>
    <w:rsid w:val="004A42C7"/>
    <w:rsid w:val="004A468C"/>
    <w:rsid w:val="004A4913"/>
    <w:rsid w:val="004A5655"/>
    <w:rsid w:val="004A5E71"/>
    <w:rsid w:val="004A5FF4"/>
    <w:rsid w:val="004A62A5"/>
    <w:rsid w:val="004A680E"/>
    <w:rsid w:val="004A71DE"/>
    <w:rsid w:val="004A7229"/>
    <w:rsid w:val="004A76D5"/>
    <w:rsid w:val="004A76ED"/>
    <w:rsid w:val="004A7984"/>
    <w:rsid w:val="004B0478"/>
    <w:rsid w:val="004B0791"/>
    <w:rsid w:val="004B1056"/>
    <w:rsid w:val="004B12E0"/>
    <w:rsid w:val="004B16FA"/>
    <w:rsid w:val="004B1927"/>
    <w:rsid w:val="004B1BB4"/>
    <w:rsid w:val="004B22A3"/>
    <w:rsid w:val="004B2986"/>
    <w:rsid w:val="004B32B0"/>
    <w:rsid w:val="004B35A4"/>
    <w:rsid w:val="004B3652"/>
    <w:rsid w:val="004B3899"/>
    <w:rsid w:val="004B3B81"/>
    <w:rsid w:val="004B3D4F"/>
    <w:rsid w:val="004B4B4D"/>
    <w:rsid w:val="004B4D3B"/>
    <w:rsid w:val="004B4F06"/>
    <w:rsid w:val="004B58C8"/>
    <w:rsid w:val="004B5CB8"/>
    <w:rsid w:val="004B5FA3"/>
    <w:rsid w:val="004B6382"/>
    <w:rsid w:val="004B6FC8"/>
    <w:rsid w:val="004B7075"/>
    <w:rsid w:val="004B719D"/>
    <w:rsid w:val="004B7441"/>
    <w:rsid w:val="004B75C0"/>
    <w:rsid w:val="004B7653"/>
    <w:rsid w:val="004B77AE"/>
    <w:rsid w:val="004B7ADD"/>
    <w:rsid w:val="004B7DF1"/>
    <w:rsid w:val="004C0610"/>
    <w:rsid w:val="004C0945"/>
    <w:rsid w:val="004C0ABE"/>
    <w:rsid w:val="004C0B56"/>
    <w:rsid w:val="004C136D"/>
    <w:rsid w:val="004C14C2"/>
    <w:rsid w:val="004C15F0"/>
    <w:rsid w:val="004C1666"/>
    <w:rsid w:val="004C1C51"/>
    <w:rsid w:val="004C1CD6"/>
    <w:rsid w:val="004C2517"/>
    <w:rsid w:val="004C26FD"/>
    <w:rsid w:val="004C2C63"/>
    <w:rsid w:val="004C2C73"/>
    <w:rsid w:val="004C2DE3"/>
    <w:rsid w:val="004C2E50"/>
    <w:rsid w:val="004C2E55"/>
    <w:rsid w:val="004C2EFD"/>
    <w:rsid w:val="004C37CE"/>
    <w:rsid w:val="004C383C"/>
    <w:rsid w:val="004C3FD9"/>
    <w:rsid w:val="004C403D"/>
    <w:rsid w:val="004C4086"/>
    <w:rsid w:val="004C4466"/>
    <w:rsid w:val="004C47FF"/>
    <w:rsid w:val="004C53E3"/>
    <w:rsid w:val="004C5585"/>
    <w:rsid w:val="004C604D"/>
    <w:rsid w:val="004C64F2"/>
    <w:rsid w:val="004C6713"/>
    <w:rsid w:val="004C6DC6"/>
    <w:rsid w:val="004C706C"/>
    <w:rsid w:val="004C76C7"/>
    <w:rsid w:val="004C7F15"/>
    <w:rsid w:val="004D00D5"/>
    <w:rsid w:val="004D09B0"/>
    <w:rsid w:val="004D0AA7"/>
    <w:rsid w:val="004D1000"/>
    <w:rsid w:val="004D100F"/>
    <w:rsid w:val="004D10CE"/>
    <w:rsid w:val="004D136F"/>
    <w:rsid w:val="004D2001"/>
    <w:rsid w:val="004D2255"/>
    <w:rsid w:val="004D2642"/>
    <w:rsid w:val="004D2BDD"/>
    <w:rsid w:val="004D2CF6"/>
    <w:rsid w:val="004D30E4"/>
    <w:rsid w:val="004D3EC7"/>
    <w:rsid w:val="004D4150"/>
    <w:rsid w:val="004D437F"/>
    <w:rsid w:val="004D44AA"/>
    <w:rsid w:val="004D4FEE"/>
    <w:rsid w:val="004D548F"/>
    <w:rsid w:val="004D54CE"/>
    <w:rsid w:val="004D556F"/>
    <w:rsid w:val="004D5763"/>
    <w:rsid w:val="004D5898"/>
    <w:rsid w:val="004D5BC2"/>
    <w:rsid w:val="004D5D8B"/>
    <w:rsid w:val="004D61B8"/>
    <w:rsid w:val="004D6234"/>
    <w:rsid w:val="004D62EB"/>
    <w:rsid w:val="004D6532"/>
    <w:rsid w:val="004D66D2"/>
    <w:rsid w:val="004D66E9"/>
    <w:rsid w:val="004D6E62"/>
    <w:rsid w:val="004D6F83"/>
    <w:rsid w:val="004D70A9"/>
    <w:rsid w:val="004D7A3D"/>
    <w:rsid w:val="004D7E04"/>
    <w:rsid w:val="004E0704"/>
    <w:rsid w:val="004E0C11"/>
    <w:rsid w:val="004E0D2F"/>
    <w:rsid w:val="004E0DB8"/>
    <w:rsid w:val="004E10DC"/>
    <w:rsid w:val="004E11CC"/>
    <w:rsid w:val="004E132B"/>
    <w:rsid w:val="004E14D9"/>
    <w:rsid w:val="004E1562"/>
    <w:rsid w:val="004E16EA"/>
    <w:rsid w:val="004E20C5"/>
    <w:rsid w:val="004E2665"/>
    <w:rsid w:val="004E374C"/>
    <w:rsid w:val="004E383C"/>
    <w:rsid w:val="004E38A8"/>
    <w:rsid w:val="004E38B6"/>
    <w:rsid w:val="004E3BBD"/>
    <w:rsid w:val="004E3F1F"/>
    <w:rsid w:val="004E4000"/>
    <w:rsid w:val="004E42ED"/>
    <w:rsid w:val="004E43E2"/>
    <w:rsid w:val="004E4958"/>
    <w:rsid w:val="004E534B"/>
    <w:rsid w:val="004E5814"/>
    <w:rsid w:val="004E5877"/>
    <w:rsid w:val="004E5B02"/>
    <w:rsid w:val="004E5BFB"/>
    <w:rsid w:val="004E6292"/>
    <w:rsid w:val="004E64D8"/>
    <w:rsid w:val="004E64F5"/>
    <w:rsid w:val="004E7027"/>
    <w:rsid w:val="004E7117"/>
    <w:rsid w:val="004E7F69"/>
    <w:rsid w:val="004F025D"/>
    <w:rsid w:val="004F0511"/>
    <w:rsid w:val="004F0812"/>
    <w:rsid w:val="004F0A1D"/>
    <w:rsid w:val="004F0D0B"/>
    <w:rsid w:val="004F11FD"/>
    <w:rsid w:val="004F15EC"/>
    <w:rsid w:val="004F16AA"/>
    <w:rsid w:val="004F1F9C"/>
    <w:rsid w:val="004F275F"/>
    <w:rsid w:val="004F2A9B"/>
    <w:rsid w:val="004F2D98"/>
    <w:rsid w:val="004F2E97"/>
    <w:rsid w:val="004F33AA"/>
    <w:rsid w:val="004F3B21"/>
    <w:rsid w:val="004F3C91"/>
    <w:rsid w:val="004F3CD6"/>
    <w:rsid w:val="004F3E57"/>
    <w:rsid w:val="004F3EB9"/>
    <w:rsid w:val="004F4361"/>
    <w:rsid w:val="004F47ED"/>
    <w:rsid w:val="004F4976"/>
    <w:rsid w:val="004F4C64"/>
    <w:rsid w:val="004F4C6E"/>
    <w:rsid w:val="004F5FEC"/>
    <w:rsid w:val="004F628C"/>
    <w:rsid w:val="004F64BE"/>
    <w:rsid w:val="004F67AC"/>
    <w:rsid w:val="004F695C"/>
    <w:rsid w:val="004F6A1A"/>
    <w:rsid w:val="004F6A36"/>
    <w:rsid w:val="004F71F2"/>
    <w:rsid w:val="004F73BA"/>
    <w:rsid w:val="004F757A"/>
    <w:rsid w:val="004F7D79"/>
    <w:rsid w:val="004F7F8B"/>
    <w:rsid w:val="00500109"/>
    <w:rsid w:val="0050058E"/>
    <w:rsid w:val="0050091B"/>
    <w:rsid w:val="00500BBE"/>
    <w:rsid w:val="005011AC"/>
    <w:rsid w:val="0050131A"/>
    <w:rsid w:val="00501422"/>
    <w:rsid w:val="00501D6A"/>
    <w:rsid w:val="00501FB0"/>
    <w:rsid w:val="00502092"/>
    <w:rsid w:val="005024A2"/>
    <w:rsid w:val="0050251F"/>
    <w:rsid w:val="00502635"/>
    <w:rsid w:val="005028DE"/>
    <w:rsid w:val="005029BD"/>
    <w:rsid w:val="00502E97"/>
    <w:rsid w:val="00503395"/>
    <w:rsid w:val="005036E1"/>
    <w:rsid w:val="005038C0"/>
    <w:rsid w:val="00503A2D"/>
    <w:rsid w:val="00503F3B"/>
    <w:rsid w:val="005041D5"/>
    <w:rsid w:val="00504769"/>
    <w:rsid w:val="005048E6"/>
    <w:rsid w:val="0050493F"/>
    <w:rsid w:val="0050516E"/>
    <w:rsid w:val="005053C4"/>
    <w:rsid w:val="00505763"/>
    <w:rsid w:val="0050588D"/>
    <w:rsid w:val="005058AE"/>
    <w:rsid w:val="00505A03"/>
    <w:rsid w:val="00505FC2"/>
    <w:rsid w:val="005063DD"/>
    <w:rsid w:val="0050664F"/>
    <w:rsid w:val="005068CB"/>
    <w:rsid w:val="005069A2"/>
    <w:rsid w:val="00506A3D"/>
    <w:rsid w:val="00506F17"/>
    <w:rsid w:val="005070B1"/>
    <w:rsid w:val="0050735C"/>
    <w:rsid w:val="005073FC"/>
    <w:rsid w:val="00507A0C"/>
    <w:rsid w:val="00507BF6"/>
    <w:rsid w:val="00507C6B"/>
    <w:rsid w:val="00510601"/>
    <w:rsid w:val="00510710"/>
    <w:rsid w:val="00510E59"/>
    <w:rsid w:val="00510F50"/>
    <w:rsid w:val="0051105F"/>
    <w:rsid w:val="00512142"/>
    <w:rsid w:val="005122FB"/>
    <w:rsid w:val="005123C6"/>
    <w:rsid w:val="00512531"/>
    <w:rsid w:val="00512794"/>
    <w:rsid w:val="00512C99"/>
    <w:rsid w:val="00513036"/>
    <w:rsid w:val="00513165"/>
    <w:rsid w:val="00513243"/>
    <w:rsid w:val="00513549"/>
    <w:rsid w:val="005137D4"/>
    <w:rsid w:val="00513E02"/>
    <w:rsid w:val="00514093"/>
    <w:rsid w:val="00514198"/>
    <w:rsid w:val="00514271"/>
    <w:rsid w:val="00514C2F"/>
    <w:rsid w:val="00515700"/>
    <w:rsid w:val="00515BFB"/>
    <w:rsid w:val="00515F51"/>
    <w:rsid w:val="005160A0"/>
    <w:rsid w:val="00516CAA"/>
    <w:rsid w:val="00516E61"/>
    <w:rsid w:val="005175F2"/>
    <w:rsid w:val="005178B9"/>
    <w:rsid w:val="00517F85"/>
    <w:rsid w:val="00520244"/>
    <w:rsid w:val="005209FF"/>
    <w:rsid w:val="00520D00"/>
    <w:rsid w:val="00520F37"/>
    <w:rsid w:val="005213FC"/>
    <w:rsid w:val="005215EB"/>
    <w:rsid w:val="00521668"/>
    <w:rsid w:val="005216E0"/>
    <w:rsid w:val="00521CB1"/>
    <w:rsid w:val="00521D46"/>
    <w:rsid w:val="005225AD"/>
    <w:rsid w:val="005226A6"/>
    <w:rsid w:val="00522856"/>
    <w:rsid w:val="00522F37"/>
    <w:rsid w:val="00523144"/>
    <w:rsid w:val="00523475"/>
    <w:rsid w:val="00523C74"/>
    <w:rsid w:val="00523CE8"/>
    <w:rsid w:val="00523CFB"/>
    <w:rsid w:val="0052454F"/>
    <w:rsid w:val="005249F7"/>
    <w:rsid w:val="0052582C"/>
    <w:rsid w:val="00525854"/>
    <w:rsid w:val="00525C4E"/>
    <w:rsid w:val="00525F42"/>
    <w:rsid w:val="0052696B"/>
    <w:rsid w:val="00526EF8"/>
    <w:rsid w:val="00527133"/>
    <w:rsid w:val="00527876"/>
    <w:rsid w:val="00527C67"/>
    <w:rsid w:val="00527F1E"/>
    <w:rsid w:val="00530164"/>
    <w:rsid w:val="005301FC"/>
    <w:rsid w:val="00530BF2"/>
    <w:rsid w:val="00530F1C"/>
    <w:rsid w:val="00531106"/>
    <w:rsid w:val="00531784"/>
    <w:rsid w:val="005318F9"/>
    <w:rsid w:val="00531C10"/>
    <w:rsid w:val="005321B2"/>
    <w:rsid w:val="00532368"/>
    <w:rsid w:val="005325AC"/>
    <w:rsid w:val="0053271C"/>
    <w:rsid w:val="00532C96"/>
    <w:rsid w:val="00533325"/>
    <w:rsid w:val="00533A44"/>
    <w:rsid w:val="00533BBF"/>
    <w:rsid w:val="0053488A"/>
    <w:rsid w:val="00534997"/>
    <w:rsid w:val="0053509A"/>
    <w:rsid w:val="00535238"/>
    <w:rsid w:val="00535371"/>
    <w:rsid w:val="0053544A"/>
    <w:rsid w:val="005357A8"/>
    <w:rsid w:val="00535BA9"/>
    <w:rsid w:val="00535CE0"/>
    <w:rsid w:val="0053675B"/>
    <w:rsid w:val="00536F07"/>
    <w:rsid w:val="005371D5"/>
    <w:rsid w:val="00537255"/>
    <w:rsid w:val="0053770B"/>
    <w:rsid w:val="005377ED"/>
    <w:rsid w:val="00537A30"/>
    <w:rsid w:val="00540102"/>
    <w:rsid w:val="005405B6"/>
    <w:rsid w:val="005405CA"/>
    <w:rsid w:val="00540630"/>
    <w:rsid w:val="0054065C"/>
    <w:rsid w:val="00540DBC"/>
    <w:rsid w:val="00540FA1"/>
    <w:rsid w:val="005412A3"/>
    <w:rsid w:val="005412AB"/>
    <w:rsid w:val="0054130E"/>
    <w:rsid w:val="00541744"/>
    <w:rsid w:val="00541826"/>
    <w:rsid w:val="005423E6"/>
    <w:rsid w:val="0054248F"/>
    <w:rsid w:val="005424D5"/>
    <w:rsid w:val="00542CF5"/>
    <w:rsid w:val="0054307F"/>
    <w:rsid w:val="005431C4"/>
    <w:rsid w:val="005432CE"/>
    <w:rsid w:val="005432E1"/>
    <w:rsid w:val="005435E0"/>
    <w:rsid w:val="005439E0"/>
    <w:rsid w:val="00543C6E"/>
    <w:rsid w:val="00543EDF"/>
    <w:rsid w:val="00543F7B"/>
    <w:rsid w:val="00543FDD"/>
    <w:rsid w:val="00544166"/>
    <w:rsid w:val="0054465B"/>
    <w:rsid w:val="00544AA5"/>
    <w:rsid w:val="00544D12"/>
    <w:rsid w:val="00544D29"/>
    <w:rsid w:val="00544F48"/>
    <w:rsid w:val="00545048"/>
    <w:rsid w:val="00545160"/>
    <w:rsid w:val="00545DFB"/>
    <w:rsid w:val="00546388"/>
    <w:rsid w:val="005464BD"/>
    <w:rsid w:val="0054657E"/>
    <w:rsid w:val="0054697B"/>
    <w:rsid w:val="0054725B"/>
    <w:rsid w:val="005474AF"/>
    <w:rsid w:val="005476C0"/>
    <w:rsid w:val="0054782C"/>
    <w:rsid w:val="005479C0"/>
    <w:rsid w:val="00547CDA"/>
    <w:rsid w:val="00547CDE"/>
    <w:rsid w:val="00550004"/>
    <w:rsid w:val="005509BB"/>
    <w:rsid w:val="00550B5B"/>
    <w:rsid w:val="00550D8D"/>
    <w:rsid w:val="0055180B"/>
    <w:rsid w:val="00551C2E"/>
    <w:rsid w:val="00551FB2"/>
    <w:rsid w:val="005521F4"/>
    <w:rsid w:val="005522BF"/>
    <w:rsid w:val="005522FB"/>
    <w:rsid w:val="00552341"/>
    <w:rsid w:val="00552535"/>
    <w:rsid w:val="005525AD"/>
    <w:rsid w:val="00552692"/>
    <w:rsid w:val="0055275E"/>
    <w:rsid w:val="0055335A"/>
    <w:rsid w:val="0055392E"/>
    <w:rsid w:val="00553A1A"/>
    <w:rsid w:val="0055421A"/>
    <w:rsid w:val="00554745"/>
    <w:rsid w:val="005547D7"/>
    <w:rsid w:val="00554835"/>
    <w:rsid w:val="00554892"/>
    <w:rsid w:val="00554A5E"/>
    <w:rsid w:val="00554D2E"/>
    <w:rsid w:val="00554FDA"/>
    <w:rsid w:val="00555B8E"/>
    <w:rsid w:val="00555BC8"/>
    <w:rsid w:val="00555EB4"/>
    <w:rsid w:val="00555F95"/>
    <w:rsid w:val="005563BE"/>
    <w:rsid w:val="00556D08"/>
    <w:rsid w:val="00556DE6"/>
    <w:rsid w:val="00556F94"/>
    <w:rsid w:val="00557AEE"/>
    <w:rsid w:val="00557B6E"/>
    <w:rsid w:val="005601EF"/>
    <w:rsid w:val="0056022E"/>
    <w:rsid w:val="005604BD"/>
    <w:rsid w:val="00560915"/>
    <w:rsid w:val="00560A00"/>
    <w:rsid w:val="00560C5D"/>
    <w:rsid w:val="00560E43"/>
    <w:rsid w:val="00561550"/>
    <w:rsid w:val="0056174D"/>
    <w:rsid w:val="00561CCE"/>
    <w:rsid w:val="00561D13"/>
    <w:rsid w:val="005620EC"/>
    <w:rsid w:val="0056214B"/>
    <w:rsid w:val="00562238"/>
    <w:rsid w:val="005629C8"/>
    <w:rsid w:val="00562A34"/>
    <w:rsid w:val="00562AA0"/>
    <w:rsid w:val="00562B87"/>
    <w:rsid w:val="005630E7"/>
    <w:rsid w:val="00563160"/>
    <w:rsid w:val="00563515"/>
    <w:rsid w:val="00563561"/>
    <w:rsid w:val="005635B9"/>
    <w:rsid w:val="00563A4E"/>
    <w:rsid w:val="00564A79"/>
    <w:rsid w:val="00564C07"/>
    <w:rsid w:val="00564C51"/>
    <w:rsid w:val="00565256"/>
    <w:rsid w:val="00565C1A"/>
    <w:rsid w:val="00565EEB"/>
    <w:rsid w:val="00565F97"/>
    <w:rsid w:val="005661CA"/>
    <w:rsid w:val="0056631E"/>
    <w:rsid w:val="00566384"/>
    <w:rsid w:val="00566FB9"/>
    <w:rsid w:val="0056712E"/>
    <w:rsid w:val="005673AA"/>
    <w:rsid w:val="005673F7"/>
    <w:rsid w:val="005674F3"/>
    <w:rsid w:val="005676D1"/>
    <w:rsid w:val="00567AAD"/>
    <w:rsid w:val="00567CA0"/>
    <w:rsid w:val="00567DA7"/>
    <w:rsid w:val="00570087"/>
    <w:rsid w:val="005702A9"/>
    <w:rsid w:val="00570404"/>
    <w:rsid w:val="00570498"/>
    <w:rsid w:val="00570DE3"/>
    <w:rsid w:val="00571043"/>
    <w:rsid w:val="0057129F"/>
    <w:rsid w:val="0057150E"/>
    <w:rsid w:val="00571570"/>
    <w:rsid w:val="00571E72"/>
    <w:rsid w:val="00571EFB"/>
    <w:rsid w:val="00572C28"/>
    <w:rsid w:val="005733E4"/>
    <w:rsid w:val="005734C9"/>
    <w:rsid w:val="0057374B"/>
    <w:rsid w:val="0057388D"/>
    <w:rsid w:val="005738A4"/>
    <w:rsid w:val="00573952"/>
    <w:rsid w:val="00573A25"/>
    <w:rsid w:val="00573A77"/>
    <w:rsid w:val="00573CF0"/>
    <w:rsid w:val="00573E42"/>
    <w:rsid w:val="005742D0"/>
    <w:rsid w:val="0057474E"/>
    <w:rsid w:val="005748CA"/>
    <w:rsid w:val="00574C1F"/>
    <w:rsid w:val="00574D30"/>
    <w:rsid w:val="005752BB"/>
    <w:rsid w:val="00575400"/>
    <w:rsid w:val="00575440"/>
    <w:rsid w:val="00575516"/>
    <w:rsid w:val="005756C5"/>
    <w:rsid w:val="00575785"/>
    <w:rsid w:val="0057597B"/>
    <w:rsid w:val="005759E6"/>
    <w:rsid w:val="00576181"/>
    <w:rsid w:val="00576450"/>
    <w:rsid w:val="0057655A"/>
    <w:rsid w:val="00576BD8"/>
    <w:rsid w:val="00576E22"/>
    <w:rsid w:val="005774DE"/>
    <w:rsid w:val="0057750D"/>
    <w:rsid w:val="00577D12"/>
    <w:rsid w:val="00577F24"/>
    <w:rsid w:val="00577F82"/>
    <w:rsid w:val="0058005F"/>
    <w:rsid w:val="00580154"/>
    <w:rsid w:val="00580501"/>
    <w:rsid w:val="0058067D"/>
    <w:rsid w:val="00580837"/>
    <w:rsid w:val="0058086F"/>
    <w:rsid w:val="00580B48"/>
    <w:rsid w:val="00580CD6"/>
    <w:rsid w:val="00580D02"/>
    <w:rsid w:val="005812DA"/>
    <w:rsid w:val="00581CF2"/>
    <w:rsid w:val="00581E0E"/>
    <w:rsid w:val="00582202"/>
    <w:rsid w:val="005825BD"/>
    <w:rsid w:val="005826F5"/>
    <w:rsid w:val="00582916"/>
    <w:rsid w:val="00582CDB"/>
    <w:rsid w:val="00582D43"/>
    <w:rsid w:val="0058400C"/>
    <w:rsid w:val="005844F2"/>
    <w:rsid w:val="00584724"/>
    <w:rsid w:val="00584A8C"/>
    <w:rsid w:val="00584EA2"/>
    <w:rsid w:val="0058509D"/>
    <w:rsid w:val="005853A7"/>
    <w:rsid w:val="00585A1B"/>
    <w:rsid w:val="0058636F"/>
    <w:rsid w:val="005865E2"/>
    <w:rsid w:val="005869ED"/>
    <w:rsid w:val="00587494"/>
    <w:rsid w:val="00587664"/>
    <w:rsid w:val="00587F37"/>
    <w:rsid w:val="00590630"/>
    <w:rsid w:val="00590C25"/>
    <w:rsid w:val="00590EA8"/>
    <w:rsid w:val="0059110C"/>
    <w:rsid w:val="005916A0"/>
    <w:rsid w:val="00591ABF"/>
    <w:rsid w:val="00591B48"/>
    <w:rsid w:val="00591BBC"/>
    <w:rsid w:val="00591C1B"/>
    <w:rsid w:val="0059243A"/>
    <w:rsid w:val="0059260C"/>
    <w:rsid w:val="0059270B"/>
    <w:rsid w:val="00592BAD"/>
    <w:rsid w:val="00592BF2"/>
    <w:rsid w:val="00593084"/>
    <w:rsid w:val="005931CE"/>
    <w:rsid w:val="00593347"/>
    <w:rsid w:val="00593458"/>
    <w:rsid w:val="0059376A"/>
    <w:rsid w:val="005940A9"/>
    <w:rsid w:val="00594A03"/>
    <w:rsid w:val="00594BEB"/>
    <w:rsid w:val="005959E5"/>
    <w:rsid w:val="005960D5"/>
    <w:rsid w:val="005961B2"/>
    <w:rsid w:val="005961ED"/>
    <w:rsid w:val="0059637F"/>
    <w:rsid w:val="005964C1"/>
    <w:rsid w:val="005973E8"/>
    <w:rsid w:val="00597734"/>
    <w:rsid w:val="005978DC"/>
    <w:rsid w:val="005979B4"/>
    <w:rsid w:val="00597BA5"/>
    <w:rsid w:val="00597F18"/>
    <w:rsid w:val="005A0503"/>
    <w:rsid w:val="005A08F4"/>
    <w:rsid w:val="005A10BF"/>
    <w:rsid w:val="005A113E"/>
    <w:rsid w:val="005A14D0"/>
    <w:rsid w:val="005A1822"/>
    <w:rsid w:val="005A1972"/>
    <w:rsid w:val="005A1A08"/>
    <w:rsid w:val="005A2A67"/>
    <w:rsid w:val="005A2ACC"/>
    <w:rsid w:val="005A2B74"/>
    <w:rsid w:val="005A2C12"/>
    <w:rsid w:val="005A3144"/>
    <w:rsid w:val="005A35AA"/>
    <w:rsid w:val="005A36BB"/>
    <w:rsid w:val="005A3A65"/>
    <w:rsid w:val="005A3A74"/>
    <w:rsid w:val="005A3B8D"/>
    <w:rsid w:val="005A3BDA"/>
    <w:rsid w:val="005A42B9"/>
    <w:rsid w:val="005A47AE"/>
    <w:rsid w:val="005A4B6C"/>
    <w:rsid w:val="005A4F21"/>
    <w:rsid w:val="005A5126"/>
    <w:rsid w:val="005A52BF"/>
    <w:rsid w:val="005A597F"/>
    <w:rsid w:val="005A6410"/>
    <w:rsid w:val="005A6E43"/>
    <w:rsid w:val="005A6E83"/>
    <w:rsid w:val="005A7652"/>
    <w:rsid w:val="005A7715"/>
    <w:rsid w:val="005A7AE5"/>
    <w:rsid w:val="005A7C83"/>
    <w:rsid w:val="005A7CD1"/>
    <w:rsid w:val="005B0563"/>
    <w:rsid w:val="005B0BB0"/>
    <w:rsid w:val="005B1042"/>
    <w:rsid w:val="005B1147"/>
    <w:rsid w:val="005B1271"/>
    <w:rsid w:val="005B1306"/>
    <w:rsid w:val="005B1339"/>
    <w:rsid w:val="005B1880"/>
    <w:rsid w:val="005B1A67"/>
    <w:rsid w:val="005B2374"/>
    <w:rsid w:val="005B2498"/>
    <w:rsid w:val="005B2897"/>
    <w:rsid w:val="005B2986"/>
    <w:rsid w:val="005B2E56"/>
    <w:rsid w:val="005B2E61"/>
    <w:rsid w:val="005B3163"/>
    <w:rsid w:val="005B3269"/>
    <w:rsid w:val="005B392D"/>
    <w:rsid w:val="005B3C98"/>
    <w:rsid w:val="005B48A5"/>
    <w:rsid w:val="005B493C"/>
    <w:rsid w:val="005B4CEA"/>
    <w:rsid w:val="005B4DDE"/>
    <w:rsid w:val="005B5240"/>
    <w:rsid w:val="005B58F7"/>
    <w:rsid w:val="005B591E"/>
    <w:rsid w:val="005B5EDC"/>
    <w:rsid w:val="005B6276"/>
    <w:rsid w:val="005B6B66"/>
    <w:rsid w:val="005B6C67"/>
    <w:rsid w:val="005B6E2B"/>
    <w:rsid w:val="005B6E3B"/>
    <w:rsid w:val="005B724D"/>
    <w:rsid w:val="005B778D"/>
    <w:rsid w:val="005B78EE"/>
    <w:rsid w:val="005C0229"/>
    <w:rsid w:val="005C0512"/>
    <w:rsid w:val="005C075F"/>
    <w:rsid w:val="005C08AE"/>
    <w:rsid w:val="005C1375"/>
    <w:rsid w:val="005C14CA"/>
    <w:rsid w:val="005C15D3"/>
    <w:rsid w:val="005C1E08"/>
    <w:rsid w:val="005C227D"/>
    <w:rsid w:val="005C2892"/>
    <w:rsid w:val="005C2A82"/>
    <w:rsid w:val="005C3784"/>
    <w:rsid w:val="005C38A1"/>
    <w:rsid w:val="005C3969"/>
    <w:rsid w:val="005C3B19"/>
    <w:rsid w:val="005C3E8C"/>
    <w:rsid w:val="005C3EB9"/>
    <w:rsid w:val="005C3EE3"/>
    <w:rsid w:val="005C4350"/>
    <w:rsid w:val="005C45FA"/>
    <w:rsid w:val="005C510B"/>
    <w:rsid w:val="005C5207"/>
    <w:rsid w:val="005C53CF"/>
    <w:rsid w:val="005C58A6"/>
    <w:rsid w:val="005C5933"/>
    <w:rsid w:val="005C5BD5"/>
    <w:rsid w:val="005C5D36"/>
    <w:rsid w:val="005C5D8A"/>
    <w:rsid w:val="005C5FC9"/>
    <w:rsid w:val="005C5FFC"/>
    <w:rsid w:val="005C61BE"/>
    <w:rsid w:val="005C61FC"/>
    <w:rsid w:val="005C68C8"/>
    <w:rsid w:val="005C68D1"/>
    <w:rsid w:val="005C6AF0"/>
    <w:rsid w:val="005C6F5E"/>
    <w:rsid w:val="005C6FB1"/>
    <w:rsid w:val="005C715C"/>
    <w:rsid w:val="005C7350"/>
    <w:rsid w:val="005C738E"/>
    <w:rsid w:val="005C7588"/>
    <w:rsid w:val="005C77F1"/>
    <w:rsid w:val="005C7EFB"/>
    <w:rsid w:val="005D0078"/>
    <w:rsid w:val="005D02E2"/>
    <w:rsid w:val="005D0488"/>
    <w:rsid w:val="005D0679"/>
    <w:rsid w:val="005D08B7"/>
    <w:rsid w:val="005D0913"/>
    <w:rsid w:val="005D092C"/>
    <w:rsid w:val="005D0FB9"/>
    <w:rsid w:val="005D10BF"/>
    <w:rsid w:val="005D1855"/>
    <w:rsid w:val="005D1BEB"/>
    <w:rsid w:val="005D200B"/>
    <w:rsid w:val="005D224B"/>
    <w:rsid w:val="005D22D2"/>
    <w:rsid w:val="005D2342"/>
    <w:rsid w:val="005D23CF"/>
    <w:rsid w:val="005D2F29"/>
    <w:rsid w:val="005D3093"/>
    <w:rsid w:val="005D3462"/>
    <w:rsid w:val="005D401E"/>
    <w:rsid w:val="005D443C"/>
    <w:rsid w:val="005D4653"/>
    <w:rsid w:val="005D6563"/>
    <w:rsid w:val="005D699D"/>
    <w:rsid w:val="005D6A62"/>
    <w:rsid w:val="005D6DAD"/>
    <w:rsid w:val="005D7413"/>
    <w:rsid w:val="005D763F"/>
    <w:rsid w:val="005D7953"/>
    <w:rsid w:val="005D7BCB"/>
    <w:rsid w:val="005D7D79"/>
    <w:rsid w:val="005E01BE"/>
    <w:rsid w:val="005E06F6"/>
    <w:rsid w:val="005E0847"/>
    <w:rsid w:val="005E0AE8"/>
    <w:rsid w:val="005E0EF7"/>
    <w:rsid w:val="005E143C"/>
    <w:rsid w:val="005E18E8"/>
    <w:rsid w:val="005E191C"/>
    <w:rsid w:val="005E29FC"/>
    <w:rsid w:val="005E30BB"/>
    <w:rsid w:val="005E3112"/>
    <w:rsid w:val="005E3DA8"/>
    <w:rsid w:val="005E420A"/>
    <w:rsid w:val="005E43FA"/>
    <w:rsid w:val="005E4A19"/>
    <w:rsid w:val="005E4C0C"/>
    <w:rsid w:val="005E4E81"/>
    <w:rsid w:val="005E55E9"/>
    <w:rsid w:val="005E5D00"/>
    <w:rsid w:val="005E5F28"/>
    <w:rsid w:val="005E6A15"/>
    <w:rsid w:val="005E6D5E"/>
    <w:rsid w:val="005E721B"/>
    <w:rsid w:val="005E747E"/>
    <w:rsid w:val="005E7551"/>
    <w:rsid w:val="005E7DB8"/>
    <w:rsid w:val="005E7E78"/>
    <w:rsid w:val="005E7EE7"/>
    <w:rsid w:val="005F0A42"/>
    <w:rsid w:val="005F10BD"/>
    <w:rsid w:val="005F10FD"/>
    <w:rsid w:val="005F116E"/>
    <w:rsid w:val="005F15D4"/>
    <w:rsid w:val="005F15E4"/>
    <w:rsid w:val="005F162F"/>
    <w:rsid w:val="005F1972"/>
    <w:rsid w:val="005F2094"/>
    <w:rsid w:val="005F23F6"/>
    <w:rsid w:val="005F2625"/>
    <w:rsid w:val="005F3023"/>
    <w:rsid w:val="005F37C8"/>
    <w:rsid w:val="005F38AA"/>
    <w:rsid w:val="005F3B26"/>
    <w:rsid w:val="005F3D86"/>
    <w:rsid w:val="005F403B"/>
    <w:rsid w:val="005F4249"/>
    <w:rsid w:val="005F4E5B"/>
    <w:rsid w:val="005F504D"/>
    <w:rsid w:val="005F5234"/>
    <w:rsid w:val="005F5395"/>
    <w:rsid w:val="005F5C3F"/>
    <w:rsid w:val="005F5EC3"/>
    <w:rsid w:val="005F5F70"/>
    <w:rsid w:val="005F6459"/>
    <w:rsid w:val="005F665A"/>
    <w:rsid w:val="005F66D1"/>
    <w:rsid w:val="005F6D8D"/>
    <w:rsid w:val="005F78B9"/>
    <w:rsid w:val="005F7A0D"/>
    <w:rsid w:val="005F7C08"/>
    <w:rsid w:val="005F7CD3"/>
    <w:rsid w:val="00600030"/>
    <w:rsid w:val="0060004F"/>
    <w:rsid w:val="006006B1"/>
    <w:rsid w:val="00600B02"/>
    <w:rsid w:val="00600CF3"/>
    <w:rsid w:val="00600F71"/>
    <w:rsid w:val="00600FC7"/>
    <w:rsid w:val="00600FE7"/>
    <w:rsid w:val="00602132"/>
    <w:rsid w:val="006023D3"/>
    <w:rsid w:val="00602768"/>
    <w:rsid w:val="00602781"/>
    <w:rsid w:val="00602805"/>
    <w:rsid w:val="00602D43"/>
    <w:rsid w:val="00602D75"/>
    <w:rsid w:val="00603332"/>
    <w:rsid w:val="00603468"/>
    <w:rsid w:val="006036B1"/>
    <w:rsid w:val="00603911"/>
    <w:rsid w:val="00603CBC"/>
    <w:rsid w:val="00603D01"/>
    <w:rsid w:val="00603D07"/>
    <w:rsid w:val="00603E64"/>
    <w:rsid w:val="006040CD"/>
    <w:rsid w:val="00604249"/>
    <w:rsid w:val="00604567"/>
    <w:rsid w:val="00604891"/>
    <w:rsid w:val="00604B28"/>
    <w:rsid w:val="00605799"/>
    <w:rsid w:val="0060585A"/>
    <w:rsid w:val="00605B8E"/>
    <w:rsid w:val="00605C04"/>
    <w:rsid w:val="00605D2F"/>
    <w:rsid w:val="00605FC7"/>
    <w:rsid w:val="00606686"/>
    <w:rsid w:val="006066E1"/>
    <w:rsid w:val="006066EC"/>
    <w:rsid w:val="006066ED"/>
    <w:rsid w:val="006071E6"/>
    <w:rsid w:val="00607546"/>
    <w:rsid w:val="00607762"/>
    <w:rsid w:val="00607F12"/>
    <w:rsid w:val="0061004A"/>
    <w:rsid w:val="00610309"/>
    <w:rsid w:val="00610335"/>
    <w:rsid w:val="00610742"/>
    <w:rsid w:val="0061089F"/>
    <w:rsid w:val="00610A5F"/>
    <w:rsid w:val="00610ADC"/>
    <w:rsid w:val="00610BE4"/>
    <w:rsid w:val="00611311"/>
    <w:rsid w:val="006113B6"/>
    <w:rsid w:val="00611E17"/>
    <w:rsid w:val="00612AB3"/>
    <w:rsid w:val="00612D97"/>
    <w:rsid w:val="0061354F"/>
    <w:rsid w:val="006146E3"/>
    <w:rsid w:val="006147E6"/>
    <w:rsid w:val="00614B10"/>
    <w:rsid w:val="00614E0C"/>
    <w:rsid w:val="0061525B"/>
    <w:rsid w:val="0061556E"/>
    <w:rsid w:val="00615636"/>
    <w:rsid w:val="0061579C"/>
    <w:rsid w:val="00615B07"/>
    <w:rsid w:val="0061620C"/>
    <w:rsid w:val="00616D8F"/>
    <w:rsid w:val="00616F35"/>
    <w:rsid w:val="0061728D"/>
    <w:rsid w:val="0061748E"/>
    <w:rsid w:val="006174B3"/>
    <w:rsid w:val="00620225"/>
    <w:rsid w:val="006205D1"/>
    <w:rsid w:val="006206B3"/>
    <w:rsid w:val="006208B6"/>
    <w:rsid w:val="00620D4B"/>
    <w:rsid w:val="0062113D"/>
    <w:rsid w:val="00621655"/>
    <w:rsid w:val="006217BE"/>
    <w:rsid w:val="006220FD"/>
    <w:rsid w:val="00622196"/>
    <w:rsid w:val="00622388"/>
    <w:rsid w:val="0062241B"/>
    <w:rsid w:val="00622C5D"/>
    <w:rsid w:val="006230C4"/>
    <w:rsid w:val="00623477"/>
    <w:rsid w:val="0062353F"/>
    <w:rsid w:val="00623D2F"/>
    <w:rsid w:val="00623DF6"/>
    <w:rsid w:val="00624E6A"/>
    <w:rsid w:val="00624F6C"/>
    <w:rsid w:val="00625C0C"/>
    <w:rsid w:val="00625F72"/>
    <w:rsid w:val="00626109"/>
    <w:rsid w:val="00626215"/>
    <w:rsid w:val="006267A3"/>
    <w:rsid w:val="00627006"/>
    <w:rsid w:val="00627432"/>
    <w:rsid w:val="00627801"/>
    <w:rsid w:val="00627BA4"/>
    <w:rsid w:val="00627EBD"/>
    <w:rsid w:val="00630A14"/>
    <w:rsid w:val="00630A46"/>
    <w:rsid w:val="00630AFA"/>
    <w:rsid w:val="006311AF"/>
    <w:rsid w:val="0063127D"/>
    <w:rsid w:val="0063171C"/>
    <w:rsid w:val="00631C4D"/>
    <w:rsid w:val="006324A0"/>
    <w:rsid w:val="006326DC"/>
    <w:rsid w:val="006326EF"/>
    <w:rsid w:val="00632C0B"/>
    <w:rsid w:val="00632FCF"/>
    <w:rsid w:val="00633277"/>
    <w:rsid w:val="006340E0"/>
    <w:rsid w:val="00634235"/>
    <w:rsid w:val="00634376"/>
    <w:rsid w:val="0063465E"/>
    <w:rsid w:val="00634719"/>
    <w:rsid w:val="00634870"/>
    <w:rsid w:val="006349B3"/>
    <w:rsid w:val="00634C69"/>
    <w:rsid w:val="00635BDB"/>
    <w:rsid w:val="00635D4F"/>
    <w:rsid w:val="0063646E"/>
    <w:rsid w:val="0063719E"/>
    <w:rsid w:val="00637450"/>
    <w:rsid w:val="00637532"/>
    <w:rsid w:val="00640415"/>
    <w:rsid w:val="00640549"/>
    <w:rsid w:val="00640897"/>
    <w:rsid w:val="00640FC7"/>
    <w:rsid w:val="00641492"/>
    <w:rsid w:val="0064160F"/>
    <w:rsid w:val="00641679"/>
    <w:rsid w:val="00641905"/>
    <w:rsid w:val="0064198D"/>
    <w:rsid w:val="00641B73"/>
    <w:rsid w:val="00641C05"/>
    <w:rsid w:val="00641EB9"/>
    <w:rsid w:val="00642522"/>
    <w:rsid w:val="00642694"/>
    <w:rsid w:val="00642C9B"/>
    <w:rsid w:val="00642DB4"/>
    <w:rsid w:val="00642E5D"/>
    <w:rsid w:val="00643030"/>
    <w:rsid w:val="00643104"/>
    <w:rsid w:val="006434AF"/>
    <w:rsid w:val="00643571"/>
    <w:rsid w:val="006442CA"/>
    <w:rsid w:val="0064464F"/>
    <w:rsid w:val="00644D66"/>
    <w:rsid w:val="00644FE9"/>
    <w:rsid w:val="00645155"/>
    <w:rsid w:val="006452F4"/>
    <w:rsid w:val="006456C0"/>
    <w:rsid w:val="00645ED1"/>
    <w:rsid w:val="006462DF"/>
    <w:rsid w:val="0064645F"/>
    <w:rsid w:val="00646779"/>
    <w:rsid w:val="00646C04"/>
    <w:rsid w:val="00647453"/>
    <w:rsid w:val="00647583"/>
    <w:rsid w:val="006476C2"/>
    <w:rsid w:val="006479CE"/>
    <w:rsid w:val="00647C65"/>
    <w:rsid w:val="00647D64"/>
    <w:rsid w:val="00650012"/>
    <w:rsid w:val="006503AF"/>
    <w:rsid w:val="00650865"/>
    <w:rsid w:val="006509F7"/>
    <w:rsid w:val="00650FA0"/>
    <w:rsid w:val="00651144"/>
    <w:rsid w:val="00652019"/>
    <w:rsid w:val="00652157"/>
    <w:rsid w:val="0065247C"/>
    <w:rsid w:val="00652855"/>
    <w:rsid w:val="00653077"/>
    <w:rsid w:val="006538C5"/>
    <w:rsid w:val="00653929"/>
    <w:rsid w:val="00653B66"/>
    <w:rsid w:val="00653E1A"/>
    <w:rsid w:val="00653F70"/>
    <w:rsid w:val="00654176"/>
    <w:rsid w:val="00654259"/>
    <w:rsid w:val="00654335"/>
    <w:rsid w:val="00654364"/>
    <w:rsid w:val="00654BB4"/>
    <w:rsid w:val="00654D55"/>
    <w:rsid w:val="00654E23"/>
    <w:rsid w:val="00654F2B"/>
    <w:rsid w:val="006550AC"/>
    <w:rsid w:val="006552C2"/>
    <w:rsid w:val="00655403"/>
    <w:rsid w:val="00655A32"/>
    <w:rsid w:val="006560EE"/>
    <w:rsid w:val="0065633F"/>
    <w:rsid w:val="00656FF4"/>
    <w:rsid w:val="00657012"/>
    <w:rsid w:val="00657461"/>
    <w:rsid w:val="0065792E"/>
    <w:rsid w:val="00657C47"/>
    <w:rsid w:val="00657C4B"/>
    <w:rsid w:val="006601AF"/>
    <w:rsid w:val="0066070A"/>
    <w:rsid w:val="0066079B"/>
    <w:rsid w:val="00660B2B"/>
    <w:rsid w:val="00660BE6"/>
    <w:rsid w:val="006612B3"/>
    <w:rsid w:val="00661478"/>
    <w:rsid w:val="0066271D"/>
    <w:rsid w:val="00662BC1"/>
    <w:rsid w:val="006631F5"/>
    <w:rsid w:val="0066332B"/>
    <w:rsid w:val="00663577"/>
    <w:rsid w:val="00663762"/>
    <w:rsid w:val="006638C1"/>
    <w:rsid w:val="006639EE"/>
    <w:rsid w:val="00663A44"/>
    <w:rsid w:val="00663C6A"/>
    <w:rsid w:val="00663DBB"/>
    <w:rsid w:val="00663F04"/>
    <w:rsid w:val="0066403B"/>
    <w:rsid w:val="00664163"/>
    <w:rsid w:val="0066435D"/>
    <w:rsid w:val="00664AD9"/>
    <w:rsid w:val="00664D59"/>
    <w:rsid w:val="006654DE"/>
    <w:rsid w:val="006659B7"/>
    <w:rsid w:val="00665B4B"/>
    <w:rsid w:val="00665ED5"/>
    <w:rsid w:val="00666645"/>
    <w:rsid w:val="00666714"/>
    <w:rsid w:val="00666BCA"/>
    <w:rsid w:val="00667F6A"/>
    <w:rsid w:val="00670088"/>
    <w:rsid w:val="0067043C"/>
    <w:rsid w:val="006707D6"/>
    <w:rsid w:val="00670D6D"/>
    <w:rsid w:val="00671060"/>
    <w:rsid w:val="006713AF"/>
    <w:rsid w:val="006714D9"/>
    <w:rsid w:val="0067160F"/>
    <w:rsid w:val="00671C70"/>
    <w:rsid w:val="006722C7"/>
    <w:rsid w:val="00672699"/>
    <w:rsid w:val="00672AB1"/>
    <w:rsid w:val="00672FF5"/>
    <w:rsid w:val="006730D3"/>
    <w:rsid w:val="0067325F"/>
    <w:rsid w:val="00673291"/>
    <w:rsid w:val="006732F4"/>
    <w:rsid w:val="0067332E"/>
    <w:rsid w:val="006736FD"/>
    <w:rsid w:val="00673745"/>
    <w:rsid w:val="00673770"/>
    <w:rsid w:val="0067391B"/>
    <w:rsid w:val="0067393F"/>
    <w:rsid w:val="0067420A"/>
    <w:rsid w:val="00674690"/>
    <w:rsid w:val="00674859"/>
    <w:rsid w:val="006758EE"/>
    <w:rsid w:val="00675BEF"/>
    <w:rsid w:val="00676060"/>
    <w:rsid w:val="00676265"/>
    <w:rsid w:val="0067653D"/>
    <w:rsid w:val="00676C71"/>
    <w:rsid w:val="00676DCE"/>
    <w:rsid w:val="00676E40"/>
    <w:rsid w:val="006770D1"/>
    <w:rsid w:val="00677275"/>
    <w:rsid w:val="00677AD5"/>
    <w:rsid w:val="00677B55"/>
    <w:rsid w:val="00677C47"/>
    <w:rsid w:val="00677C49"/>
    <w:rsid w:val="00677D3A"/>
    <w:rsid w:val="0068015C"/>
    <w:rsid w:val="00680587"/>
    <w:rsid w:val="0068069C"/>
    <w:rsid w:val="006809B7"/>
    <w:rsid w:val="00681244"/>
    <w:rsid w:val="00681365"/>
    <w:rsid w:val="006813B9"/>
    <w:rsid w:val="00681643"/>
    <w:rsid w:val="00682AB6"/>
    <w:rsid w:val="00683090"/>
    <w:rsid w:val="00683460"/>
    <w:rsid w:val="0068347F"/>
    <w:rsid w:val="006837DD"/>
    <w:rsid w:val="00683B42"/>
    <w:rsid w:val="006842F2"/>
    <w:rsid w:val="006844B2"/>
    <w:rsid w:val="006849AC"/>
    <w:rsid w:val="006853A6"/>
    <w:rsid w:val="006855CC"/>
    <w:rsid w:val="00685BAF"/>
    <w:rsid w:val="00685C79"/>
    <w:rsid w:val="006860F1"/>
    <w:rsid w:val="006861B8"/>
    <w:rsid w:val="00686208"/>
    <w:rsid w:val="00686475"/>
    <w:rsid w:val="00686A84"/>
    <w:rsid w:val="00686B78"/>
    <w:rsid w:val="00686CB5"/>
    <w:rsid w:val="00687358"/>
    <w:rsid w:val="00687EE3"/>
    <w:rsid w:val="0069019D"/>
    <w:rsid w:val="0069044D"/>
    <w:rsid w:val="006906FB"/>
    <w:rsid w:val="00690A46"/>
    <w:rsid w:val="00690E9F"/>
    <w:rsid w:val="00691154"/>
    <w:rsid w:val="0069122A"/>
    <w:rsid w:val="006914D6"/>
    <w:rsid w:val="006916A0"/>
    <w:rsid w:val="0069196C"/>
    <w:rsid w:val="00691C14"/>
    <w:rsid w:val="006923F2"/>
    <w:rsid w:val="00692630"/>
    <w:rsid w:val="00692A6F"/>
    <w:rsid w:val="00692B4B"/>
    <w:rsid w:val="006933FD"/>
    <w:rsid w:val="0069363E"/>
    <w:rsid w:val="00693D95"/>
    <w:rsid w:val="00693F7C"/>
    <w:rsid w:val="0069405F"/>
    <w:rsid w:val="006942E3"/>
    <w:rsid w:val="0069452F"/>
    <w:rsid w:val="00694DA4"/>
    <w:rsid w:val="00694F4E"/>
    <w:rsid w:val="0069517C"/>
    <w:rsid w:val="006952D8"/>
    <w:rsid w:val="0069591A"/>
    <w:rsid w:val="00695AA3"/>
    <w:rsid w:val="00695C76"/>
    <w:rsid w:val="00696082"/>
    <w:rsid w:val="006963F5"/>
    <w:rsid w:val="006964B6"/>
    <w:rsid w:val="00696A0B"/>
    <w:rsid w:val="00696DEB"/>
    <w:rsid w:val="006971CF"/>
    <w:rsid w:val="006974D3"/>
    <w:rsid w:val="00697586"/>
    <w:rsid w:val="00697741"/>
    <w:rsid w:val="0069777D"/>
    <w:rsid w:val="00697C5F"/>
    <w:rsid w:val="00697D98"/>
    <w:rsid w:val="00697E43"/>
    <w:rsid w:val="00697F51"/>
    <w:rsid w:val="006A02C4"/>
    <w:rsid w:val="006A0349"/>
    <w:rsid w:val="006A07DC"/>
    <w:rsid w:val="006A15F3"/>
    <w:rsid w:val="006A1604"/>
    <w:rsid w:val="006A1D3E"/>
    <w:rsid w:val="006A26B2"/>
    <w:rsid w:val="006A2F46"/>
    <w:rsid w:val="006A373B"/>
    <w:rsid w:val="006A3A11"/>
    <w:rsid w:val="006A3AA3"/>
    <w:rsid w:val="006A3F66"/>
    <w:rsid w:val="006A4339"/>
    <w:rsid w:val="006A4AA0"/>
    <w:rsid w:val="006A4EF9"/>
    <w:rsid w:val="006A50E1"/>
    <w:rsid w:val="006A54A2"/>
    <w:rsid w:val="006A54A8"/>
    <w:rsid w:val="006A55DA"/>
    <w:rsid w:val="006A5AC5"/>
    <w:rsid w:val="006A5E22"/>
    <w:rsid w:val="006A633E"/>
    <w:rsid w:val="006A6590"/>
    <w:rsid w:val="006A6D03"/>
    <w:rsid w:val="006A708B"/>
    <w:rsid w:val="006A7715"/>
    <w:rsid w:val="006B01DA"/>
    <w:rsid w:val="006B0AEC"/>
    <w:rsid w:val="006B0F01"/>
    <w:rsid w:val="006B1366"/>
    <w:rsid w:val="006B14A0"/>
    <w:rsid w:val="006B188D"/>
    <w:rsid w:val="006B1A1F"/>
    <w:rsid w:val="006B1A24"/>
    <w:rsid w:val="006B1A71"/>
    <w:rsid w:val="006B1DE5"/>
    <w:rsid w:val="006B251E"/>
    <w:rsid w:val="006B2959"/>
    <w:rsid w:val="006B2A93"/>
    <w:rsid w:val="006B2A98"/>
    <w:rsid w:val="006B2AC9"/>
    <w:rsid w:val="006B3240"/>
    <w:rsid w:val="006B33EC"/>
    <w:rsid w:val="006B389A"/>
    <w:rsid w:val="006B391E"/>
    <w:rsid w:val="006B3CF3"/>
    <w:rsid w:val="006B3E98"/>
    <w:rsid w:val="006B4178"/>
    <w:rsid w:val="006B4330"/>
    <w:rsid w:val="006B44B1"/>
    <w:rsid w:val="006B44C2"/>
    <w:rsid w:val="006B4972"/>
    <w:rsid w:val="006B5220"/>
    <w:rsid w:val="006B5222"/>
    <w:rsid w:val="006B5DF3"/>
    <w:rsid w:val="006B5F39"/>
    <w:rsid w:val="006B5FB7"/>
    <w:rsid w:val="006B6722"/>
    <w:rsid w:val="006B6B37"/>
    <w:rsid w:val="006B6C72"/>
    <w:rsid w:val="006B6E9D"/>
    <w:rsid w:val="006B7032"/>
    <w:rsid w:val="006B7183"/>
    <w:rsid w:val="006B71B8"/>
    <w:rsid w:val="006B72D5"/>
    <w:rsid w:val="006B75BD"/>
    <w:rsid w:val="006B7E7E"/>
    <w:rsid w:val="006B7FD7"/>
    <w:rsid w:val="006B7FF7"/>
    <w:rsid w:val="006C00C0"/>
    <w:rsid w:val="006C013C"/>
    <w:rsid w:val="006C0645"/>
    <w:rsid w:val="006C087B"/>
    <w:rsid w:val="006C0FBA"/>
    <w:rsid w:val="006C10E1"/>
    <w:rsid w:val="006C1367"/>
    <w:rsid w:val="006C18D1"/>
    <w:rsid w:val="006C1DC0"/>
    <w:rsid w:val="006C2485"/>
    <w:rsid w:val="006C2769"/>
    <w:rsid w:val="006C305A"/>
    <w:rsid w:val="006C32A8"/>
    <w:rsid w:val="006C3361"/>
    <w:rsid w:val="006C3C0D"/>
    <w:rsid w:val="006C454C"/>
    <w:rsid w:val="006C4719"/>
    <w:rsid w:val="006C4858"/>
    <w:rsid w:val="006C4E1D"/>
    <w:rsid w:val="006C4F92"/>
    <w:rsid w:val="006C5294"/>
    <w:rsid w:val="006C5371"/>
    <w:rsid w:val="006C58AC"/>
    <w:rsid w:val="006C610F"/>
    <w:rsid w:val="006C6544"/>
    <w:rsid w:val="006C6811"/>
    <w:rsid w:val="006C6D3F"/>
    <w:rsid w:val="006C703C"/>
    <w:rsid w:val="006C717D"/>
    <w:rsid w:val="006C732E"/>
    <w:rsid w:val="006C7769"/>
    <w:rsid w:val="006C7CA6"/>
    <w:rsid w:val="006C7CDA"/>
    <w:rsid w:val="006C7DFE"/>
    <w:rsid w:val="006D04D5"/>
    <w:rsid w:val="006D052E"/>
    <w:rsid w:val="006D05A2"/>
    <w:rsid w:val="006D0628"/>
    <w:rsid w:val="006D0ECB"/>
    <w:rsid w:val="006D118E"/>
    <w:rsid w:val="006D1FA3"/>
    <w:rsid w:val="006D2154"/>
    <w:rsid w:val="006D2247"/>
    <w:rsid w:val="006D2342"/>
    <w:rsid w:val="006D250E"/>
    <w:rsid w:val="006D25AF"/>
    <w:rsid w:val="006D2791"/>
    <w:rsid w:val="006D27E7"/>
    <w:rsid w:val="006D2E66"/>
    <w:rsid w:val="006D3470"/>
    <w:rsid w:val="006D4A40"/>
    <w:rsid w:val="006D4A93"/>
    <w:rsid w:val="006D4B2B"/>
    <w:rsid w:val="006D4D16"/>
    <w:rsid w:val="006D4F2D"/>
    <w:rsid w:val="006D5842"/>
    <w:rsid w:val="006D5905"/>
    <w:rsid w:val="006D5B91"/>
    <w:rsid w:val="006D5DAB"/>
    <w:rsid w:val="006D5FBD"/>
    <w:rsid w:val="006D6336"/>
    <w:rsid w:val="006D63DC"/>
    <w:rsid w:val="006D650C"/>
    <w:rsid w:val="006D66ED"/>
    <w:rsid w:val="006D6A83"/>
    <w:rsid w:val="006D73A3"/>
    <w:rsid w:val="006D73C8"/>
    <w:rsid w:val="006D76EC"/>
    <w:rsid w:val="006D7BF8"/>
    <w:rsid w:val="006D7ED7"/>
    <w:rsid w:val="006E0025"/>
    <w:rsid w:val="006E03F6"/>
    <w:rsid w:val="006E0613"/>
    <w:rsid w:val="006E0FAF"/>
    <w:rsid w:val="006E162C"/>
    <w:rsid w:val="006E177B"/>
    <w:rsid w:val="006E1857"/>
    <w:rsid w:val="006E189E"/>
    <w:rsid w:val="006E18D6"/>
    <w:rsid w:val="006E22C1"/>
    <w:rsid w:val="006E2372"/>
    <w:rsid w:val="006E2713"/>
    <w:rsid w:val="006E299F"/>
    <w:rsid w:val="006E2ABE"/>
    <w:rsid w:val="006E2C0F"/>
    <w:rsid w:val="006E3160"/>
    <w:rsid w:val="006E33F8"/>
    <w:rsid w:val="006E3481"/>
    <w:rsid w:val="006E35A7"/>
    <w:rsid w:val="006E3893"/>
    <w:rsid w:val="006E38A8"/>
    <w:rsid w:val="006E3E4F"/>
    <w:rsid w:val="006E3F5D"/>
    <w:rsid w:val="006E409B"/>
    <w:rsid w:val="006E477A"/>
    <w:rsid w:val="006E49D5"/>
    <w:rsid w:val="006E501E"/>
    <w:rsid w:val="006E50E7"/>
    <w:rsid w:val="006E51CD"/>
    <w:rsid w:val="006E5EED"/>
    <w:rsid w:val="006E618E"/>
    <w:rsid w:val="006E6522"/>
    <w:rsid w:val="006E6587"/>
    <w:rsid w:val="006E6E6F"/>
    <w:rsid w:val="006E7870"/>
    <w:rsid w:val="006F07A3"/>
    <w:rsid w:val="006F0DE7"/>
    <w:rsid w:val="006F0ED1"/>
    <w:rsid w:val="006F14E1"/>
    <w:rsid w:val="006F178B"/>
    <w:rsid w:val="006F2403"/>
    <w:rsid w:val="006F2C06"/>
    <w:rsid w:val="006F3A32"/>
    <w:rsid w:val="006F3B63"/>
    <w:rsid w:val="006F3FB8"/>
    <w:rsid w:val="006F4565"/>
    <w:rsid w:val="006F49CE"/>
    <w:rsid w:val="006F4A3F"/>
    <w:rsid w:val="006F4D5D"/>
    <w:rsid w:val="006F4E94"/>
    <w:rsid w:val="006F4FE1"/>
    <w:rsid w:val="006F5881"/>
    <w:rsid w:val="006F5CCE"/>
    <w:rsid w:val="006F62BE"/>
    <w:rsid w:val="006F634F"/>
    <w:rsid w:val="006F658D"/>
    <w:rsid w:val="006F69B0"/>
    <w:rsid w:val="006F6AD4"/>
    <w:rsid w:val="006F6C43"/>
    <w:rsid w:val="006F6CC6"/>
    <w:rsid w:val="006F6D57"/>
    <w:rsid w:val="006F6DDC"/>
    <w:rsid w:val="006F6E49"/>
    <w:rsid w:val="006F75EB"/>
    <w:rsid w:val="006F77B0"/>
    <w:rsid w:val="006F7921"/>
    <w:rsid w:val="00700252"/>
    <w:rsid w:val="007004F2"/>
    <w:rsid w:val="00700759"/>
    <w:rsid w:val="00700C6F"/>
    <w:rsid w:val="00700FB9"/>
    <w:rsid w:val="0070190D"/>
    <w:rsid w:val="007019AD"/>
    <w:rsid w:val="00701A2E"/>
    <w:rsid w:val="007022E0"/>
    <w:rsid w:val="00702B14"/>
    <w:rsid w:val="00702BC8"/>
    <w:rsid w:val="00702F26"/>
    <w:rsid w:val="0070343E"/>
    <w:rsid w:val="00703672"/>
    <w:rsid w:val="00703B19"/>
    <w:rsid w:val="00703D4A"/>
    <w:rsid w:val="00703E80"/>
    <w:rsid w:val="007041D0"/>
    <w:rsid w:val="007041F7"/>
    <w:rsid w:val="00704566"/>
    <w:rsid w:val="00704655"/>
    <w:rsid w:val="007048C9"/>
    <w:rsid w:val="00704E2D"/>
    <w:rsid w:val="007052CF"/>
    <w:rsid w:val="0070533A"/>
    <w:rsid w:val="00705583"/>
    <w:rsid w:val="00705C9A"/>
    <w:rsid w:val="00705CB5"/>
    <w:rsid w:val="00706117"/>
    <w:rsid w:val="007064D2"/>
    <w:rsid w:val="00706AC8"/>
    <w:rsid w:val="00706EAB"/>
    <w:rsid w:val="00706F8B"/>
    <w:rsid w:val="00707045"/>
    <w:rsid w:val="0070707B"/>
    <w:rsid w:val="0070762C"/>
    <w:rsid w:val="00707B25"/>
    <w:rsid w:val="00707C74"/>
    <w:rsid w:val="00710142"/>
    <w:rsid w:val="00710356"/>
    <w:rsid w:val="0071069D"/>
    <w:rsid w:val="00710C4D"/>
    <w:rsid w:val="00711296"/>
    <w:rsid w:val="007116B4"/>
    <w:rsid w:val="0071216B"/>
    <w:rsid w:val="00712204"/>
    <w:rsid w:val="00712799"/>
    <w:rsid w:val="00712A25"/>
    <w:rsid w:val="00712B23"/>
    <w:rsid w:val="00713274"/>
    <w:rsid w:val="007136A9"/>
    <w:rsid w:val="00713B71"/>
    <w:rsid w:val="00713CD7"/>
    <w:rsid w:val="007143CC"/>
    <w:rsid w:val="0071447B"/>
    <w:rsid w:val="00714A68"/>
    <w:rsid w:val="00714E23"/>
    <w:rsid w:val="00714F96"/>
    <w:rsid w:val="00715369"/>
    <w:rsid w:val="007153EC"/>
    <w:rsid w:val="00715714"/>
    <w:rsid w:val="0071574B"/>
    <w:rsid w:val="00715804"/>
    <w:rsid w:val="00715C22"/>
    <w:rsid w:val="00715C65"/>
    <w:rsid w:val="00715D54"/>
    <w:rsid w:val="00715DAF"/>
    <w:rsid w:val="007160D3"/>
    <w:rsid w:val="007161D0"/>
    <w:rsid w:val="007163BE"/>
    <w:rsid w:val="007164D1"/>
    <w:rsid w:val="0071665A"/>
    <w:rsid w:val="00716C74"/>
    <w:rsid w:val="00717369"/>
    <w:rsid w:val="0071754A"/>
    <w:rsid w:val="007176EE"/>
    <w:rsid w:val="007179F4"/>
    <w:rsid w:val="00717C89"/>
    <w:rsid w:val="00717D38"/>
    <w:rsid w:val="00717D49"/>
    <w:rsid w:val="007202C1"/>
    <w:rsid w:val="007203C9"/>
    <w:rsid w:val="00720A31"/>
    <w:rsid w:val="00720C53"/>
    <w:rsid w:val="007217CF"/>
    <w:rsid w:val="00721860"/>
    <w:rsid w:val="00721DD2"/>
    <w:rsid w:val="007221AC"/>
    <w:rsid w:val="007222C6"/>
    <w:rsid w:val="007223AB"/>
    <w:rsid w:val="0072263E"/>
    <w:rsid w:val="007227BA"/>
    <w:rsid w:val="00723072"/>
    <w:rsid w:val="0072357F"/>
    <w:rsid w:val="00723A52"/>
    <w:rsid w:val="00723EA7"/>
    <w:rsid w:val="007241D9"/>
    <w:rsid w:val="00724499"/>
    <w:rsid w:val="007245C0"/>
    <w:rsid w:val="007246AF"/>
    <w:rsid w:val="007246B8"/>
    <w:rsid w:val="007247CA"/>
    <w:rsid w:val="00724A24"/>
    <w:rsid w:val="00724E1E"/>
    <w:rsid w:val="00724EB9"/>
    <w:rsid w:val="00724F8B"/>
    <w:rsid w:val="007254D0"/>
    <w:rsid w:val="007257C0"/>
    <w:rsid w:val="007258FD"/>
    <w:rsid w:val="00725A14"/>
    <w:rsid w:val="00725DF9"/>
    <w:rsid w:val="00725E74"/>
    <w:rsid w:val="0072617B"/>
    <w:rsid w:val="007264AC"/>
    <w:rsid w:val="00726623"/>
    <w:rsid w:val="00726890"/>
    <w:rsid w:val="007269DD"/>
    <w:rsid w:val="00726BA5"/>
    <w:rsid w:val="00726C35"/>
    <w:rsid w:val="00726D40"/>
    <w:rsid w:val="007275BF"/>
    <w:rsid w:val="0072788A"/>
    <w:rsid w:val="007279F3"/>
    <w:rsid w:val="00730384"/>
    <w:rsid w:val="00730583"/>
    <w:rsid w:val="007308B6"/>
    <w:rsid w:val="00730AA7"/>
    <w:rsid w:val="00730B01"/>
    <w:rsid w:val="00730CBD"/>
    <w:rsid w:val="00730E29"/>
    <w:rsid w:val="00730E2F"/>
    <w:rsid w:val="007312C3"/>
    <w:rsid w:val="00731360"/>
    <w:rsid w:val="0073150D"/>
    <w:rsid w:val="00731913"/>
    <w:rsid w:val="00731D5E"/>
    <w:rsid w:val="0073200E"/>
    <w:rsid w:val="00732E01"/>
    <w:rsid w:val="007332B4"/>
    <w:rsid w:val="007337D7"/>
    <w:rsid w:val="00733802"/>
    <w:rsid w:val="00733B4D"/>
    <w:rsid w:val="00733C9D"/>
    <w:rsid w:val="00733DA9"/>
    <w:rsid w:val="00733E2B"/>
    <w:rsid w:val="00734361"/>
    <w:rsid w:val="0073455D"/>
    <w:rsid w:val="00734580"/>
    <w:rsid w:val="007345D2"/>
    <w:rsid w:val="007345DA"/>
    <w:rsid w:val="00734EC5"/>
    <w:rsid w:val="00734F91"/>
    <w:rsid w:val="0073569C"/>
    <w:rsid w:val="00735993"/>
    <w:rsid w:val="00735EEF"/>
    <w:rsid w:val="00735F29"/>
    <w:rsid w:val="00735F32"/>
    <w:rsid w:val="007366C6"/>
    <w:rsid w:val="00736733"/>
    <w:rsid w:val="007368D6"/>
    <w:rsid w:val="00737994"/>
    <w:rsid w:val="00737F49"/>
    <w:rsid w:val="00740553"/>
    <w:rsid w:val="007406BB"/>
    <w:rsid w:val="00740AA1"/>
    <w:rsid w:val="00740C03"/>
    <w:rsid w:val="00740DA1"/>
    <w:rsid w:val="00741A89"/>
    <w:rsid w:val="00741B2C"/>
    <w:rsid w:val="00742015"/>
    <w:rsid w:val="00742425"/>
    <w:rsid w:val="0074251A"/>
    <w:rsid w:val="007429F0"/>
    <w:rsid w:val="00742BFA"/>
    <w:rsid w:val="007433FF"/>
    <w:rsid w:val="00743903"/>
    <w:rsid w:val="00743A58"/>
    <w:rsid w:val="00744A57"/>
    <w:rsid w:val="00744AD8"/>
    <w:rsid w:val="00744F05"/>
    <w:rsid w:val="00744FE4"/>
    <w:rsid w:val="007455A0"/>
    <w:rsid w:val="00745FC4"/>
    <w:rsid w:val="007466EC"/>
    <w:rsid w:val="007467A5"/>
    <w:rsid w:val="00746F5E"/>
    <w:rsid w:val="007472FC"/>
    <w:rsid w:val="00747651"/>
    <w:rsid w:val="00747728"/>
    <w:rsid w:val="0074789F"/>
    <w:rsid w:val="00747BA4"/>
    <w:rsid w:val="00747E9F"/>
    <w:rsid w:val="00750056"/>
    <w:rsid w:val="00750763"/>
    <w:rsid w:val="0075145A"/>
    <w:rsid w:val="007515B8"/>
    <w:rsid w:val="00751AAD"/>
    <w:rsid w:val="00751BB9"/>
    <w:rsid w:val="007527F9"/>
    <w:rsid w:val="00752B4E"/>
    <w:rsid w:val="00752BC4"/>
    <w:rsid w:val="0075316D"/>
    <w:rsid w:val="00753174"/>
    <w:rsid w:val="00753AE0"/>
    <w:rsid w:val="00753C3A"/>
    <w:rsid w:val="007540BB"/>
    <w:rsid w:val="0075414B"/>
    <w:rsid w:val="00754338"/>
    <w:rsid w:val="0075434B"/>
    <w:rsid w:val="007545AE"/>
    <w:rsid w:val="0075481A"/>
    <w:rsid w:val="00754B76"/>
    <w:rsid w:val="00755164"/>
    <w:rsid w:val="007551CD"/>
    <w:rsid w:val="0075568B"/>
    <w:rsid w:val="00755734"/>
    <w:rsid w:val="007557F9"/>
    <w:rsid w:val="00755B56"/>
    <w:rsid w:val="007560C2"/>
    <w:rsid w:val="007565F4"/>
    <w:rsid w:val="00757508"/>
    <w:rsid w:val="00757790"/>
    <w:rsid w:val="00757A14"/>
    <w:rsid w:val="0076006C"/>
    <w:rsid w:val="007603FE"/>
    <w:rsid w:val="0076063C"/>
    <w:rsid w:val="00760915"/>
    <w:rsid w:val="00760C08"/>
    <w:rsid w:val="00760D31"/>
    <w:rsid w:val="00760D4C"/>
    <w:rsid w:val="00761567"/>
    <w:rsid w:val="007620DA"/>
    <w:rsid w:val="00762747"/>
    <w:rsid w:val="007627EC"/>
    <w:rsid w:val="0076303B"/>
    <w:rsid w:val="0076317D"/>
    <w:rsid w:val="007631C9"/>
    <w:rsid w:val="007631DD"/>
    <w:rsid w:val="00763646"/>
    <w:rsid w:val="00763670"/>
    <w:rsid w:val="0076373B"/>
    <w:rsid w:val="00763AEC"/>
    <w:rsid w:val="00763BA1"/>
    <w:rsid w:val="00763DBD"/>
    <w:rsid w:val="00764A68"/>
    <w:rsid w:val="00764EC3"/>
    <w:rsid w:val="00764F84"/>
    <w:rsid w:val="007653A8"/>
    <w:rsid w:val="007654B2"/>
    <w:rsid w:val="00765A0C"/>
    <w:rsid w:val="00765AAD"/>
    <w:rsid w:val="00765DF2"/>
    <w:rsid w:val="00765E6D"/>
    <w:rsid w:val="00766150"/>
    <w:rsid w:val="007663ED"/>
    <w:rsid w:val="007669EA"/>
    <w:rsid w:val="00766A19"/>
    <w:rsid w:val="00766CEB"/>
    <w:rsid w:val="00767124"/>
    <w:rsid w:val="007678E4"/>
    <w:rsid w:val="00767BCA"/>
    <w:rsid w:val="00767F7B"/>
    <w:rsid w:val="0077078F"/>
    <w:rsid w:val="007707BC"/>
    <w:rsid w:val="007708D9"/>
    <w:rsid w:val="00770945"/>
    <w:rsid w:val="00770B3D"/>
    <w:rsid w:val="00770C6C"/>
    <w:rsid w:val="00770D99"/>
    <w:rsid w:val="0077111C"/>
    <w:rsid w:val="00771676"/>
    <w:rsid w:val="00771C1A"/>
    <w:rsid w:val="00771C97"/>
    <w:rsid w:val="00771F15"/>
    <w:rsid w:val="007720CF"/>
    <w:rsid w:val="00772385"/>
    <w:rsid w:val="0077259C"/>
    <w:rsid w:val="0077265C"/>
    <w:rsid w:val="007727CD"/>
    <w:rsid w:val="0077295A"/>
    <w:rsid w:val="00772F09"/>
    <w:rsid w:val="00772FC5"/>
    <w:rsid w:val="007731CB"/>
    <w:rsid w:val="00773642"/>
    <w:rsid w:val="00773AAD"/>
    <w:rsid w:val="007740B0"/>
    <w:rsid w:val="00774291"/>
    <w:rsid w:val="00774717"/>
    <w:rsid w:val="0077490A"/>
    <w:rsid w:val="0077586E"/>
    <w:rsid w:val="00775AE2"/>
    <w:rsid w:val="00775AE6"/>
    <w:rsid w:val="00775BB2"/>
    <w:rsid w:val="00775C56"/>
    <w:rsid w:val="00775C90"/>
    <w:rsid w:val="00775CE4"/>
    <w:rsid w:val="00775D21"/>
    <w:rsid w:val="00775E48"/>
    <w:rsid w:val="00775EDD"/>
    <w:rsid w:val="00776110"/>
    <w:rsid w:val="007764AF"/>
    <w:rsid w:val="0077653B"/>
    <w:rsid w:val="007767C9"/>
    <w:rsid w:val="0077684A"/>
    <w:rsid w:val="007768FC"/>
    <w:rsid w:val="00776A59"/>
    <w:rsid w:val="00777151"/>
    <w:rsid w:val="007773C1"/>
    <w:rsid w:val="007775D7"/>
    <w:rsid w:val="00777916"/>
    <w:rsid w:val="00777BD9"/>
    <w:rsid w:val="00777C0D"/>
    <w:rsid w:val="00777DCA"/>
    <w:rsid w:val="00777F9D"/>
    <w:rsid w:val="0078028C"/>
    <w:rsid w:val="00780632"/>
    <w:rsid w:val="007807E7"/>
    <w:rsid w:val="00780E7A"/>
    <w:rsid w:val="00780FA9"/>
    <w:rsid w:val="0078103C"/>
    <w:rsid w:val="0078106E"/>
    <w:rsid w:val="00781234"/>
    <w:rsid w:val="007813F5"/>
    <w:rsid w:val="00781639"/>
    <w:rsid w:val="0078192B"/>
    <w:rsid w:val="00782B61"/>
    <w:rsid w:val="00782BDA"/>
    <w:rsid w:val="00782EC6"/>
    <w:rsid w:val="00782ED4"/>
    <w:rsid w:val="00782FDB"/>
    <w:rsid w:val="00782FE2"/>
    <w:rsid w:val="007834E5"/>
    <w:rsid w:val="00784FF6"/>
    <w:rsid w:val="0078521D"/>
    <w:rsid w:val="00785856"/>
    <w:rsid w:val="007869E0"/>
    <w:rsid w:val="00786AF7"/>
    <w:rsid w:val="00786B2C"/>
    <w:rsid w:val="00786B94"/>
    <w:rsid w:val="007870A1"/>
    <w:rsid w:val="00787735"/>
    <w:rsid w:val="00787842"/>
    <w:rsid w:val="00787A00"/>
    <w:rsid w:val="00787FF2"/>
    <w:rsid w:val="007900C7"/>
    <w:rsid w:val="00790A21"/>
    <w:rsid w:val="00790E5B"/>
    <w:rsid w:val="00790FAE"/>
    <w:rsid w:val="00791086"/>
    <w:rsid w:val="007910A3"/>
    <w:rsid w:val="00791475"/>
    <w:rsid w:val="007914B4"/>
    <w:rsid w:val="0079191F"/>
    <w:rsid w:val="00791B15"/>
    <w:rsid w:val="00791B16"/>
    <w:rsid w:val="0079221F"/>
    <w:rsid w:val="0079234F"/>
    <w:rsid w:val="00792485"/>
    <w:rsid w:val="007924E7"/>
    <w:rsid w:val="007928B5"/>
    <w:rsid w:val="00792CA6"/>
    <w:rsid w:val="00793C3E"/>
    <w:rsid w:val="00793DCB"/>
    <w:rsid w:val="00794A07"/>
    <w:rsid w:val="00794CF3"/>
    <w:rsid w:val="00794D3A"/>
    <w:rsid w:val="0079505D"/>
    <w:rsid w:val="007950A4"/>
    <w:rsid w:val="007950A6"/>
    <w:rsid w:val="007956A5"/>
    <w:rsid w:val="007959B9"/>
    <w:rsid w:val="00795B20"/>
    <w:rsid w:val="00795CF4"/>
    <w:rsid w:val="00795E20"/>
    <w:rsid w:val="00796B90"/>
    <w:rsid w:val="00796D9E"/>
    <w:rsid w:val="007971C9"/>
    <w:rsid w:val="00797380"/>
    <w:rsid w:val="00797558"/>
    <w:rsid w:val="00797773"/>
    <w:rsid w:val="00797AED"/>
    <w:rsid w:val="007A0829"/>
    <w:rsid w:val="007A0879"/>
    <w:rsid w:val="007A0E94"/>
    <w:rsid w:val="007A1442"/>
    <w:rsid w:val="007A19F4"/>
    <w:rsid w:val="007A238D"/>
    <w:rsid w:val="007A24B4"/>
    <w:rsid w:val="007A346C"/>
    <w:rsid w:val="007A3690"/>
    <w:rsid w:val="007A397A"/>
    <w:rsid w:val="007A3AC4"/>
    <w:rsid w:val="007A3D19"/>
    <w:rsid w:val="007A3F1E"/>
    <w:rsid w:val="007A3F94"/>
    <w:rsid w:val="007A48E1"/>
    <w:rsid w:val="007A4944"/>
    <w:rsid w:val="007A4959"/>
    <w:rsid w:val="007A4CA6"/>
    <w:rsid w:val="007A4D19"/>
    <w:rsid w:val="007A4F5F"/>
    <w:rsid w:val="007A53DC"/>
    <w:rsid w:val="007A5B5D"/>
    <w:rsid w:val="007A5B6E"/>
    <w:rsid w:val="007A66DF"/>
    <w:rsid w:val="007A67E9"/>
    <w:rsid w:val="007A6992"/>
    <w:rsid w:val="007A6D66"/>
    <w:rsid w:val="007A71DC"/>
    <w:rsid w:val="007A7433"/>
    <w:rsid w:val="007A77AE"/>
    <w:rsid w:val="007A7878"/>
    <w:rsid w:val="007A7DCD"/>
    <w:rsid w:val="007B0A75"/>
    <w:rsid w:val="007B0D28"/>
    <w:rsid w:val="007B0F37"/>
    <w:rsid w:val="007B195A"/>
    <w:rsid w:val="007B1E5C"/>
    <w:rsid w:val="007B203C"/>
    <w:rsid w:val="007B2129"/>
    <w:rsid w:val="007B2162"/>
    <w:rsid w:val="007B2310"/>
    <w:rsid w:val="007B2377"/>
    <w:rsid w:val="007B2EA4"/>
    <w:rsid w:val="007B30AE"/>
    <w:rsid w:val="007B3D97"/>
    <w:rsid w:val="007B415B"/>
    <w:rsid w:val="007B4D1C"/>
    <w:rsid w:val="007B4DA7"/>
    <w:rsid w:val="007B4E4A"/>
    <w:rsid w:val="007B5364"/>
    <w:rsid w:val="007B548C"/>
    <w:rsid w:val="007B5F1A"/>
    <w:rsid w:val="007B6A51"/>
    <w:rsid w:val="007B6C08"/>
    <w:rsid w:val="007B6E3E"/>
    <w:rsid w:val="007B6FB6"/>
    <w:rsid w:val="007B7061"/>
    <w:rsid w:val="007B7134"/>
    <w:rsid w:val="007B76B1"/>
    <w:rsid w:val="007B79BB"/>
    <w:rsid w:val="007B7B9F"/>
    <w:rsid w:val="007B7C7E"/>
    <w:rsid w:val="007B7F80"/>
    <w:rsid w:val="007C03B3"/>
    <w:rsid w:val="007C07EF"/>
    <w:rsid w:val="007C0857"/>
    <w:rsid w:val="007C0917"/>
    <w:rsid w:val="007C094E"/>
    <w:rsid w:val="007C0DEC"/>
    <w:rsid w:val="007C0EBE"/>
    <w:rsid w:val="007C1033"/>
    <w:rsid w:val="007C128F"/>
    <w:rsid w:val="007C151C"/>
    <w:rsid w:val="007C16F0"/>
    <w:rsid w:val="007C223F"/>
    <w:rsid w:val="007C2715"/>
    <w:rsid w:val="007C296D"/>
    <w:rsid w:val="007C2BEF"/>
    <w:rsid w:val="007C329D"/>
    <w:rsid w:val="007C37F7"/>
    <w:rsid w:val="007C3D8B"/>
    <w:rsid w:val="007C3F70"/>
    <w:rsid w:val="007C40B5"/>
    <w:rsid w:val="007C410C"/>
    <w:rsid w:val="007C46A5"/>
    <w:rsid w:val="007C4A0E"/>
    <w:rsid w:val="007C4A3D"/>
    <w:rsid w:val="007C4BB7"/>
    <w:rsid w:val="007C55B1"/>
    <w:rsid w:val="007C5668"/>
    <w:rsid w:val="007C57C5"/>
    <w:rsid w:val="007C58AC"/>
    <w:rsid w:val="007C5B69"/>
    <w:rsid w:val="007C5F46"/>
    <w:rsid w:val="007C6849"/>
    <w:rsid w:val="007C69C1"/>
    <w:rsid w:val="007C709D"/>
    <w:rsid w:val="007C72AB"/>
    <w:rsid w:val="007C747A"/>
    <w:rsid w:val="007C7604"/>
    <w:rsid w:val="007C79E1"/>
    <w:rsid w:val="007C7C4C"/>
    <w:rsid w:val="007C7D5E"/>
    <w:rsid w:val="007D00CE"/>
    <w:rsid w:val="007D0EAF"/>
    <w:rsid w:val="007D0F7C"/>
    <w:rsid w:val="007D1442"/>
    <w:rsid w:val="007D14D5"/>
    <w:rsid w:val="007D1AAE"/>
    <w:rsid w:val="007D1ABD"/>
    <w:rsid w:val="007D1DDE"/>
    <w:rsid w:val="007D1E46"/>
    <w:rsid w:val="007D2197"/>
    <w:rsid w:val="007D2330"/>
    <w:rsid w:val="007D2504"/>
    <w:rsid w:val="007D26BE"/>
    <w:rsid w:val="007D2BE5"/>
    <w:rsid w:val="007D2F3F"/>
    <w:rsid w:val="007D3CEE"/>
    <w:rsid w:val="007D3F84"/>
    <w:rsid w:val="007D434F"/>
    <w:rsid w:val="007D451A"/>
    <w:rsid w:val="007D4704"/>
    <w:rsid w:val="007D4E5B"/>
    <w:rsid w:val="007D55E3"/>
    <w:rsid w:val="007D56BB"/>
    <w:rsid w:val="007D5A37"/>
    <w:rsid w:val="007D5EA1"/>
    <w:rsid w:val="007D5F30"/>
    <w:rsid w:val="007D6370"/>
    <w:rsid w:val="007D6A5E"/>
    <w:rsid w:val="007D6BA0"/>
    <w:rsid w:val="007D6E82"/>
    <w:rsid w:val="007D73A8"/>
    <w:rsid w:val="007D7519"/>
    <w:rsid w:val="007D7A77"/>
    <w:rsid w:val="007D7F1A"/>
    <w:rsid w:val="007E0ABB"/>
    <w:rsid w:val="007E0AE1"/>
    <w:rsid w:val="007E0CC1"/>
    <w:rsid w:val="007E199C"/>
    <w:rsid w:val="007E1A43"/>
    <w:rsid w:val="007E1DE4"/>
    <w:rsid w:val="007E20CF"/>
    <w:rsid w:val="007E2797"/>
    <w:rsid w:val="007E2841"/>
    <w:rsid w:val="007E29EA"/>
    <w:rsid w:val="007E2FC3"/>
    <w:rsid w:val="007E34CA"/>
    <w:rsid w:val="007E3544"/>
    <w:rsid w:val="007E375A"/>
    <w:rsid w:val="007E3BED"/>
    <w:rsid w:val="007E3DFD"/>
    <w:rsid w:val="007E3EF0"/>
    <w:rsid w:val="007E425A"/>
    <w:rsid w:val="007E46BD"/>
    <w:rsid w:val="007E487B"/>
    <w:rsid w:val="007E4E4A"/>
    <w:rsid w:val="007E5250"/>
    <w:rsid w:val="007E5672"/>
    <w:rsid w:val="007E567F"/>
    <w:rsid w:val="007E6426"/>
    <w:rsid w:val="007E643B"/>
    <w:rsid w:val="007E6D41"/>
    <w:rsid w:val="007E6E3C"/>
    <w:rsid w:val="007E6FCE"/>
    <w:rsid w:val="007E7392"/>
    <w:rsid w:val="007E7593"/>
    <w:rsid w:val="007E7C2F"/>
    <w:rsid w:val="007E7CD8"/>
    <w:rsid w:val="007E7ECE"/>
    <w:rsid w:val="007E7F34"/>
    <w:rsid w:val="007F0BC8"/>
    <w:rsid w:val="007F129E"/>
    <w:rsid w:val="007F1477"/>
    <w:rsid w:val="007F17D5"/>
    <w:rsid w:val="007F18D9"/>
    <w:rsid w:val="007F205F"/>
    <w:rsid w:val="007F20F5"/>
    <w:rsid w:val="007F27DD"/>
    <w:rsid w:val="007F2F11"/>
    <w:rsid w:val="007F2F8E"/>
    <w:rsid w:val="007F330A"/>
    <w:rsid w:val="007F35A0"/>
    <w:rsid w:val="007F38E0"/>
    <w:rsid w:val="007F38EE"/>
    <w:rsid w:val="007F39EC"/>
    <w:rsid w:val="007F3A60"/>
    <w:rsid w:val="007F3C2D"/>
    <w:rsid w:val="007F3E9A"/>
    <w:rsid w:val="007F441F"/>
    <w:rsid w:val="007F46D6"/>
    <w:rsid w:val="007F490E"/>
    <w:rsid w:val="007F4C3A"/>
    <w:rsid w:val="007F500C"/>
    <w:rsid w:val="007F561E"/>
    <w:rsid w:val="007F596E"/>
    <w:rsid w:val="007F5FDD"/>
    <w:rsid w:val="007F60E4"/>
    <w:rsid w:val="007F6C33"/>
    <w:rsid w:val="007F709D"/>
    <w:rsid w:val="007F7974"/>
    <w:rsid w:val="007F7E33"/>
    <w:rsid w:val="00800569"/>
    <w:rsid w:val="00800829"/>
    <w:rsid w:val="00801395"/>
    <w:rsid w:val="0080147F"/>
    <w:rsid w:val="00801B49"/>
    <w:rsid w:val="00801DDE"/>
    <w:rsid w:val="008020D8"/>
    <w:rsid w:val="008021BF"/>
    <w:rsid w:val="00802555"/>
    <w:rsid w:val="0080262A"/>
    <w:rsid w:val="008028BE"/>
    <w:rsid w:val="00802EF4"/>
    <w:rsid w:val="00803076"/>
    <w:rsid w:val="008035BC"/>
    <w:rsid w:val="008036FD"/>
    <w:rsid w:val="008039B3"/>
    <w:rsid w:val="00803A62"/>
    <w:rsid w:val="00803D0D"/>
    <w:rsid w:val="008040E3"/>
    <w:rsid w:val="00804BF1"/>
    <w:rsid w:val="00805163"/>
    <w:rsid w:val="008052F5"/>
    <w:rsid w:val="008055F3"/>
    <w:rsid w:val="0080566B"/>
    <w:rsid w:val="00805BCE"/>
    <w:rsid w:val="00805F8A"/>
    <w:rsid w:val="008063E0"/>
    <w:rsid w:val="0080661C"/>
    <w:rsid w:val="00806740"/>
    <w:rsid w:val="0080709B"/>
    <w:rsid w:val="0080712D"/>
    <w:rsid w:val="00807409"/>
    <w:rsid w:val="0080744E"/>
    <w:rsid w:val="0080753D"/>
    <w:rsid w:val="0080768C"/>
    <w:rsid w:val="008106CE"/>
    <w:rsid w:val="00810FB1"/>
    <w:rsid w:val="00811180"/>
    <w:rsid w:val="008115E8"/>
    <w:rsid w:val="008118E4"/>
    <w:rsid w:val="00811921"/>
    <w:rsid w:val="00811F88"/>
    <w:rsid w:val="00812A02"/>
    <w:rsid w:val="00812B38"/>
    <w:rsid w:val="00812EA9"/>
    <w:rsid w:val="00812F3B"/>
    <w:rsid w:val="0081369D"/>
    <w:rsid w:val="00813700"/>
    <w:rsid w:val="00813766"/>
    <w:rsid w:val="00813A37"/>
    <w:rsid w:val="00813B63"/>
    <w:rsid w:val="00813D76"/>
    <w:rsid w:val="0081413A"/>
    <w:rsid w:val="00814525"/>
    <w:rsid w:val="00814632"/>
    <w:rsid w:val="0081488E"/>
    <w:rsid w:val="00814E63"/>
    <w:rsid w:val="008150A2"/>
    <w:rsid w:val="008153F0"/>
    <w:rsid w:val="00815887"/>
    <w:rsid w:val="00815ADC"/>
    <w:rsid w:val="00816516"/>
    <w:rsid w:val="00816E66"/>
    <w:rsid w:val="008174D3"/>
    <w:rsid w:val="00817600"/>
    <w:rsid w:val="00817756"/>
    <w:rsid w:val="008179FE"/>
    <w:rsid w:val="00817BE7"/>
    <w:rsid w:val="00817E56"/>
    <w:rsid w:val="00817E9A"/>
    <w:rsid w:val="008200E7"/>
    <w:rsid w:val="00820778"/>
    <w:rsid w:val="00820E0E"/>
    <w:rsid w:val="00820E5D"/>
    <w:rsid w:val="0082155C"/>
    <w:rsid w:val="008218B6"/>
    <w:rsid w:val="008219AB"/>
    <w:rsid w:val="00821AD3"/>
    <w:rsid w:val="00822615"/>
    <w:rsid w:val="008226D8"/>
    <w:rsid w:val="00822D36"/>
    <w:rsid w:val="00822E83"/>
    <w:rsid w:val="008233C8"/>
    <w:rsid w:val="008234B3"/>
    <w:rsid w:val="008236F8"/>
    <w:rsid w:val="00823853"/>
    <w:rsid w:val="008239CC"/>
    <w:rsid w:val="00823C2C"/>
    <w:rsid w:val="00823CB2"/>
    <w:rsid w:val="00823E8D"/>
    <w:rsid w:val="00824624"/>
    <w:rsid w:val="00824796"/>
    <w:rsid w:val="00824816"/>
    <w:rsid w:val="008248CE"/>
    <w:rsid w:val="00824EED"/>
    <w:rsid w:val="00825048"/>
    <w:rsid w:val="008255CB"/>
    <w:rsid w:val="00825A29"/>
    <w:rsid w:val="00825E72"/>
    <w:rsid w:val="00825EA4"/>
    <w:rsid w:val="00825F44"/>
    <w:rsid w:val="0082664B"/>
    <w:rsid w:val="00826728"/>
    <w:rsid w:val="00826DD1"/>
    <w:rsid w:val="0082724B"/>
    <w:rsid w:val="00830329"/>
    <w:rsid w:val="008305FE"/>
    <w:rsid w:val="008308AC"/>
    <w:rsid w:val="0083094D"/>
    <w:rsid w:val="00830AAF"/>
    <w:rsid w:val="00830EA8"/>
    <w:rsid w:val="00830EB6"/>
    <w:rsid w:val="00831005"/>
    <w:rsid w:val="00831125"/>
    <w:rsid w:val="008313DB"/>
    <w:rsid w:val="0083179C"/>
    <w:rsid w:val="008317A6"/>
    <w:rsid w:val="008317B1"/>
    <w:rsid w:val="0083187F"/>
    <w:rsid w:val="00831BA6"/>
    <w:rsid w:val="00831BDC"/>
    <w:rsid w:val="00831CDA"/>
    <w:rsid w:val="00831F04"/>
    <w:rsid w:val="00832591"/>
    <w:rsid w:val="00832E74"/>
    <w:rsid w:val="00832E82"/>
    <w:rsid w:val="00833252"/>
    <w:rsid w:val="008332E8"/>
    <w:rsid w:val="008337D1"/>
    <w:rsid w:val="00833913"/>
    <w:rsid w:val="00833B9D"/>
    <w:rsid w:val="00833D3C"/>
    <w:rsid w:val="00834670"/>
    <w:rsid w:val="00834B26"/>
    <w:rsid w:val="00834B4F"/>
    <w:rsid w:val="00834E3B"/>
    <w:rsid w:val="00835335"/>
    <w:rsid w:val="00835BC7"/>
    <w:rsid w:val="00836106"/>
    <w:rsid w:val="00836377"/>
    <w:rsid w:val="008368E1"/>
    <w:rsid w:val="00836BD6"/>
    <w:rsid w:val="00836DA4"/>
    <w:rsid w:val="00837543"/>
    <w:rsid w:val="00837580"/>
    <w:rsid w:val="00837853"/>
    <w:rsid w:val="00837F8C"/>
    <w:rsid w:val="0084005C"/>
    <w:rsid w:val="008401B6"/>
    <w:rsid w:val="0084024D"/>
    <w:rsid w:val="00840500"/>
    <w:rsid w:val="008410C2"/>
    <w:rsid w:val="00841C3B"/>
    <w:rsid w:val="00842198"/>
    <w:rsid w:val="00842429"/>
    <w:rsid w:val="0084273A"/>
    <w:rsid w:val="008428D1"/>
    <w:rsid w:val="00843317"/>
    <w:rsid w:val="00843632"/>
    <w:rsid w:val="00843965"/>
    <w:rsid w:val="00843BE9"/>
    <w:rsid w:val="00843DBA"/>
    <w:rsid w:val="00843FD6"/>
    <w:rsid w:val="008442E8"/>
    <w:rsid w:val="00844338"/>
    <w:rsid w:val="00844E01"/>
    <w:rsid w:val="00844E8A"/>
    <w:rsid w:val="00845023"/>
    <w:rsid w:val="008451A8"/>
    <w:rsid w:val="0084597B"/>
    <w:rsid w:val="00845EDC"/>
    <w:rsid w:val="00845F09"/>
    <w:rsid w:val="00846023"/>
    <w:rsid w:val="008461B1"/>
    <w:rsid w:val="00846352"/>
    <w:rsid w:val="00846545"/>
    <w:rsid w:val="00846909"/>
    <w:rsid w:val="00846B7A"/>
    <w:rsid w:val="00846D49"/>
    <w:rsid w:val="00846D7C"/>
    <w:rsid w:val="00846E1B"/>
    <w:rsid w:val="0084752A"/>
    <w:rsid w:val="0084781B"/>
    <w:rsid w:val="00847922"/>
    <w:rsid w:val="00847F49"/>
    <w:rsid w:val="00850208"/>
    <w:rsid w:val="0085056D"/>
    <w:rsid w:val="0085097D"/>
    <w:rsid w:val="00850A04"/>
    <w:rsid w:val="00850C69"/>
    <w:rsid w:val="00850D93"/>
    <w:rsid w:val="008510B5"/>
    <w:rsid w:val="008511C9"/>
    <w:rsid w:val="008515B7"/>
    <w:rsid w:val="008517C5"/>
    <w:rsid w:val="00851AB7"/>
    <w:rsid w:val="00851E86"/>
    <w:rsid w:val="00851E9E"/>
    <w:rsid w:val="0085217B"/>
    <w:rsid w:val="00852CD5"/>
    <w:rsid w:val="00853011"/>
    <w:rsid w:val="00853085"/>
    <w:rsid w:val="00853185"/>
    <w:rsid w:val="0085357D"/>
    <w:rsid w:val="008535FA"/>
    <w:rsid w:val="00853727"/>
    <w:rsid w:val="00853791"/>
    <w:rsid w:val="00853D58"/>
    <w:rsid w:val="00854098"/>
    <w:rsid w:val="00854165"/>
    <w:rsid w:val="0085463F"/>
    <w:rsid w:val="008546F6"/>
    <w:rsid w:val="00854B3B"/>
    <w:rsid w:val="00854CC5"/>
    <w:rsid w:val="008553AE"/>
    <w:rsid w:val="00855D79"/>
    <w:rsid w:val="00855DC7"/>
    <w:rsid w:val="00855F83"/>
    <w:rsid w:val="0085618E"/>
    <w:rsid w:val="00856586"/>
    <w:rsid w:val="008567A0"/>
    <w:rsid w:val="008567B7"/>
    <w:rsid w:val="0085692C"/>
    <w:rsid w:val="00856A24"/>
    <w:rsid w:val="00856A49"/>
    <w:rsid w:val="00856B77"/>
    <w:rsid w:val="008571BB"/>
    <w:rsid w:val="008574E9"/>
    <w:rsid w:val="008600C4"/>
    <w:rsid w:val="008609D2"/>
    <w:rsid w:val="00861457"/>
    <w:rsid w:val="00861577"/>
    <w:rsid w:val="0086171A"/>
    <w:rsid w:val="0086187B"/>
    <w:rsid w:val="00861ED8"/>
    <w:rsid w:val="00861F9C"/>
    <w:rsid w:val="0086250F"/>
    <w:rsid w:val="00862F49"/>
    <w:rsid w:val="00863E5E"/>
    <w:rsid w:val="00863EE4"/>
    <w:rsid w:val="00863F4A"/>
    <w:rsid w:val="0086404B"/>
    <w:rsid w:val="008640CA"/>
    <w:rsid w:val="008641BD"/>
    <w:rsid w:val="008644A1"/>
    <w:rsid w:val="00864718"/>
    <w:rsid w:val="0086473E"/>
    <w:rsid w:val="00864D2A"/>
    <w:rsid w:val="00864D40"/>
    <w:rsid w:val="00864D88"/>
    <w:rsid w:val="0086500D"/>
    <w:rsid w:val="00865134"/>
    <w:rsid w:val="0086523C"/>
    <w:rsid w:val="00865DBB"/>
    <w:rsid w:val="0086694E"/>
    <w:rsid w:val="00866BA7"/>
    <w:rsid w:val="00866D44"/>
    <w:rsid w:val="00867038"/>
    <w:rsid w:val="008679F6"/>
    <w:rsid w:val="00867B14"/>
    <w:rsid w:val="00867CF5"/>
    <w:rsid w:val="00867E1D"/>
    <w:rsid w:val="00867E93"/>
    <w:rsid w:val="00867EA2"/>
    <w:rsid w:val="00867F1B"/>
    <w:rsid w:val="00867F38"/>
    <w:rsid w:val="0087044B"/>
    <w:rsid w:val="00870F10"/>
    <w:rsid w:val="00871086"/>
    <w:rsid w:val="00871166"/>
    <w:rsid w:val="008713AC"/>
    <w:rsid w:val="0087149C"/>
    <w:rsid w:val="00871905"/>
    <w:rsid w:val="00871A70"/>
    <w:rsid w:val="00871BFB"/>
    <w:rsid w:val="00871C3D"/>
    <w:rsid w:val="00871C83"/>
    <w:rsid w:val="008725BC"/>
    <w:rsid w:val="00872AD7"/>
    <w:rsid w:val="008732D4"/>
    <w:rsid w:val="008732FF"/>
    <w:rsid w:val="008736C3"/>
    <w:rsid w:val="0087409F"/>
    <w:rsid w:val="00874930"/>
    <w:rsid w:val="00874D8D"/>
    <w:rsid w:val="00874DBC"/>
    <w:rsid w:val="00874E0A"/>
    <w:rsid w:val="00875179"/>
    <w:rsid w:val="0087521A"/>
    <w:rsid w:val="00875911"/>
    <w:rsid w:val="0087635E"/>
    <w:rsid w:val="00876405"/>
    <w:rsid w:val="0087650D"/>
    <w:rsid w:val="008765FA"/>
    <w:rsid w:val="008766B9"/>
    <w:rsid w:val="00877987"/>
    <w:rsid w:val="00877C4B"/>
    <w:rsid w:val="00877CE4"/>
    <w:rsid w:val="00877EDB"/>
    <w:rsid w:val="008800AB"/>
    <w:rsid w:val="008805AE"/>
    <w:rsid w:val="008805EF"/>
    <w:rsid w:val="00880884"/>
    <w:rsid w:val="0088098E"/>
    <w:rsid w:val="00880A11"/>
    <w:rsid w:val="00880D0E"/>
    <w:rsid w:val="00880D1C"/>
    <w:rsid w:val="00881197"/>
    <w:rsid w:val="008811BA"/>
    <w:rsid w:val="008811E7"/>
    <w:rsid w:val="00881BAD"/>
    <w:rsid w:val="00881C17"/>
    <w:rsid w:val="00881CD1"/>
    <w:rsid w:val="008827B9"/>
    <w:rsid w:val="008828A9"/>
    <w:rsid w:val="00882D35"/>
    <w:rsid w:val="00882E9F"/>
    <w:rsid w:val="008833DD"/>
    <w:rsid w:val="008837C5"/>
    <w:rsid w:val="00883F18"/>
    <w:rsid w:val="0088479C"/>
    <w:rsid w:val="00884F02"/>
    <w:rsid w:val="00885529"/>
    <w:rsid w:val="00885A47"/>
    <w:rsid w:val="00886064"/>
    <w:rsid w:val="00886073"/>
    <w:rsid w:val="00886203"/>
    <w:rsid w:val="0088620B"/>
    <w:rsid w:val="008865DC"/>
    <w:rsid w:val="008866F8"/>
    <w:rsid w:val="00886950"/>
    <w:rsid w:val="008869BC"/>
    <w:rsid w:val="00886CA8"/>
    <w:rsid w:val="00887816"/>
    <w:rsid w:val="00887983"/>
    <w:rsid w:val="00887F13"/>
    <w:rsid w:val="00890AC1"/>
    <w:rsid w:val="008910B9"/>
    <w:rsid w:val="00891D49"/>
    <w:rsid w:val="00893033"/>
    <w:rsid w:val="0089309B"/>
    <w:rsid w:val="00893106"/>
    <w:rsid w:val="0089353D"/>
    <w:rsid w:val="00893693"/>
    <w:rsid w:val="00893BD0"/>
    <w:rsid w:val="00893FB6"/>
    <w:rsid w:val="0089433B"/>
    <w:rsid w:val="0089435D"/>
    <w:rsid w:val="00894953"/>
    <w:rsid w:val="00894BEB"/>
    <w:rsid w:val="00894C9B"/>
    <w:rsid w:val="00895541"/>
    <w:rsid w:val="008955ED"/>
    <w:rsid w:val="00895A5B"/>
    <w:rsid w:val="00895B9E"/>
    <w:rsid w:val="00895EF4"/>
    <w:rsid w:val="00896044"/>
    <w:rsid w:val="00896061"/>
    <w:rsid w:val="00896068"/>
    <w:rsid w:val="00896746"/>
    <w:rsid w:val="00897120"/>
    <w:rsid w:val="008973D7"/>
    <w:rsid w:val="00897775"/>
    <w:rsid w:val="00897BB4"/>
    <w:rsid w:val="008A007E"/>
    <w:rsid w:val="008A013C"/>
    <w:rsid w:val="008A0C76"/>
    <w:rsid w:val="008A153B"/>
    <w:rsid w:val="008A168A"/>
    <w:rsid w:val="008A232B"/>
    <w:rsid w:val="008A2512"/>
    <w:rsid w:val="008A2778"/>
    <w:rsid w:val="008A2D9E"/>
    <w:rsid w:val="008A2DF2"/>
    <w:rsid w:val="008A2FFB"/>
    <w:rsid w:val="008A30EF"/>
    <w:rsid w:val="008A3543"/>
    <w:rsid w:val="008A3842"/>
    <w:rsid w:val="008A39D3"/>
    <w:rsid w:val="008A3B2A"/>
    <w:rsid w:val="008A4521"/>
    <w:rsid w:val="008A467A"/>
    <w:rsid w:val="008A4A49"/>
    <w:rsid w:val="008A53A2"/>
    <w:rsid w:val="008A53DD"/>
    <w:rsid w:val="008A5625"/>
    <w:rsid w:val="008A5B9A"/>
    <w:rsid w:val="008A5E4B"/>
    <w:rsid w:val="008A5F51"/>
    <w:rsid w:val="008A605A"/>
    <w:rsid w:val="008A6271"/>
    <w:rsid w:val="008A63E9"/>
    <w:rsid w:val="008A6648"/>
    <w:rsid w:val="008A6777"/>
    <w:rsid w:val="008A6792"/>
    <w:rsid w:val="008A684C"/>
    <w:rsid w:val="008A6A31"/>
    <w:rsid w:val="008A7023"/>
    <w:rsid w:val="008A722D"/>
    <w:rsid w:val="008A793B"/>
    <w:rsid w:val="008A7A23"/>
    <w:rsid w:val="008A7CE4"/>
    <w:rsid w:val="008B0304"/>
    <w:rsid w:val="008B0598"/>
    <w:rsid w:val="008B0661"/>
    <w:rsid w:val="008B1644"/>
    <w:rsid w:val="008B1C5E"/>
    <w:rsid w:val="008B202B"/>
    <w:rsid w:val="008B2145"/>
    <w:rsid w:val="008B2345"/>
    <w:rsid w:val="008B2567"/>
    <w:rsid w:val="008B2B0A"/>
    <w:rsid w:val="008B2C97"/>
    <w:rsid w:val="008B2CD8"/>
    <w:rsid w:val="008B3884"/>
    <w:rsid w:val="008B3CE2"/>
    <w:rsid w:val="008B420D"/>
    <w:rsid w:val="008B4888"/>
    <w:rsid w:val="008B49A7"/>
    <w:rsid w:val="008B4FCB"/>
    <w:rsid w:val="008B56CA"/>
    <w:rsid w:val="008B59B4"/>
    <w:rsid w:val="008B5AF2"/>
    <w:rsid w:val="008B6077"/>
    <w:rsid w:val="008B60C8"/>
    <w:rsid w:val="008B645D"/>
    <w:rsid w:val="008B6C70"/>
    <w:rsid w:val="008B6EFA"/>
    <w:rsid w:val="008B7604"/>
    <w:rsid w:val="008B76CA"/>
    <w:rsid w:val="008B7BFE"/>
    <w:rsid w:val="008C035D"/>
    <w:rsid w:val="008C03D7"/>
    <w:rsid w:val="008C0798"/>
    <w:rsid w:val="008C086A"/>
    <w:rsid w:val="008C0A3D"/>
    <w:rsid w:val="008C0ED8"/>
    <w:rsid w:val="008C11F5"/>
    <w:rsid w:val="008C12F8"/>
    <w:rsid w:val="008C1BA3"/>
    <w:rsid w:val="008C20B2"/>
    <w:rsid w:val="008C22BF"/>
    <w:rsid w:val="008C25A3"/>
    <w:rsid w:val="008C267B"/>
    <w:rsid w:val="008C30CE"/>
    <w:rsid w:val="008C3982"/>
    <w:rsid w:val="008C3A53"/>
    <w:rsid w:val="008C3EFC"/>
    <w:rsid w:val="008C43EA"/>
    <w:rsid w:val="008C5028"/>
    <w:rsid w:val="008C5117"/>
    <w:rsid w:val="008C5D95"/>
    <w:rsid w:val="008C5EB0"/>
    <w:rsid w:val="008C6094"/>
    <w:rsid w:val="008C642F"/>
    <w:rsid w:val="008C70DF"/>
    <w:rsid w:val="008C7125"/>
    <w:rsid w:val="008C763C"/>
    <w:rsid w:val="008C7735"/>
    <w:rsid w:val="008C78E7"/>
    <w:rsid w:val="008C7BED"/>
    <w:rsid w:val="008C7EFD"/>
    <w:rsid w:val="008C7FBE"/>
    <w:rsid w:val="008D09AD"/>
    <w:rsid w:val="008D0C17"/>
    <w:rsid w:val="008D10A5"/>
    <w:rsid w:val="008D116E"/>
    <w:rsid w:val="008D144A"/>
    <w:rsid w:val="008D14E8"/>
    <w:rsid w:val="008D1521"/>
    <w:rsid w:val="008D1A4F"/>
    <w:rsid w:val="008D1D86"/>
    <w:rsid w:val="008D1E4D"/>
    <w:rsid w:val="008D2020"/>
    <w:rsid w:val="008D2419"/>
    <w:rsid w:val="008D2608"/>
    <w:rsid w:val="008D274E"/>
    <w:rsid w:val="008D2A72"/>
    <w:rsid w:val="008D2BC1"/>
    <w:rsid w:val="008D2D94"/>
    <w:rsid w:val="008D3574"/>
    <w:rsid w:val="008D36F1"/>
    <w:rsid w:val="008D38A5"/>
    <w:rsid w:val="008D39C8"/>
    <w:rsid w:val="008D3A38"/>
    <w:rsid w:val="008D3DBC"/>
    <w:rsid w:val="008D3F56"/>
    <w:rsid w:val="008D4181"/>
    <w:rsid w:val="008D4578"/>
    <w:rsid w:val="008D4EC3"/>
    <w:rsid w:val="008D5275"/>
    <w:rsid w:val="008D5596"/>
    <w:rsid w:val="008D55AB"/>
    <w:rsid w:val="008D56F4"/>
    <w:rsid w:val="008D578A"/>
    <w:rsid w:val="008D5B49"/>
    <w:rsid w:val="008D5D17"/>
    <w:rsid w:val="008D5F33"/>
    <w:rsid w:val="008D5FA1"/>
    <w:rsid w:val="008D61FD"/>
    <w:rsid w:val="008D63E4"/>
    <w:rsid w:val="008D644D"/>
    <w:rsid w:val="008D6551"/>
    <w:rsid w:val="008D6AEA"/>
    <w:rsid w:val="008D6FDE"/>
    <w:rsid w:val="008D7578"/>
    <w:rsid w:val="008D788A"/>
    <w:rsid w:val="008D7994"/>
    <w:rsid w:val="008D79D2"/>
    <w:rsid w:val="008D7CCB"/>
    <w:rsid w:val="008D7EE1"/>
    <w:rsid w:val="008E0017"/>
    <w:rsid w:val="008E0AF7"/>
    <w:rsid w:val="008E139F"/>
    <w:rsid w:val="008E1FFB"/>
    <w:rsid w:val="008E20BE"/>
    <w:rsid w:val="008E2A0D"/>
    <w:rsid w:val="008E2AF4"/>
    <w:rsid w:val="008E2BD4"/>
    <w:rsid w:val="008E2D55"/>
    <w:rsid w:val="008E3097"/>
    <w:rsid w:val="008E3290"/>
    <w:rsid w:val="008E3411"/>
    <w:rsid w:val="008E35B5"/>
    <w:rsid w:val="008E38B4"/>
    <w:rsid w:val="008E399A"/>
    <w:rsid w:val="008E3CBD"/>
    <w:rsid w:val="008E3EC0"/>
    <w:rsid w:val="008E40AF"/>
    <w:rsid w:val="008E4107"/>
    <w:rsid w:val="008E41E2"/>
    <w:rsid w:val="008E42CB"/>
    <w:rsid w:val="008E441C"/>
    <w:rsid w:val="008E45C8"/>
    <w:rsid w:val="008E4CE7"/>
    <w:rsid w:val="008E50D8"/>
    <w:rsid w:val="008E564E"/>
    <w:rsid w:val="008E5A8F"/>
    <w:rsid w:val="008E5AEA"/>
    <w:rsid w:val="008E5B18"/>
    <w:rsid w:val="008E5C2E"/>
    <w:rsid w:val="008E5E3C"/>
    <w:rsid w:val="008E5F88"/>
    <w:rsid w:val="008E5FE0"/>
    <w:rsid w:val="008E6257"/>
    <w:rsid w:val="008E658C"/>
    <w:rsid w:val="008E67E1"/>
    <w:rsid w:val="008E6AB2"/>
    <w:rsid w:val="008E6E3C"/>
    <w:rsid w:val="008E72FC"/>
    <w:rsid w:val="008E756D"/>
    <w:rsid w:val="008E760A"/>
    <w:rsid w:val="008E7CD7"/>
    <w:rsid w:val="008F0040"/>
    <w:rsid w:val="008F05A0"/>
    <w:rsid w:val="008F07D8"/>
    <w:rsid w:val="008F0834"/>
    <w:rsid w:val="008F09AB"/>
    <w:rsid w:val="008F0BD2"/>
    <w:rsid w:val="008F0EA9"/>
    <w:rsid w:val="008F0F68"/>
    <w:rsid w:val="008F12B9"/>
    <w:rsid w:val="008F1C28"/>
    <w:rsid w:val="008F1D24"/>
    <w:rsid w:val="008F1D98"/>
    <w:rsid w:val="008F1E5B"/>
    <w:rsid w:val="008F26AE"/>
    <w:rsid w:val="008F271E"/>
    <w:rsid w:val="008F2AEB"/>
    <w:rsid w:val="008F2F0E"/>
    <w:rsid w:val="008F31E9"/>
    <w:rsid w:val="008F37BD"/>
    <w:rsid w:val="008F3D90"/>
    <w:rsid w:val="008F4390"/>
    <w:rsid w:val="008F46BC"/>
    <w:rsid w:val="008F5092"/>
    <w:rsid w:val="008F51A8"/>
    <w:rsid w:val="008F559D"/>
    <w:rsid w:val="008F5D60"/>
    <w:rsid w:val="008F6547"/>
    <w:rsid w:val="008F6689"/>
    <w:rsid w:val="008F6A3D"/>
    <w:rsid w:val="008F6A95"/>
    <w:rsid w:val="008F6F4C"/>
    <w:rsid w:val="008F7318"/>
    <w:rsid w:val="008F7684"/>
    <w:rsid w:val="008F7C21"/>
    <w:rsid w:val="008F7C64"/>
    <w:rsid w:val="00900160"/>
    <w:rsid w:val="0090035B"/>
    <w:rsid w:val="009004D7"/>
    <w:rsid w:val="009005D0"/>
    <w:rsid w:val="00900A5D"/>
    <w:rsid w:val="00900BB9"/>
    <w:rsid w:val="00901343"/>
    <w:rsid w:val="00901906"/>
    <w:rsid w:val="00901AF5"/>
    <w:rsid w:val="00901D70"/>
    <w:rsid w:val="00901E92"/>
    <w:rsid w:val="00902683"/>
    <w:rsid w:val="00902A30"/>
    <w:rsid w:val="00902D29"/>
    <w:rsid w:val="00902F96"/>
    <w:rsid w:val="00903152"/>
    <w:rsid w:val="00903226"/>
    <w:rsid w:val="00903749"/>
    <w:rsid w:val="009039BD"/>
    <w:rsid w:val="0090406B"/>
    <w:rsid w:val="009042DF"/>
    <w:rsid w:val="00904427"/>
    <w:rsid w:val="009047AD"/>
    <w:rsid w:val="00904AD7"/>
    <w:rsid w:val="00904E67"/>
    <w:rsid w:val="009050A7"/>
    <w:rsid w:val="00905101"/>
    <w:rsid w:val="0090530E"/>
    <w:rsid w:val="0090542E"/>
    <w:rsid w:val="00905441"/>
    <w:rsid w:val="0090561B"/>
    <w:rsid w:val="009057A1"/>
    <w:rsid w:val="00905D86"/>
    <w:rsid w:val="00906168"/>
    <w:rsid w:val="009061A0"/>
    <w:rsid w:val="009062ED"/>
    <w:rsid w:val="00906553"/>
    <w:rsid w:val="00906676"/>
    <w:rsid w:val="009066D4"/>
    <w:rsid w:val="00906835"/>
    <w:rsid w:val="00906AD6"/>
    <w:rsid w:val="00907036"/>
    <w:rsid w:val="00907331"/>
    <w:rsid w:val="00907D51"/>
    <w:rsid w:val="00907F74"/>
    <w:rsid w:val="00910603"/>
    <w:rsid w:val="00910A8B"/>
    <w:rsid w:val="00910B26"/>
    <w:rsid w:val="00910BA5"/>
    <w:rsid w:val="0091100B"/>
    <w:rsid w:val="00912037"/>
    <w:rsid w:val="009123B2"/>
    <w:rsid w:val="0091251F"/>
    <w:rsid w:val="009126A5"/>
    <w:rsid w:val="0091286A"/>
    <w:rsid w:val="00912CAC"/>
    <w:rsid w:val="009131F5"/>
    <w:rsid w:val="00913858"/>
    <w:rsid w:val="009138F5"/>
    <w:rsid w:val="00913A73"/>
    <w:rsid w:val="00913CC1"/>
    <w:rsid w:val="00913D48"/>
    <w:rsid w:val="00913E87"/>
    <w:rsid w:val="00914851"/>
    <w:rsid w:val="009149C0"/>
    <w:rsid w:val="00914C4A"/>
    <w:rsid w:val="00914D57"/>
    <w:rsid w:val="00914F48"/>
    <w:rsid w:val="00914FEF"/>
    <w:rsid w:val="009153FC"/>
    <w:rsid w:val="00915B4B"/>
    <w:rsid w:val="00915CD0"/>
    <w:rsid w:val="009160FA"/>
    <w:rsid w:val="00916549"/>
    <w:rsid w:val="00916560"/>
    <w:rsid w:val="009169FC"/>
    <w:rsid w:val="00916B74"/>
    <w:rsid w:val="00917078"/>
    <w:rsid w:val="009172E8"/>
    <w:rsid w:val="009173DA"/>
    <w:rsid w:val="0091763B"/>
    <w:rsid w:val="00917688"/>
    <w:rsid w:val="00917B48"/>
    <w:rsid w:val="009206F4"/>
    <w:rsid w:val="00920702"/>
    <w:rsid w:val="009208CF"/>
    <w:rsid w:val="00920ABB"/>
    <w:rsid w:val="00920B9D"/>
    <w:rsid w:val="00920D1F"/>
    <w:rsid w:val="0092120A"/>
    <w:rsid w:val="00921232"/>
    <w:rsid w:val="00921243"/>
    <w:rsid w:val="0092147B"/>
    <w:rsid w:val="0092156C"/>
    <w:rsid w:val="009215D1"/>
    <w:rsid w:val="009215E3"/>
    <w:rsid w:val="00921993"/>
    <w:rsid w:val="00921D84"/>
    <w:rsid w:val="00921E35"/>
    <w:rsid w:val="00922282"/>
    <w:rsid w:val="00922452"/>
    <w:rsid w:val="009225F4"/>
    <w:rsid w:val="00922FF7"/>
    <w:rsid w:val="00923259"/>
    <w:rsid w:val="0092374B"/>
    <w:rsid w:val="00923EB2"/>
    <w:rsid w:val="0092454A"/>
    <w:rsid w:val="009245C4"/>
    <w:rsid w:val="00924682"/>
    <w:rsid w:val="009246B9"/>
    <w:rsid w:val="009249D7"/>
    <w:rsid w:val="00924AFA"/>
    <w:rsid w:val="009259A6"/>
    <w:rsid w:val="00925C5F"/>
    <w:rsid w:val="00925E6A"/>
    <w:rsid w:val="00926087"/>
    <w:rsid w:val="0092645E"/>
    <w:rsid w:val="00926F4B"/>
    <w:rsid w:val="009272ED"/>
    <w:rsid w:val="009276EE"/>
    <w:rsid w:val="00927E65"/>
    <w:rsid w:val="00927FD5"/>
    <w:rsid w:val="00930EFC"/>
    <w:rsid w:val="00930F91"/>
    <w:rsid w:val="0093103B"/>
    <w:rsid w:val="00931325"/>
    <w:rsid w:val="00931979"/>
    <w:rsid w:val="00931B2B"/>
    <w:rsid w:val="00931D37"/>
    <w:rsid w:val="00931F4C"/>
    <w:rsid w:val="00932007"/>
    <w:rsid w:val="0093215D"/>
    <w:rsid w:val="009322DF"/>
    <w:rsid w:val="00932614"/>
    <w:rsid w:val="009326E8"/>
    <w:rsid w:val="00932702"/>
    <w:rsid w:val="00932895"/>
    <w:rsid w:val="00932CA9"/>
    <w:rsid w:val="00932D96"/>
    <w:rsid w:val="00932F69"/>
    <w:rsid w:val="0093319F"/>
    <w:rsid w:val="00933E28"/>
    <w:rsid w:val="0093420D"/>
    <w:rsid w:val="009343E0"/>
    <w:rsid w:val="009345E4"/>
    <w:rsid w:val="0093463C"/>
    <w:rsid w:val="0093480E"/>
    <w:rsid w:val="00934B1F"/>
    <w:rsid w:val="00934FB8"/>
    <w:rsid w:val="00935989"/>
    <w:rsid w:val="00935C5E"/>
    <w:rsid w:val="00935D02"/>
    <w:rsid w:val="009368F5"/>
    <w:rsid w:val="00936DEA"/>
    <w:rsid w:val="009372B0"/>
    <w:rsid w:val="00937652"/>
    <w:rsid w:val="009379A1"/>
    <w:rsid w:val="009379E0"/>
    <w:rsid w:val="00937BB8"/>
    <w:rsid w:val="009400EA"/>
    <w:rsid w:val="009404EB"/>
    <w:rsid w:val="0094075F"/>
    <w:rsid w:val="00940B7D"/>
    <w:rsid w:val="00940E17"/>
    <w:rsid w:val="00940FCC"/>
    <w:rsid w:val="00941122"/>
    <w:rsid w:val="0094121A"/>
    <w:rsid w:val="00941570"/>
    <w:rsid w:val="009416FA"/>
    <w:rsid w:val="00941A84"/>
    <w:rsid w:val="00941DDD"/>
    <w:rsid w:val="00941E5E"/>
    <w:rsid w:val="00942051"/>
    <w:rsid w:val="0094244D"/>
    <w:rsid w:val="009424EA"/>
    <w:rsid w:val="00942C11"/>
    <w:rsid w:val="00942CB9"/>
    <w:rsid w:val="00943260"/>
    <w:rsid w:val="00943312"/>
    <w:rsid w:val="0094346D"/>
    <w:rsid w:val="00943539"/>
    <w:rsid w:val="00943841"/>
    <w:rsid w:val="00943A1A"/>
    <w:rsid w:val="00943AD7"/>
    <w:rsid w:val="00943C2C"/>
    <w:rsid w:val="00943D35"/>
    <w:rsid w:val="00944139"/>
    <w:rsid w:val="0094440D"/>
    <w:rsid w:val="0094487B"/>
    <w:rsid w:val="0094504C"/>
    <w:rsid w:val="00945309"/>
    <w:rsid w:val="009454BD"/>
    <w:rsid w:val="009458EA"/>
    <w:rsid w:val="00945DEA"/>
    <w:rsid w:val="00945E4C"/>
    <w:rsid w:val="00945F7A"/>
    <w:rsid w:val="00946553"/>
    <w:rsid w:val="009465BC"/>
    <w:rsid w:val="00946654"/>
    <w:rsid w:val="00946A08"/>
    <w:rsid w:val="00946A31"/>
    <w:rsid w:val="00946F32"/>
    <w:rsid w:val="009471DE"/>
    <w:rsid w:val="0094723B"/>
    <w:rsid w:val="00947852"/>
    <w:rsid w:val="00947D80"/>
    <w:rsid w:val="0095001B"/>
    <w:rsid w:val="0095003F"/>
    <w:rsid w:val="009504C1"/>
    <w:rsid w:val="00950659"/>
    <w:rsid w:val="00951190"/>
    <w:rsid w:val="00951252"/>
    <w:rsid w:val="00951700"/>
    <w:rsid w:val="00951BC5"/>
    <w:rsid w:val="00951CCE"/>
    <w:rsid w:val="00951E31"/>
    <w:rsid w:val="00951EF6"/>
    <w:rsid w:val="0095216C"/>
    <w:rsid w:val="009521FD"/>
    <w:rsid w:val="009526EE"/>
    <w:rsid w:val="009529CF"/>
    <w:rsid w:val="00952C82"/>
    <w:rsid w:val="00952E30"/>
    <w:rsid w:val="00952E98"/>
    <w:rsid w:val="00953166"/>
    <w:rsid w:val="00953D93"/>
    <w:rsid w:val="00954267"/>
    <w:rsid w:val="009546EB"/>
    <w:rsid w:val="009547E8"/>
    <w:rsid w:val="00954A7A"/>
    <w:rsid w:val="009553C1"/>
    <w:rsid w:val="00955C30"/>
    <w:rsid w:val="00955ED9"/>
    <w:rsid w:val="00956504"/>
    <w:rsid w:val="0095661D"/>
    <w:rsid w:val="0095680E"/>
    <w:rsid w:val="00957001"/>
    <w:rsid w:val="0095743C"/>
    <w:rsid w:val="009576D3"/>
    <w:rsid w:val="009578D8"/>
    <w:rsid w:val="00957AF3"/>
    <w:rsid w:val="00957BC4"/>
    <w:rsid w:val="00957ED5"/>
    <w:rsid w:val="00957EDF"/>
    <w:rsid w:val="00960171"/>
    <w:rsid w:val="00960227"/>
    <w:rsid w:val="009604E2"/>
    <w:rsid w:val="00960BC5"/>
    <w:rsid w:val="00961283"/>
    <w:rsid w:val="00961387"/>
    <w:rsid w:val="00961570"/>
    <w:rsid w:val="0096180C"/>
    <w:rsid w:val="009619FA"/>
    <w:rsid w:val="00961C70"/>
    <w:rsid w:val="00961E85"/>
    <w:rsid w:val="009625B2"/>
    <w:rsid w:val="0096262C"/>
    <w:rsid w:val="00962A26"/>
    <w:rsid w:val="00963CDB"/>
    <w:rsid w:val="00963F72"/>
    <w:rsid w:val="0096409D"/>
    <w:rsid w:val="009640ED"/>
    <w:rsid w:val="009644A9"/>
    <w:rsid w:val="00965388"/>
    <w:rsid w:val="009653F8"/>
    <w:rsid w:val="00965A1B"/>
    <w:rsid w:val="00965ADB"/>
    <w:rsid w:val="00965BBB"/>
    <w:rsid w:val="00965C45"/>
    <w:rsid w:val="009664E5"/>
    <w:rsid w:val="00966699"/>
    <w:rsid w:val="00966DB3"/>
    <w:rsid w:val="00967076"/>
    <w:rsid w:val="00967088"/>
    <w:rsid w:val="00967930"/>
    <w:rsid w:val="00967B35"/>
    <w:rsid w:val="00967C67"/>
    <w:rsid w:val="00970BE0"/>
    <w:rsid w:val="00970D47"/>
    <w:rsid w:val="009719D9"/>
    <w:rsid w:val="00971F8F"/>
    <w:rsid w:val="00972132"/>
    <w:rsid w:val="009729A7"/>
    <w:rsid w:val="00972B09"/>
    <w:rsid w:val="00972DF5"/>
    <w:rsid w:val="00973533"/>
    <w:rsid w:val="00973B51"/>
    <w:rsid w:val="00973C2F"/>
    <w:rsid w:val="00973FF4"/>
    <w:rsid w:val="009740F9"/>
    <w:rsid w:val="00974403"/>
    <w:rsid w:val="009747B6"/>
    <w:rsid w:val="00974E96"/>
    <w:rsid w:val="009752AC"/>
    <w:rsid w:val="0097536A"/>
    <w:rsid w:val="00975422"/>
    <w:rsid w:val="00975569"/>
    <w:rsid w:val="00975A88"/>
    <w:rsid w:val="00975BA1"/>
    <w:rsid w:val="00976160"/>
    <w:rsid w:val="009762E8"/>
    <w:rsid w:val="00976408"/>
    <w:rsid w:val="0097645A"/>
    <w:rsid w:val="0097682E"/>
    <w:rsid w:val="00976C76"/>
    <w:rsid w:val="00977356"/>
    <w:rsid w:val="0097737F"/>
    <w:rsid w:val="00977942"/>
    <w:rsid w:val="00977D59"/>
    <w:rsid w:val="00977DA9"/>
    <w:rsid w:val="009800B7"/>
    <w:rsid w:val="00980413"/>
    <w:rsid w:val="00980C31"/>
    <w:rsid w:val="00980F65"/>
    <w:rsid w:val="00980FD4"/>
    <w:rsid w:val="009810B9"/>
    <w:rsid w:val="00981432"/>
    <w:rsid w:val="009815A1"/>
    <w:rsid w:val="009815B2"/>
    <w:rsid w:val="00981611"/>
    <w:rsid w:val="009820F5"/>
    <w:rsid w:val="009826BC"/>
    <w:rsid w:val="009827A7"/>
    <w:rsid w:val="00982911"/>
    <w:rsid w:val="00982BF5"/>
    <w:rsid w:val="00982C21"/>
    <w:rsid w:val="009830E4"/>
    <w:rsid w:val="009830F4"/>
    <w:rsid w:val="0098320C"/>
    <w:rsid w:val="0098389F"/>
    <w:rsid w:val="00983D83"/>
    <w:rsid w:val="009845A9"/>
    <w:rsid w:val="0098493D"/>
    <w:rsid w:val="00984D25"/>
    <w:rsid w:val="00984F77"/>
    <w:rsid w:val="009851CC"/>
    <w:rsid w:val="00985C5D"/>
    <w:rsid w:val="009861B0"/>
    <w:rsid w:val="00986561"/>
    <w:rsid w:val="00986620"/>
    <w:rsid w:val="009868A8"/>
    <w:rsid w:val="00986B7E"/>
    <w:rsid w:val="00986D94"/>
    <w:rsid w:val="0098731F"/>
    <w:rsid w:val="009877A3"/>
    <w:rsid w:val="00987F64"/>
    <w:rsid w:val="00987FAA"/>
    <w:rsid w:val="00990126"/>
    <w:rsid w:val="00990144"/>
    <w:rsid w:val="00990152"/>
    <w:rsid w:val="0099047D"/>
    <w:rsid w:val="00990920"/>
    <w:rsid w:val="00990AB4"/>
    <w:rsid w:val="00990B47"/>
    <w:rsid w:val="00990BA0"/>
    <w:rsid w:val="009916B8"/>
    <w:rsid w:val="00991832"/>
    <w:rsid w:val="00992490"/>
    <w:rsid w:val="009924E8"/>
    <w:rsid w:val="00992A9A"/>
    <w:rsid w:val="00992CE7"/>
    <w:rsid w:val="00992EA7"/>
    <w:rsid w:val="0099336A"/>
    <w:rsid w:val="00993E42"/>
    <w:rsid w:val="00994027"/>
    <w:rsid w:val="0099406A"/>
    <w:rsid w:val="00994099"/>
    <w:rsid w:val="00994134"/>
    <w:rsid w:val="00994365"/>
    <w:rsid w:val="009945BD"/>
    <w:rsid w:val="009947C3"/>
    <w:rsid w:val="00994809"/>
    <w:rsid w:val="00994A0F"/>
    <w:rsid w:val="00994AD9"/>
    <w:rsid w:val="00994BB4"/>
    <w:rsid w:val="0099500B"/>
    <w:rsid w:val="0099502B"/>
    <w:rsid w:val="009959B8"/>
    <w:rsid w:val="009964CF"/>
    <w:rsid w:val="0099664B"/>
    <w:rsid w:val="00996717"/>
    <w:rsid w:val="00996A81"/>
    <w:rsid w:val="00996DC2"/>
    <w:rsid w:val="00996F36"/>
    <w:rsid w:val="00997019"/>
    <w:rsid w:val="009977CF"/>
    <w:rsid w:val="009A0499"/>
    <w:rsid w:val="009A051C"/>
    <w:rsid w:val="009A088C"/>
    <w:rsid w:val="009A0D39"/>
    <w:rsid w:val="009A10CF"/>
    <w:rsid w:val="009A135E"/>
    <w:rsid w:val="009A14E2"/>
    <w:rsid w:val="009A1640"/>
    <w:rsid w:val="009A17CB"/>
    <w:rsid w:val="009A18B3"/>
    <w:rsid w:val="009A18B4"/>
    <w:rsid w:val="009A1D0C"/>
    <w:rsid w:val="009A215E"/>
    <w:rsid w:val="009A2730"/>
    <w:rsid w:val="009A29A9"/>
    <w:rsid w:val="009A2B88"/>
    <w:rsid w:val="009A2F15"/>
    <w:rsid w:val="009A3243"/>
    <w:rsid w:val="009A330F"/>
    <w:rsid w:val="009A3564"/>
    <w:rsid w:val="009A35DA"/>
    <w:rsid w:val="009A37B6"/>
    <w:rsid w:val="009A3F76"/>
    <w:rsid w:val="009A3F96"/>
    <w:rsid w:val="009A41E3"/>
    <w:rsid w:val="009A4216"/>
    <w:rsid w:val="009A425C"/>
    <w:rsid w:val="009A4571"/>
    <w:rsid w:val="009A49FE"/>
    <w:rsid w:val="009A4B50"/>
    <w:rsid w:val="009A55BC"/>
    <w:rsid w:val="009A5F7F"/>
    <w:rsid w:val="009A6495"/>
    <w:rsid w:val="009A6EEC"/>
    <w:rsid w:val="009A72DA"/>
    <w:rsid w:val="009A73E2"/>
    <w:rsid w:val="009A784A"/>
    <w:rsid w:val="009A7DC8"/>
    <w:rsid w:val="009A7EAF"/>
    <w:rsid w:val="009B006F"/>
    <w:rsid w:val="009B02B8"/>
    <w:rsid w:val="009B0783"/>
    <w:rsid w:val="009B0992"/>
    <w:rsid w:val="009B0ABE"/>
    <w:rsid w:val="009B0B4C"/>
    <w:rsid w:val="009B1165"/>
    <w:rsid w:val="009B14B8"/>
    <w:rsid w:val="009B1945"/>
    <w:rsid w:val="009B1D75"/>
    <w:rsid w:val="009B1E40"/>
    <w:rsid w:val="009B1F6C"/>
    <w:rsid w:val="009B2260"/>
    <w:rsid w:val="009B2383"/>
    <w:rsid w:val="009B25B0"/>
    <w:rsid w:val="009B28B1"/>
    <w:rsid w:val="009B2DB7"/>
    <w:rsid w:val="009B3C13"/>
    <w:rsid w:val="009B41D3"/>
    <w:rsid w:val="009B4373"/>
    <w:rsid w:val="009B456D"/>
    <w:rsid w:val="009B47D1"/>
    <w:rsid w:val="009B50DD"/>
    <w:rsid w:val="009B50F5"/>
    <w:rsid w:val="009B5515"/>
    <w:rsid w:val="009B5759"/>
    <w:rsid w:val="009B58F9"/>
    <w:rsid w:val="009B5B56"/>
    <w:rsid w:val="009B5C64"/>
    <w:rsid w:val="009B5F4A"/>
    <w:rsid w:val="009B6114"/>
    <w:rsid w:val="009B617B"/>
    <w:rsid w:val="009B6642"/>
    <w:rsid w:val="009B6769"/>
    <w:rsid w:val="009B6A25"/>
    <w:rsid w:val="009B6A36"/>
    <w:rsid w:val="009B6A93"/>
    <w:rsid w:val="009B724C"/>
    <w:rsid w:val="009B7267"/>
    <w:rsid w:val="009B7411"/>
    <w:rsid w:val="009B752F"/>
    <w:rsid w:val="009B79C9"/>
    <w:rsid w:val="009C03FA"/>
    <w:rsid w:val="009C0413"/>
    <w:rsid w:val="009C0577"/>
    <w:rsid w:val="009C0F77"/>
    <w:rsid w:val="009C12BF"/>
    <w:rsid w:val="009C199C"/>
    <w:rsid w:val="009C1F56"/>
    <w:rsid w:val="009C1F9F"/>
    <w:rsid w:val="009C21B8"/>
    <w:rsid w:val="009C363C"/>
    <w:rsid w:val="009C36E9"/>
    <w:rsid w:val="009C3816"/>
    <w:rsid w:val="009C3D58"/>
    <w:rsid w:val="009C3EE5"/>
    <w:rsid w:val="009C45BC"/>
    <w:rsid w:val="009C48D0"/>
    <w:rsid w:val="009C4AB0"/>
    <w:rsid w:val="009C522F"/>
    <w:rsid w:val="009C527F"/>
    <w:rsid w:val="009C5D22"/>
    <w:rsid w:val="009C5F36"/>
    <w:rsid w:val="009C5FD1"/>
    <w:rsid w:val="009C6583"/>
    <w:rsid w:val="009C6BF1"/>
    <w:rsid w:val="009C6E0A"/>
    <w:rsid w:val="009C6F67"/>
    <w:rsid w:val="009C7129"/>
    <w:rsid w:val="009C746E"/>
    <w:rsid w:val="009C7B07"/>
    <w:rsid w:val="009C7BA8"/>
    <w:rsid w:val="009C7BAC"/>
    <w:rsid w:val="009C7DFC"/>
    <w:rsid w:val="009D0062"/>
    <w:rsid w:val="009D024E"/>
    <w:rsid w:val="009D027F"/>
    <w:rsid w:val="009D03C6"/>
    <w:rsid w:val="009D050B"/>
    <w:rsid w:val="009D0B62"/>
    <w:rsid w:val="009D0C12"/>
    <w:rsid w:val="009D0D9E"/>
    <w:rsid w:val="009D0E63"/>
    <w:rsid w:val="009D12F4"/>
    <w:rsid w:val="009D1871"/>
    <w:rsid w:val="009D19B7"/>
    <w:rsid w:val="009D19B8"/>
    <w:rsid w:val="009D1B1E"/>
    <w:rsid w:val="009D1F70"/>
    <w:rsid w:val="009D29B2"/>
    <w:rsid w:val="009D3452"/>
    <w:rsid w:val="009D3700"/>
    <w:rsid w:val="009D371D"/>
    <w:rsid w:val="009D417B"/>
    <w:rsid w:val="009D4180"/>
    <w:rsid w:val="009D41DF"/>
    <w:rsid w:val="009D42A8"/>
    <w:rsid w:val="009D42B0"/>
    <w:rsid w:val="009D42E2"/>
    <w:rsid w:val="009D463C"/>
    <w:rsid w:val="009D4756"/>
    <w:rsid w:val="009D48CC"/>
    <w:rsid w:val="009D4B2D"/>
    <w:rsid w:val="009D52D2"/>
    <w:rsid w:val="009D5420"/>
    <w:rsid w:val="009D54F1"/>
    <w:rsid w:val="009D5B86"/>
    <w:rsid w:val="009D6369"/>
    <w:rsid w:val="009D64D1"/>
    <w:rsid w:val="009D661D"/>
    <w:rsid w:val="009D6895"/>
    <w:rsid w:val="009D6A0A"/>
    <w:rsid w:val="009D6FBC"/>
    <w:rsid w:val="009D70FF"/>
    <w:rsid w:val="009D732A"/>
    <w:rsid w:val="009D7648"/>
    <w:rsid w:val="009D7ABC"/>
    <w:rsid w:val="009D7F9F"/>
    <w:rsid w:val="009E06A0"/>
    <w:rsid w:val="009E0B84"/>
    <w:rsid w:val="009E14AF"/>
    <w:rsid w:val="009E15F0"/>
    <w:rsid w:val="009E1648"/>
    <w:rsid w:val="009E165D"/>
    <w:rsid w:val="009E18B1"/>
    <w:rsid w:val="009E1C62"/>
    <w:rsid w:val="009E23FA"/>
    <w:rsid w:val="009E2703"/>
    <w:rsid w:val="009E2B41"/>
    <w:rsid w:val="009E2E2C"/>
    <w:rsid w:val="009E37EF"/>
    <w:rsid w:val="009E38FD"/>
    <w:rsid w:val="009E3C2F"/>
    <w:rsid w:val="009E40A2"/>
    <w:rsid w:val="009E4170"/>
    <w:rsid w:val="009E4270"/>
    <w:rsid w:val="009E4476"/>
    <w:rsid w:val="009E4B1F"/>
    <w:rsid w:val="009E4B58"/>
    <w:rsid w:val="009E50C6"/>
    <w:rsid w:val="009E5950"/>
    <w:rsid w:val="009E5976"/>
    <w:rsid w:val="009E664B"/>
    <w:rsid w:val="009E66A6"/>
    <w:rsid w:val="009E6ADC"/>
    <w:rsid w:val="009E6BD4"/>
    <w:rsid w:val="009E6F8F"/>
    <w:rsid w:val="009E73B6"/>
    <w:rsid w:val="009E7788"/>
    <w:rsid w:val="009F013D"/>
    <w:rsid w:val="009F0189"/>
    <w:rsid w:val="009F0356"/>
    <w:rsid w:val="009F098A"/>
    <w:rsid w:val="009F0AF2"/>
    <w:rsid w:val="009F0C18"/>
    <w:rsid w:val="009F10C2"/>
    <w:rsid w:val="009F11FD"/>
    <w:rsid w:val="009F13BC"/>
    <w:rsid w:val="009F14A6"/>
    <w:rsid w:val="009F2A7D"/>
    <w:rsid w:val="009F2C40"/>
    <w:rsid w:val="009F2E0B"/>
    <w:rsid w:val="009F2F94"/>
    <w:rsid w:val="009F3343"/>
    <w:rsid w:val="009F39BB"/>
    <w:rsid w:val="009F3A39"/>
    <w:rsid w:val="009F43C8"/>
    <w:rsid w:val="009F4432"/>
    <w:rsid w:val="009F443E"/>
    <w:rsid w:val="009F4571"/>
    <w:rsid w:val="009F465A"/>
    <w:rsid w:val="009F46D1"/>
    <w:rsid w:val="009F478A"/>
    <w:rsid w:val="009F4931"/>
    <w:rsid w:val="009F5627"/>
    <w:rsid w:val="009F575D"/>
    <w:rsid w:val="009F5815"/>
    <w:rsid w:val="009F6319"/>
    <w:rsid w:val="009F644F"/>
    <w:rsid w:val="009F69CF"/>
    <w:rsid w:val="009F6F1C"/>
    <w:rsid w:val="009F6F74"/>
    <w:rsid w:val="009F75EA"/>
    <w:rsid w:val="009F7A14"/>
    <w:rsid w:val="009F7BDB"/>
    <w:rsid w:val="009F7E49"/>
    <w:rsid w:val="00A00052"/>
    <w:rsid w:val="00A00860"/>
    <w:rsid w:val="00A011FF"/>
    <w:rsid w:val="00A01C8C"/>
    <w:rsid w:val="00A01DD7"/>
    <w:rsid w:val="00A021C7"/>
    <w:rsid w:val="00A02728"/>
    <w:rsid w:val="00A02BF7"/>
    <w:rsid w:val="00A02C3B"/>
    <w:rsid w:val="00A02E21"/>
    <w:rsid w:val="00A0332A"/>
    <w:rsid w:val="00A03361"/>
    <w:rsid w:val="00A0355D"/>
    <w:rsid w:val="00A038DD"/>
    <w:rsid w:val="00A03A0E"/>
    <w:rsid w:val="00A03C1A"/>
    <w:rsid w:val="00A041F7"/>
    <w:rsid w:val="00A04259"/>
    <w:rsid w:val="00A04437"/>
    <w:rsid w:val="00A045B5"/>
    <w:rsid w:val="00A047B5"/>
    <w:rsid w:val="00A04AB6"/>
    <w:rsid w:val="00A04D3F"/>
    <w:rsid w:val="00A053B6"/>
    <w:rsid w:val="00A0554B"/>
    <w:rsid w:val="00A05919"/>
    <w:rsid w:val="00A059AF"/>
    <w:rsid w:val="00A05A1E"/>
    <w:rsid w:val="00A05AD0"/>
    <w:rsid w:val="00A05B14"/>
    <w:rsid w:val="00A05B16"/>
    <w:rsid w:val="00A05C70"/>
    <w:rsid w:val="00A06448"/>
    <w:rsid w:val="00A06862"/>
    <w:rsid w:val="00A06B57"/>
    <w:rsid w:val="00A06DBC"/>
    <w:rsid w:val="00A072D1"/>
    <w:rsid w:val="00A07694"/>
    <w:rsid w:val="00A07883"/>
    <w:rsid w:val="00A078FB"/>
    <w:rsid w:val="00A100ED"/>
    <w:rsid w:val="00A10B85"/>
    <w:rsid w:val="00A10BBA"/>
    <w:rsid w:val="00A10C91"/>
    <w:rsid w:val="00A10F4D"/>
    <w:rsid w:val="00A11355"/>
    <w:rsid w:val="00A1147F"/>
    <w:rsid w:val="00A115F1"/>
    <w:rsid w:val="00A11D7B"/>
    <w:rsid w:val="00A11EA3"/>
    <w:rsid w:val="00A12243"/>
    <w:rsid w:val="00A12285"/>
    <w:rsid w:val="00A125B2"/>
    <w:rsid w:val="00A12AD8"/>
    <w:rsid w:val="00A12AF5"/>
    <w:rsid w:val="00A12B28"/>
    <w:rsid w:val="00A138C8"/>
    <w:rsid w:val="00A13970"/>
    <w:rsid w:val="00A13EAD"/>
    <w:rsid w:val="00A13F1E"/>
    <w:rsid w:val="00A14198"/>
    <w:rsid w:val="00A14AD4"/>
    <w:rsid w:val="00A150E2"/>
    <w:rsid w:val="00A1550C"/>
    <w:rsid w:val="00A155F9"/>
    <w:rsid w:val="00A15836"/>
    <w:rsid w:val="00A15B67"/>
    <w:rsid w:val="00A15E5C"/>
    <w:rsid w:val="00A16669"/>
    <w:rsid w:val="00A1671B"/>
    <w:rsid w:val="00A168F6"/>
    <w:rsid w:val="00A16980"/>
    <w:rsid w:val="00A16C3C"/>
    <w:rsid w:val="00A16F48"/>
    <w:rsid w:val="00A1716E"/>
    <w:rsid w:val="00A1718C"/>
    <w:rsid w:val="00A171D5"/>
    <w:rsid w:val="00A1748F"/>
    <w:rsid w:val="00A1769C"/>
    <w:rsid w:val="00A17B17"/>
    <w:rsid w:val="00A17B3E"/>
    <w:rsid w:val="00A20BEE"/>
    <w:rsid w:val="00A20C36"/>
    <w:rsid w:val="00A210A0"/>
    <w:rsid w:val="00A21155"/>
    <w:rsid w:val="00A21320"/>
    <w:rsid w:val="00A21CCE"/>
    <w:rsid w:val="00A21D34"/>
    <w:rsid w:val="00A21D70"/>
    <w:rsid w:val="00A21E32"/>
    <w:rsid w:val="00A22419"/>
    <w:rsid w:val="00A228D6"/>
    <w:rsid w:val="00A22CFA"/>
    <w:rsid w:val="00A22EF2"/>
    <w:rsid w:val="00A22FC9"/>
    <w:rsid w:val="00A23122"/>
    <w:rsid w:val="00A2316F"/>
    <w:rsid w:val="00A23208"/>
    <w:rsid w:val="00A23302"/>
    <w:rsid w:val="00A2342A"/>
    <w:rsid w:val="00A2377C"/>
    <w:rsid w:val="00A23E41"/>
    <w:rsid w:val="00A23F92"/>
    <w:rsid w:val="00A24E4C"/>
    <w:rsid w:val="00A25097"/>
    <w:rsid w:val="00A25332"/>
    <w:rsid w:val="00A25642"/>
    <w:rsid w:val="00A25D8F"/>
    <w:rsid w:val="00A25F6D"/>
    <w:rsid w:val="00A266AA"/>
    <w:rsid w:val="00A26B41"/>
    <w:rsid w:val="00A26D03"/>
    <w:rsid w:val="00A27441"/>
    <w:rsid w:val="00A275EB"/>
    <w:rsid w:val="00A27705"/>
    <w:rsid w:val="00A27A9A"/>
    <w:rsid w:val="00A304D8"/>
    <w:rsid w:val="00A305CA"/>
    <w:rsid w:val="00A30DEF"/>
    <w:rsid w:val="00A30E91"/>
    <w:rsid w:val="00A31399"/>
    <w:rsid w:val="00A31436"/>
    <w:rsid w:val="00A315EC"/>
    <w:rsid w:val="00A31F2C"/>
    <w:rsid w:val="00A321DB"/>
    <w:rsid w:val="00A331CB"/>
    <w:rsid w:val="00A33478"/>
    <w:rsid w:val="00A336AD"/>
    <w:rsid w:val="00A33784"/>
    <w:rsid w:val="00A33A85"/>
    <w:rsid w:val="00A33B1C"/>
    <w:rsid w:val="00A33DA3"/>
    <w:rsid w:val="00A33F38"/>
    <w:rsid w:val="00A34482"/>
    <w:rsid w:val="00A34B3A"/>
    <w:rsid w:val="00A34BEE"/>
    <w:rsid w:val="00A353C0"/>
    <w:rsid w:val="00A358DB"/>
    <w:rsid w:val="00A36B46"/>
    <w:rsid w:val="00A36E34"/>
    <w:rsid w:val="00A37465"/>
    <w:rsid w:val="00A3787B"/>
    <w:rsid w:val="00A40482"/>
    <w:rsid w:val="00A40839"/>
    <w:rsid w:val="00A40F52"/>
    <w:rsid w:val="00A4109F"/>
    <w:rsid w:val="00A410C6"/>
    <w:rsid w:val="00A41103"/>
    <w:rsid w:val="00A41294"/>
    <w:rsid w:val="00A415CB"/>
    <w:rsid w:val="00A41689"/>
    <w:rsid w:val="00A41A9B"/>
    <w:rsid w:val="00A41AAB"/>
    <w:rsid w:val="00A41B9C"/>
    <w:rsid w:val="00A41CE2"/>
    <w:rsid w:val="00A41D83"/>
    <w:rsid w:val="00A432E8"/>
    <w:rsid w:val="00A4360A"/>
    <w:rsid w:val="00A43A7D"/>
    <w:rsid w:val="00A43E13"/>
    <w:rsid w:val="00A442A4"/>
    <w:rsid w:val="00A44540"/>
    <w:rsid w:val="00A44723"/>
    <w:rsid w:val="00A447E9"/>
    <w:rsid w:val="00A44B5F"/>
    <w:rsid w:val="00A4526A"/>
    <w:rsid w:val="00A4530A"/>
    <w:rsid w:val="00A45517"/>
    <w:rsid w:val="00A455E9"/>
    <w:rsid w:val="00A456E8"/>
    <w:rsid w:val="00A45A26"/>
    <w:rsid w:val="00A45B49"/>
    <w:rsid w:val="00A4648D"/>
    <w:rsid w:val="00A468B6"/>
    <w:rsid w:val="00A468CD"/>
    <w:rsid w:val="00A46908"/>
    <w:rsid w:val="00A46A0D"/>
    <w:rsid w:val="00A46FB0"/>
    <w:rsid w:val="00A470CB"/>
    <w:rsid w:val="00A47219"/>
    <w:rsid w:val="00A47330"/>
    <w:rsid w:val="00A4760D"/>
    <w:rsid w:val="00A47616"/>
    <w:rsid w:val="00A47716"/>
    <w:rsid w:val="00A4783F"/>
    <w:rsid w:val="00A47B81"/>
    <w:rsid w:val="00A47D0D"/>
    <w:rsid w:val="00A47F25"/>
    <w:rsid w:val="00A50035"/>
    <w:rsid w:val="00A504BD"/>
    <w:rsid w:val="00A50690"/>
    <w:rsid w:val="00A50753"/>
    <w:rsid w:val="00A50E5D"/>
    <w:rsid w:val="00A511CA"/>
    <w:rsid w:val="00A51490"/>
    <w:rsid w:val="00A51632"/>
    <w:rsid w:val="00A517C2"/>
    <w:rsid w:val="00A519C3"/>
    <w:rsid w:val="00A51F2D"/>
    <w:rsid w:val="00A52058"/>
    <w:rsid w:val="00A523CE"/>
    <w:rsid w:val="00A52552"/>
    <w:rsid w:val="00A52625"/>
    <w:rsid w:val="00A52751"/>
    <w:rsid w:val="00A52A20"/>
    <w:rsid w:val="00A52B19"/>
    <w:rsid w:val="00A52DA1"/>
    <w:rsid w:val="00A53195"/>
    <w:rsid w:val="00A53277"/>
    <w:rsid w:val="00A53440"/>
    <w:rsid w:val="00A534E5"/>
    <w:rsid w:val="00A53579"/>
    <w:rsid w:val="00A537B7"/>
    <w:rsid w:val="00A537D8"/>
    <w:rsid w:val="00A53973"/>
    <w:rsid w:val="00A53FFD"/>
    <w:rsid w:val="00A5461F"/>
    <w:rsid w:val="00A54A62"/>
    <w:rsid w:val="00A55214"/>
    <w:rsid w:val="00A552BC"/>
    <w:rsid w:val="00A555C2"/>
    <w:rsid w:val="00A55628"/>
    <w:rsid w:val="00A55889"/>
    <w:rsid w:val="00A55C91"/>
    <w:rsid w:val="00A55FCE"/>
    <w:rsid w:val="00A5691B"/>
    <w:rsid w:val="00A56BB9"/>
    <w:rsid w:val="00A56CD2"/>
    <w:rsid w:val="00A56E4A"/>
    <w:rsid w:val="00A5706C"/>
    <w:rsid w:val="00A57A51"/>
    <w:rsid w:val="00A57CA5"/>
    <w:rsid w:val="00A60366"/>
    <w:rsid w:val="00A60461"/>
    <w:rsid w:val="00A6055D"/>
    <w:rsid w:val="00A61073"/>
    <w:rsid w:val="00A61464"/>
    <w:rsid w:val="00A61885"/>
    <w:rsid w:val="00A61BFC"/>
    <w:rsid w:val="00A61F52"/>
    <w:rsid w:val="00A6230C"/>
    <w:rsid w:val="00A628B1"/>
    <w:rsid w:val="00A6299B"/>
    <w:rsid w:val="00A62AC9"/>
    <w:rsid w:val="00A62F20"/>
    <w:rsid w:val="00A6375B"/>
    <w:rsid w:val="00A638D2"/>
    <w:rsid w:val="00A63AC0"/>
    <w:rsid w:val="00A64249"/>
    <w:rsid w:val="00A644F5"/>
    <w:rsid w:val="00A64B47"/>
    <w:rsid w:val="00A64C8E"/>
    <w:rsid w:val="00A64CCB"/>
    <w:rsid w:val="00A64E56"/>
    <w:rsid w:val="00A65171"/>
    <w:rsid w:val="00A652D3"/>
    <w:rsid w:val="00A65BC4"/>
    <w:rsid w:val="00A65C59"/>
    <w:rsid w:val="00A65CF8"/>
    <w:rsid w:val="00A66877"/>
    <w:rsid w:val="00A66A03"/>
    <w:rsid w:val="00A66C7D"/>
    <w:rsid w:val="00A66D05"/>
    <w:rsid w:val="00A67115"/>
    <w:rsid w:val="00A675F5"/>
    <w:rsid w:val="00A7012F"/>
    <w:rsid w:val="00A70378"/>
    <w:rsid w:val="00A70580"/>
    <w:rsid w:val="00A70799"/>
    <w:rsid w:val="00A70C17"/>
    <w:rsid w:val="00A71212"/>
    <w:rsid w:val="00A71245"/>
    <w:rsid w:val="00A716D2"/>
    <w:rsid w:val="00A718EB"/>
    <w:rsid w:val="00A71C57"/>
    <w:rsid w:val="00A71D59"/>
    <w:rsid w:val="00A71FEA"/>
    <w:rsid w:val="00A722F9"/>
    <w:rsid w:val="00A72505"/>
    <w:rsid w:val="00A7252D"/>
    <w:rsid w:val="00A728C8"/>
    <w:rsid w:val="00A7296D"/>
    <w:rsid w:val="00A72988"/>
    <w:rsid w:val="00A72989"/>
    <w:rsid w:val="00A73192"/>
    <w:rsid w:val="00A7329B"/>
    <w:rsid w:val="00A73386"/>
    <w:rsid w:val="00A738ED"/>
    <w:rsid w:val="00A73D59"/>
    <w:rsid w:val="00A73FE8"/>
    <w:rsid w:val="00A7411E"/>
    <w:rsid w:val="00A75FFE"/>
    <w:rsid w:val="00A760CB"/>
    <w:rsid w:val="00A76360"/>
    <w:rsid w:val="00A764EB"/>
    <w:rsid w:val="00A7666E"/>
    <w:rsid w:val="00A76C55"/>
    <w:rsid w:val="00A777A4"/>
    <w:rsid w:val="00A77A3C"/>
    <w:rsid w:val="00A77E9C"/>
    <w:rsid w:val="00A77F1A"/>
    <w:rsid w:val="00A8007E"/>
    <w:rsid w:val="00A80EC7"/>
    <w:rsid w:val="00A81052"/>
    <w:rsid w:val="00A816D0"/>
    <w:rsid w:val="00A82021"/>
    <w:rsid w:val="00A82117"/>
    <w:rsid w:val="00A8225A"/>
    <w:rsid w:val="00A82503"/>
    <w:rsid w:val="00A8271A"/>
    <w:rsid w:val="00A82A48"/>
    <w:rsid w:val="00A83200"/>
    <w:rsid w:val="00A8336C"/>
    <w:rsid w:val="00A8354B"/>
    <w:rsid w:val="00A8369A"/>
    <w:rsid w:val="00A83822"/>
    <w:rsid w:val="00A8398C"/>
    <w:rsid w:val="00A83ACB"/>
    <w:rsid w:val="00A83EBB"/>
    <w:rsid w:val="00A8414A"/>
    <w:rsid w:val="00A84711"/>
    <w:rsid w:val="00A847DA"/>
    <w:rsid w:val="00A84993"/>
    <w:rsid w:val="00A849AC"/>
    <w:rsid w:val="00A84E18"/>
    <w:rsid w:val="00A8562C"/>
    <w:rsid w:val="00A857D5"/>
    <w:rsid w:val="00A85A27"/>
    <w:rsid w:val="00A85AF1"/>
    <w:rsid w:val="00A85E82"/>
    <w:rsid w:val="00A85EA1"/>
    <w:rsid w:val="00A860E8"/>
    <w:rsid w:val="00A86430"/>
    <w:rsid w:val="00A86779"/>
    <w:rsid w:val="00A868EC"/>
    <w:rsid w:val="00A86946"/>
    <w:rsid w:val="00A86B65"/>
    <w:rsid w:val="00A874DE"/>
    <w:rsid w:val="00A8778D"/>
    <w:rsid w:val="00A87B24"/>
    <w:rsid w:val="00A901CD"/>
    <w:rsid w:val="00A9040F"/>
    <w:rsid w:val="00A9058C"/>
    <w:rsid w:val="00A90647"/>
    <w:rsid w:val="00A90775"/>
    <w:rsid w:val="00A90CF1"/>
    <w:rsid w:val="00A90DD3"/>
    <w:rsid w:val="00A91122"/>
    <w:rsid w:val="00A9136E"/>
    <w:rsid w:val="00A9196A"/>
    <w:rsid w:val="00A91A9B"/>
    <w:rsid w:val="00A920E9"/>
    <w:rsid w:val="00A923F1"/>
    <w:rsid w:val="00A925C6"/>
    <w:rsid w:val="00A92656"/>
    <w:rsid w:val="00A92D2E"/>
    <w:rsid w:val="00A93439"/>
    <w:rsid w:val="00A935E9"/>
    <w:rsid w:val="00A9362D"/>
    <w:rsid w:val="00A9389A"/>
    <w:rsid w:val="00A9399D"/>
    <w:rsid w:val="00A93ABB"/>
    <w:rsid w:val="00A93CD1"/>
    <w:rsid w:val="00A93D49"/>
    <w:rsid w:val="00A94145"/>
    <w:rsid w:val="00A941C3"/>
    <w:rsid w:val="00A94692"/>
    <w:rsid w:val="00A94BAE"/>
    <w:rsid w:val="00A94BEF"/>
    <w:rsid w:val="00A95046"/>
    <w:rsid w:val="00A950F7"/>
    <w:rsid w:val="00A95257"/>
    <w:rsid w:val="00A9545F"/>
    <w:rsid w:val="00A9560B"/>
    <w:rsid w:val="00A95710"/>
    <w:rsid w:val="00A9590B"/>
    <w:rsid w:val="00A96584"/>
    <w:rsid w:val="00A96DA2"/>
    <w:rsid w:val="00A9743B"/>
    <w:rsid w:val="00A97467"/>
    <w:rsid w:val="00A9786D"/>
    <w:rsid w:val="00A97BD6"/>
    <w:rsid w:val="00A97CB7"/>
    <w:rsid w:val="00A97DCC"/>
    <w:rsid w:val="00AA0153"/>
    <w:rsid w:val="00AA0350"/>
    <w:rsid w:val="00AA044B"/>
    <w:rsid w:val="00AA06C3"/>
    <w:rsid w:val="00AA0AE8"/>
    <w:rsid w:val="00AA0BD2"/>
    <w:rsid w:val="00AA0D73"/>
    <w:rsid w:val="00AA14F8"/>
    <w:rsid w:val="00AA15BC"/>
    <w:rsid w:val="00AA1620"/>
    <w:rsid w:val="00AA1708"/>
    <w:rsid w:val="00AA1737"/>
    <w:rsid w:val="00AA1FB7"/>
    <w:rsid w:val="00AA222D"/>
    <w:rsid w:val="00AA2304"/>
    <w:rsid w:val="00AA24AD"/>
    <w:rsid w:val="00AA32F2"/>
    <w:rsid w:val="00AA3370"/>
    <w:rsid w:val="00AA34D6"/>
    <w:rsid w:val="00AA3525"/>
    <w:rsid w:val="00AA3A4A"/>
    <w:rsid w:val="00AA3BEE"/>
    <w:rsid w:val="00AA3CFB"/>
    <w:rsid w:val="00AA4237"/>
    <w:rsid w:val="00AA4484"/>
    <w:rsid w:val="00AA45DA"/>
    <w:rsid w:val="00AA48BF"/>
    <w:rsid w:val="00AA4E26"/>
    <w:rsid w:val="00AA50A9"/>
    <w:rsid w:val="00AA55ED"/>
    <w:rsid w:val="00AA579A"/>
    <w:rsid w:val="00AA57D2"/>
    <w:rsid w:val="00AA5C9E"/>
    <w:rsid w:val="00AA60AF"/>
    <w:rsid w:val="00AA63D8"/>
    <w:rsid w:val="00AA66F2"/>
    <w:rsid w:val="00AA66FE"/>
    <w:rsid w:val="00AA6864"/>
    <w:rsid w:val="00AA6889"/>
    <w:rsid w:val="00AA6A2C"/>
    <w:rsid w:val="00AA6A5A"/>
    <w:rsid w:val="00AA7105"/>
    <w:rsid w:val="00AA714D"/>
    <w:rsid w:val="00AA7183"/>
    <w:rsid w:val="00AA7231"/>
    <w:rsid w:val="00AA7586"/>
    <w:rsid w:val="00AA7A25"/>
    <w:rsid w:val="00AA7C24"/>
    <w:rsid w:val="00AA7D1E"/>
    <w:rsid w:val="00AA7D9F"/>
    <w:rsid w:val="00AA7ECC"/>
    <w:rsid w:val="00AA7F4A"/>
    <w:rsid w:val="00AB0CEC"/>
    <w:rsid w:val="00AB0D31"/>
    <w:rsid w:val="00AB0F9B"/>
    <w:rsid w:val="00AB11BE"/>
    <w:rsid w:val="00AB122F"/>
    <w:rsid w:val="00AB1746"/>
    <w:rsid w:val="00AB186E"/>
    <w:rsid w:val="00AB19A9"/>
    <w:rsid w:val="00AB1C52"/>
    <w:rsid w:val="00AB29F4"/>
    <w:rsid w:val="00AB3D11"/>
    <w:rsid w:val="00AB4223"/>
    <w:rsid w:val="00AB577E"/>
    <w:rsid w:val="00AB6137"/>
    <w:rsid w:val="00AB6198"/>
    <w:rsid w:val="00AB6245"/>
    <w:rsid w:val="00AB62B6"/>
    <w:rsid w:val="00AB6555"/>
    <w:rsid w:val="00AB6A54"/>
    <w:rsid w:val="00AB6B00"/>
    <w:rsid w:val="00AB6C8B"/>
    <w:rsid w:val="00AB6DDA"/>
    <w:rsid w:val="00AB7375"/>
    <w:rsid w:val="00AB7745"/>
    <w:rsid w:val="00AB790A"/>
    <w:rsid w:val="00AC0BD3"/>
    <w:rsid w:val="00AC1170"/>
    <w:rsid w:val="00AC13E1"/>
    <w:rsid w:val="00AC1928"/>
    <w:rsid w:val="00AC1A50"/>
    <w:rsid w:val="00AC1B8C"/>
    <w:rsid w:val="00AC1C32"/>
    <w:rsid w:val="00AC1D47"/>
    <w:rsid w:val="00AC1FE1"/>
    <w:rsid w:val="00AC233A"/>
    <w:rsid w:val="00AC2593"/>
    <w:rsid w:val="00AC2977"/>
    <w:rsid w:val="00AC3582"/>
    <w:rsid w:val="00AC376D"/>
    <w:rsid w:val="00AC39E5"/>
    <w:rsid w:val="00AC3B1C"/>
    <w:rsid w:val="00AC3E08"/>
    <w:rsid w:val="00AC3ECA"/>
    <w:rsid w:val="00AC469C"/>
    <w:rsid w:val="00AC48F3"/>
    <w:rsid w:val="00AC4A52"/>
    <w:rsid w:val="00AC4ACB"/>
    <w:rsid w:val="00AC4C2B"/>
    <w:rsid w:val="00AC4E20"/>
    <w:rsid w:val="00AC513B"/>
    <w:rsid w:val="00AC55E2"/>
    <w:rsid w:val="00AC5855"/>
    <w:rsid w:val="00AC5A20"/>
    <w:rsid w:val="00AC5C83"/>
    <w:rsid w:val="00AC5E20"/>
    <w:rsid w:val="00AC600B"/>
    <w:rsid w:val="00AC63C1"/>
    <w:rsid w:val="00AC70D4"/>
    <w:rsid w:val="00AC71A0"/>
    <w:rsid w:val="00AC77D8"/>
    <w:rsid w:val="00AC7867"/>
    <w:rsid w:val="00AD0084"/>
    <w:rsid w:val="00AD012D"/>
    <w:rsid w:val="00AD048C"/>
    <w:rsid w:val="00AD06D7"/>
    <w:rsid w:val="00AD084A"/>
    <w:rsid w:val="00AD0B3F"/>
    <w:rsid w:val="00AD0F84"/>
    <w:rsid w:val="00AD1147"/>
    <w:rsid w:val="00AD1359"/>
    <w:rsid w:val="00AD14A0"/>
    <w:rsid w:val="00AD1888"/>
    <w:rsid w:val="00AD1992"/>
    <w:rsid w:val="00AD1AD8"/>
    <w:rsid w:val="00AD1FC0"/>
    <w:rsid w:val="00AD24D9"/>
    <w:rsid w:val="00AD2990"/>
    <w:rsid w:val="00AD2C4A"/>
    <w:rsid w:val="00AD2FEA"/>
    <w:rsid w:val="00AD3209"/>
    <w:rsid w:val="00AD32A2"/>
    <w:rsid w:val="00AD32C1"/>
    <w:rsid w:val="00AD34A3"/>
    <w:rsid w:val="00AD36E9"/>
    <w:rsid w:val="00AD37D5"/>
    <w:rsid w:val="00AD38E8"/>
    <w:rsid w:val="00AD3E73"/>
    <w:rsid w:val="00AD45B8"/>
    <w:rsid w:val="00AD48BD"/>
    <w:rsid w:val="00AD4AAF"/>
    <w:rsid w:val="00AD4BE5"/>
    <w:rsid w:val="00AD4E40"/>
    <w:rsid w:val="00AD4F07"/>
    <w:rsid w:val="00AD52F2"/>
    <w:rsid w:val="00AD5812"/>
    <w:rsid w:val="00AD5835"/>
    <w:rsid w:val="00AD5B24"/>
    <w:rsid w:val="00AD5CE6"/>
    <w:rsid w:val="00AD6371"/>
    <w:rsid w:val="00AD6D89"/>
    <w:rsid w:val="00AD6DAC"/>
    <w:rsid w:val="00AD6E95"/>
    <w:rsid w:val="00AD7353"/>
    <w:rsid w:val="00AD7D9E"/>
    <w:rsid w:val="00AE0893"/>
    <w:rsid w:val="00AE0AD4"/>
    <w:rsid w:val="00AE0E3A"/>
    <w:rsid w:val="00AE0F77"/>
    <w:rsid w:val="00AE125E"/>
    <w:rsid w:val="00AE13CB"/>
    <w:rsid w:val="00AE1680"/>
    <w:rsid w:val="00AE1808"/>
    <w:rsid w:val="00AE1885"/>
    <w:rsid w:val="00AE1D3E"/>
    <w:rsid w:val="00AE1D88"/>
    <w:rsid w:val="00AE1EE3"/>
    <w:rsid w:val="00AE20C3"/>
    <w:rsid w:val="00AE2512"/>
    <w:rsid w:val="00AE2B9C"/>
    <w:rsid w:val="00AE2C10"/>
    <w:rsid w:val="00AE32E5"/>
    <w:rsid w:val="00AE37E9"/>
    <w:rsid w:val="00AE3B1D"/>
    <w:rsid w:val="00AE3DCD"/>
    <w:rsid w:val="00AE3E13"/>
    <w:rsid w:val="00AE3F0B"/>
    <w:rsid w:val="00AE3F1C"/>
    <w:rsid w:val="00AE3FE7"/>
    <w:rsid w:val="00AE47F2"/>
    <w:rsid w:val="00AE48AD"/>
    <w:rsid w:val="00AE4B21"/>
    <w:rsid w:val="00AE4B22"/>
    <w:rsid w:val="00AE4FEC"/>
    <w:rsid w:val="00AE5243"/>
    <w:rsid w:val="00AE5245"/>
    <w:rsid w:val="00AE545B"/>
    <w:rsid w:val="00AE55D3"/>
    <w:rsid w:val="00AE5909"/>
    <w:rsid w:val="00AE5F06"/>
    <w:rsid w:val="00AE5FCA"/>
    <w:rsid w:val="00AE6248"/>
    <w:rsid w:val="00AE65F7"/>
    <w:rsid w:val="00AE66C5"/>
    <w:rsid w:val="00AE6BB3"/>
    <w:rsid w:val="00AE6CB2"/>
    <w:rsid w:val="00AE6D3B"/>
    <w:rsid w:val="00AE7335"/>
    <w:rsid w:val="00AE733C"/>
    <w:rsid w:val="00AE7562"/>
    <w:rsid w:val="00AE78CB"/>
    <w:rsid w:val="00AF0098"/>
    <w:rsid w:val="00AF03BC"/>
    <w:rsid w:val="00AF0477"/>
    <w:rsid w:val="00AF0795"/>
    <w:rsid w:val="00AF09A5"/>
    <w:rsid w:val="00AF0E82"/>
    <w:rsid w:val="00AF0E91"/>
    <w:rsid w:val="00AF0F34"/>
    <w:rsid w:val="00AF10CE"/>
    <w:rsid w:val="00AF1485"/>
    <w:rsid w:val="00AF18A6"/>
    <w:rsid w:val="00AF2378"/>
    <w:rsid w:val="00AF24C8"/>
    <w:rsid w:val="00AF26E0"/>
    <w:rsid w:val="00AF28F3"/>
    <w:rsid w:val="00AF2C05"/>
    <w:rsid w:val="00AF2C2F"/>
    <w:rsid w:val="00AF2C85"/>
    <w:rsid w:val="00AF3EE0"/>
    <w:rsid w:val="00AF401E"/>
    <w:rsid w:val="00AF4BC9"/>
    <w:rsid w:val="00AF4BF5"/>
    <w:rsid w:val="00AF51E9"/>
    <w:rsid w:val="00AF5427"/>
    <w:rsid w:val="00AF5847"/>
    <w:rsid w:val="00AF5A7A"/>
    <w:rsid w:val="00AF5C52"/>
    <w:rsid w:val="00AF5DE5"/>
    <w:rsid w:val="00AF62AA"/>
    <w:rsid w:val="00AF6482"/>
    <w:rsid w:val="00AF67B3"/>
    <w:rsid w:val="00AF69E1"/>
    <w:rsid w:val="00AF6A46"/>
    <w:rsid w:val="00AF6B68"/>
    <w:rsid w:val="00AF6C18"/>
    <w:rsid w:val="00AF7121"/>
    <w:rsid w:val="00AF72FB"/>
    <w:rsid w:val="00AF7572"/>
    <w:rsid w:val="00AF769C"/>
    <w:rsid w:val="00AF7904"/>
    <w:rsid w:val="00AF7F00"/>
    <w:rsid w:val="00B001C3"/>
    <w:rsid w:val="00B003F3"/>
    <w:rsid w:val="00B004C4"/>
    <w:rsid w:val="00B00641"/>
    <w:rsid w:val="00B00E81"/>
    <w:rsid w:val="00B00FD1"/>
    <w:rsid w:val="00B018EC"/>
    <w:rsid w:val="00B01E03"/>
    <w:rsid w:val="00B01F51"/>
    <w:rsid w:val="00B023AF"/>
    <w:rsid w:val="00B025F6"/>
    <w:rsid w:val="00B02701"/>
    <w:rsid w:val="00B0280B"/>
    <w:rsid w:val="00B029D8"/>
    <w:rsid w:val="00B02CA8"/>
    <w:rsid w:val="00B030CE"/>
    <w:rsid w:val="00B03645"/>
    <w:rsid w:val="00B03C68"/>
    <w:rsid w:val="00B04077"/>
    <w:rsid w:val="00B043A4"/>
    <w:rsid w:val="00B04630"/>
    <w:rsid w:val="00B04839"/>
    <w:rsid w:val="00B04881"/>
    <w:rsid w:val="00B04BD8"/>
    <w:rsid w:val="00B05068"/>
    <w:rsid w:val="00B058D0"/>
    <w:rsid w:val="00B05C11"/>
    <w:rsid w:val="00B05EF3"/>
    <w:rsid w:val="00B063EE"/>
    <w:rsid w:val="00B06B9D"/>
    <w:rsid w:val="00B06EAC"/>
    <w:rsid w:val="00B071AB"/>
    <w:rsid w:val="00B071DA"/>
    <w:rsid w:val="00B07D15"/>
    <w:rsid w:val="00B07EA0"/>
    <w:rsid w:val="00B101B3"/>
    <w:rsid w:val="00B1020D"/>
    <w:rsid w:val="00B10229"/>
    <w:rsid w:val="00B10734"/>
    <w:rsid w:val="00B10B19"/>
    <w:rsid w:val="00B10C89"/>
    <w:rsid w:val="00B111B8"/>
    <w:rsid w:val="00B119C0"/>
    <w:rsid w:val="00B11DF5"/>
    <w:rsid w:val="00B11ED3"/>
    <w:rsid w:val="00B11FCB"/>
    <w:rsid w:val="00B125E7"/>
    <w:rsid w:val="00B12877"/>
    <w:rsid w:val="00B12A81"/>
    <w:rsid w:val="00B13481"/>
    <w:rsid w:val="00B134A2"/>
    <w:rsid w:val="00B13B73"/>
    <w:rsid w:val="00B13DB3"/>
    <w:rsid w:val="00B13DC1"/>
    <w:rsid w:val="00B1422B"/>
    <w:rsid w:val="00B14943"/>
    <w:rsid w:val="00B149AE"/>
    <w:rsid w:val="00B14BD1"/>
    <w:rsid w:val="00B15995"/>
    <w:rsid w:val="00B161A8"/>
    <w:rsid w:val="00B16982"/>
    <w:rsid w:val="00B16DB3"/>
    <w:rsid w:val="00B16FA0"/>
    <w:rsid w:val="00B17223"/>
    <w:rsid w:val="00B17390"/>
    <w:rsid w:val="00B175CA"/>
    <w:rsid w:val="00B1765A"/>
    <w:rsid w:val="00B17A4E"/>
    <w:rsid w:val="00B17C71"/>
    <w:rsid w:val="00B17CF3"/>
    <w:rsid w:val="00B200DE"/>
    <w:rsid w:val="00B20668"/>
    <w:rsid w:val="00B20674"/>
    <w:rsid w:val="00B2071A"/>
    <w:rsid w:val="00B20756"/>
    <w:rsid w:val="00B216BA"/>
    <w:rsid w:val="00B21768"/>
    <w:rsid w:val="00B21E22"/>
    <w:rsid w:val="00B2209E"/>
    <w:rsid w:val="00B221C5"/>
    <w:rsid w:val="00B22671"/>
    <w:rsid w:val="00B22727"/>
    <w:rsid w:val="00B22839"/>
    <w:rsid w:val="00B230DC"/>
    <w:rsid w:val="00B23134"/>
    <w:rsid w:val="00B231DC"/>
    <w:rsid w:val="00B232D5"/>
    <w:rsid w:val="00B234B7"/>
    <w:rsid w:val="00B2394D"/>
    <w:rsid w:val="00B23A16"/>
    <w:rsid w:val="00B23D82"/>
    <w:rsid w:val="00B2417F"/>
    <w:rsid w:val="00B2468D"/>
    <w:rsid w:val="00B2490E"/>
    <w:rsid w:val="00B24D50"/>
    <w:rsid w:val="00B24EDA"/>
    <w:rsid w:val="00B24F21"/>
    <w:rsid w:val="00B25793"/>
    <w:rsid w:val="00B25BDC"/>
    <w:rsid w:val="00B25C55"/>
    <w:rsid w:val="00B2649E"/>
    <w:rsid w:val="00B26C3F"/>
    <w:rsid w:val="00B2724B"/>
    <w:rsid w:val="00B275A0"/>
    <w:rsid w:val="00B30017"/>
    <w:rsid w:val="00B306E1"/>
    <w:rsid w:val="00B310A4"/>
    <w:rsid w:val="00B31A36"/>
    <w:rsid w:val="00B31C75"/>
    <w:rsid w:val="00B31D93"/>
    <w:rsid w:val="00B31F82"/>
    <w:rsid w:val="00B32344"/>
    <w:rsid w:val="00B32735"/>
    <w:rsid w:val="00B32EB5"/>
    <w:rsid w:val="00B332F1"/>
    <w:rsid w:val="00B33641"/>
    <w:rsid w:val="00B3371C"/>
    <w:rsid w:val="00B33BEF"/>
    <w:rsid w:val="00B33C94"/>
    <w:rsid w:val="00B33D5C"/>
    <w:rsid w:val="00B33E0A"/>
    <w:rsid w:val="00B345DE"/>
    <w:rsid w:val="00B3472F"/>
    <w:rsid w:val="00B34730"/>
    <w:rsid w:val="00B3479E"/>
    <w:rsid w:val="00B34AC9"/>
    <w:rsid w:val="00B34B42"/>
    <w:rsid w:val="00B359FE"/>
    <w:rsid w:val="00B36475"/>
    <w:rsid w:val="00B36776"/>
    <w:rsid w:val="00B36BA1"/>
    <w:rsid w:val="00B36BE9"/>
    <w:rsid w:val="00B37028"/>
    <w:rsid w:val="00B372D1"/>
    <w:rsid w:val="00B3734C"/>
    <w:rsid w:val="00B3749A"/>
    <w:rsid w:val="00B37C92"/>
    <w:rsid w:val="00B400EC"/>
    <w:rsid w:val="00B40C49"/>
    <w:rsid w:val="00B41598"/>
    <w:rsid w:val="00B42216"/>
    <w:rsid w:val="00B4221F"/>
    <w:rsid w:val="00B425D9"/>
    <w:rsid w:val="00B427A0"/>
    <w:rsid w:val="00B42A67"/>
    <w:rsid w:val="00B42EDB"/>
    <w:rsid w:val="00B4310A"/>
    <w:rsid w:val="00B436CE"/>
    <w:rsid w:val="00B43FB1"/>
    <w:rsid w:val="00B44191"/>
    <w:rsid w:val="00B441EE"/>
    <w:rsid w:val="00B44630"/>
    <w:rsid w:val="00B4482C"/>
    <w:rsid w:val="00B44A99"/>
    <w:rsid w:val="00B44D66"/>
    <w:rsid w:val="00B45081"/>
    <w:rsid w:val="00B4512D"/>
    <w:rsid w:val="00B4553A"/>
    <w:rsid w:val="00B45604"/>
    <w:rsid w:val="00B4591A"/>
    <w:rsid w:val="00B45EAB"/>
    <w:rsid w:val="00B4666B"/>
    <w:rsid w:val="00B46750"/>
    <w:rsid w:val="00B46960"/>
    <w:rsid w:val="00B46A75"/>
    <w:rsid w:val="00B46CC5"/>
    <w:rsid w:val="00B47809"/>
    <w:rsid w:val="00B47A8A"/>
    <w:rsid w:val="00B50062"/>
    <w:rsid w:val="00B50473"/>
    <w:rsid w:val="00B5068E"/>
    <w:rsid w:val="00B506DB"/>
    <w:rsid w:val="00B5091B"/>
    <w:rsid w:val="00B50CCB"/>
    <w:rsid w:val="00B51569"/>
    <w:rsid w:val="00B51A4A"/>
    <w:rsid w:val="00B51B1D"/>
    <w:rsid w:val="00B51C21"/>
    <w:rsid w:val="00B51DEE"/>
    <w:rsid w:val="00B5230D"/>
    <w:rsid w:val="00B52512"/>
    <w:rsid w:val="00B52686"/>
    <w:rsid w:val="00B526D4"/>
    <w:rsid w:val="00B52730"/>
    <w:rsid w:val="00B5298A"/>
    <w:rsid w:val="00B52B3C"/>
    <w:rsid w:val="00B52C08"/>
    <w:rsid w:val="00B530E3"/>
    <w:rsid w:val="00B531D3"/>
    <w:rsid w:val="00B53438"/>
    <w:rsid w:val="00B53588"/>
    <w:rsid w:val="00B53ECE"/>
    <w:rsid w:val="00B541BB"/>
    <w:rsid w:val="00B54EEB"/>
    <w:rsid w:val="00B54FD2"/>
    <w:rsid w:val="00B5535A"/>
    <w:rsid w:val="00B553A1"/>
    <w:rsid w:val="00B55696"/>
    <w:rsid w:val="00B558B2"/>
    <w:rsid w:val="00B55925"/>
    <w:rsid w:val="00B55A34"/>
    <w:rsid w:val="00B56F88"/>
    <w:rsid w:val="00B570B2"/>
    <w:rsid w:val="00B572E2"/>
    <w:rsid w:val="00B57631"/>
    <w:rsid w:val="00B577E2"/>
    <w:rsid w:val="00B60150"/>
    <w:rsid w:val="00B60923"/>
    <w:rsid w:val="00B60DB2"/>
    <w:rsid w:val="00B60DCB"/>
    <w:rsid w:val="00B60E32"/>
    <w:rsid w:val="00B6126C"/>
    <w:rsid w:val="00B613FE"/>
    <w:rsid w:val="00B61485"/>
    <w:rsid w:val="00B618EC"/>
    <w:rsid w:val="00B61A96"/>
    <w:rsid w:val="00B61ACB"/>
    <w:rsid w:val="00B61B72"/>
    <w:rsid w:val="00B61D16"/>
    <w:rsid w:val="00B61E15"/>
    <w:rsid w:val="00B621D6"/>
    <w:rsid w:val="00B622B0"/>
    <w:rsid w:val="00B62463"/>
    <w:rsid w:val="00B627FA"/>
    <w:rsid w:val="00B632F0"/>
    <w:rsid w:val="00B63B07"/>
    <w:rsid w:val="00B65331"/>
    <w:rsid w:val="00B65719"/>
    <w:rsid w:val="00B65AC1"/>
    <w:rsid w:val="00B65AF9"/>
    <w:rsid w:val="00B65B82"/>
    <w:rsid w:val="00B66128"/>
    <w:rsid w:val="00B6650C"/>
    <w:rsid w:val="00B665AA"/>
    <w:rsid w:val="00B665B4"/>
    <w:rsid w:val="00B66AF6"/>
    <w:rsid w:val="00B66C85"/>
    <w:rsid w:val="00B66E54"/>
    <w:rsid w:val="00B670D8"/>
    <w:rsid w:val="00B67385"/>
    <w:rsid w:val="00B67898"/>
    <w:rsid w:val="00B700C2"/>
    <w:rsid w:val="00B702B5"/>
    <w:rsid w:val="00B70576"/>
    <w:rsid w:val="00B705D8"/>
    <w:rsid w:val="00B70B49"/>
    <w:rsid w:val="00B70F2B"/>
    <w:rsid w:val="00B70FA2"/>
    <w:rsid w:val="00B71394"/>
    <w:rsid w:val="00B71BC5"/>
    <w:rsid w:val="00B71DC5"/>
    <w:rsid w:val="00B72328"/>
    <w:rsid w:val="00B727BE"/>
    <w:rsid w:val="00B72992"/>
    <w:rsid w:val="00B72CB0"/>
    <w:rsid w:val="00B73328"/>
    <w:rsid w:val="00B739B1"/>
    <w:rsid w:val="00B73A76"/>
    <w:rsid w:val="00B74074"/>
    <w:rsid w:val="00B7407C"/>
    <w:rsid w:val="00B748CF"/>
    <w:rsid w:val="00B74CB5"/>
    <w:rsid w:val="00B75B71"/>
    <w:rsid w:val="00B75BDB"/>
    <w:rsid w:val="00B75F32"/>
    <w:rsid w:val="00B76058"/>
    <w:rsid w:val="00B761F1"/>
    <w:rsid w:val="00B7639F"/>
    <w:rsid w:val="00B76A7C"/>
    <w:rsid w:val="00B76BB7"/>
    <w:rsid w:val="00B76C2A"/>
    <w:rsid w:val="00B76E62"/>
    <w:rsid w:val="00B77686"/>
    <w:rsid w:val="00B77797"/>
    <w:rsid w:val="00B77958"/>
    <w:rsid w:val="00B77A6D"/>
    <w:rsid w:val="00B8047A"/>
    <w:rsid w:val="00B812C7"/>
    <w:rsid w:val="00B81449"/>
    <w:rsid w:val="00B82145"/>
    <w:rsid w:val="00B82EFE"/>
    <w:rsid w:val="00B82FCE"/>
    <w:rsid w:val="00B832EF"/>
    <w:rsid w:val="00B8368B"/>
    <w:rsid w:val="00B83758"/>
    <w:rsid w:val="00B83A26"/>
    <w:rsid w:val="00B83A3D"/>
    <w:rsid w:val="00B83CCE"/>
    <w:rsid w:val="00B83DF0"/>
    <w:rsid w:val="00B83E5C"/>
    <w:rsid w:val="00B841AF"/>
    <w:rsid w:val="00B84368"/>
    <w:rsid w:val="00B84404"/>
    <w:rsid w:val="00B84A30"/>
    <w:rsid w:val="00B84B52"/>
    <w:rsid w:val="00B852B0"/>
    <w:rsid w:val="00B85458"/>
    <w:rsid w:val="00B85465"/>
    <w:rsid w:val="00B8549E"/>
    <w:rsid w:val="00B860C6"/>
    <w:rsid w:val="00B864DB"/>
    <w:rsid w:val="00B86B06"/>
    <w:rsid w:val="00B86B39"/>
    <w:rsid w:val="00B874B5"/>
    <w:rsid w:val="00B8762E"/>
    <w:rsid w:val="00B876D5"/>
    <w:rsid w:val="00B87C93"/>
    <w:rsid w:val="00B87C94"/>
    <w:rsid w:val="00B901CE"/>
    <w:rsid w:val="00B90216"/>
    <w:rsid w:val="00B9067F"/>
    <w:rsid w:val="00B90ACA"/>
    <w:rsid w:val="00B90FF2"/>
    <w:rsid w:val="00B911A3"/>
    <w:rsid w:val="00B91604"/>
    <w:rsid w:val="00B9190F"/>
    <w:rsid w:val="00B91A2D"/>
    <w:rsid w:val="00B91E57"/>
    <w:rsid w:val="00B921F0"/>
    <w:rsid w:val="00B9270A"/>
    <w:rsid w:val="00B92720"/>
    <w:rsid w:val="00B928CC"/>
    <w:rsid w:val="00B928DC"/>
    <w:rsid w:val="00B92C94"/>
    <w:rsid w:val="00B92F6F"/>
    <w:rsid w:val="00B9327C"/>
    <w:rsid w:val="00B93307"/>
    <w:rsid w:val="00B9340A"/>
    <w:rsid w:val="00B9344C"/>
    <w:rsid w:val="00B9388B"/>
    <w:rsid w:val="00B938FC"/>
    <w:rsid w:val="00B93AEF"/>
    <w:rsid w:val="00B93B98"/>
    <w:rsid w:val="00B93BD9"/>
    <w:rsid w:val="00B93C6E"/>
    <w:rsid w:val="00B940C0"/>
    <w:rsid w:val="00B941CD"/>
    <w:rsid w:val="00B94998"/>
    <w:rsid w:val="00B949BE"/>
    <w:rsid w:val="00B952AE"/>
    <w:rsid w:val="00B953B3"/>
    <w:rsid w:val="00B953C2"/>
    <w:rsid w:val="00B955B1"/>
    <w:rsid w:val="00B95A7A"/>
    <w:rsid w:val="00B95BBD"/>
    <w:rsid w:val="00B95D2D"/>
    <w:rsid w:val="00B9638C"/>
    <w:rsid w:val="00B964A9"/>
    <w:rsid w:val="00B96667"/>
    <w:rsid w:val="00B9667D"/>
    <w:rsid w:val="00B96CD1"/>
    <w:rsid w:val="00B96DAE"/>
    <w:rsid w:val="00B96E82"/>
    <w:rsid w:val="00B97185"/>
    <w:rsid w:val="00B97306"/>
    <w:rsid w:val="00B973FA"/>
    <w:rsid w:val="00B974F7"/>
    <w:rsid w:val="00B976C5"/>
    <w:rsid w:val="00BA023C"/>
    <w:rsid w:val="00BA0366"/>
    <w:rsid w:val="00BA0435"/>
    <w:rsid w:val="00BA0BDE"/>
    <w:rsid w:val="00BA0F58"/>
    <w:rsid w:val="00BA121A"/>
    <w:rsid w:val="00BA138A"/>
    <w:rsid w:val="00BA14DD"/>
    <w:rsid w:val="00BA1CE3"/>
    <w:rsid w:val="00BA1F94"/>
    <w:rsid w:val="00BA210B"/>
    <w:rsid w:val="00BA23E9"/>
    <w:rsid w:val="00BA2456"/>
    <w:rsid w:val="00BA25C3"/>
    <w:rsid w:val="00BA2BB1"/>
    <w:rsid w:val="00BA2D20"/>
    <w:rsid w:val="00BA2D3F"/>
    <w:rsid w:val="00BA32C7"/>
    <w:rsid w:val="00BA33B4"/>
    <w:rsid w:val="00BA3626"/>
    <w:rsid w:val="00BA3662"/>
    <w:rsid w:val="00BA3D0F"/>
    <w:rsid w:val="00BA4014"/>
    <w:rsid w:val="00BA46B2"/>
    <w:rsid w:val="00BA4A94"/>
    <w:rsid w:val="00BA4B06"/>
    <w:rsid w:val="00BA4CA8"/>
    <w:rsid w:val="00BA5447"/>
    <w:rsid w:val="00BA5B1D"/>
    <w:rsid w:val="00BA5C66"/>
    <w:rsid w:val="00BA5E44"/>
    <w:rsid w:val="00BA6326"/>
    <w:rsid w:val="00BA6454"/>
    <w:rsid w:val="00BA6466"/>
    <w:rsid w:val="00BA654D"/>
    <w:rsid w:val="00BA667E"/>
    <w:rsid w:val="00BA6C6C"/>
    <w:rsid w:val="00BA6D2B"/>
    <w:rsid w:val="00BA7521"/>
    <w:rsid w:val="00BA753B"/>
    <w:rsid w:val="00BA76C0"/>
    <w:rsid w:val="00BA77EC"/>
    <w:rsid w:val="00BA79EC"/>
    <w:rsid w:val="00BA7BFD"/>
    <w:rsid w:val="00BA7F11"/>
    <w:rsid w:val="00BB0007"/>
    <w:rsid w:val="00BB090F"/>
    <w:rsid w:val="00BB0D0B"/>
    <w:rsid w:val="00BB0E8B"/>
    <w:rsid w:val="00BB118F"/>
    <w:rsid w:val="00BB120A"/>
    <w:rsid w:val="00BB1387"/>
    <w:rsid w:val="00BB1AA3"/>
    <w:rsid w:val="00BB1B41"/>
    <w:rsid w:val="00BB258F"/>
    <w:rsid w:val="00BB2C55"/>
    <w:rsid w:val="00BB327F"/>
    <w:rsid w:val="00BB3562"/>
    <w:rsid w:val="00BB3AB0"/>
    <w:rsid w:val="00BB43D0"/>
    <w:rsid w:val="00BB45A8"/>
    <w:rsid w:val="00BB4B5B"/>
    <w:rsid w:val="00BB4C42"/>
    <w:rsid w:val="00BB4EAA"/>
    <w:rsid w:val="00BB5102"/>
    <w:rsid w:val="00BB5112"/>
    <w:rsid w:val="00BB5187"/>
    <w:rsid w:val="00BB5643"/>
    <w:rsid w:val="00BB574F"/>
    <w:rsid w:val="00BB57F0"/>
    <w:rsid w:val="00BB5B20"/>
    <w:rsid w:val="00BB5F5D"/>
    <w:rsid w:val="00BB6102"/>
    <w:rsid w:val="00BB632A"/>
    <w:rsid w:val="00BB6437"/>
    <w:rsid w:val="00BB6663"/>
    <w:rsid w:val="00BB69C6"/>
    <w:rsid w:val="00BB74A7"/>
    <w:rsid w:val="00BB7637"/>
    <w:rsid w:val="00BB7836"/>
    <w:rsid w:val="00BB78E6"/>
    <w:rsid w:val="00BC061E"/>
    <w:rsid w:val="00BC064F"/>
    <w:rsid w:val="00BC0815"/>
    <w:rsid w:val="00BC0AC1"/>
    <w:rsid w:val="00BC0BE2"/>
    <w:rsid w:val="00BC0BF9"/>
    <w:rsid w:val="00BC0CEE"/>
    <w:rsid w:val="00BC0DE6"/>
    <w:rsid w:val="00BC11E2"/>
    <w:rsid w:val="00BC167E"/>
    <w:rsid w:val="00BC207B"/>
    <w:rsid w:val="00BC20D9"/>
    <w:rsid w:val="00BC251C"/>
    <w:rsid w:val="00BC2604"/>
    <w:rsid w:val="00BC2A75"/>
    <w:rsid w:val="00BC37AF"/>
    <w:rsid w:val="00BC3938"/>
    <w:rsid w:val="00BC3A4F"/>
    <w:rsid w:val="00BC4ADD"/>
    <w:rsid w:val="00BC5105"/>
    <w:rsid w:val="00BC520C"/>
    <w:rsid w:val="00BC56C8"/>
    <w:rsid w:val="00BC5AB9"/>
    <w:rsid w:val="00BC62FE"/>
    <w:rsid w:val="00BC6A91"/>
    <w:rsid w:val="00BC75E2"/>
    <w:rsid w:val="00BC77CC"/>
    <w:rsid w:val="00BC7C00"/>
    <w:rsid w:val="00BC7E61"/>
    <w:rsid w:val="00BC7EA6"/>
    <w:rsid w:val="00BD047F"/>
    <w:rsid w:val="00BD056E"/>
    <w:rsid w:val="00BD073C"/>
    <w:rsid w:val="00BD09CF"/>
    <w:rsid w:val="00BD10C7"/>
    <w:rsid w:val="00BD139F"/>
    <w:rsid w:val="00BD1BA4"/>
    <w:rsid w:val="00BD1DBB"/>
    <w:rsid w:val="00BD1E0F"/>
    <w:rsid w:val="00BD1E12"/>
    <w:rsid w:val="00BD1EC0"/>
    <w:rsid w:val="00BD265C"/>
    <w:rsid w:val="00BD268B"/>
    <w:rsid w:val="00BD2709"/>
    <w:rsid w:val="00BD2CD1"/>
    <w:rsid w:val="00BD3395"/>
    <w:rsid w:val="00BD3562"/>
    <w:rsid w:val="00BD3823"/>
    <w:rsid w:val="00BD399C"/>
    <w:rsid w:val="00BD411C"/>
    <w:rsid w:val="00BD432F"/>
    <w:rsid w:val="00BD493F"/>
    <w:rsid w:val="00BD4967"/>
    <w:rsid w:val="00BD4D87"/>
    <w:rsid w:val="00BD4DA8"/>
    <w:rsid w:val="00BD5471"/>
    <w:rsid w:val="00BD55BA"/>
    <w:rsid w:val="00BD5983"/>
    <w:rsid w:val="00BD5A4F"/>
    <w:rsid w:val="00BD5A7E"/>
    <w:rsid w:val="00BD66EA"/>
    <w:rsid w:val="00BD6895"/>
    <w:rsid w:val="00BD6A20"/>
    <w:rsid w:val="00BD6A77"/>
    <w:rsid w:val="00BD6D0E"/>
    <w:rsid w:val="00BD71D5"/>
    <w:rsid w:val="00BD7C7B"/>
    <w:rsid w:val="00BE01CB"/>
    <w:rsid w:val="00BE02E1"/>
    <w:rsid w:val="00BE05AE"/>
    <w:rsid w:val="00BE0737"/>
    <w:rsid w:val="00BE0E8C"/>
    <w:rsid w:val="00BE1097"/>
    <w:rsid w:val="00BE14CB"/>
    <w:rsid w:val="00BE1569"/>
    <w:rsid w:val="00BE1F4A"/>
    <w:rsid w:val="00BE2492"/>
    <w:rsid w:val="00BE26BB"/>
    <w:rsid w:val="00BE2813"/>
    <w:rsid w:val="00BE29F9"/>
    <w:rsid w:val="00BE2B2B"/>
    <w:rsid w:val="00BE31D7"/>
    <w:rsid w:val="00BE330D"/>
    <w:rsid w:val="00BE33D0"/>
    <w:rsid w:val="00BE4108"/>
    <w:rsid w:val="00BE4308"/>
    <w:rsid w:val="00BE4862"/>
    <w:rsid w:val="00BE4A73"/>
    <w:rsid w:val="00BE4D35"/>
    <w:rsid w:val="00BE578E"/>
    <w:rsid w:val="00BE59D9"/>
    <w:rsid w:val="00BE5EAE"/>
    <w:rsid w:val="00BE636F"/>
    <w:rsid w:val="00BE66C1"/>
    <w:rsid w:val="00BE66C8"/>
    <w:rsid w:val="00BE6C4B"/>
    <w:rsid w:val="00BE6DCD"/>
    <w:rsid w:val="00BE71F0"/>
    <w:rsid w:val="00BE725B"/>
    <w:rsid w:val="00BE757F"/>
    <w:rsid w:val="00BE75E2"/>
    <w:rsid w:val="00BE7643"/>
    <w:rsid w:val="00BE7788"/>
    <w:rsid w:val="00BE7888"/>
    <w:rsid w:val="00BE78FE"/>
    <w:rsid w:val="00BE7CDA"/>
    <w:rsid w:val="00BE7DC4"/>
    <w:rsid w:val="00BF0096"/>
    <w:rsid w:val="00BF01B6"/>
    <w:rsid w:val="00BF028D"/>
    <w:rsid w:val="00BF04CF"/>
    <w:rsid w:val="00BF05AD"/>
    <w:rsid w:val="00BF07C1"/>
    <w:rsid w:val="00BF2740"/>
    <w:rsid w:val="00BF2797"/>
    <w:rsid w:val="00BF2DB8"/>
    <w:rsid w:val="00BF2EC2"/>
    <w:rsid w:val="00BF3106"/>
    <w:rsid w:val="00BF3580"/>
    <w:rsid w:val="00BF394D"/>
    <w:rsid w:val="00BF3B96"/>
    <w:rsid w:val="00BF3C8C"/>
    <w:rsid w:val="00BF4514"/>
    <w:rsid w:val="00BF47F0"/>
    <w:rsid w:val="00BF49A6"/>
    <w:rsid w:val="00BF4EEF"/>
    <w:rsid w:val="00BF51CA"/>
    <w:rsid w:val="00BF547D"/>
    <w:rsid w:val="00BF60BB"/>
    <w:rsid w:val="00BF6700"/>
    <w:rsid w:val="00BF6CAA"/>
    <w:rsid w:val="00BF70D7"/>
    <w:rsid w:val="00BF71F9"/>
    <w:rsid w:val="00BF73E2"/>
    <w:rsid w:val="00BF753A"/>
    <w:rsid w:val="00BF770B"/>
    <w:rsid w:val="00BF779E"/>
    <w:rsid w:val="00BF77C7"/>
    <w:rsid w:val="00BF7DFC"/>
    <w:rsid w:val="00C005C5"/>
    <w:rsid w:val="00C0097E"/>
    <w:rsid w:val="00C01189"/>
    <w:rsid w:val="00C011BD"/>
    <w:rsid w:val="00C014CE"/>
    <w:rsid w:val="00C014F5"/>
    <w:rsid w:val="00C019A8"/>
    <w:rsid w:val="00C02738"/>
    <w:rsid w:val="00C02D56"/>
    <w:rsid w:val="00C02FA2"/>
    <w:rsid w:val="00C02FF0"/>
    <w:rsid w:val="00C03411"/>
    <w:rsid w:val="00C035FD"/>
    <w:rsid w:val="00C03867"/>
    <w:rsid w:val="00C03EB6"/>
    <w:rsid w:val="00C03EF3"/>
    <w:rsid w:val="00C04121"/>
    <w:rsid w:val="00C04552"/>
    <w:rsid w:val="00C047BC"/>
    <w:rsid w:val="00C0499F"/>
    <w:rsid w:val="00C04C73"/>
    <w:rsid w:val="00C0543E"/>
    <w:rsid w:val="00C058C3"/>
    <w:rsid w:val="00C05AD1"/>
    <w:rsid w:val="00C0611A"/>
    <w:rsid w:val="00C06161"/>
    <w:rsid w:val="00C0647F"/>
    <w:rsid w:val="00C064C3"/>
    <w:rsid w:val="00C0653A"/>
    <w:rsid w:val="00C06B76"/>
    <w:rsid w:val="00C0729B"/>
    <w:rsid w:val="00C101AC"/>
    <w:rsid w:val="00C10573"/>
    <w:rsid w:val="00C105F5"/>
    <w:rsid w:val="00C10983"/>
    <w:rsid w:val="00C109E6"/>
    <w:rsid w:val="00C10AEE"/>
    <w:rsid w:val="00C110B1"/>
    <w:rsid w:val="00C11386"/>
    <w:rsid w:val="00C117BB"/>
    <w:rsid w:val="00C11B13"/>
    <w:rsid w:val="00C11F8B"/>
    <w:rsid w:val="00C12026"/>
    <w:rsid w:val="00C120A3"/>
    <w:rsid w:val="00C120B1"/>
    <w:rsid w:val="00C120EB"/>
    <w:rsid w:val="00C123E5"/>
    <w:rsid w:val="00C1266B"/>
    <w:rsid w:val="00C12834"/>
    <w:rsid w:val="00C12A63"/>
    <w:rsid w:val="00C12DFA"/>
    <w:rsid w:val="00C12E7A"/>
    <w:rsid w:val="00C13659"/>
    <w:rsid w:val="00C1368E"/>
    <w:rsid w:val="00C13837"/>
    <w:rsid w:val="00C13973"/>
    <w:rsid w:val="00C14112"/>
    <w:rsid w:val="00C1416C"/>
    <w:rsid w:val="00C14201"/>
    <w:rsid w:val="00C14471"/>
    <w:rsid w:val="00C14C15"/>
    <w:rsid w:val="00C14C41"/>
    <w:rsid w:val="00C14CA3"/>
    <w:rsid w:val="00C1523B"/>
    <w:rsid w:val="00C15271"/>
    <w:rsid w:val="00C15345"/>
    <w:rsid w:val="00C1552A"/>
    <w:rsid w:val="00C1552B"/>
    <w:rsid w:val="00C15AA7"/>
    <w:rsid w:val="00C16069"/>
    <w:rsid w:val="00C160BF"/>
    <w:rsid w:val="00C1636B"/>
    <w:rsid w:val="00C16D58"/>
    <w:rsid w:val="00C16F07"/>
    <w:rsid w:val="00C17064"/>
    <w:rsid w:val="00C172F6"/>
    <w:rsid w:val="00C17579"/>
    <w:rsid w:val="00C200A0"/>
    <w:rsid w:val="00C2066F"/>
    <w:rsid w:val="00C20A72"/>
    <w:rsid w:val="00C2106C"/>
    <w:rsid w:val="00C2131B"/>
    <w:rsid w:val="00C2144F"/>
    <w:rsid w:val="00C219F4"/>
    <w:rsid w:val="00C21F60"/>
    <w:rsid w:val="00C21F74"/>
    <w:rsid w:val="00C220E4"/>
    <w:rsid w:val="00C222D7"/>
    <w:rsid w:val="00C2294A"/>
    <w:rsid w:val="00C24555"/>
    <w:rsid w:val="00C247A7"/>
    <w:rsid w:val="00C24AE2"/>
    <w:rsid w:val="00C24C44"/>
    <w:rsid w:val="00C24CBD"/>
    <w:rsid w:val="00C24D9A"/>
    <w:rsid w:val="00C2518E"/>
    <w:rsid w:val="00C25378"/>
    <w:rsid w:val="00C2579E"/>
    <w:rsid w:val="00C25CCE"/>
    <w:rsid w:val="00C25F59"/>
    <w:rsid w:val="00C2630E"/>
    <w:rsid w:val="00C26440"/>
    <w:rsid w:val="00C26930"/>
    <w:rsid w:val="00C2693E"/>
    <w:rsid w:val="00C26BE8"/>
    <w:rsid w:val="00C26F5B"/>
    <w:rsid w:val="00C27462"/>
    <w:rsid w:val="00C27716"/>
    <w:rsid w:val="00C2772D"/>
    <w:rsid w:val="00C27949"/>
    <w:rsid w:val="00C30212"/>
    <w:rsid w:val="00C30790"/>
    <w:rsid w:val="00C30946"/>
    <w:rsid w:val="00C30D2B"/>
    <w:rsid w:val="00C310F9"/>
    <w:rsid w:val="00C31350"/>
    <w:rsid w:val="00C31408"/>
    <w:rsid w:val="00C3164D"/>
    <w:rsid w:val="00C31775"/>
    <w:rsid w:val="00C31A9E"/>
    <w:rsid w:val="00C326B4"/>
    <w:rsid w:val="00C328CC"/>
    <w:rsid w:val="00C32CD9"/>
    <w:rsid w:val="00C330D8"/>
    <w:rsid w:val="00C3401B"/>
    <w:rsid w:val="00C34A8A"/>
    <w:rsid w:val="00C354F8"/>
    <w:rsid w:val="00C3575E"/>
    <w:rsid w:val="00C358A3"/>
    <w:rsid w:val="00C35CF7"/>
    <w:rsid w:val="00C35D89"/>
    <w:rsid w:val="00C35E6A"/>
    <w:rsid w:val="00C363DF"/>
    <w:rsid w:val="00C368D5"/>
    <w:rsid w:val="00C36FE1"/>
    <w:rsid w:val="00C371E0"/>
    <w:rsid w:val="00C373CF"/>
    <w:rsid w:val="00C3776E"/>
    <w:rsid w:val="00C3798D"/>
    <w:rsid w:val="00C37B3A"/>
    <w:rsid w:val="00C37CB3"/>
    <w:rsid w:val="00C400CA"/>
    <w:rsid w:val="00C40A85"/>
    <w:rsid w:val="00C41BD3"/>
    <w:rsid w:val="00C423A9"/>
    <w:rsid w:val="00C42581"/>
    <w:rsid w:val="00C42ACC"/>
    <w:rsid w:val="00C42B46"/>
    <w:rsid w:val="00C42EF4"/>
    <w:rsid w:val="00C430BF"/>
    <w:rsid w:val="00C43311"/>
    <w:rsid w:val="00C43356"/>
    <w:rsid w:val="00C434DB"/>
    <w:rsid w:val="00C434E6"/>
    <w:rsid w:val="00C43555"/>
    <w:rsid w:val="00C4372E"/>
    <w:rsid w:val="00C43AF7"/>
    <w:rsid w:val="00C43F0F"/>
    <w:rsid w:val="00C44216"/>
    <w:rsid w:val="00C4451E"/>
    <w:rsid w:val="00C445C9"/>
    <w:rsid w:val="00C44677"/>
    <w:rsid w:val="00C44783"/>
    <w:rsid w:val="00C44898"/>
    <w:rsid w:val="00C4491C"/>
    <w:rsid w:val="00C44B0D"/>
    <w:rsid w:val="00C44B8E"/>
    <w:rsid w:val="00C4539E"/>
    <w:rsid w:val="00C45552"/>
    <w:rsid w:val="00C45BA4"/>
    <w:rsid w:val="00C45C6E"/>
    <w:rsid w:val="00C45DA5"/>
    <w:rsid w:val="00C45F16"/>
    <w:rsid w:val="00C4657B"/>
    <w:rsid w:val="00C46934"/>
    <w:rsid w:val="00C46B6D"/>
    <w:rsid w:val="00C46D64"/>
    <w:rsid w:val="00C46E1C"/>
    <w:rsid w:val="00C47D02"/>
    <w:rsid w:val="00C506DE"/>
    <w:rsid w:val="00C50BF8"/>
    <w:rsid w:val="00C50D40"/>
    <w:rsid w:val="00C514A5"/>
    <w:rsid w:val="00C514B4"/>
    <w:rsid w:val="00C51A65"/>
    <w:rsid w:val="00C5213A"/>
    <w:rsid w:val="00C522D5"/>
    <w:rsid w:val="00C522F3"/>
    <w:rsid w:val="00C524DC"/>
    <w:rsid w:val="00C52D73"/>
    <w:rsid w:val="00C5367E"/>
    <w:rsid w:val="00C53AB0"/>
    <w:rsid w:val="00C53AE2"/>
    <w:rsid w:val="00C54222"/>
    <w:rsid w:val="00C54595"/>
    <w:rsid w:val="00C54915"/>
    <w:rsid w:val="00C54A19"/>
    <w:rsid w:val="00C54C88"/>
    <w:rsid w:val="00C54F5A"/>
    <w:rsid w:val="00C54FB1"/>
    <w:rsid w:val="00C551F0"/>
    <w:rsid w:val="00C55A00"/>
    <w:rsid w:val="00C55B5C"/>
    <w:rsid w:val="00C55D48"/>
    <w:rsid w:val="00C55E64"/>
    <w:rsid w:val="00C55F5B"/>
    <w:rsid w:val="00C5647E"/>
    <w:rsid w:val="00C565B5"/>
    <w:rsid w:val="00C56B7A"/>
    <w:rsid w:val="00C56D42"/>
    <w:rsid w:val="00C56FA2"/>
    <w:rsid w:val="00C5739C"/>
    <w:rsid w:val="00C6004F"/>
    <w:rsid w:val="00C607BF"/>
    <w:rsid w:val="00C60E82"/>
    <w:rsid w:val="00C60F97"/>
    <w:rsid w:val="00C61203"/>
    <w:rsid w:val="00C614BE"/>
    <w:rsid w:val="00C618EE"/>
    <w:rsid w:val="00C6195E"/>
    <w:rsid w:val="00C6196A"/>
    <w:rsid w:val="00C619A2"/>
    <w:rsid w:val="00C61BF7"/>
    <w:rsid w:val="00C61F8C"/>
    <w:rsid w:val="00C6240A"/>
    <w:rsid w:val="00C646A5"/>
    <w:rsid w:val="00C64AEC"/>
    <w:rsid w:val="00C64B1F"/>
    <w:rsid w:val="00C64CF1"/>
    <w:rsid w:val="00C64EFD"/>
    <w:rsid w:val="00C653DB"/>
    <w:rsid w:val="00C65511"/>
    <w:rsid w:val="00C659E1"/>
    <w:rsid w:val="00C65BB9"/>
    <w:rsid w:val="00C65D52"/>
    <w:rsid w:val="00C65FE6"/>
    <w:rsid w:val="00C66420"/>
    <w:rsid w:val="00C6656E"/>
    <w:rsid w:val="00C66BA8"/>
    <w:rsid w:val="00C66F55"/>
    <w:rsid w:val="00C67339"/>
    <w:rsid w:val="00C6772B"/>
    <w:rsid w:val="00C67B95"/>
    <w:rsid w:val="00C67CFC"/>
    <w:rsid w:val="00C701C8"/>
    <w:rsid w:val="00C70480"/>
    <w:rsid w:val="00C7077F"/>
    <w:rsid w:val="00C7084B"/>
    <w:rsid w:val="00C70D66"/>
    <w:rsid w:val="00C70F50"/>
    <w:rsid w:val="00C71014"/>
    <w:rsid w:val="00C71195"/>
    <w:rsid w:val="00C711AE"/>
    <w:rsid w:val="00C71717"/>
    <w:rsid w:val="00C71C84"/>
    <w:rsid w:val="00C71D44"/>
    <w:rsid w:val="00C71F9C"/>
    <w:rsid w:val="00C7226E"/>
    <w:rsid w:val="00C7250F"/>
    <w:rsid w:val="00C725C6"/>
    <w:rsid w:val="00C72865"/>
    <w:rsid w:val="00C72A20"/>
    <w:rsid w:val="00C730EA"/>
    <w:rsid w:val="00C7338B"/>
    <w:rsid w:val="00C73741"/>
    <w:rsid w:val="00C7395B"/>
    <w:rsid w:val="00C73CC1"/>
    <w:rsid w:val="00C73D0D"/>
    <w:rsid w:val="00C73EC8"/>
    <w:rsid w:val="00C741F6"/>
    <w:rsid w:val="00C74300"/>
    <w:rsid w:val="00C74AC2"/>
    <w:rsid w:val="00C74AC3"/>
    <w:rsid w:val="00C74B41"/>
    <w:rsid w:val="00C74B57"/>
    <w:rsid w:val="00C7537C"/>
    <w:rsid w:val="00C761D4"/>
    <w:rsid w:val="00C76211"/>
    <w:rsid w:val="00C76392"/>
    <w:rsid w:val="00C7654D"/>
    <w:rsid w:val="00C770C7"/>
    <w:rsid w:val="00C77654"/>
    <w:rsid w:val="00C7768E"/>
    <w:rsid w:val="00C778D1"/>
    <w:rsid w:val="00C77C39"/>
    <w:rsid w:val="00C77FD5"/>
    <w:rsid w:val="00C8022F"/>
    <w:rsid w:val="00C802F9"/>
    <w:rsid w:val="00C80F6B"/>
    <w:rsid w:val="00C80FA6"/>
    <w:rsid w:val="00C813B1"/>
    <w:rsid w:val="00C813C0"/>
    <w:rsid w:val="00C814A2"/>
    <w:rsid w:val="00C818AF"/>
    <w:rsid w:val="00C819A7"/>
    <w:rsid w:val="00C823E0"/>
    <w:rsid w:val="00C837A6"/>
    <w:rsid w:val="00C83BAC"/>
    <w:rsid w:val="00C83BCA"/>
    <w:rsid w:val="00C83C73"/>
    <w:rsid w:val="00C84512"/>
    <w:rsid w:val="00C84522"/>
    <w:rsid w:val="00C84768"/>
    <w:rsid w:val="00C84897"/>
    <w:rsid w:val="00C84F42"/>
    <w:rsid w:val="00C85099"/>
    <w:rsid w:val="00C85211"/>
    <w:rsid w:val="00C854BB"/>
    <w:rsid w:val="00C856CF"/>
    <w:rsid w:val="00C85D65"/>
    <w:rsid w:val="00C8623A"/>
    <w:rsid w:val="00C864F9"/>
    <w:rsid w:val="00C8658B"/>
    <w:rsid w:val="00C8663D"/>
    <w:rsid w:val="00C86F9C"/>
    <w:rsid w:val="00C8718F"/>
    <w:rsid w:val="00C87FDA"/>
    <w:rsid w:val="00C90106"/>
    <w:rsid w:val="00C9024F"/>
    <w:rsid w:val="00C90432"/>
    <w:rsid w:val="00C904E0"/>
    <w:rsid w:val="00C90634"/>
    <w:rsid w:val="00C90D22"/>
    <w:rsid w:val="00C916B6"/>
    <w:rsid w:val="00C916D0"/>
    <w:rsid w:val="00C91784"/>
    <w:rsid w:val="00C918E4"/>
    <w:rsid w:val="00C91BBE"/>
    <w:rsid w:val="00C91DF7"/>
    <w:rsid w:val="00C9268D"/>
    <w:rsid w:val="00C928E2"/>
    <w:rsid w:val="00C92B6C"/>
    <w:rsid w:val="00C9329B"/>
    <w:rsid w:val="00C937F8"/>
    <w:rsid w:val="00C939EB"/>
    <w:rsid w:val="00C9407C"/>
    <w:rsid w:val="00C9442E"/>
    <w:rsid w:val="00C94713"/>
    <w:rsid w:val="00C94832"/>
    <w:rsid w:val="00C94CDC"/>
    <w:rsid w:val="00C94CE8"/>
    <w:rsid w:val="00C94D81"/>
    <w:rsid w:val="00C94EBD"/>
    <w:rsid w:val="00C959DC"/>
    <w:rsid w:val="00C95D61"/>
    <w:rsid w:val="00C95E3D"/>
    <w:rsid w:val="00C960A2"/>
    <w:rsid w:val="00C960AF"/>
    <w:rsid w:val="00C96551"/>
    <w:rsid w:val="00C96624"/>
    <w:rsid w:val="00C96875"/>
    <w:rsid w:val="00C96C53"/>
    <w:rsid w:val="00C96E48"/>
    <w:rsid w:val="00C97283"/>
    <w:rsid w:val="00C973EF"/>
    <w:rsid w:val="00C977A8"/>
    <w:rsid w:val="00C97E8D"/>
    <w:rsid w:val="00CA0176"/>
    <w:rsid w:val="00CA0ADF"/>
    <w:rsid w:val="00CA0FB6"/>
    <w:rsid w:val="00CA11B9"/>
    <w:rsid w:val="00CA2B75"/>
    <w:rsid w:val="00CA2BB8"/>
    <w:rsid w:val="00CA3356"/>
    <w:rsid w:val="00CA354C"/>
    <w:rsid w:val="00CA3AEE"/>
    <w:rsid w:val="00CA44C6"/>
    <w:rsid w:val="00CA461E"/>
    <w:rsid w:val="00CA494E"/>
    <w:rsid w:val="00CA4962"/>
    <w:rsid w:val="00CA4C91"/>
    <w:rsid w:val="00CA50BE"/>
    <w:rsid w:val="00CA568C"/>
    <w:rsid w:val="00CA5891"/>
    <w:rsid w:val="00CA5D81"/>
    <w:rsid w:val="00CA6005"/>
    <w:rsid w:val="00CA6138"/>
    <w:rsid w:val="00CA6474"/>
    <w:rsid w:val="00CA68E7"/>
    <w:rsid w:val="00CA6F9D"/>
    <w:rsid w:val="00CA71A6"/>
    <w:rsid w:val="00CA7F6C"/>
    <w:rsid w:val="00CA7FFE"/>
    <w:rsid w:val="00CB24D7"/>
    <w:rsid w:val="00CB24F1"/>
    <w:rsid w:val="00CB2527"/>
    <w:rsid w:val="00CB2597"/>
    <w:rsid w:val="00CB25B2"/>
    <w:rsid w:val="00CB28EC"/>
    <w:rsid w:val="00CB2A2A"/>
    <w:rsid w:val="00CB2DBF"/>
    <w:rsid w:val="00CB2DED"/>
    <w:rsid w:val="00CB33E3"/>
    <w:rsid w:val="00CB38A2"/>
    <w:rsid w:val="00CB38AA"/>
    <w:rsid w:val="00CB4540"/>
    <w:rsid w:val="00CB46D4"/>
    <w:rsid w:val="00CB47FB"/>
    <w:rsid w:val="00CB4A8B"/>
    <w:rsid w:val="00CB4B6C"/>
    <w:rsid w:val="00CB4D1C"/>
    <w:rsid w:val="00CB5194"/>
    <w:rsid w:val="00CB56B1"/>
    <w:rsid w:val="00CB592C"/>
    <w:rsid w:val="00CB646C"/>
    <w:rsid w:val="00CB684D"/>
    <w:rsid w:val="00CB6A2A"/>
    <w:rsid w:val="00CB6B60"/>
    <w:rsid w:val="00CB6B89"/>
    <w:rsid w:val="00CB6E00"/>
    <w:rsid w:val="00CB7673"/>
    <w:rsid w:val="00CB7AE8"/>
    <w:rsid w:val="00CC0102"/>
    <w:rsid w:val="00CC01BD"/>
    <w:rsid w:val="00CC0418"/>
    <w:rsid w:val="00CC0742"/>
    <w:rsid w:val="00CC12BC"/>
    <w:rsid w:val="00CC136C"/>
    <w:rsid w:val="00CC19C9"/>
    <w:rsid w:val="00CC1C16"/>
    <w:rsid w:val="00CC1CEC"/>
    <w:rsid w:val="00CC1D69"/>
    <w:rsid w:val="00CC1DB2"/>
    <w:rsid w:val="00CC2127"/>
    <w:rsid w:val="00CC23CD"/>
    <w:rsid w:val="00CC2455"/>
    <w:rsid w:val="00CC260D"/>
    <w:rsid w:val="00CC2872"/>
    <w:rsid w:val="00CC29F3"/>
    <w:rsid w:val="00CC2EEC"/>
    <w:rsid w:val="00CC382B"/>
    <w:rsid w:val="00CC3967"/>
    <w:rsid w:val="00CC3B23"/>
    <w:rsid w:val="00CC3BF1"/>
    <w:rsid w:val="00CC3F88"/>
    <w:rsid w:val="00CC489C"/>
    <w:rsid w:val="00CC4A17"/>
    <w:rsid w:val="00CC4FDB"/>
    <w:rsid w:val="00CC5239"/>
    <w:rsid w:val="00CC5254"/>
    <w:rsid w:val="00CC5512"/>
    <w:rsid w:val="00CC5E60"/>
    <w:rsid w:val="00CC69F1"/>
    <w:rsid w:val="00CC6A16"/>
    <w:rsid w:val="00CC6BA1"/>
    <w:rsid w:val="00CC78A0"/>
    <w:rsid w:val="00CC790E"/>
    <w:rsid w:val="00CC7AAB"/>
    <w:rsid w:val="00CC7E97"/>
    <w:rsid w:val="00CD0821"/>
    <w:rsid w:val="00CD0DF1"/>
    <w:rsid w:val="00CD0EBD"/>
    <w:rsid w:val="00CD0F27"/>
    <w:rsid w:val="00CD0F52"/>
    <w:rsid w:val="00CD0F8E"/>
    <w:rsid w:val="00CD10E9"/>
    <w:rsid w:val="00CD1254"/>
    <w:rsid w:val="00CD138A"/>
    <w:rsid w:val="00CD16FC"/>
    <w:rsid w:val="00CD1A0A"/>
    <w:rsid w:val="00CD28C4"/>
    <w:rsid w:val="00CD2B5E"/>
    <w:rsid w:val="00CD2C4F"/>
    <w:rsid w:val="00CD2DF3"/>
    <w:rsid w:val="00CD2ECB"/>
    <w:rsid w:val="00CD32FA"/>
    <w:rsid w:val="00CD345A"/>
    <w:rsid w:val="00CD3A79"/>
    <w:rsid w:val="00CD3D37"/>
    <w:rsid w:val="00CD427D"/>
    <w:rsid w:val="00CD4733"/>
    <w:rsid w:val="00CD490B"/>
    <w:rsid w:val="00CD4942"/>
    <w:rsid w:val="00CD50C3"/>
    <w:rsid w:val="00CD5196"/>
    <w:rsid w:val="00CD51B6"/>
    <w:rsid w:val="00CD59C5"/>
    <w:rsid w:val="00CD5A7E"/>
    <w:rsid w:val="00CD5D10"/>
    <w:rsid w:val="00CD5FA5"/>
    <w:rsid w:val="00CD61B9"/>
    <w:rsid w:val="00CD6214"/>
    <w:rsid w:val="00CD6885"/>
    <w:rsid w:val="00CD7260"/>
    <w:rsid w:val="00CD77F0"/>
    <w:rsid w:val="00CD799B"/>
    <w:rsid w:val="00CD7B18"/>
    <w:rsid w:val="00CD7D32"/>
    <w:rsid w:val="00CD7E7B"/>
    <w:rsid w:val="00CE02A3"/>
    <w:rsid w:val="00CE0437"/>
    <w:rsid w:val="00CE06D0"/>
    <w:rsid w:val="00CE0CC2"/>
    <w:rsid w:val="00CE1067"/>
    <w:rsid w:val="00CE1118"/>
    <w:rsid w:val="00CE1382"/>
    <w:rsid w:val="00CE1440"/>
    <w:rsid w:val="00CE16A3"/>
    <w:rsid w:val="00CE1A7F"/>
    <w:rsid w:val="00CE2462"/>
    <w:rsid w:val="00CE2559"/>
    <w:rsid w:val="00CE2572"/>
    <w:rsid w:val="00CE29AD"/>
    <w:rsid w:val="00CE34BF"/>
    <w:rsid w:val="00CE34CE"/>
    <w:rsid w:val="00CE3575"/>
    <w:rsid w:val="00CE36CF"/>
    <w:rsid w:val="00CE3D38"/>
    <w:rsid w:val="00CE3D9E"/>
    <w:rsid w:val="00CE3E0B"/>
    <w:rsid w:val="00CE3F8A"/>
    <w:rsid w:val="00CE449E"/>
    <w:rsid w:val="00CE46E8"/>
    <w:rsid w:val="00CE4AAF"/>
    <w:rsid w:val="00CE4AE3"/>
    <w:rsid w:val="00CE4C67"/>
    <w:rsid w:val="00CE4C8F"/>
    <w:rsid w:val="00CE4E39"/>
    <w:rsid w:val="00CE4EA7"/>
    <w:rsid w:val="00CE501A"/>
    <w:rsid w:val="00CE50D7"/>
    <w:rsid w:val="00CE54CF"/>
    <w:rsid w:val="00CE57FC"/>
    <w:rsid w:val="00CE582A"/>
    <w:rsid w:val="00CE5925"/>
    <w:rsid w:val="00CE5A59"/>
    <w:rsid w:val="00CE5F59"/>
    <w:rsid w:val="00CE609B"/>
    <w:rsid w:val="00CE673D"/>
    <w:rsid w:val="00CE6E44"/>
    <w:rsid w:val="00CE7083"/>
    <w:rsid w:val="00CE71D7"/>
    <w:rsid w:val="00CE7303"/>
    <w:rsid w:val="00CE74B6"/>
    <w:rsid w:val="00CE7707"/>
    <w:rsid w:val="00CE7769"/>
    <w:rsid w:val="00CE77B7"/>
    <w:rsid w:val="00CE792E"/>
    <w:rsid w:val="00CE7F12"/>
    <w:rsid w:val="00CE7F5B"/>
    <w:rsid w:val="00CF085F"/>
    <w:rsid w:val="00CF0A31"/>
    <w:rsid w:val="00CF0B4D"/>
    <w:rsid w:val="00CF0F72"/>
    <w:rsid w:val="00CF1076"/>
    <w:rsid w:val="00CF11DA"/>
    <w:rsid w:val="00CF1B17"/>
    <w:rsid w:val="00CF1EE5"/>
    <w:rsid w:val="00CF22D6"/>
    <w:rsid w:val="00CF2371"/>
    <w:rsid w:val="00CF277E"/>
    <w:rsid w:val="00CF2E5A"/>
    <w:rsid w:val="00CF3968"/>
    <w:rsid w:val="00CF3CD4"/>
    <w:rsid w:val="00CF4A89"/>
    <w:rsid w:val="00CF4B66"/>
    <w:rsid w:val="00CF4C39"/>
    <w:rsid w:val="00CF5239"/>
    <w:rsid w:val="00CF589B"/>
    <w:rsid w:val="00CF58D3"/>
    <w:rsid w:val="00CF622D"/>
    <w:rsid w:val="00CF6419"/>
    <w:rsid w:val="00CF646A"/>
    <w:rsid w:val="00CF64CB"/>
    <w:rsid w:val="00CF6525"/>
    <w:rsid w:val="00CF6920"/>
    <w:rsid w:val="00CF6B3B"/>
    <w:rsid w:val="00CF6C56"/>
    <w:rsid w:val="00CF6CCD"/>
    <w:rsid w:val="00CF6D96"/>
    <w:rsid w:val="00CF70F0"/>
    <w:rsid w:val="00CF75BA"/>
    <w:rsid w:val="00D00297"/>
    <w:rsid w:val="00D00B57"/>
    <w:rsid w:val="00D016BE"/>
    <w:rsid w:val="00D01849"/>
    <w:rsid w:val="00D018B1"/>
    <w:rsid w:val="00D01A0D"/>
    <w:rsid w:val="00D01FA7"/>
    <w:rsid w:val="00D024FD"/>
    <w:rsid w:val="00D027FD"/>
    <w:rsid w:val="00D02CC7"/>
    <w:rsid w:val="00D03130"/>
    <w:rsid w:val="00D033ED"/>
    <w:rsid w:val="00D0346E"/>
    <w:rsid w:val="00D0357A"/>
    <w:rsid w:val="00D044A1"/>
    <w:rsid w:val="00D04574"/>
    <w:rsid w:val="00D04873"/>
    <w:rsid w:val="00D04FB3"/>
    <w:rsid w:val="00D0530C"/>
    <w:rsid w:val="00D055BA"/>
    <w:rsid w:val="00D057B4"/>
    <w:rsid w:val="00D058CD"/>
    <w:rsid w:val="00D05C7E"/>
    <w:rsid w:val="00D05FC1"/>
    <w:rsid w:val="00D06259"/>
    <w:rsid w:val="00D064D1"/>
    <w:rsid w:val="00D06A40"/>
    <w:rsid w:val="00D06B6A"/>
    <w:rsid w:val="00D06C29"/>
    <w:rsid w:val="00D07888"/>
    <w:rsid w:val="00D078A5"/>
    <w:rsid w:val="00D07927"/>
    <w:rsid w:val="00D07C80"/>
    <w:rsid w:val="00D10344"/>
    <w:rsid w:val="00D109AE"/>
    <w:rsid w:val="00D10B0C"/>
    <w:rsid w:val="00D11B44"/>
    <w:rsid w:val="00D11E2E"/>
    <w:rsid w:val="00D120F0"/>
    <w:rsid w:val="00D122A4"/>
    <w:rsid w:val="00D1261E"/>
    <w:rsid w:val="00D1264D"/>
    <w:rsid w:val="00D12880"/>
    <w:rsid w:val="00D12D24"/>
    <w:rsid w:val="00D1306D"/>
    <w:rsid w:val="00D13240"/>
    <w:rsid w:val="00D13B50"/>
    <w:rsid w:val="00D13E82"/>
    <w:rsid w:val="00D14A78"/>
    <w:rsid w:val="00D14E14"/>
    <w:rsid w:val="00D14EFE"/>
    <w:rsid w:val="00D155EC"/>
    <w:rsid w:val="00D15872"/>
    <w:rsid w:val="00D158B9"/>
    <w:rsid w:val="00D15B02"/>
    <w:rsid w:val="00D15C67"/>
    <w:rsid w:val="00D164A8"/>
    <w:rsid w:val="00D164FB"/>
    <w:rsid w:val="00D16575"/>
    <w:rsid w:val="00D167EE"/>
    <w:rsid w:val="00D16EE6"/>
    <w:rsid w:val="00D16F97"/>
    <w:rsid w:val="00D17131"/>
    <w:rsid w:val="00D171A3"/>
    <w:rsid w:val="00D17501"/>
    <w:rsid w:val="00D17576"/>
    <w:rsid w:val="00D1779F"/>
    <w:rsid w:val="00D177DE"/>
    <w:rsid w:val="00D17B0F"/>
    <w:rsid w:val="00D20117"/>
    <w:rsid w:val="00D202BE"/>
    <w:rsid w:val="00D20482"/>
    <w:rsid w:val="00D20A9A"/>
    <w:rsid w:val="00D20CD0"/>
    <w:rsid w:val="00D20EA3"/>
    <w:rsid w:val="00D20EF3"/>
    <w:rsid w:val="00D21028"/>
    <w:rsid w:val="00D21F0A"/>
    <w:rsid w:val="00D220DF"/>
    <w:rsid w:val="00D22109"/>
    <w:rsid w:val="00D22190"/>
    <w:rsid w:val="00D227C3"/>
    <w:rsid w:val="00D2320A"/>
    <w:rsid w:val="00D23273"/>
    <w:rsid w:val="00D2351D"/>
    <w:rsid w:val="00D235DE"/>
    <w:rsid w:val="00D237B1"/>
    <w:rsid w:val="00D23FD7"/>
    <w:rsid w:val="00D2419D"/>
    <w:rsid w:val="00D24B8A"/>
    <w:rsid w:val="00D24EF4"/>
    <w:rsid w:val="00D25677"/>
    <w:rsid w:val="00D25A19"/>
    <w:rsid w:val="00D25D60"/>
    <w:rsid w:val="00D2611C"/>
    <w:rsid w:val="00D2626B"/>
    <w:rsid w:val="00D26A40"/>
    <w:rsid w:val="00D26AEB"/>
    <w:rsid w:val="00D26B2A"/>
    <w:rsid w:val="00D26D02"/>
    <w:rsid w:val="00D27041"/>
    <w:rsid w:val="00D27AAB"/>
    <w:rsid w:val="00D27DA1"/>
    <w:rsid w:val="00D30185"/>
    <w:rsid w:val="00D3055C"/>
    <w:rsid w:val="00D30591"/>
    <w:rsid w:val="00D30A48"/>
    <w:rsid w:val="00D30CB8"/>
    <w:rsid w:val="00D311E5"/>
    <w:rsid w:val="00D312E9"/>
    <w:rsid w:val="00D31930"/>
    <w:rsid w:val="00D31A61"/>
    <w:rsid w:val="00D31F88"/>
    <w:rsid w:val="00D323F7"/>
    <w:rsid w:val="00D32527"/>
    <w:rsid w:val="00D32BEA"/>
    <w:rsid w:val="00D33005"/>
    <w:rsid w:val="00D3311D"/>
    <w:rsid w:val="00D332AE"/>
    <w:rsid w:val="00D334C8"/>
    <w:rsid w:val="00D33539"/>
    <w:rsid w:val="00D3357F"/>
    <w:rsid w:val="00D3382B"/>
    <w:rsid w:val="00D33DC3"/>
    <w:rsid w:val="00D33DEB"/>
    <w:rsid w:val="00D34008"/>
    <w:rsid w:val="00D34215"/>
    <w:rsid w:val="00D34306"/>
    <w:rsid w:val="00D3449E"/>
    <w:rsid w:val="00D3465D"/>
    <w:rsid w:val="00D34B12"/>
    <w:rsid w:val="00D34BD6"/>
    <w:rsid w:val="00D34F02"/>
    <w:rsid w:val="00D34FF0"/>
    <w:rsid w:val="00D351BD"/>
    <w:rsid w:val="00D36050"/>
    <w:rsid w:val="00D3614D"/>
    <w:rsid w:val="00D36543"/>
    <w:rsid w:val="00D366A4"/>
    <w:rsid w:val="00D37403"/>
    <w:rsid w:val="00D374E0"/>
    <w:rsid w:val="00D3770B"/>
    <w:rsid w:val="00D37AD2"/>
    <w:rsid w:val="00D37AF7"/>
    <w:rsid w:val="00D37B01"/>
    <w:rsid w:val="00D37C8C"/>
    <w:rsid w:val="00D37D28"/>
    <w:rsid w:val="00D37DCF"/>
    <w:rsid w:val="00D40330"/>
    <w:rsid w:val="00D41052"/>
    <w:rsid w:val="00D4125C"/>
    <w:rsid w:val="00D414A5"/>
    <w:rsid w:val="00D41501"/>
    <w:rsid w:val="00D41767"/>
    <w:rsid w:val="00D417EA"/>
    <w:rsid w:val="00D41990"/>
    <w:rsid w:val="00D41A93"/>
    <w:rsid w:val="00D41D28"/>
    <w:rsid w:val="00D42167"/>
    <w:rsid w:val="00D426E1"/>
    <w:rsid w:val="00D4276A"/>
    <w:rsid w:val="00D427D0"/>
    <w:rsid w:val="00D42A98"/>
    <w:rsid w:val="00D42B7C"/>
    <w:rsid w:val="00D43072"/>
    <w:rsid w:val="00D43241"/>
    <w:rsid w:val="00D432B4"/>
    <w:rsid w:val="00D4346F"/>
    <w:rsid w:val="00D43F02"/>
    <w:rsid w:val="00D43F75"/>
    <w:rsid w:val="00D43F93"/>
    <w:rsid w:val="00D442C9"/>
    <w:rsid w:val="00D445E6"/>
    <w:rsid w:val="00D4476A"/>
    <w:rsid w:val="00D45136"/>
    <w:rsid w:val="00D454A2"/>
    <w:rsid w:val="00D45D69"/>
    <w:rsid w:val="00D45F09"/>
    <w:rsid w:val="00D46018"/>
    <w:rsid w:val="00D460B6"/>
    <w:rsid w:val="00D46102"/>
    <w:rsid w:val="00D46363"/>
    <w:rsid w:val="00D468AC"/>
    <w:rsid w:val="00D4693A"/>
    <w:rsid w:val="00D46A65"/>
    <w:rsid w:val="00D46D83"/>
    <w:rsid w:val="00D471B3"/>
    <w:rsid w:val="00D474DC"/>
    <w:rsid w:val="00D475A1"/>
    <w:rsid w:val="00D47883"/>
    <w:rsid w:val="00D4799A"/>
    <w:rsid w:val="00D47AF4"/>
    <w:rsid w:val="00D47B4A"/>
    <w:rsid w:val="00D47D5E"/>
    <w:rsid w:val="00D50047"/>
    <w:rsid w:val="00D501BE"/>
    <w:rsid w:val="00D50786"/>
    <w:rsid w:val="00D50BFE"/>
    <w:rsid w:val="00D50CB6"/>
    <w:rsid w:val="00D50E77"/>
    <w:rsid w:val="00D50EA3"/>
    <w:rsid w:val="00D50EFC"/>
    <w:rsid w:val="00D51020"/>
    <w:rsid w:val="00D51366"/>
    <w:rsid w:val="00D51D9A"/>
    <w:rsid w:val="00D51EDC"/>
    <w:rsid w:val="00D521CF"/>
    <w:rsid w:val="00D52287"/>
    <w:rsid w:val="00D52606"/>
    <w:rsid w:val="00D52664"/>
    <w:rsid w:val="00D528F1"/>
    <w:rsid w:val="00D52B7A"/>
    <w:rsid w:val="00D52DF3"/>
    <w:rsid w:val="00D52F12"/>
    <w:rsid w:val="00D53477"/>
    <w:rsid w:val="00D53F19"/>
    <w:rsid w:val="00D542BB"/>
    <w:rsid w:val="00D545E8"/>
    <w:rsid w:val="00D5479D"/>
    <w:rsid w:val="00D54B8F"/>
    <w:rsid w:val="00D54BE4"/>
    <w:rsid w:val="00D54E0B"/>
    <w:rsid w:val="00D555D4"/>
    <w:rsid w:val="00D55691"/>
    <w:rsid w:val="00D558C5"/>
    <w:rsid w:val="00D55B9F"/>
    <w:rsid w:val="00D560EE"/>
    <w:rsid w:val="00D5617B"/>
    <w:rsid w:val="00D5633E"/>
    <w:rsid w:val="00D563F2"/>
    <w:rsid w:val="00D56549"/>
    <w:rsid w:val="00D56581"/>
    <w:rsid w:val="00D56674"/>
    <w:rsid w:val="00D56B21"/>
    <w:rsid w:val="00D56C90"/>
    <w:rsid w:val="00D57C61"/>
    <w:rsid w:val="00D57CCD"/>
    <w:rsid w:val="00D604B3"/>
    <w:rsid w:val="00D605A9"/>
    <w:rsid w:val="00D607FE"/>
    <w:rsid w:val="00D60DDA"/>
    <w:rsid w:val="00D60E96"/>
    <w:rsid w:val="00D61783"/>
    <w:rsid w:val="00D61B14"/>
    <w:rsid w:val="00D62089"/>
    <w:rsid w:val="00D62291"/>
    <w:rsid w:val="00D62A8B"/>
    <w:rsid w:val="00D62C17"/>
    <w:rsid w:val="00D62FCC"/>
    <w:rsid w:val="00D631A8"/>
    <w:rsid w:val="00D63D9C"/>
    <w:rsid w:val="00D63FD5"/>
    <w:rsid w:val="00D641ED"/>
    <w:rsid w:val="00D64315"/>
    <w:rsid w:val="00D647D8"/>
    <w:rsid w:val="00D64A23"/>
    <w:rsid w:val="00D65531"/>
    <w:rsid w:val="00D65A8F"/>
    <w:rsid w:val="00D65DC9"/>
    <w:rsid w:val="00D66175"/>
    <w:rsid w:val="00D664F8"/>
    <w:rsid w:val="00D666C3"/>
    <w:rsid w:val="00D6689B"/>
    <w:rsid w:val="00D674F8"/>
    <w:rsid w:val="00D6751D"/>
    <w:rsid w:val="00D678FE"/>
    <w:rsid w:val="00D67ED6"/>
    <w:rsid w:val="00D7003E"/>
    <w:rsid w:val="00D7061E"/>
    <w:rsid w:val="00D706A8"/>
    <w:rsid w:val="00D7095C"/>
    <w:rsid w:val="00D70A7E"/>
    <w:rsid w:val="00D70B4E"/>
    <w:rsid w:val="00D70B55"/>
    <w:rsid w:val="00D70ECD"/>
    <w:rsid w:val="00D711E5"/>
    <w:rsid w:val="00D71532"/>
    <w:rsid w:val="00D7180F"/>
    <w:rsid w:val="00D71917"/>
    <w:rsid w:val="00D71BDB"/>
    <w:rsid w:val="00D71CCA"/>
    <w:rsid w:val="00D7210B"/>
    <w:rsid w:val="00D725E7"/>
    <w:rsid w:val="00D72D87"/>
    <w:rsid w:val="00D73718"/>
    <w:rsid w:val="00D73910"/>
    <w:rsid w:val="00D73B8F"/>
    <w:rsid w:val="00D73FA7"/>
    <w:rsid w:val="00D742B2"/>
    <w:rsid w:val="00D743B5"/>
    <w:rsid w:val="00D7456A"/>
    <w:rsid w:val="00D75090"/>
    <w:rsid w:val="00D75520"/>
    <w:rsid w:val="00D75EFF"/>
    <w:rsid w:val="00D7610A"/>
    <w:rsid w:val="00D76367"/>
    <w:rsid w:val="00D76379"/>
    <w:rsid w:val="00D764A5"/>
    <w:rsid w:val="00D765D9"/>
    <w:rsid w:val="00D76C0A"/>
    <w:rsid w:val="00D772A3"/>
    <w:rsid w:val="00D774D1"/>
    <w:rsid w:val="00D77624"/>
    <w:rsid w:val="00D77636"/>
    <w:rsid w:val="00D777B1"/>
    <w:rsid w:val="00D77877"/>
    <w:rsid w:val="00D77B1D"/>
    <w:rsid w:val="00D77C53"/>
    <w:rsid w:val="00D77D49"/>
    <w:rsid w:val="00D77EC7"/>
    <w:rsid w:val="00D802C6"/>
    <w:rsid w:val="00D805F7"/>
    <w:rsid w:val="00D80B01"/>
    <w:rsid w:val="00D81310"/>
    <w:rsid w:val="00D81759"/>
    <w:rsid w:val="00D821E1"/>
    <w:rsid w:val="00D8224F"/>
    <w:rsid w:val="00D8231D"/>
    <w:rsid w:val="00D8233F"/>
    <w:rsid w:val="00D82B0F"/>
    <w:rsid w:val="00D82BD2"/>
    <w:rsid w:val="00D83132"/>
    <w:rsid w:val="00D83510"/>
    <w:rsid w:val="00D83845"/>
    <w:rsid w:val="00D84200"/>
    <w:rsid w:val="00D85183"/>
    <w:rsid w:val="00D851FD"/>
    <w:rsid w:val="00D8526A"/>
    <w:rsid w:val="00D85542"/>
    <w:rsid w:val="00D85871"/>
    <w:rsid w:val="00D8621C"/>
    <w:rsid w:val="00D8630C"/>
    <w:rsid w:val="00D86891"/>
    <w:rsid w:val="00D86E69"/>
    <w:rsid w:val="00D86EE0"/>
    <w:rsid w:val="00D871DF"/>
    <w:rsid w:val="00D879FB"/>
    <w:rsid w:val="00D87A19"/>
    <w:rsid w:val="00D902EF"/>
    <w:rsid w:val="00D90920"/>
    <w:rsid w:val="00D90AA4"/>
    <w:rsid w:val="00D90D1C"/>
    <w:rsid w:val="00D90F25"/>
    <w:rsid w:val="00D90FF6"/>
    <w:rsid w:val="00D91401"/>
    <w:rsid w:val="00D928C7"/>
    <w:rsid w:val="00D93122"/>
    <w:rsid w:val="00D934A1"/>
    <w:rsid w:val="00D939C1"/>
    <w:rsid w:val="00D93C72"/>
    <w:rsid w:val="00D94069"/>
    <w:rsid w:val="00D940AC"/>
    <w:rsid w:val="00D94391"/>
    <w:rsid w:val="00D94625"/>
    <w:rsid w:val="00D94841"/>
    <w:rsid w:val="00D94D1D"/>
    <w:rsid w:val="00D94DA9"/>
    <w:rsid w:val="00D94F98"/>
    <w:rsid w:val="00D9527C"/>
    <w:rsid w:val="00D957B6"/>
    <w:rsid w:val="00D95BCB"/>
    <w:rsid w:val="00D95C9C"/>
    <w:rsid w:val="00D96035"/>
    <w:rsid w:val="00D963E7"/>
    <w:rsid w:val="00D96959"/>
    <w:rsid w:val="00D96FCA"/>
    <w:rsid w:val="00D97367"/>
    <w:rsid w:val="00D974D3"/>
    <w:rsid w:val="00D97CA1"/>
    <w:rsid w:val="00DA0023"/>
    <w:rsid w:val="00DA0761"/>
    <w:rsid w:val="00DA0CD0"/>
    <w:rsid w:val="00DA0D02"/>
    <w:rsid w:val="00DA1EE1"/>
    <w:rsid w:val="00DA21B0"/>
    <w:rsid w:val="00DA24EC"/>
    <w:rsid w:val="00DA2634"/>
    <w:rsid w:val="00DA265C"/>
    <w:rsid w:val="00DA2A7E"/>
    <w:rsid w:val="00DA31EF"/>
    <w:rsid w:val="00DA3352"/>
    <w:rsid w:val="00DA4189"/>
    <w:rsid w:val="00DA41F4"/>
    <w:rsid w:val="00DA43E7"/>
    <w:rsid w:val="00DA4523"/>
    <w:rsid w:val="00DA4D57"/>
    <w:rsid w:val="00DA503A"/>
    <w:rsid w:val="00DA5BB8"/>
    <w:rsid w:val="00DA5D4B"/>
    <w:rsid w:val="00DA603C"/>
    <w:rsid w:val="00DA612B"/>
    <w:rsid w:val="00DA6674"/>
    <w:rsid w:val="00DA67F0"/>
    <w:rsid w:val="00DA6A8A"/>
    <w:rsid w:val="00DA6AE0"/>
    <w:rsid w:val="00DA798B"/>
    <w:rsid w:val="00DA7ED8"/>
    <w:rsid w:val="00DB0186"/>
    <w:rsid w:val="00DB05A4"/>
    <w:rsid w:val="00DB06D5"/>
    <w:rsid w:val="00DB0C17"/>
    <w:rsid w:val="00DB0D3E"/>
    <w:rsid w:val="00DB0DD9"/>
    <w:rsid w:val="00DB0E5A"/>
    <w:rsid w:val="00DB1066"/>
    <w:rsid w:val="00DB10C3"/>
    <w:rsid w:val="00DB166B"/>
    <w:rsid w:val="00DB2427"/>
    <w:rsid w:val="00DB298D"/>
    <w:rsid w:val="00DB323E"/>
    <w:rsid w:val="00DB32D5"/>
    <w:rsid w:val="00DB341B"/>
    <w:rsid w:val="00DB3C8B"/>
    <w:rsid w:val="00DB3D89"/>
    <w:rsid w:val="00DB4301"/>
    <w:rsid w:val="00DB44B9"/>
    <w:rsid w:val="00DB494B"/>
    <w:rsid w:val="00DB49A8"/>
    <w:rsid w:val="00DB4B89"/>
    <w:rsid w:val="00DB4D55"/>
    <w:rsid w:val="00DB4E2A"/>
    <w:rsid w:val="00DB52FE"/>
    <w:rsid w:val="00DB53EB"/>
    <w:rsid w:val="00DB565A"/>
    <w:rsid w:val="00DB5716"/>
    <w:rsid w:val="00DB5873"/>
    <w:rsid w:val="00DB58FA"/>
    <w:rsid w:val="00DB5F1D"/>
    <w:rsid w:val="00DB60AB"/>
    <w:rsid w:val="00DB6761"/>
    <w:rsid w:val="00DB6797"/>
    <w:rsid w:val="00DB6B66"/>
    <w:rsid w:val="00DB7228"/>
    <w:rsid w:val="00DB72FD"/>
    <w:rsid w:val="00DB7359"/>
    <w:rsid w:val="00DB744A"/>
    <w:rsid w:val="00DB7517"/>
    <w:rsid w:val="00DB7647"/>
    <w:rsid w:val="00DB7A75"/>
    <w:rsid w:val="00DB7B40"/>
    <w:rsid w:val="00DC0645"/>
    <w:rsid w:val="00DC06FF"/>
    <w:rsid w:val="00DC08C4"/>
    <w:rsid w:val="00DC0B98"/>
    <w:rsid w:val="00DC0F48"/>
    <w:rsid w:val="00DC10B6"/>
    <w:rsid w:val="00DC113E"/>
    <w:rsid w:val="00DC115D"/>
    <w:rsid w:val="00DC184C"/>
    <w:rsid w:val="00DC18E5"/>
    <w:rsid w:val="00DC24F1"/>
    <w:rsid w:val="00DC2544"/>
    <w:rsid w:val="00DC28FF"/>
    <w:rsid w:val="00DC2A64"/>
    <w:rsid w:val="00DC2FC6"/>
    <w:rsid w:val="00DC3049"/>
    <w:rsid w:val="00DC30D3"/>
    <w:rsid w:val="00DC3229"/>
    <w:rsid w:val="00DC3668"/>
    <w:rsid w:val="00DC3708"/>
    <w:rsid w:val="00DC3772"/>
    <w:rsid w:val="00DC4061"/>
    <w:rsid w:val="00DC435F"/>
    <w:rsid w:val="00DC4F6A"/>
    <w:rsid w:val="00DC4FB0"/>
    <w:rsid w:val="00DC5014"/>
    <w:rsid w:val="00DC5462"/>
    <w:rsid w:val="00DC59F1"/>
    <w:rsid w:val="00DC5E57"/>
    <w:rsid w:val="00DC5EF4"/>
    <w:rsid w:val="00DC60C5"/>
    <w:rsid w:val="00DC6498"/>
    <w:rsid w:val="00DC66A9"/>
    <w:rsid w:val="00DC696C"/>
    <w:rsid w:val="00DC6CA0"/>
    <w:rsid w:val="00DC6E27"/>
    <w:rsid w:val="00DC6FAA"/>
    <w:rsid w:val="00DC723A"/>
    <w:rsid w:val="00DC7312"/>
    <w:rsid w:val="00DC7460"/>
    <w:rsid w:val="00DC7470"/>
    <w:rsid w:val="00DC77E7"/>
    <w:rsid w:val="00DC7827"/>
    <w:rsid w:val="00DC79F7"/>
    <w:rsid w:val="00DC7D6D"/>
    <w:rsid w:val="00DD04EC"/>
    <w:rsid w:val="00DD15D5"/>
    <w:rsid w:val="00DD16D2"/>
    <w:rsid w:val="00DD1ACF"/>
    <w:rsid w:val="00DD1B94"/>
    <w:rsid w:val="00DD1CDB"/>
    <w:rsid w:val="00DD1CF7"/>
    <w:rsid w:val="00DD1D79"/>
    <w:rsid w:val="00DD1E1E"/>
    <w:rsid w:val="00DD223F"/>
    <w:rsid w:val="00DD251F"/>
    <w:rsid w:val="00DD273C"/>
    <w:rsid w:val="00DD2947"/>
    <w:rsid w:val="00DD2EE8"/>
    <w:rsid w:val="00DD359A"/>
    <w:rsid w:val="00DD3687"/>
    <w:rsid w:val="00DD3D3B"/>
    <w:rsid w:val="00DD3E9D"/>
    <w:rsid w:val="00DD3EC2"/>
    <w:rsid w:val="00DD3ED1"/>
    <w:rsid w:val="00DD4029"/>
    <w:rsid w:val="00DD41F5"/>
    <w:rsid w:val="00DD4720"/>
    <w:rsid w:val="00DD4AC9"/>
    <w:rsid w:val="00DD4C23"/>
    <w:rsid w:val="00DD4CC3"/>
    <w:rsid w:val="00DD524F"/>
    <w:rsid w:val="00DD5AAF"/>
    <w:rsid w:val="00DD5AB8"/>
    <w:rsid w:val="00DD5D15"/>
    <w:rsid w:val="00DD613C"/>
    <w:rsid w:val="00DD642D"/>
    <w:rsid w:val="00DD6A44"/>
    <w:rsid w:val="00DD736D"/>
    <w:rsid w:val="00DD73FA"/>
    <w:rsid w:val="00DD7417"/>
    <w:rsid w:val="00DD7454"/>
    <w:rsid w:val="00DD745D"/>
    <w:rsid w:val="00DD74EA"/>
    <w:rsid w:val="00DD750A"/>
    <w:rsid w:val="00DD76ED"/>
    <w:rsid w:val="00DD7766"/>
    <w:rsid w:val="00DD7930"/>
    <w:rsid w:val="00DD7E4E"/>
    <w:rsid w:val="00DD7EAF"/>
    <w:rsid w:val="00DD7F05"/>
    <w:rsid w:val="00DE01DC"/>
    <w:rsid w:val="00DE0A93"/>
    <w:rsid w:val="00DE0E45"/>
    <w:rsid w:val="00DE1105"/>
    <w:rsid w:val="00DE11CC"/>
    <w:rsid w:val="00DE19FE"/>
    <w:rsid w:val="00DE1A12"/>
    <w:rsid w:val="00DE1C65"/>
    <w:rsid w:val="00DE21BA"/>
    <w:rsid w:val="00DE2526"/>
    <w:rsid w:val="00DE252F"/>
    <w:rsid w:val="00DE3057"/>
    <w:rsid w:val="00DE30C3"/>
    <w:rsid w:val="00DE398C"/>
    <w:rsid w:val="00DE3C67"/>
    <w:rsid w:val="00DE3D57"/>
    <w:rsid w:val="00DE40DC"/>
    <w:rsid w:val="00DE414B"/>
    <w:rsid w:val="00DE4783"/>
    <w:rsid w:val="00DE4C05"/>
    <w:rsid w:val="00DE4C4F"/>
    <w:rsid w:val="00DE4CA2"/>
    <w:rsid w:val="00DE583A"/>
    <w:rsid w:val="00DE5D3C"/>
    <w:rsid w:val="00DE5F5B"/>
    <w:rsid w:val="00DE61E2"/>
    <w:rsid w:val="00DE63EE"/>
    <w:rsid w:val="00DE7566"/>
    <w:rsid w:val="00DE772D"/>
    <w:rsid w:val="00DE7D70"/>
    <w:rsid w:val="00DF0336"/>
    <w:rsid w:val="00DF0FA6"/>
    <w:rsid w:val="00DF0FE4"/>
    <w:rsid w:val="00DF183C"/>
    <w:rsid w:val="00DF18FB"/>
    <w:rsid w:val="00DF2521"/>
    <w:rsid w:val="00DF261E"/>
    <w:rsid w:val="00DF305F"/>
    <w:rsid w:val="00DF3843"/>
    <w:rsid w:val="00DF3D76"/>
    <w:rsid w:val="00DF3E56"/>
    <w:rsid w:val="00DF3F19"/>
    <w:rsid w:val="00DF4CFD"/>
    <w:rsid w:val="00DF4D97"/>
    <w:rsid w:val="00DF521D"/>
    <w:rsid w:val="00DF5562"/>
    <w:rsid w:val="00DF556B"/>
    <w:rsid w:val="00DF56B4"/>
    <w:rsid w:val="00DF576F"/>
    <w:rsid w:val="00DF590C"/>
    <w:rsid w:val="00DF65C5"/>
    <w:rsid w:val="00DF6B45"/>
    <w:rsid w:val="00DF6F98"/>
    <w:rsid w:val="00DF73D1"/>
    <w:rsid w:val="00DF74BE"/>
    <w:rsid w:val="00DF7B18"/>
    <w:rsid w:val="00DF7D37"/>
    <w:rsid w:val="00E000A8"/>
    <w:rsid w:val="00E003EB"/>
    <w:rsid w:val="00E00521"/>
    <w:rsid w:val="00E00DE0"/>
    <w:rsid w:val="00E0108C"/>
    <w:rsid w:val="00E0197F"/>
    <w:rsid w:val="00E02010"/>
    <w:rsid w:val="00E02030"/>
    <w:rsid w:val="00E02335"/>
    <w:rsid w:val="00E02389"/>
    <w:rsid w:val="00E023A5"/>
    <w:rsid w:val="00E02672"/>
    <w:rsid w:val="00E02834"/>
    <w:rsid w:val="00E0286D"/>
    <w:rsid w:val="00E02B15"/>
    <w:rsid w:val="00E02D41"/>
    <w:rsid w:val="00E03436"/>
    <w:rsid w:val="00E03A5D"/>
    <w:rsid w:val="00E03D08"/>
    <w:rsid w:val="00E040F4"/>
    <w:rsid w:val="00E043A6"/>
    <w:rsid w:val="00E049E0"/>
    <w:rsid w:val="00E04B71"/>
    <w:rsid w:val="00E04D16"/>
    <w:rsid w:val="00E04D76"/>
    <w:rsid w:val="00E04EC5"/>
    <w:rsid w:val="00E04ED5"/>
    <w:rsid w:val="00E04F69"/>
    <w:rsid w:val="00E062B7"/>
    <w:rsid w:val="00E066A1"/>
    <w:rsid w:val="00E066CC"/>
    <w:rsid w:val="00E06D04"/>
    <w:rsid w:val="00E06EDB"/>
    <w:rsid w:val="00E06EFB"/>
    <w:rsid w:val="00E0705E"/>
    <w:rsid w:val="00E070C3"/>
    <w:rsid w:val="00E07353"/>
    <w:rsid w:val="00E07380"/>
    <w:rsid w:val="00E07676"/>
    <w:rsid w:val="00E07E9B"/>
    <w:rsid w:val="00E10092"/>
    <w:rsid w:val="00E101EB"/>
    <w:rsid w:val="00E104CF"/>
    <w:rsid w:val="00E1050B"/>
    <w:rsid w:val="00E10553"/>
    <w:rsid w:val="00E10C4F"/>
    <w:rsid w:val="00E111F1"/>
    <w:rsid w:val="00E1133F"/>
    <w:rsid w:val="00E11577"/>
    <w:rsid w:val="00E1175D"/>
    <w:rsid w:val="00E11FAD"/>
    <w:rsid w:val="00E1232E"/>
    <w:rsid w:val="00E12777"/>
    <w:rsid w:val="00E12DF7"/>
    <w:rsid w:val="00E12E48"/>
    <w:rsid w:val="00E12E67"/>
    <w:rsid w:val="00E13264"/>
    <w:rsid w:val="00E13484"/>
    <w:rsid w:val="00E13603"/>
    <w:rsid w:val="00E1373F"/>
    <w:rsid w:val="00E1376C"/>
    <w:rsid w:val="00E13AC1"/>
    <w:rsid w:val="00E143E0"/>
    <w:rsid w:val="00E1477F"/>
    <w:rsid w:val="00E147BF"/>
    <w:rsid w:val="00E1518B"/>
    <w:rsid w:val="00E15379"/>
    <w:rsid w:val="00E15AA6"/>
    <w:rsid w:val="00E15B8C"/>
    <w:rsid w:val="00E15BAC"/>
    <w:rsid w:val="00E15D5E"/>
    <w:rsid w:val="00E15D8B"/>
    <w:rsid w:val="00E16053"/>
    <w:rsid w:val="00E16287"/>
    <w:rsid w:val="00E16363"/>
    <w:rsid w:val="00E16838"/>
    <w:rsid w:val="00E16CFD"/>
    <w:rsid w:val="00E173EB"/>
    <w:rsid w:val="00E17683"/>
    <w:rsid w:val="00E178F8"/>
    <w:rsid w:val="00E178FC"/>
    <w:rsid w:val="00E17BE2"/>
    <w:rsid w:val="00E17CD5"/>
    <w:rsid w:val="00E17F6E"/>
    <w:rsid w:val="00E20259"/>
    <w:rsid w:val="00E20718"/>
    <w:rsid w:val="00E20A50"/>
    <w:rsid w:val="00E20B78"/>
    <w:rsid w:val="00E21D87"/>
    <w:rsid w:val="00E224AD"/>
    <w:rsid w:val="00E224BD"/>
    <w:rsid w:val="00E227FF"/>
    <w:rsid w:val="00E228FD"/>
    <w:rsid w:val="00E229F7"/>
    <w:rsid w:val="00E22B38"/>
    <w:rsid w:val="00E22BA4"/>
    <w:rsid w:val="00E22BAD"/>
    <w:rsid w:val="00E22BD9"/>
    <w:rsid w:val="00E22BE9"/>
    <w:rsid w:val="00E22D06"/>
    <w:rsid w:val="00E22E08"/>
    <w:rsid w:val="00E24484"/>
    <w:rsid w:val="00E246F0"/>
    <w:rsid w:val="00E24920"/>
    <w:rsid w:val="00E24D27"/>
    <w:rsid w:val="00E24FF9"/>
    <w:rsid w:val="00E251B9"/>
    <w:rsid w:val="00E251EA"/>
    <w:rsid w:val="00E25469"/>
    <w:rsid w:val="00E255BE"/>
    <w:rsid w:val="00E2569A"/>
    <w:rsid w:val="00E25CFD"/>
    <w:rsid w:val="00E26215"/>
    <w:rsid w:val="00E26246"/>
    <w:rsid w:val="00E26282"/>
    <w:rsid w:val="00E268DD"/>
    <w:rsid w:val="00E26B4D"/>
    <w:rsid w:val="00E26E46"/>
    <w:rsid w:val="00E26FA8"/>
    <w:rsid w:val="00E272A9"/>
    <w:rsid w:val="00E27BAF"/>
    <w:rsid w:val="00E27E47"/>
    <w:rsid w:val="00E27EE3"/>
    <w:rsid w:val="00E3011B"/>
    <w:rsid w:val="00E30E8E"/>
    <w:rsid w:val="00E3128B"/>
    <w:rsid w:val="00E312A5"/>
    <w:rsid w:val="00E31C9A"/>
    <w:rsid w:val="00E31CFE"/>
    <w:rsid w:val="00E31D3A"/>
    <w:rsid w:val="00E31EC3"/>
    <w:rsid w:val="00E31FB7"/>
    <w:rsid w:val="00E320D0"/>
    <w:rsid w:val="00E3210B"/>
    <w:rsid w:val="00E324D9"/>
    <w:rsid w:val="00E326ED"/>
    <w:rsid w:val="00E32980"/>
    <w:rsid w:val="00E330E4"/>
    <w:rsid w:val="00E33742"/>
    <w:rsid w:val="00E33A56"/>
    <w:rsid w:val="00E343EA"/>
    <w:rsid w:val="00E34447"/>
    <w:rsid w:val="00E347E7"/>
    <w:rsid w:val="00E34885"/>
    <w:rsid w:val="00E34957"/>
    <w:rsid w:val="00E349CC"/>
    <w:rsid w:val="00E34D17"/>
    <w:rsid w:val="00E35246"/>
    <w:rsid w:val="00E354A0"/>
    <w:rsid w:val="00E35583"/>
    <w:rsid w:val="00E357D7"/>
    <w:rsid w:val="00E36022"/>
    <w:rsid w:val="00E36098"/>
    <w:rsid w:val="00E36313"/>
    <w:rsid w:val="00E36621"/>
    <w:rsid w:val="00E366D0"/>
    <w:rsid w:val="00E36890"/>
    <w:rsid w:val="00E37A90"/>
    <w:rsid w:val="00E37DEF"/>
    <w:rsid w:val="00E37E76"/>
    <w:rsid w:val="00E400CF"/>
    <w:rsid w:val="00E4036D"/>
    <w:rsid w:val="00E4040D"/>
    <w:rsid w:val="00E40580"/>
    <w:rsid w:val="00E406B0"/>
    <w:rsid w:val="00E408F0"/>
    <w:rsid w:val="00E409D2"/>
    <w:rsid w:val="00E40BC2"/>
    <w:rsid w:val="00E40E8E"/>
    <w:rsid w:val="00E40EF7"/>
    <w:rsid w:val="00E40FF5"/>
    <w:rsid w:val="00E4115A"/>
    <w:rsid w:val="00E4152A"/>
    <w:rsid w:val="00E418C6"/>
    <w:rsid w:val="00E418CB"/>
    <w:rsid w:val="00E41AB6"/>
    <w:rsid w:val="00E41F06"/>
    <w:rsid w:val="00E4208F"/>
    <w:rsid w:val="00E42355"/>
    <w:rsid w:val="00E4254A"/>
    <w:rsid w:val="00E42644"/>
    <w:rsid w:val="00E42CA0"/>
    <w:rsid w:val="00E430B9"/>
    <w:rsid w:val="00E43451"/>
    <w:rsid w:val="00E43642"/>
    <w:rsid w:val="00E43E05"/>
    <w:rsid w:val="00E440F6"/>
    <w:rsid w:val="00E44258"/>
    <w:rsid w:val="00E44A1D"/>
    <w:rsid w:val="00E44D5B"/>
    <w:rsid w:val="00E45463"/>
    <w:rsid w:val="00E458BE"/>
    <w:rsid w:val="00E4590E"/>
    <w:rsid w:val="00E459A6"/>
    <w:rsid w:val="00E46208"/>
    <w:rsid w:val="00E46364"/>
    <w:rsid w:val="00E46632"/>
    <w:rsid w:val="00E4673D"/>
    <w:rsid w:val="00E469DF"/>
    <w:rsid w:val="00E46BC5"/>
    <w:rsid w:val="00E47450"/>
    <w:rsid w:val="00E47B62"/>
    <w:rsid w:val="00E47E5F"/>
    <w:rsid w:val="00E500C8"/>
    <w:rsid w:val="00E50486"/>
    <w:rsid w:val="00E50545"/>
    <w:rsid w:val="00E50584"/>
    <w:rsid w:val="00E50787"/>
    <w:rsid w:val="00E50DC9"/>
    <w:rsid w:val="00E50DE9"/>
    <w:rsid w:val="00E50E03"/>
    <w:rsid w:val="00E51072"/>
    <w:rsid w:val="00E5149D"/>
    <w:rsid w:val="00E51843"/>
    <w:rsid w:val="00E518C1"/>
    <w:rsid w:val="00E51B08"/>
    <w:rsid w:val="00E52793"/>
    <w:rsid w:val="00E52900"/>
    <w:rsid w:val="00E52E12"/>
    <w:rsid w:val="00E52E55"/>
    <w:rsid w:val="00E5364D"/>
    <w:rsid w:val="00E53A88"/>
    <w:rsid w:val="00E53C93"/>
    <w:rsid w:val="00E540C9"/>
    <w:rsid w:val="00E54653"/>
    <w:rsid w:val="00E54B38"/>
    <w:rsid w:val="00E54C4B"/>
    <w:rsid w:val="00E551A8"/>
    <w:rsid w:val="00E554E3"/>
    <w:rsid w:val="00E5553B"/>
    <w:rsid w:val="00E56260"/>
    <w:rsid w:val="00E5655B"/>
    <w:rsid w:val="00E566C5"/>
    <w:rsid w:val="00E566FF"/>
    <w:rsid w:val="00E569D3"/>
    <w:rsid w:val="00E57017"/>
    <w:rsid w:val="00E570D1"/>
    <w:rsid w:val="00E5727D"/>
    <w:rsid w:val="00E6039A"/>
    <w:rsid w:val="00E609DE"/>
    <w:rsid w:val="00E61620"/>
    <w:rsid w:val="00E6184A"/>
    <w:rsid w:val="00E61891"/>
    <w:rsid w:val="00E61C2F"/>
    <w:rsid w:val="00E61F68"/>
    <w:rsid w:val="00E620CF"/>
    <w:rsid w:val="00E62389"/>
    <w:rsid w:val="00E625CF"/>
    <w:rsid w:val="00E6274D"/>
    <w:rsid w:val="00E62F99"/>
    <w:rsid w:val="00E632E6"/>
    <w:rsid w:val="00E63507"/>
    <w:rsid w:val="00E636AA"/>
    <w:rsid w:val="00E639C8"/>
    <w:rsid w:val="00E63B7D"/>
    <w:rsid w:val="00E64346"/>
    <w:rsid w:val="00E645E8"/>
    <w:rsid w:val="00E64982"/>
    <w:rsid w:val="00E64AAB"/>
    <w:rsid w:val="00E656A5"/>
    <w:rsid w:val="00E65730"/>
    <w:rsid w:val="00E65B1C"/>
    <w:rsid w:val="00E65B59"/>
    <w:rsid w:val="00E65DAC"/>
    <w:rsid w:val="00E65FF8"/>
    <w:rsid w:val="00E661F9"/>
    <w:rsid w:val="00E66257"/>
    <w:rsid w:val="00E665F7"/>
    <w:rsid w:val="00E67212"/>
    <w:rsid w:val="00E673E8"/>
    <w:rsid w:val="00E67851"/>
    <w:rsid w:val="00E67D8D"/>
    <w:rsid w:val="00E707CD"/>
    <w:rsid w:val="00E7089C"/>
    <w:rsid w:val="00E7089F"/>
    <w:rsid w:val="00E70C69"/>
    <w:rsid w:val="00E70CE5"/>
    <w:rsid w:val="00E714B8"/>
    <w:rsid w:val="00E72777"/>
    <w:rsid w:val="00E72D8E"/>
    <w:rsid w:val="00E72DE2"/>
    <w:rsid w:val="00E73033"/>
    <w:rsid w:val="00E73545"/>
    <w:rsid w:val="00E7392B"/>
    <w:rsid w:val="00E73D42"/>
    <w:rsid w:val="00E73D48"/>
    <w:rsid w:val="00E74022"/>
    <w:rsid w:val="00E7441E"/>
    <w:rsid w:val="00E747FF"/>
    <w:rsid w:val="00E748AD"/>
    <w:rsid w:val="00E74ED7"/>
    <w:rsid w:val="00E7532B"/>
    <w:rsid w:val="00E753A4"/>
    <w:rsid w:val="00E757B8"/>
    <w:rsid w:val="00E75C9A"/>
    <w:rsid w:val="00E75E35"/>
    <w:rsid w:val="00E75F41"/>
    <w:rsid w:val="00E7600B"/>
    <w:rsid w:val="00E7627A"/>
    <w:rsid w:val="00E76457"/>
    <w:rsid w:val="00E76997"/>
    <w:rsid w:val="00E76AEB"/>
    <w:rsid w:val="00E770E7"/>
    <w:rsid w:val="00E77240"/>
    <w:rsid w:val="00E77399"/>
    <w:rsid w:val="00E773F9"/>
    <w:rsid w:val="00E775A8"/>
    <w:rsid w:val="00E77EE5"/>
    <w:rsid w:val="00E80272"/>
    <w:rsid w:val="00E80E0D"/>
    <w:rsid w:val="00E8111E"/>
    <w:rsid w:val="00E81329"/>
    <w:rsid w:val="00E8132F"/>
    <w:rsid w:val="00E8143E"/>
    <w:rsid w:val="00E81545"/>
    <w:rsid w:val="00E81A39"/>
    <w:rsid w:val="00E81B8D"/>
    <w:rsid w:val="00E821F7"/>
    <w:rsid w:val="00E82622"/>
    <w:rsid w:val="00E82776"/>
    <w:rsid w:val="00E828F9"/>
    <w:rsid w:val="00E82A41"/>
    <w:rsid w:val="00E82EFF"/>
    <w:rsid w:val="00E82F61"/>
    <w:rsid w:val="00E8359B"/>
    <w:rsid w:val="00E83634"/>
    <w:rsid w:val="00E83896"/>
    <w:rsid w:val="00E83B20"/>
    <w:rsid w:val="00E8400A"/>
    <w:rsid w:val="00E84211"/>
    <w:rsid w:val="00E8455F"/>
    <w:rsid w:val="00E84987"/>
    <w:rsid w:val="00E85058"/>
    <w:rsid w:val="00E854C7"/>
    <w:rsid w:val="00E856D0"/>
    <w:rsid w:val="00E8661F"/>
    <w:rsid w:val="00E8687C"/>
    <w:rsid w:val="00E86D95"/>
    <w:rsid w:val="00E86E36"/>
    <w:rsid w:val="00E87BA9"/>
    <w:rsid w:val="00E90165"/>
    <w:rsid w:val="00E9040D"/>
    <w:rsid w:val="00E90D2D"/>
    <w:rsid w:val="00E9121F"/>
    <w:rsid w:val="00E913F7"/>
    <w:rsid w:val="00E914AF"/>
    <w:rsid w:val="00E915A1"/>
    <w:rsid w:val="00E91C0B"/>
    <w:rsid w:val="00E91D93"/>
    <w:rsid w:val="00E91E4B"/>
    <w:rsid w:val="00E9272D"/>
    <w:rsid w:val="00E92D22"/>
    <w:rsid w:val="00E92DE3"/>
    <w:rsid w:val="00E93380"/>
    <w:rsid w:val="00E9339F"/>
    <w:rsid w:val="00E9342F"/>
    <w:rsid w:val="00E9382C"/>
    <w:rsid w:val="00E940CA"/>
    <w:rsid w:val="00E940EB"/>
    <w:rsid w:val="00E94799"/>
    <w:rsid w:val="00E947FE"/>
    <w:rsid w:val="00E952A9"/>
    <w:rsid w:val="00E95810"/>
    <w:rsid w:val="00E95A9C"/>
    <w:rsid w:val="00E95BB4"/>
    <w:rsid w:val="00E95E68"/>
    <w:rsid w:val="00E965DF"/>
    <w:rsid w:val="00E96720"/>
    <w:rsid w:val="00E969B0"/>
    <w:rsid w:val="00E96B01"/>
    <w:rsid w:val="00E96EB1"/>
    <w:rsid w:val="00E97181"/>
    <w:rsid w:val="00E97293"/>
    <w:rsid w:val="00E979C1"/>
    <w:rsid w:val="00EA082A"/>
    <w:rsid w:val="00EA0A2D"/>
    <w:rsid w:val="00EA0CEE"/>
    <w:rsid w:val="00EA0D6B"/>
    <w:rsid w:val="00EA0F5C"/>
    <w:rsid w:val="00EA12D1"/>
    <w:rsid w:val="00EA12EC"/>
    <w:rsid w:val="00EA15EA"/>
    <w:rsid w:val="00EA1923"/>
    <w:rsid w:val="00EA1CF1"/>
    <w:rsid w:val="00EA2185"/>
    <w:rsid w:val="00EA23AC"/>
    <w:rsid w:val="00EA269A"/>
    <w:rsid w:val="00EA2A90"/>
    <w:rsid w:val="00EA2F63"/>
    <w:rsid w:val="00EA30FF"/>
    <w:rsid w:val="00EA3971"/>
    <w:rsid w:val="00EA3EBD"/>
    <w:rsid w:val="00EA3FB6"/>
    <w:rsid w:val="00EA4453"/>
    <w:rsid w:val="00EA48E3"/>
    <w:rsid w:val="00EA4AFE"/>
    <w:rsid w:val="00EA520F"/>
    <w:rsid w:val="00EA55CB"/>
    <w:rsid w:val="00EA58E7"/>
    <w:rsid w:val="00EA5958"/>
    <w:rsid w:val="00EA5AAA"/>
    <w:rsid w:val="00EA5E3B"/>
    <w:rsid w:val="00EA602F"/>
    <w:rsid w:val="00EA6096"/>
    <w:rsid w:val="00EA60E6"/>
    <w:rsid w:val="00EA6537"/>
    <w:rsid w:val="00EA6F59"/>
    <w:rsid w:val="00EA7145"/>
    <w:rsid w:val="00EA78BC"/>
    <w:rsid w:val="00EA7B24"/>
    <w:rsid w:val="00EA7B79"/>
    <w:rsid w:val="00EA7BB5"/>
    <w:rsid w:val="00EA7E58"/>
    <w:rsid w:val="00EB03FE"/>
    <w:rsid w:val="00EB0584"/>
    <w:rsid w:val="00EB085A"/>
    <w:rsid w:val="00EB0DBB"/>
    <w:rsid w:val="00EB13D3"/>
    <w:rsid w:val="00EB140C"/>
    <w:rsid w:val="00EB17E2"/>
    <w:rsid w:val="00EB1B6D"/>
    <w:rsid w:val="00EB1C78"/>
    <w:rsid w:val="00EB2447"/>
    <w:rsid w:val="00EB252D"/>
    <w:rsid w:val="00EB2BA7"/>
    <w:rsid w:val="00EB2F8C"/>
    <w:rsid w:val="00EB2FE8"/>
    <w:rsid w:val="00EB33BC"/>
    <w:rsid w:val="00EB3407"/>
    <w:rsid w:val="00EB3D13"/>
    <w:rsid w:val="00EB3E85"/>
    <w:rsid w:val="00EB3FD4"/>
    <w:rsid w:val="00EB438E"/>
    <w:rsid w:val="00EB4470"/>
    <w:rsid w:val="00EB4669"/>
    <w:rsid w:val="00EB46DC"/>
    <w:rsid w:val="00EB4B79"/>
    <w:rsid w:val="00EB4EDE"/>
    <w:rsid w:val="00EB5074"/>
    <w:rsid w:val="00EB5366"/>
    <w:rsid w:val="00EB5C5A"/>
    <w:rsid w:val="00EB5CD4"/>
    <w:rsid w:val="00EB6179"/>
    <w:rsid w:val="00EB6404"/>
    <w:rsid w:val="00EB6577"/>
    <w:rsid w:val="00EB6681"/>
    <w:rsid w:val="00EB6881"/>
    <w:rsid w:val="00EB69E2"/>
    <w:rsid w:val="00EB6ED8"/>
    <w:rsid w:val="00EB7111"/>
    <w:rsid w:val="00EB715F"/>
    <w:rsid w:val="00EB7182"/>
    <w:rsid w:val="00EB766E"/>
    <w:rsid w:val="00EB7E34"/>
    <w:rsid w:val="00EC0041"/>
    <w:rsid w:val="00EC0263"/>
    <w:rsid w:val="00EC05FB"/>
    <w:rsid w:val="00EC0826"/>
    <w:rsid w:val="00EC0AA7"/>
    <w:rsid w:val="00EC15D4"/>
    <w:rsid w:val="00EC1778"/>
    <w:rsid w:val="00EC1996"/>
    <w:rsid w:val="00EC1A46"/>
    <w:rsid w:val="00EC1A49"/>
    <w:rsid w:val="00EC1C58"/>
    <w:rsid w:val="00EC1F97"/>
    <w:rsid w:val="00EC2169"/>
    <w:rsid w:val="00EC2469"/>
    <w:rsid w:val="00EC2FB4"/>
    <w:rsid w:val="00EC3048"/>
    <w:rsid w:val="00EC3890"/>
    <w:rsid w:val="00EC3F17"/>
    <w:rsid w:val="00EC3F67"/>
    <w:rsid w:val="00EC4070"/>
    <w:rsid w:val="00EC41FF"/>
    <w:rsid w:val="00EC435F"/>
    <w:rsid w:val="00EC43A7"/>
    <w:rsid w:val="00EC440B"/>
    <w:rsid w:val="00EC46CD"/>
    <w:rsid w:val="00EC4912"/>
    <w:rsid w:val="00EC4BCF"/>
    <w:rsid w:val="00EC4E09"/>
    <w:rsid w:val="00EC635D"/>
    <w:rsid w:val="00EC641D"/>
    <w:rsid w:val="00EC6BC0"/>
    <w:rsid w:val="00EC6BEE"/>
    <w:rsid w:val="00EC6C8C"/>
    <w:rsid w:val="00EC6E83"/>
    <w:rsid w:val="00EC7048"/>
    <w:rsid w:val="00EC759E"/>
    <w:rsid w:val="00EC7B94"/>
    <w:rsid w:val="00EC7C96"/>
    <w:rsid w:val="00EC7D3B"/>
    <w:rsid w:val="00ED0091"/>
    <w:rsid w:val="00ED05C9"/>
    <w:rsid w:val="00ED1336"/>
    <w:rsid w:val="00ED1600"/>
    <w:rsid w:val="00ED17E1"/>
    <w:rsid w:val="00ED17F6"/>
    <w:rsid w:val="00ED18A6"/>
    <w:rsid w:val="00ED1975"/>
    <w:rsid w:val="00ED1A16"/>
    <w:rsid w:val="00ED259A"/>
    <w:rsid w:val="00ED2783"/>
    <w:rsid w:val="00ED2B83"/>
    <w:rsid w:val="00ED2F20"/>
    <w:rsid w:val="00ED3129"/>
    <w:rsid w:val="00ED315C"/>
    <w:rsid w:val="00ED38A8"/>
    <w:rsid w:val="00ED407C"/>
    <w:rsid w:val="00ED45D7"/>
    <w:rsid w:val="00ED45F5"/>
    <w:rsid w:val="00ED4FDB"/>
    <w:rsid w:val="00ED5AAF"/>
    <w:rsid w:val="00ED5F2C"/>
    <w:rsid w:val="00ED61E6"/>
    <w:rsid w:val="00ED62AA"/>
    <w:rsid w:val="00ED668C"/>
    <w:rsid w:val="00ED6F23"/>
    <w:rsid w:val="00ED7073"/>
    <w:rsid w:val="00ED7233"/>
    <w:rsid w:val="00ED729E"/>
    <w:rsid w:val="00ED759C"/>
    <w:rsid w:val="00ED75FE"/>
    <w:rsid w:val="00ED78C4"/>
    <w:rsid w:val="00ED78CA"/>
    <w:rsid w:val="00ED7DE3"/>
    <w:rsid w:val="00ED7F7E"/>
    <w:rsid w:val="00EE011D"/>
    <w:rsid w:val="00EE01CB"/>
    <w:rsid w:val="00EE0239"/>
    <w:rsid w:val="00EE0369"/>
    <w:rsid w:val="00EE06A9"/>
    <w:rsid w:val="00EE0C17"/>
    <w:rsid w:val="00EE0E04"/>
    <w:rsid w:val="00EE0F28"/>
    <w:rsid w:val="00EE0F6A"/>
    <w:rsid w:val="00EE1327"/>
    <w:rsid w:val="00EE1EF4"/>
    <w:rsid w:val="00EE228A"/>
    <w:rsid w:val="00EE22DB"/>
    <w:rsid w:val="00EE2AF1"/>
    <w:rsid w:val="00EE3053"/>
    <w:rsid w:val="00EE3155"/>
    <w:rsid w:val="00EE4225"/>
    <w:rsid w:val="00EE42E8"/>
    <w:rsid w:val="00EE45B0"/>
    <w:rsid w:val="00EE4A28"/>
    <w:rsid w:val="00EE4BDD"/>
    <w:rsid w:val="00EE4C5A"/>
    <w:rsid w:val="00EE5031"/>
    <w:rsid w:val="00EE5163"/>
    <w:rsid w:val="00EE5872"/>
    <w:rsid w:val="00EE5AB6"/>
    <w:rsid w:val="00EE5FBF"/>
    <w:rsid w:val="00EE6148"/>
    <w:rsid w:val="00EE61D8"/>
    <w:rsid w:val="00EE6353"/>
    <w:rsid w:val="00EE63E4"/>
    <w:rsid w:val="00EE6803"/>
    <w:rsid w:val="00EE6A2B"/>
    <w:rsid w:val="00EE6B22"/>
    <w:rsid w:val="00EE6D32"/>
    <w:rsid w:val="00EE6E0B"/>
    <w:rsid w:val="00EE73A3"/>
    <w:rsid w:val="00EE784B"/>
    <w:rsid w:val="00EE7D32"/>
    <w:rsid w:val="00EF003F"/>
    <w:rsid w:val="00EF0141"/>
    <w:rsid w:val="00EF1410"/>
    <w:rsid w:val="00EF1458"/>
    <w:rsid w:val="00EF15F6"/>
    <w:rsid w:val="00EF1787"/>
    <w:rsid w:val="00EF18F9"/>
    <w:rsid w:val="00EF1930"/>
    <w:rsid w:val="00EF194B"/>
    <w:rsid w:val="00EF25BC"/>
    <w:rsid w:val="00EF2B85"/>
    <w:rsid w:val="00EF2C73"/>
    <w:rsid w:val="00EF2FE4"/>
    <w:rsid w:val="00EF3159"/>
    <w:rsid w:val="00EF3E66"/>
    <w:rsid w:val="00EF41B6"/>
    <w:rsid w:val="00EF43EF"/>
    <w:rsid w:val="00EF53C0"/>
    <w:rsid w:val="00EF5636"/>
    <w:rsid w:val="00EF56E0"/>
    <w:rsid w:val="00EF5C2F"/>
    <w:rsid w:val="00EF5F8F"/>
    <w:rsid w:val="00EF5FC7"/>
    <w:rsid w:val="00EF614A"/>
    <w:rsid w:val="00EF677E"/>
    <w:rsid w:val="00EF6853"/>
    <w:rsid w:val="00EF6A17"/>
    <w:rsid w:val="00EF6A35"/>
    <w:rsid w:val="00EF6A93"/>
    <w:rsid w:val="00EF6BA1"/>
    <w:rsid w:val="00EF6C9A"/>
    <w:rsid w:val="00EF766D"/>
    <w:rsid w:val="00EF76D9"/>
    <w:rsid w:val="00EF7A99"/>
    <w:rsid w:val="00EF7B7F"/>
    <w:rsid w:val="00EF7EC9"/>
    <w:rsid w:val="00F0026B"/>
    <w:rsid w:val="00F0036A"/>
    <w:rsid w:val="00F010FD"/>
    <w:rsid w:val="00F01135"/>
    <w:rsid w:val="00F012EF"/>
    <w:rsid w:val="00F013B7"/>
    <w:rsid w:val="00F01692"/>
    <w:rsid w:val="00F0197A"/>
    <w:rsid w:val="00F01A47"/>
    <w:rsid w:val="00F020EB"/>
    <w:rsid w:val="00F023C8"/>
    <w:rsid w:val="00F024BD"/>
    <w:rsid w:val="00F026B4"/>
    <w:rsid w:val="00F02AA7"/>
    <w:rsid w:val="00F03414"/>
    <w:rsid w:val="00F039A6"/>
    <w:rsid w:val="00F054D3"/>
    <w:rsid w:val="00F055C6"/>
    <w:rsid w:val="00F055F4"/>
    <w:rsid w:val="00F05821"/>
    <w:rsid w:val="00F05B97"/>
    <w:rsid w:val="00F06101"/>
    <w:rsid w:val="00F0628A"/>
    <w:rsid w:val="00F06412"/>
    <w:rsid w:val="00F065C8"/>
    <w:rsid w:val="00F0664B"/>
    <w:rsid w:val="00F067DF"/>
    <w:rsid w:val="00F06C49"/>
    <w:rsid w:val="00F073A0"/>
    <w:rsid w:val="00F0743B"/>
    <w:rsid w:val="00F074B8"/>
    <w:rsid w:val="00F0766C"/>
    <w:rsid w:val="00F07784"/>
    <w:rsid w:val="00F07922"/>
    <w:rsid w:val="00F07997"/>
    <w:rsid w:val="00F0799F"/>
    <w:rsid w:val="00F07A09"/>
    <w:rsid w:val="00F07AF8"/>
    <w:rsid w:val="00F07E82"/>
    <w:rsid w:val="00F07FAE"/>
    <w:rsid w:val="00F10ACD"/>
    <w:rsid w:val="00F10BBD"/>
    <w:rsid w:val="00F10C32"/>
    <w:rsid w:val="00F10E30"/>
    <w:rsid w:val="00F10F13"/>
    <w:rsid w:val="00F113B1"/>
    <w:rsid w:val="00F11494"/>
    <w:rsid w:val="00F11C46"/>
    <w:rsid w:val="00F126BD"/>
    <w:rsid w:val="00F12B6A"/>
    <w:rsid w:val="00F12CAB"/>
    <w:rsid w:val="00F130E4"/>
    <w:rsid w:val="00F131FA"/>
    <w:rsid w:val="00F13AB1"/>
    <w:rsid w:val="00F13D38"/>
    <w:rsid w:val="00F13ECC"/>
    <w:rsid w:val="00F13ED5"/>
    <w:rsid w:val="00F1404D"/>
    <w:rsid w:val="00F1478B"/>
    <w:rsid w:val="00F14AA2"/>
    <w:rsid w:val="00F15023"/>
    <w:rsid w:val="00F152F0"/>
    <w:rsid w:val="00F153B5"/>
    <w:rsid w:val="00F155A3"/>
    <w:rsid w:val="00F1563D"/>
    <w:rsid w:val="00F15BE3"/>
    <w:rsid w:val="00F16029"/>
    <w:rsid w:val="00F16561"/>
    <w:rsid w:val="00F16811"/>
    <w:rsid w:val="00F16FF8"/>
    <w:rsid w:val="00F17027"/>
    <w:rsid w:val="00F17208"/>
    <w:rsid w:val="00F17278"/>
    <w:rsid w:val="00F17656"/>
    <w:rsid w:val="00F17D11"/>
    <w:rsid w:val="00F17DED"/>
    <w:rsid w:val="00F20560"/>
    <w:rsid w:val="00F20B7B"/>
    <w:rsid w:val="00F20D68"/>
    <w:rsid w:val="00F20FDA"/>
    <w:rsid w:val="00F218DA"/>
    <w:rsid w:val="00F21950"/>
    <w:rsid w:val="00F21DF1"/>
    <w:rsid w:val="00F222E3"/>
    <w:rsid w:val="00F22A96"/>
    <w:rsid w:val="00F22D3D"/>
    <w:rsid w:val="00F22F10"/>
    <w:rsid w:val="00F23983"/>
    <w:rsid w:val="00F23A81"/>
    <w:rsid w:val="00F23BAD"/>
    <w:rsid w:val="00F23E21"/>
    <w:rsid w:val="00F23EDE"/>
    <w:rsid w:val="00F23F04"/>
    <w:rsid w:val="00F2426D"/>
    <w:rsid w:val="00F2434A"/>
    <w:rsid w:val="00F24816"/>
    <w:rsid w:val="00F24F4B"/>
    <w:rsid w:val="00F2514A"/>
    <w:rsid w:val="00F25311"/>
    <w:rsid w:val="00F2572B"/>
    <w:rsid w:val="00F25C3B"/>
    <w:rsid w:val="00F25DAA"/>
    <w:rsid w:val="00F260C0"/>
    <w:rsid w:val="00F26136"/>
    <w:rsid w:val="00F2641A"/>
    <w:rsid w:val="00F26BD2"/>
    <w:rsid w:val="00F274E2"/>
    <w:rsid w:val="00F27B5F"/>
    <w:rsid w:val="00F27B64"/>
    <w:rsid w:val="00F27E53"/>
    <w:rsid w:val="00F27EA8"/>
    <w:rsid w:val="00F27F24"/>
    <w:rsid w:val="00F3000B"/>
    <w:rsid w:val="00F300AA"/>
    <w:rsid w:val="00F301F1"/>
    <w:rsid w:val="00F306F8"/>
    <w:rsid w:val="00F307F3"/>
    <w:rsid w:val="00F30818"/>
    <w:rsid w:val="00F30C01"/>
    <w:rsid w:val="00F30DBF"/>
    <w:rsid w:val="00F3118B"/>
    <w:rsid w:val="00F31425"/>
    <w:rsid w:val="00F31455"/>
    <w:rsid w:val="00F31688"/>
    <w:rsid w:val="00F31DCA"/>
    <w:rsid w:val="00F31E63"/>
    <w:rsid w:val="00F31FDC"/>
    <w:rsid w:val="00F32158"/>
    <w:rsid w:val="00F32671"/>
    <w:rsid w:val="00F32839"/>
    <w:rsid w:val="00F32A8E"/>
    <w:rsid w:val="00F32F32"/>
    <w:rsid w:val="00F330F1"/>
    <w:rsid w:val="00F33781"/>
    <w:rsid w:val="00F337AA"/>
    <w:rsid w:val="00F3382F"/>
    <w:rsid w:val="00F349D9"/>
    <w:rsid w:val="00F34F64"/>
    <w:rsid w:val="00F35005"/>
    <w:rsid w:val="00F3502B"/>
    <w:rsid w:val="00F3511A"/>
    <w:rsid w:val="00F352B9"/>
    <w:rsid w:val="00F353CB"/>
    <w:rsid w:val="00F356D9"/>
    <w:rsid w:val="00F35769"/>
    <w:rsid w:val="00F35969"/>
    <w:rsid w:val="00F363E1"/>
    <w:rsid w:val="00F36498"/>
    <w:rsid w:val="00F365B7"/>
    <w:rsid w:val="00F36683"/>
    <w:rsid w:val="00F3684F"/>
    <w:rsid w:val="00F36A1F"/>
    <w:rsid w:val="00F36CBC"/>
    <w:rsid w:val="00F36D58"/>
    <w:rsid w:val="00F36F00"/>
    <w:rsid w:val="00F36FD3"/>
    <w:rsid w:val="00F3784C"/>
    <w:rsid w:val="00F3793B"/>
    <w:rsid w:val="00F402CB"/>
    <w:rsid w:val="00F4053C"/>
    <w:rsid w:val="00F405C0"/>
    <w:rsid w:val="00F40AD1"/>
    <w:rsid w:val="00F40E4D"/>
    <w:rsid w:val="00F41372"/>
    <w:rsid w:val="00F41784"/>
    <w:rsid w:val="00F41994"/>
    <w:rsid w:val="00F41C7A"/>
    <w:rsid w:val="00F420DC"/>
    <w:rsid w:val="00F42274"/>
    <w:rsid w:val="00F42442"/>
    <w:rsid w:val="00F42547"/>
    <w:rsid w:val="00F425A6"/>
    <w:rsid w:val="00F42ACB"/>
    <w:rsid w:val="00F42DE0"/>
    <w:rsid w:val="00F42EC5"/>
    <w:rsid w:val="00F42FD4"/>
    <w:rsid w:val="00F43233"/>
    <w:rsid w:val="00F432B0"/>
    <w:rsid w:val="00F433E5"/>
    <w:rsid w:val="00F43786"/>
    <w:rsid w:val="00F43EB0"/>
    <w:rsid w:val="00F448DF"/>
    <w:rsid w:val="00F44A04"/>
    <w:rsid w:val="00F44BE6"/>
    <w:rsid w:val="00F44C84"/>
    <w:rsid w:val="00F44D1B"/>
    <w:rsid w:val="00F44E33"/>
    <w:rsid w:val="00F4517A"/>
    <w:rsid w:val="00F455C6"/>
    <w:rsid w:val="00F4574E"/>
    <w:rsid w:val="00F457CE"/>
    <w:rsid w:val="00F4582D"/>
    <w:rsid w:val="00F4603A"/>
    <w:rsid w:val="00F4611B"/>
    <w:rsid w:val="00F4661F"/>
    <w:rsid w:val="00F46987"/>
    <w:rsid w:val="00F46A81"/>
    <w:rsid w:val="00F46B68"/>
    <w:rsid w:val="00F47051"/>
    <w:rsid w:val="00F47868"/>
    <w:rsid w:val="00F47871"/>
    <w:rsid w:val="00F503A9"/>
    <w:rsid w:val="00F50944"/>
    <w:rsid w:val="00F50BE5"/>
    <w:rsid w:val="00F512F3"/>
    <w:rsid w:val="00F51876"/>
    <w:rsid w:val="00F51906"/>
    <w:rsid w:val="00F52B1F"/>
    <w:rsid w:val="00F52BF2"/>
    <w:rsid w:val="00F52E34"/>
    <w:rsid w:val="00F52F01"/>
    <w:rsid w:val="00F53025"/>
    <w:rsid w:val="00F534B3"/>
    <w:rsid w:val="00F53C09"/>
    <w:rsid w:val="00F53C97"/>
    <w:rsid w:val="00F54105"/>
    <w:rsid w:val="00F5417F"/>
    <w:rsid w:val="00F54274"/>
    <w:rsid w:val="00F54322"/>
    <w:rsid w:val="00F54541"/>
    <w:rsid w:val="00F54581"/>
    <w:rsid w:val="00F54D0F"/>
    <w:rsid w:val="00F5518E"/>
    <w:rsid w:val="00F5565C"/>
    <w:rsid w:val="00F557C4"/>
    <w:rsid w:val="00F55B6E"/>
    <w:rsid w:val="00F55D46"/>
    <w:rsid w:val="00F56431"/>
    <w:rsid w:val="00F56908"/>
    <w:rsid w:val="00F56BF3"/>
    <w:rsid w:val="00F57C5C"/>
    <w:rsid w:val="00F6015A"/>
    <w:rsid w:val="00F60A12"/>
    <w:rsid w:val="00F60E90"/>
    <w:rsid w:val="00F60F18"/>
    <w:rsid w:val="00F61183"/>
    <w:rsid w:val="00F612A4"/>
    <w:rsid w:val="00F6174E"/>
    <w:rsid w:val="00F62483"/>
    <w:rsid w:val="00F6256D"/>
    <w:rsid w:val="00F62AA3"/>
    <w:rsid w:val="00F62BF0"/>
    <w:rsid w:val="00F62C58"/>
    <w:rsid w:val="00F62CA9"/>
    <w:rsid w:val="00F62EED"/>
    <w:rsid w:val="00F62EFD"/>
    <w:rsid w:val="00F6317C"/>
    <w:rsid w:val="00F63278"/>
    <w:rsid w:val="00F632CF"/>
    <w:rsid w:val="00F63389"/>
    <w:rsid w:val="00F63506"/>
    <w:rsid w:val="00F63922"/>
    <w:rsid w:val="00F63A73"/>
    <w:rsid w:val="00F63CA4"/>
    <w:rsid w:val="00F63EC6"/>
    <w:rsid w:val="00F63F54"/>
    <w:rsid w:val="00F64B94"/>
    <w:rsid w:val="00F64BAB"/>
    <w:rsid w:val="00F64C95"/>
    <w:rsid w:val="00F64E8A"/>
    <w:rsid w:val="00F654C4"/>
    <w:rsid w:val="00F654F1"/>
    <w:rsid w:val="00F6569E"/>
    <w:rsid w:val="00F65910"/>
    <w:rsid w:val="00F65BA5"/>
    <w:rsid w:val="00F66056"/>
    <w:rsid w:val="00F6664D"/>
    <w:rsid w:val="00F669E2"/>
    <w:rsid w:val="00F66B54"/>
    <w:rsid w:val="00F67C83"/>
    <w:rsid w:val="00F70564"/>
    <w:rsid w:val="00F70F5A"/>
    <w:rsid w:val="00F71097"/>
    <w:rsid w:val="00F71B4D"/>
    <w:rsid w:val="00F71D91"/>
    <w:rsid w:val="00F71FB9"/>
    <w:rsid w:val="00F720E3"/>
    <w:rsid w:val="00F720E4"/>
    <w:rsid w:val="00F72DFB"/>
    <w:rsid w:val="00F73526"/>
    <w:rsid w:val="00F735F8"/>
    <w:rsid w:val="00F7434D"/>
    <w:rsid w:val="00F7492E"/>
    <w:rsid w:val="00F749BB"/>
    <w:rsid w:val="00F74B91"/>
    <w:rsid w:val="00F74BBF"/>
    <w:rsid w:val="00F752CD"/>
    <w:rsid w:val="00F754D0"/>
    <w:rsid w:val="00F75578"/>
    <w:rsid w:val="00F75936"/>
    <w:rsid w:val="00F75B70"/>
    <w:rsid w:val="00F75F9D"/>
    <w:rsid w:val="00F76075"/>
    <w:rsid w:val="00F76243"/>
    <w:rsid w:val="00F76319"/>
    <w:rsid w:val="00F76DC7"/>
    <w:rsid w:val="00F76ED5"/>
    <w:rsid w:val="00F76FA5"/>
    <w:rsid w:val="00F772C3"/>
    <w:rsid w:val="00F772FB"/>
    <w:rsid w:val="00F77BF9"/>
    <w:rsid w:val="00F77C89"/>
    <w:rsid w:val="00F77D36"/>
    <w:rsid w:val="00F77F5A"/>
    <w:rsid w:val="00F803CF"/>
    <w:rsid w:val="00F80AFC"/>
    <w:rsid w:val="00F80B17"/>
    <w:rsid w:val="00F811E6"/>
    <w:rsid w:val="00F81348"/>
    <w:rsid w:val="00F81806"/>
    <w:rsid w:val="00F81A3F"/>
    <w:rsid w:val="00F81ECA"/>
    <w:rsid w:val="00F82314"/>
    <w:rsid w:val="00F82415"/>
    <w:rsid w:val="00F824AF"/>
    <w:rsid w:val="00F82AC9"/>
    <w:rsid w:val="00F82B69"/>
    <w:rsid w:val="00F82C10"/>
    <w:rsid w:val="00F82C93"/>
    <w:rsid w:val="00F82DF6"/>
    <w:rsid w:val="00F836FA"/>
    <w:rsid w:val="00F8394B"/>
    <w:rsid w:val="00F83D4D"/>
    <w:rsid w:val="00F83F50"/>
    <w:rsid w:val="00F84021"/>
    <w:rsid w:val="00F8422D"/>
    <w:rsid w:val="00F843E3"/>
    <w:rsid w:val="00F848F7"/>
    <w:rsid w:val="00F84A28"/>
    <w:rsid w:val="00F851EF"/>
    <w:rsid w:val="00F852F4"/>
    <w:rsid w:val="00F8551C"/>
    <w:rsid w:val="00F85ED3"/>
    <w:rsid w:val="00F86173"/>
    <w:rsid w:val="00F86253"/>
    <w:rsid w:val="00F86666"/>
    <w:rsid w:val="00F86AC0"/>
    <w:rsid w:val="00F86BAA"/>
    <w:rsid w:val="00F87023"/>
    <w:rsid w:val="00F8706F"/>
    <w:rsid w:val="00F87372"/>
    <w:rsid w:val="00F873D7"/>
    <w:rsid w:val="00F87C85"/>
    <w:rsid w:val="00F87DD7"/>
    <w:rsid w:val="00F87E9A"/>
    <w:rsid w:val="00F9001A"/>
    <w:rsid w:val="00F90546"/>
    <w:rsid w:val="00F90673"/>
    <w:rsid w:val="00F906E4"/>
    <w:rsid w:val="00F909D2"/>
    <w:rsid w:val="00F909E3"/>
    <w:rsid w:val="00F90A14"/>
    <w:rsid w:val="00F9177A"/>
    <w:rsid w:val="00F917E9"/>
    <w:rsid w:val="00F918E7"/>
    <w:rsid w:val="00F91DE8"/>
    <w:rsid w:val="00F91E39"/>
    <w:rsid w:val="00F923E8"/>
    <w:rsid w:val="00F9256F"/>
    <w:rsid w:val="00F9279E"/>
    <w:rsid w:val="00F92882"/>
    <w:rsid w:val="00F936F3"/>
    <w:rsid w:val="00F93C9B"/>
    <w:rsid w:val="00F93CEE"/>
    <w:rsid w:val="00F93F92"/>
    <w:rsid w:val="00F941DF"/>
    <w:rsid w:val="00F944B9"/>
    <w:rsid w:val="00F94730"/>
    <w:rsid w:val="00F949BE"/>
    <w:rsid w:val="00F94D39"/>
    <w:rsid w:val="00F94EAF"/>
    <w:rsid w:val="00F952DE"/>
    <w:rsid w:val="00F95814"/>
    <w:rsid w:val="00F95C94"/>
    <w:rsid w:val="00F95D49"/>
    <w:rsid w:val="00F96030"/>
    <w:rsid w:val="00F96058"/>
    <w:rsid w:val="00F9633C"/>
    <w:rsid w:val="00F963EC"/>
    <w:rsid w:val="00F96539"/>
    <w:rsid w:val="00F96D30"/>
    <w:rsid w:val="00F96F18"/>
    <w:rsid w:val="00F96FEB"/>
    <w:rsid w:val="00F97098"/>
    <w:rsid w:val="00F9755E"/>
    <w:rsid w:val="00FA031B"/>
    <w:rsid w:val="00FA06A9"/>
    <w:rsid w:val="00FA0C53"/>
    <w:rsid w:val="00FA157D"/>
    <w:rsid w:val="00FA1650"/>
    <w:rsid w:val="00FA172B"/>
    <w:rsid w:val="00FA190C"/>
    <w:rsid w:val="00FA1A40"/>
    <w:rsid w:val="00FA23EA"/>
    <w:rsid w:val="00FA2AAC"/>
    <w:rsid w:val="00FA36B9"/>
    <w:rsid w:val="00FA3974"/>
    <w:rsid w:val="00FA4028"/>
    <w:rsid w:val="00FA402F"/>
    <w:rsid w:val="00FA4AFA"/>
    <w:rsid w:val="00FA4EF4"/>
    <w:rsid w:val="00FA5358"/>
    <w:rsid w:val="00FA5366"/>
    <w:rsid w:val="00FA5955"/>
    <w:rsid w:val="00FA59F1"/>
    <w:rsid w:val="00FA5C82"/>
    <w:rsid w:val="00FA619D"/>
    <w:rsid w:val="00FA61F1"/>
    <w:rsid w:val="00FA640A"/>
    <w:rsid w:val="00FA64F1"/>
    <w:rsid w:val="00FA6946"/>
    <w:rsid w:val="00FA6A53"/>
    <w:rsid w:val="00FA7C68"/>
    <w:rsid w:val="00FA7D62"/>
    <w:rsid w:val="00FB00D2"/>
    <w:rsid w:val="00FB0534"/>
    <w:rsid w:val="00FB0BE7"/>
    <w:rsid w:val="00FB0DD3"/>
    <w:rsid w:val="00FB12F3"/>
    <w:rsid w:val="00FB1803"/>
    <w:rsid w:val="00FB1A23"/>
    <w:rsid w:val="00FB1B09"/>
    <w:rsid w:val="00FB1E59"/>
    <w:rsid w:val="00FB1F77"/>
    <w:rsid w:val="00FB215B"/>
    <w:rsid w:val="00FB26BF"/>
    <w:rsid w:val="00FB2D3A"/>
    <w:rsid w:val="00FB2F4A"/>
    <w:rsid w:val="00FB3AC8"/>
    <w:rsid w:val="00FB3E1A"/>
    <w:rsid w:val="00FB3FBE"/>
    <w:rsid w:val="00FB4111"/>
    <w:rsid w:val="00FB43EF"/>
    <w:rsid w:val="00FB4823"/>
    <w:rsid w:val="00FB48E1"/>
    <w:rsid w:val="00FB4908"/>
    <w:rsid w:val="00FB49B9"/>
    <w:rsid w:val="00FB5061"/>
    <w:rsid w:val="00FB5234"/>
    <w:rsid w:val="00FB5298"/>
    <w:rsid w:val="00FB5374"/>
    <w:rsid w:val="00FB53F9"/>
    <w:rsid w:val="00FB5463"/>
    <w:rsid w:val="00FB56A8"/>
    <w:rsid w:val="00FB57B0"/>
    <w:rsid w:val="00FB5E3E"/>
    <w:rsid w:val="00FB5EBA"/>
    <w:rsid w:val="00FB6025"/>
    <w:rsid w:val="00FB634C"/>
    <w:rsid w:val="00FB6399"/>
    <w:rsid w:val="00FB63E1"/>
    <w:rsid w:val="00FB6810"/>
    <w:rsid w:val="00FB6884"/>
    <w:rsid w:val="00FB69AD"/>
    <w:rsid w:val="00FB6A0A"/>
    <w:rsid w:val="00FB6C27"/>
    <w:rsid w:val="00FB713F"/>
    <w:rsid w:val="00FB74B0"/>
    <w:rsid w:val="00FB74F7"/>
    <w:rsid w:val="00FB7521"/>
    <w:rsid w:val="00FB7740"/>
    <w:rsid w:val="00FB792D"/>
    <w:rsid w:val="00FC078B"/>
    <w:rsid w:val="00FC0896"/>
    <w:rsid w:val="00FC0A40"/>
    <w:rsid w:val="00FC15F7"/>
    <w:rsid w:val="00FC177A"/>
    <w:rsid w:val="00FC18B7"/>
    <w:rsid w:val="00FC1B62"/>
    <w:rsid w:val="00FC1D5A"/>
    <w:rsid w:val="00FC1FA6"/>
    <w:rsid w:val="00FC2268"/>
    <w:rsid w:val="00FC2349"/>
    <w:rsid w:val="00FC237E"/>
    <w:rsid w:val="00FC263F"/>
    <w:rsid w:val="00FC2A0A"/>
    <w:rsid w:val="00FC2A9A"/>
    <w:rsid w:val="00FC2ADC"/>
    <w:rsid w:val="00FC2B51"/>
    <w:rsid w:val="00FC2CE4"/>
    <w:rsid w:val="00FC3A62"/>
    <w:rsid w:val="00FC3CAB"/>
    <w:rsid w:val="00FC3F57"/>
    <w:rsid w:val="00FC3F8D"/>
    <w:rsid w:val="00FC4616"/>
    <w:rsid w:val="00FC47EA"/>
    <w:rsid w:val="00FC496C"/>
    <w:rsid w:val="00FC4EF0"/>
    <w:rsid w:val="00FC4F1A"/>
    <w:rsid w:val="00FC5181"/>
    <w:rsid w:val="00FC51BD"/>
    <w:rsid w:val="00FC5724"/>
    <w:rsid w:val="00FC57CF"/>
    <w:rsid w:val="00FC5B0D"/>
    <w:rsid w:val="00FC5F26"/>
    <w:rsid w:val="00FC625B"/>
    <w:rsid w:val="00FC64AC"/>
    <w:rsid w:val="00FC692E"/>
    <w:rsid w:val="00FC6B3B"/>
    <w:rsid w:val="00FC6C4F"/>
    <w:rsid w:val="00FC6C50"/>
    <w:rsid w:val="00FC6D95"/>
    <w:rsid w:val="00FC6F94"/>
    <w:rsid w:val="00FC7368"/>
    <w:rsid w:val="00FC747A"/>
    <w:rsid w:val="00FC7B36"/>
    <w:rsid w:val="00FC7B96"/>
    <w:rsid w:val="00FC7ED8"/>
    <w:rsid w:val="00FD00CB"/>
    <w:rsid w:val="00FD0236"/>
    <w:rsid w:val="00FD08E4"/>
    <w:rsid w:val="00FD0FF2"/>
    <w:rsid w:val="00FD1198"/>
    <w:rsid w:val="00FD1313"/>
    <w:rsid w:val="00FD1748"/>
    <w:rsid w:val="00FD1801"/>
    <w:rsid w:val="00FD1A7E"/>
    <w:rsid w:val="00FD1BCD"/>
    <w:rsid w:val="00FD1BFE"/>
    <w:rsid w:val="00FD1D8D"/>
    <w:rsid w:val="00FD1DE6"/>
    <w:rsid w:val="00FD2C94"/>
    <w:rsid w:val="00FD3580"/>
    <w:rsid w:val="00FD364F"/>
    <w:rsid w:val="00FD41FA"/>
    <w:rsid w:val="00FD44CE"/>
    <w:rsid w:val="00FD4FD8"/>
    <w:rsid w:val="00FD52E3"/>
    <w:rsid w:val="00FD53EB"/>
    <w:rsid w:val="00FD5A71"/>
    <w:rsid w:val="00FD5BFF"/>
    <w:rsid w:val="00FD5D82"/>
    <w:rsid w:val="00FD5F6B"/>
    <w:rsid w:val="00FD626F"/>
    <w:rsid w:val="00FD6772"/>
    <w:rsid w:val="00FD6A70"/>
    <w:rsid w:val="00FD6B12"/>
    <w:rsid w:val="00FD6BC7"/>
    <w:rsid w:val="00FD6C8C"/>
    <w:rsid w:val="00FD6CC7"/>
    <w:rsid w:val="00FD6F6B"/>
    <w:rsid w:val="00FD70A1"/>
    <w:rsid w:val="00FD74D1"/>
    <w:rsid w:val="00FD78A8"/>
    <w:rsid w:val="00FD7C14"/>
    <w:rsid w:val="00FD7E60"/>
    <w:rsid w:val="00FD7E9E"/>
    <w:rsid w:val="00FE0096"/>
    <w:rsid w:val="00FE01A7"/>
    <w:rsid w:val="00FE08E2"/>
    <w:rsid w:val="00FE0D69"/>
    <w:rsid w:val="00FE11F8"/>
    <w:rsid w:val="00FE136B"/>
    <w:rsid w:val="00FE1626"/>
    <w:rsid w:val="00FE17B2"/>
    <w:rsid w:val="00FE1A17"/>
    <w:rsid w:val="00FE1DE8"/>
    <w:rsid w:val="00FE1E5E"/>
    <w:rsid w:val="00FE25A4"/>
    <w:rsid w:val="00FE275C"/>
    <w:rsid w:val="00FE291F"/>
    <w:rsid w:val="00FE29B2"/>
    <w:rsid w:val="00FE2BA7"/>
    <w:rsid w:val="00FE2E68"/>
    <w:rsid w:val="00FE3530"/>
    <w:rsid w:val="00FE356F"/>
    <w:rsid w:val="00FE4AE8"/>
    <w:rsid w:val="00FE4DE5"/>
    <w:rsid w:val="00FE50F3"/>
    <w:rsid w:val="00FE5275"/>
    <w:rsid w:val="00FE5A7A"/>
    <w:rsid w:val="00FE5D01"/>
    <w:rsid w:val="00FE6344"/>
    <w:rsid w:val="00FE6432"/>
    <w:rsid w:val="00FE69F2"/>
    <w:rsid w:val="00FE6C6A"/>
    <w:rsid w:val="00FE7107"/>
    <w:rsid w:val="00FE737C"/>
    <w:rsid w:val="00FE75B4"/>
    <w:rsid w:val="00FE76F2"/>
    <w:rsid w:val="00FE77D0"/>
    <w:rsid w:val="00FE7C0C"/>
    <w:rsid w:val="00FE7D5F"/>
    <w:rsid w:val="00FF0016"/>
    <w:rsid w:val="00FF05DD"/>
    <w:rsid w:val="00FF0A82"/>
    <w:rsid w:val="00FF0AC7"/>
    <w:rsid w:val="00FF0DEF"/>
    <w:rsid w:val="00FF0E36"/>
    <w:rsid w:val="00FF0E82"/>
    <w:rsid w:val="00FF1140"/>
    <w:rsid w:val="00FF119B"/>
    <w:rsid w:val="00FF1998"/>
    <w:rsid w:val="00FF1A43"/>
    <w:rsid w:val="00FF1B90"/>
    <w:rsid w:val="00FF1C83"/>
    <w:rsid w:val="00FF1EF3"/>
    <w:rsid w:val="00FF1F65"/>
    <w:rsid w:val="00FF257A"/>
    <w:rsid w:val="00FF2B3A"/>
    <w:rsid w:val="00FF2C0C"/>
    <w:rsid w:val="00FF2F26"/>
    <w:rsid w:val="00FF2FC4"/>
    <w:rsid w:val="00FF31A1"/>
    <w:rsid w:val="00FF336F"/>
    <w:rsid w:val="00FF3426"/>
    <w:rsid w:val="00FF4134"/>
    <w:rsid w:val="00FF4242"/>
    <w:rsid w:val="00FF43AB"/>
    <w:rsid w:val="00FF49A5"/>
    <w:rsid w:val="00FF4A9D"/>
    <w:rsid w:val="00FF4E87"/>
    <w:rsid w:val="00FF4FED"/>
    <w:rsid w:val="00FF51B4"/>
    <w:rsid w:val="00FF56A1"/>
    <w:rsid w:val="00FF5DDD"/>
    <w:rsid w:val="00FF5FB8"/>
    <w:rsid w:val="00FF692A"/>
    <w:rsid w:val="00FF6F5E"/>
    <w:rsid w:val="00FF707A"/>
    <w:rsid w:val="00FF753E"/>
    <w:rsid w:val="00FF7C85"/>
    <w:rsid w:val="00FF7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 fill="f" fillcolor="white" strokecolor="silver">
      <v:fill color="white" on="f"/>
      <v:stroke color="silver"/>
      <v:shadow color="#868686"/>
      <o:colormru v:ext="edit" colors="#f49100,#8f9286,#dd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table of figures" w:uiPriority="0"/>
    <w:lsdException w:name="annotation reference" w:uiPriority="0"/>
    <w:lsdException w:name="page number" w:uiPriority="0"/>
    <w:lsdException w:name="table of authorities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4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C3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9C3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9C3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9C3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C3EE5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9C3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C3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C3EE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9C3EE5"/>
    <w:rPr>
      <w:rFonts w:cs="Times New Roman"/>
      <w:b/>
      <w:bCs/>
    </w:rPr>
  </w:style>
  <w:style w:type="paragraph" w:styleId="ListBullet">
    <w:name w:val="List Bullet"/>
    <w:basedOn w:val="Normal"/>
    <w:rsid w:val="009C3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C3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C3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C3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C3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9C3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C3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C3EE5"/>
    <w:pPr>
      <w:ind w:left="284"/>
    </w:pPr>
  </w:style>
  <w:style w:type="paragraph" w:customStyle="1" w:styleId="AAFrameAddress">
    <w:name w:val="AA Frame Address"/>
    <w:basedOn w:val="Heading1"/>
    <w:rsid w:val="009C3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9C3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C3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9C3EE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9C3EE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9C3EE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9C3EE5"/>
    <w:pPr>
      <w:ind w:left="851" w:hanging="284"/>
    </w:pPr>
  </w:style>
  <w:style w:type="paragraph" w:styleId="Index4">
    <w:name w:val="index 4"/>
    <w:basedOn w:val="Normal"/>
    <w:next w:val="Normal"/>
    <w:semiHidden/>
    <w:rsid w:val="009C3EE5"/>
    <w:pPr>
      <w:ind w:left="1135" w:hanging="284"/>
    </w:pPr>
  </w:style>
  <w:style w:type="paragraph" w:styleId="Index6">
    <w:name w:val="index 6"/>
    <w:basedOn w:val="Normal"/>
    <w:next w:val="Normal"/>
    <w:semiHidden/>
    <w:rsid w:val="009C3EE5"/>
    <w:pPr>
      <w:ind w:left="1702" w:hanging="284"/>
    </w:pPr>
  </w:style>
  <w:style w:type="paragraph" w:styleId="Index5">
    <w:name w:val="index 5"/>
    <w:basedOn w:val="Normal"/>
    <w:next w:val="Normal"/>
    <w:semiHidden/>
    <w:rsid w:val="009C3EE5"/>
    <w:pPr>
      <w:ind w:left="1418" w:hanging="284"/>
    </w:pPr>
  </w:style>
  <w:style w:type="paragraph" w:styleId="Index7">
    <w:name w:val="index 7"/>
    <w:basedOn w:val="Normal"/>
    <w:next w:val="Normal"/>
    <w:semiHidden/>
    <w:rsid w:val="009C3EE5"/>
    <w:pPr>
      <w:ind w:left="1985" w:hanging="284"/>
    </w:pPr>
  </w:style>
  <w:style w:type="paragraph" w:styleId="Index8">
    <w:name w:val="index 8"/>
    <w:basedOn w:val="Normal"/>
    <w:next w:val="Normal"/>
    <w:semiHidden/>
    <w:rsid w:val="009C3EE5"/>
    <w:pPr>
      <w:ind w:left="2269" w:hanging="284"/>
    </w:pPr>
  </w:style>
  <w:style w:type="paragraph" w:styleId="Index9">
    <w:name w:val="index 9"/>
    <w:basedOn w:val="Normal"/>
    <w:next w:val="Normal"/>
    <w:semiHidden/>
    <w:rsid w:val="009C3EE5"/>
    <w:pPr>
      <w:ind w:left="2552" w:hanging="284"/>
    </w:pPr>
  </w:style>
  <w:style w:type="paragraph" w:styleId="TOC2">
    <w:name w:val="toc 2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C3EE5"/>
    <w:pPr>
      <w:ind w:left="851"/>
    </w:pPr>
  </w:style>
  <w:style w:type="paragraph" w:styleId="TOC5">
    <w:name w:val="toc 5"/>
    <w:basedOn w:val="Normal"/>
    <w:next w:val="Normal"/>
    <w:semiHidden/>
    <w:rsid w:val="009C3EE5"/>
    <w:pPr>
      <w:ind w:left="1134"/>
    </w:pPr>
  </w:style>
  <w:style w:type="paragraph" w:styleId="TOC6">
    <w:name w:val="toc 6"/>
    <w:basedOn w:val="Normal"/>
    <w:next w:val="Normal"/>
    <w:semiHidden/>
    <w:rsid w:val="009C3EE5"/>
    <w:pPr>
      <w:ind w:left="1418"/>
    </w:pPr>
  </w:style>
  <w:style w:type="paragraph" w:styleId="TOC7">
    <w:name w:val="toc 7"/>
    <w:basedOn w:val="Normal"/>
    <w:next w:val="Normal"/>
    <w:semiHidden/>
    <w:rsid w:val="009C3EE5"/>
    <w:pPr>
      <w:ind w:left="1701"/>
    </w:pPr>
  </w:style>
  <w:style w:type="paragraph" w:styleId="TOC8">
    <w:name w:val="toc 8"/>
    <w:basedOn w:val="Normal"/>
    <w:next w:val="Normal"/>
    <w:semiHidden/>
    <w:rsid w:val="009C3EE5"/>
    <w:pPr>
      <w:ind w:left="1985"/>
    </w:pPr>
  </w:style>
  <w:style w:type="paragraph" w:styleId="TOC9">
    <w:name w:val="toc 9"/>
    <w:basedOn w:val="Normal"/>
    <w:next w:val="Normal"/>
    <w:semiHidden/>
    <w:rsid w:val="009C3EE5"/>
    <w:pPr>
      <w:ind w:left="2268"/>
    </w:pPr>
  </w:style>
  <w:style w:type="paragraph" w:styleId="TableofFigures">
    <w:name w:val="table of figures"/>
    <w:basedOn w:val="Normal"/>
    <w:next w:val="Normal"/>
    <w:semiHidden/>
    <w:rsid w:val="009C3EE5"/>
    <w:pPr>
      <w:ind w:left="567" w:hanging="567"/>
    </w:pPr>
  </w:style>
  <w:style w:type="paragraph" w:styleId="ListBullet5">
    <w:name w:val="List Bullet 5"/>
    <w:basedOn w:val="Normal"/>
    <w:rsid w:val="009C3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9C3EE5"/>
    <w:pPr>
      <w:spacing w:after="120"/>
    </w:pPr>
  </w:style>
  <w:style w:type="paragraph" w:styleId="BodyTextFirstIndent">
    <w:name w:val="Body Text First Indent"/>
    <w:basedOn w:val="BodyText"/>
    <w:rsid w:val="009C3EE5"/>
    <w:pPr>
      <w:ind w:firstLine="284"/>
    </w:pPr>
  </w:style>
  <w:style w:type="paragraph" w:styleId="BodyTextIndent">
    <w:name w:val="Body Text Indent"/>
    <w:basedOn w:val="Normal"/>
    <w:rsid w:val="009C3EE5"/>
    <w:pPr>
      <w:spacing w:after="120"/>
      <w:ind w:left="283"/>
    </w:pPr>
  </w:style>
  <w:style w:type="paragraph" w:styleId="BodyTextFirstIndent2">
    <w:name w:val="Body Text First Indent 2"/>
    <w:basedOn w:val="BodyTextIndent"/>
    <w:rsid w:val="009C3EE5"/>
    <w:pPr>
      <w:ind w:left="284" w:firstLine="284"/>
    </w:pPr>
  </w:style>
  <w:style w:type="character" w:styleId="Strong">
    <w:name w:val="Strong"/>
    <w:qFormat/>
    <w:rsid w:val="009C3EE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C3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9C3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C3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9C3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C3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9C3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C3EE5"/>
    <w:pPr>
      <w:framePr w:h="1054" w:wrap="around" w:y="5920"/>
    </w:pPr>
  </w:style>
  <w:style w:type="paragraph" w:customStyle="1" w:styleId="ReportHeading3">
    <w:name w:val="ReportHeading3"/>
    <w:basedOn w:val="ReportHeading2"/>
    <w:rsid w:val="009C3EE5"/>
    <w:pPr>
      <w:framePr w:h="443" w:wrap="around" w:y="8223"/>
    </w:pPr>
  </w:style>
  <w:style w:type="paragraph" w:customStyle="1" w:styleId="a">
    <w:name w:val="¢éÍ¤ÇÒÁ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C3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C3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C3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C3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C3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9C3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ºÇ¡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9C3EE5"/>
  </w:style>
  <w:style w:type="paragraph" w:styleId="BodyText2">
    <w:name w:val="Body Text 2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0"/>
      <w:szCs w:val="30"/>
    </w:rPr>
  </w:style>
  <w:style w:type="paragraph" w:customStyle="1" w:styleId="a2">
    <w:name w:val="??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alloonText">
    <w:name w:val="Balloon Text"/>
    <w:basedOn w:val="Normal"/>
    <w:semiHidden/>
    <w:rsid w:val="00725E7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379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PolicyHeading">
    <w:name w:val="Acc Policy Heading"/>
    <w:basedOn w:val="BodyText"/>
    <w:link w:val="AccPolicyHeadingChar"/>
    <w:autoRedefine/>
    <w:rsid w:val="003D5B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18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D5B65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3">
    <w:name w:val="???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30">
    <w:name w:val="?????3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Heading2Char">
    <w:name w:val="Heading 2 Char"/>
    <w:link w:val="Heading2"/>
    <w:rsid w:val="00456F4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0344B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4">
    <w:name w:val="???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Å§ª×èÍ E"/>
    <w:basedOn w:val="Normal"/>
    <w:rsid w:val="00476B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eaderChar">
    <w:name w:val="Header Char"/>
    <w:link w:val="Header"/>
    <w:uiPriority w:val="99"/>
    <w:rsid w:val="00FC4616"/>
    <w:rPr>
      <w:rFonts w:ascii="Arial" w:hAnsi="Arial"/>
      <w:sz w:val="18"/>
      <w:szCs w:val="18"/>
    </w:rPr>
  </w:style>
  <w:style w:type="paragraph" w:customStyle="1" w:styleId="Default">
    <w:name w:val="Default"/>
    <w:rsid w:val="00DA41F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A41F4"/>
    <w:pPr>
      <w:ind w:left="720"/>
      <w:contextualSpacing/>
    </w:pPr>
    <w:rPr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E72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5E721B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locked/>
    <w:rsid w:val="007F2F11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index">
    <w:name w:val="index"/>
    <w:aliases w:val="ix"/>
    <w:basedOn w:val="BodyText"/>
    <w:rsid w:val="005D08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996717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rsid w:val="00996717"/>
    <w:rPr>
      <w:rFonts w:ascii="Tahoma" w:hAnsi="Tahoma" w:cs="Tahoma"/>
      <w:shd w:val="clear" w:color="auto" w:fill="000080"/>
      <w:lang w:val="en-GB" w:bidi="ar-SA"/>
    </w:rPr>
  </w:style>
  <w:style w:type="paragraph" w:customStyle="1" w:styleId="acctmergecolhdg">
    <w:name w:val="acct merge col hdg"/>
    <w:aliases w:val="mh"/>
    <w:basedOn w:val="Normal"/>
    <w:rsid w:val="00A1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4B079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,Body Char2"/>
    <w:locked/>
    <w:rsid w:val="00F86253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142D8A"/>
    <w:rPr>
      <w:rFonts w:ascii="Arial" w:hAnsi="Arial"/>
      <w:sz w:val="18"/>
      <w:szCs w:val="18"/>
    </w:rPr>
  </w:style>
  <w:style w:type="character" w:customStyle="1" w:styleId="Heading1Char1">
    <w:name w:val="Heading 1 Char1"/>
    <w:rsid w:val="00BF6C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5D0913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0913"/>
    <w:rPr>
      <w:sz w:val="20"/>
      <w:szCs w:val="25"/>
    </w:rPr>
  </w:style>
  <w:style w:type="character" w:customStyle="1" w:styleId="CommentTextChar">
    <w:name w:val="Comment Text Char"/>
    <w:link w:val="CommentText"/>
    <w:rsid w:val="005D091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D0913"/>
    <w:rPr>
      <w:b/>
      <w:bCs/>
    </w:rPr>
  </w:style>
  <w:style w:type="character" w:customStyle="1" w:styleId="CommentSubjectChar">
    <w:name w:val="Comment Subject Char"/>
    <w:link w:val="CommentSubject"/>
    <w:rsid w:val="005D0913"/>
    <w:rPr>
      <w:rFonts w:ascii="Arial" w:hAnsi="Arial"/>
      <w:b/>
      <w:bCs/>
      <w:szCs w:val="25"/>
    </w:rPr>
  </w:style>
  <w:style w:type="paragraph" w:styleId="FootnoteText">
    <w:name w:val="footnote text"/>
    <w:aliases w:val="ft"/>
    <w:basedOn w:val="Normal"/>
    <w:link w:val="FootnoteTextChar"/>
    <w:unhideWhenUsed/>
    <w:rsid w:val="00832E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rsid w:val="00832E82"/>
    <w:rPr>
      <w:rFonts w:cs="Times New Roman"/>
      <w:lang w:bidi="ar-SA"/>
    </w:rPr>
  </w:style>
  <w:style w:type="character" w:styleId="FootnoteReference">
    <w:name w:val="footnote reference"/>
    <w:uiPriority w:val="99"/>
    <w:unhideWhenUsed/>
    <w:rsid w:val="00832E82"/>
    <w:rPr>
      <w:vertAlign w:val="superscript"/>
    </w:rPr>
  </w:style>
  <w:style w:type="character" w:customStyle="1" w:styleId="HeaderChar1">
    <w:name w:val="Header Char1"/>
    <w:rsid w:val="000B6EC9"/>
    <w:rPr>
      <w:rFonts w:ascii="Arial" w:eastAsia="Times New Roman" w:hAnsi="Arial" w:cs="Times New Roman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0E0842"/>
    <w:rPr>
      <w:rFonts w:cs="Times New Roman"/>
      <w:sz w:val="22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545048"/>
    <w:pPr>
      <w:ind w:left="720"/>
      <w:contextualSpacing/>
    </w:pPr>
    <w:rPr>
      <w:szCs w:val="22"/>
    </w:rPr>
  </w:style>
  <w:style w:type="paragraph" w:styleId="NoSpacing">
    <w:name w:val="No Spacing"/>
    <w:uiPriority w:val="1"/>
    <w:qFormat/>
    <w:rsid w:val="00820E5D"/>
    <w:rPr>
      <w:rFonts w:ascii="Calibri" w:eastAsia="Calibri" w:hAnsi="Calibri" w:cs="Cordia New"/>
      <w:sz w:val="22"/>
      <w:szCs w:val="28"/>
    </w:rPr>
  </w:style>
  <w:style w:type="paragraph" w:styleId="Revision">
    <w:name w:val="Revision"/>
    <w:hidden/>
    <w:uiPriority w:val="99"/>
    <w:semiHidden/>
    <w:rsid w:val="003905F3"/>
    <w:rPr>
      <w:rFonts w:ascii="Arial" w:hAnsi="Arial"/>
      <w:sz w:val="18"/>
      <w:szCs w:val="22"/>
    </w:rPr>
  </w:style>
  <w:style w:type="paragraph" w:customStyle="1" w:styleId="acctstatementsub-heading">
    <w:name w:val="acct statement sub-heading"/>
    <w:aliases w:val="ass"/>
    <w:basedOn w:val="Normal"/>
    <w:next w:val="Normal"/>
    <w:rsid w:val="00D47883"/>
    <w:pPr>
      <w:keepNext/>
      <w:keepLines/>
      <w:numPr>
        <w:ilvl w:val="1"/>
        <w:numId w:val="3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before="130" w:after="130"/>
      <w:ind w:left="0" w:firstLine="0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3011B"/>
    <w:rPr>
      <w:rFonts w:ascii="Arial" w:hAnsi="Arial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1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11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1B3509-49E6-402A-8ED3-EAAD4DD69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1048</TotalTime>
  <Pages>35</Pages>
  <Words>6049</Words>
  <Characters>34484</Characters>
  <Application>Microsoft Office Word</Application>
  <DocSecurity>0</DocSecurity>
  <Lines>287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สระบุรีเทคนิคคอนกรีต จำกัด</vt:lpstr>
      <vt:lpstr>บริษัท สระบุรีเทคนิคคอนกรีต จำกัด</vt:lpstr>
    </vt:vector>
  </TitlesOfParts>
  <Company>KPMG</Company>
  <LinksUpToDate>false</LinksUpToDate>
  <CharactersWithSpaces>40453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สระบุรีเทคนิคคอนกรีต จำกัด</dc:title>
  <dc:creator>user</dc:creator>
  <cp:lastModifiedBy>newreety</cp:lastModifiedBy>
  <cp:revision>62</cp:revision>
  <cp:lastPrinted>2021-11-02T04:11:00Z</cp:lastPrinted>
  <dcterms:created xsi:type="dcterms:W3CDTF">2021-11-02T09:03:00Z</dcterms:created>
  <dcterms:modified xsi:type="dcterms:W3CDTF">2021-11-11T07:46:00Z</dcterms:modified>
</cp:coreProperties>
</file>