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7B2433" w:rsidRPr="00AC365B" w14:paraId="67CBEEDB" w14:textId="77777777" w:rsidTr="007E021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80B1C8" w14:textId="2AEC6A0E" w:rsidR="007B2433" w:rsidRPr="00AC365B" w:rsidRDefault="007926B1" w:rsidP="007E02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B2433" w:rsidRPr="00AC365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081349B" w14:textId="77777777" w:rsidR="007B2433" w:rsidRPr="00AC365B" w:rsidRDefault="007B2433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0EC1" w:rsidRPr="00AC365B" w14:paraId="0566F224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9394D7" w14:textId="77777777" w:rsidR="00BE0EC1" w:rsidRPr="00AC365B" w:rsidRDefault="00BE0EC1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17C1EB27" w14:textId="3124A48E" w:rsidR="00BE0EC1" w:rsidRPr="00AC365B" w:rsidRDefault="00BE0EC1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03BAC" w:rsidRPr="00AC365B" w14:paraId="69EE0D1C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786F63" w14:textId="04BC67C4" w:rsidR="00503BAC" w:rsidRPr="00057DE0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2555DC38" w14:textId="2EF50441" w:rsidR="00503BAC" w:rsidRPr="00B43307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03BA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03BAC" w:rsidRPr="00AC365B" w14:paraId="1556ADAA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E5AF6E" w14:textId="4AE573A3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F4E2E65" w14:textId="0514053E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503BAC" w:rsidRPr="00AC365B" w14:paraId="141A18D3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51057C" w14:textId="5F921F36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C109B14" w14:textId="6C19BE96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การใช้เกณฑ์ในการดำเนินงานต่อเนื่อง</w:t>
            </w:r>
          </w:p>
        </w:tc>
      </w:tr>
      <w:tr w:rsidR="00503BAC" w:rsidRPr="00AC365B" w14:paraId="21D3B7F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0814C2" w14:textId="03C44325" w:rsidR="00503BAC" w:rsidRPr="003A6048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7911255F" w14:textId="2BAA99F2" w:rsidR="00503BAC" w:rsidRPr="008744AD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44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503BAC" w:rsidRPr="00AC365B" w14:paraId="694C95A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E3A48E" w14:textId="1B50A4D5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0A8D4995" w14:textId="04B1EB58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03BAC" w:rsidRPr="00AC365B" w14:paraId="6CC4CF49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C10B4D" w14:textId="7FD0304E" w:rsidR="00503BAC" w:rsidRPr="00BE31F2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63DB3D20" w14:textId="2E7712C4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503BAC" w:rsidRPr="00AC365B" w14:paraId="5EF5BA0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6D0D66D4" w14:textId="70DA11A0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39E345B3" w14:textId="67D15F47" w:rsidR="00503BAC" w:rsidRPr="00AC365B" w:rsidRDefault="00503BAC" w:rsidP="00503B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7054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313D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="00313D20" w:rsidRPr="00BB1A4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705FAD" w:rsidRPr="00AC365B" w14:paraId="3AB8EE2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4FB2F849" w14:textId="78E3198A" w:rsidR="00705FAD" w:rsidRPr="00057DE0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1FEBF8EA" w14:textId="6FFBC788" w:rsidR="00705FAD" w:rsidRPr="00705FAD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05F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05FAD" w:rsidRPr="00AC365B" w14:paraId="7CE21ABD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D9585E" w14:textId="3B57AB0F" w:rsidR="00705FAD" w:rsidRPr="000C653B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0E200164" w14:textId="2922A8DD" w:rsidR="00705FAD" w:rsidRPr="00705FAD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05F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ใบอนุญาตให้ใช้คลื่นความถี่และประกอบกิจการโทรทัศน์ค้างจ่าย</w:t>
            </w:r>
          </w:p>
        </w:tc>
      </w:tr>
      <w:tr w:rsidR="00705FAD" w:rsidRPr="00AC365B" w14:paraId="55815FFD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322CA5" w14:textId="2D4A35E4" w:rsidR="00705FAD" w:rsidRPr="00BE31F2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12E77BB4" w14:textId="31B4F4E3" w:rsidR="00705FAD" w:rsidRPr="00705FAD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05F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5025E" w:rsidRPr="00AC365B" w14:paraId="4328C76E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8B33F8" w14:textId="1F57DF06" w:rsidR="00D5025E" w:rsidRPr="00057DE0" w:rsidRDefault="00D5025E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6B55519C" w14:textId="667F04CA" w:rsidR="00D5025E" w:rsidRPr="00705FAD" w:rsidRDefault="00D5025E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025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การดำเนินงานที่ยกเลิก</w:t>
            </w:r>
          </w:p>
        </w:tc>
      </w:tr>
      <w:tr w:rsidR="00705FAD" w:rsidRPr="00AC365B" w14:paraId="14B63E36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E4B033" w14:textId="54BD790B" w:rsidR="00705FAD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5025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2B486E25" w14:textId="062370B3" w:rsidR="00705FAD" w:rsidRPr="00705FAD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05F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05FAD" w:rsidRPr="00AC365B" w14:paraId="5B7E5D4E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41E40" w14:textId="46E2D8BE" w:rsidR="00705FAD" w:rsidRPr="000A76C9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5025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554BE433" w14:textId="18A73A67" w:rsidR="00705FAD" w:rsidRPr="00705FAD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05F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705FAD" w:rsidRPr="00AC365B" w14:paraId="5C068D0C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0173BA" w14:textId="6723B89B" w:rsidR="00705FAD" w:rsidRPr="00B37A34" w:rsidRDefault="00705FAD" w:rsidP="00705F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D5025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4620310D" w14:textId="62783DCF" w:rsidR="00705FAD" w:rsidRPr="00705FAD" w:rsidRDefault="00705FAD" w:rsidP="00705FA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5FA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1823CCA8" w14:textId="306F1157" w:rsidR="0003796C" w:rsidRDefault="0003796C" w:rsidP="0003796C">
      <w:pPr>
        <w:pStyle w:val="index"/>
        <w:tabs>
          <w:tab w:val="clear" w:pos="1134"/>
        </w:tabs>
        <w:spacing w:after="0" w:line="240" w:lineRule="atLeast"/>
        <w:ind w:left="900" w:hanging="360"/>
        <w:jc w:val="center"/>
        <w:outlineLvl w:val="0"/>
      </w:pPr>
    </w:p>
    <w:p w14:paraId="2FF8F4F2" w14:textId="77777777" w:rsidR="0025275A" w:rsidRPr="00AC365B" w:rsidRDefault="002371CF" w:rsidP="00B34C2D">
      <w:pPr>
        <w:pStyle w:val="index"/>
        <w:tabs>
          <w:tab w:val="clear" w:pos="1134"/>
        </w:tabs>
        <w:spacing w:after="0" w:line="240" w:lineRule="atLeast"/>
        <w:ind w:left="900" w:hanging="36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03796C">
        <w:br w:type="page"/>
      </w:r>
      <w:r w:rsidR="0025275A" w:rsidRPr="00AC365B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285BF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  <w:r w:rsidR="0025275A" w:rsidRPr="00AC365B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4E654CF0" w14:textId="77777777" w:rsidR="0025275A" w:rsidRPr="00F858B5" w:rsidRDefault="0025275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4560D1" w14:textId="088EE9CB" w:rsidR="0025275A" w:rsidRDefault="004B6B6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07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ab/>
      </w:r>
      <w:r w:rsidR="0025275A" w:rsidRPr="00AC365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285BF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49566A" w:rsidRPr="00AC365B">
        <w:rPr>
          <w:rFonts w:asciiTheme="majorBidi" w:hAnsiTheme="majorBidi" w:cstheme="majorBidi"/>
          <w:sz w:val="30"/>
          <w:szCs w:val="30"/>
          <w:cs/>
        </w:rPr>
        <w:t>นี้</w:t>
      </w:r>
      <w:r w:rsidR="0025275A" w:rsidRPr="00AC365B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ติ</w:t>
      </w:r>
      <w:r w:rsidR="00C67B97" w:rsidRPr="00AC365B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จาก</w:t>
      </w:r>
      <w:r w:rsidR="003D3556" w:rsidRPr="00AC365B">
        <w:rPr>
          <w:rFonts w:asciiTheme="majorBidi" w:hAnsiTheme="majorBidi" w:cstheme="majorBidi"/>
          <w:sz w:val="30"/>
          <w:szCs w:val="30"/>
          <w:cs/>
        </w:rPr>
        <w:t>คณะ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กรรมการเมื่</w:t>
      </w:r>
      <w:r w:rsidR="006322AD" w:rsidRPr="009A2C5E">
        <w:rPr>
          <w:rFonts w:asciiTheme="majorBidi" w:hAnsiTheme="majorBidi" w:cstheme="majorBidi"/>
          <w:sz w:val="30"/>
          <w:szCs w:val="30"/>
          <w:cs/>
        </w:rPr>
        <w:t>อ</w:t>
      </w:r>
      <w:r w:rsidR="00C67B97" w:rsidRPr="009A2C5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B4868" w:rsidRPr="009A2C5E">
        <w:rPr>
          <w:rFonts w:asciiTheme="majorBidi" w:hAnsiTheme="majorBidi" w:cstheme="majorBidi"/>
          <w:sz w:val="30"/>
          <w:szCs w:val="30"/>
        </w:rPr>
        <w:t xml:space="preserve"> </w:t>
      </w:r>
      <w:r w:rsidR="009A2C5E" w:rsidRPr="009A2C5E">
        <w:rPr>
          <w:rFonts w:asciiTheme="majorBidi" w:hAnsiTheme="majorBidi" w:cstheme="majorBidi"/>
          <w:sz w:val="30"/>
          <w:szCs w:val="30"/>
        </w:rPr>
        <w:t xml:space="preserve">12 </w:t>
      </w:r>
      <w:r w:rsidR="00A369FD" w:rsidRPr="009A2C5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016B98" w:rsidRPr="009A2C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7DE0" w:rsidRPr="009A2C5E">
        <w:rPr>
          <w:rFonts w:asciiTheme="majorBidi" w:hAnsiTheme="majorBidi" w:cstheme="majorBidi"/>
          <w:sz w:val="30"/>
          <w:szCs w:val="30"/>
        </w:rPr>
        <w:t>2564</w:t>
      </w:r>
    </w:p>
    <w:p w14:paraId="0822F492" w14:textId="400D397D" w:rsidR="00503BAC" w:rsidRPr="00503BAC" w:rsidRDefault="00503BAC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0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634FF1" w14:textId="70B1B32F" w:rsidR="00503BAC" w:rsidRPr="00503BAC" w:rsidRDefault="00503BAC" w:rsidP="00503B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503BAC">
        <w:rPr>
          <w:rFonts w:asciiTheme="majorBidi" w:hAnsiTheme="majorBidi"/>
          <w:b/>
          <w:bCs/>
          <w:sz w:val="30"/>
          <w:szCs w:val="30"/>
          <w:cs/>
        </w:rPr>
        <w:t>ข้อมูลทั่วไป</w:t>
      </w:r>
    </w:p>
    <w:p w14:paraId="439FEC4C" w14:textId="529688BC" w:rsidR="00E66B73" w:rsidRPr="00626F7A" w:rsidRDefault="00E66B73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="Angsana New" w:hAnsi="Angsana New" w:cs="Angsana New"/>
          <w:spacing w:val="-4"/>
          <w:sz w:val="30"/>
          <w:szCs w:val="30"/>
          <w:lang w:val="en-GB" w:eastAsia="x-none"/>
        </w:rPr>
      </w:pPr>
    </w:p>
    <w:p w14:paraId="740887D5" w14:textId="601CB142" w:rsidR="00503BAC" w:rsidRDefault="000202F7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GB" w:eastAsia="x-none"/>
        </w:rPr>
      </w:pPr>
      <w:r>
        <w:rPr>
          <w:rFonts w:ascii="Angsana New" w:hAnsi="Angsana New" w:cs="Angsana New"/>
          <w:sz w:val="30"/>
          <w:szCs w:val="30"/>
          <w:cs/>
          <w:lang w:val="en-GB" w:eastAsia="x-none"/>
        </w:rPr>
        <w:tab/>
      </w:r>
      <w:r w:rsidRPr="000202F7">
        <w:rPr>
          <w:rFonts w:ascii="Angsana New" w:hAnsi="Angsana New" w:cs="Angsana New"/>
          <w:sz w:val="30"/>
          <w:szCs w:val="30"/>
          <w:cs/>
          <w:lang w:val="en-GB" w:eastAsia="x-none"/>
        </w:rPr>
        <w:t xml:space="preserve">ในเดือนมิถุนายน </w:t>
      </w:r>
      <w:r>
        <w:rPr>
          <w:rFonts w:ascii="Angsana New" w:hAnsi="Angsana New" w:cs="Angsana New"/>
          <w:sz w:val="30"/>
          <w:szCs w:val="30"/>
          <w:lang w:val="en-US" w:eastAsia="x-none"/>
        </w:rPr>
        <w:t>2564</w:t>
      </w:r>
      <w:r w:rsidRPr="000202F7">
        <w:rPr>
          <w:rFonts w:ascii="Angsana New" w:hAnsi="Angsana New" w:cs="Angsana New"/>
          <w:sz w:val="30"/>
          <w:szCs w:val="30"/>
          <w:cs/>
          <w:lang w:val="en-GB" w:eastAsia="x-none"/>
        </w:rPr>
        <w:t xml:space="preserve"> นางสาว อรอร อัครเศรณี ได้ซื้อหุ้นสามัญทั้งหมดในสัดส่วนร้อยละ </w:t>
      </w:r>
      <w:r>
        <w:rPr>
          <w:rFonts w:ascii="Angsana New" w:hAnsi="Angsana New" w:cs="Angsana New"/>
          <w:sz w:val="30"/>
          <w:szCs w:val="30"/>
          <w:lang w:val="en-GB" w:eastAsia="x-none"/>
        </w:rPr>
        <w:t>9.96</w:t>
      </w:r>
      <w:r w:rsidRPr="000202F7">
        <w:rPr>
          <w:rFonts w:ascii="Angsana New" w:hAnsi="Angsana New" w:cs="Angsana New"/>
          <w:sz w:val="30"/>
          <w:szCs w:val="30"/>
          <w:cs/>
          <w:lang w:val="en-GB" w:eastAsia="x-none"/>
        </w:rPr>
        <w:t xml:space="preserve"> จากบริษัท นิวส์ เน็ตเวิร์ค คอร์ปอเรชั่น จำกัด (มหาชน) ซึ่งเดิมเป็นผู้ถือหุ้นของบริษัท ทำให้ผู้ถือหุ้นรายใหญ่ของบริษัทเปลี่ยนเป็นนางสาว อรอร อัครเศรณี </w:t>
      </w:r>
      <w:r w:rsidR="00302BEE">
        <w:rPr>
          <w:rFonts w:ascii="Angsana New" w:hAnsi="Angsana New" w:cs="Angsana New" w:hint="cs"/>
          <w:sz w:val="30"/>
          <w:szCs w:val="30"/>
          <w:cs/>
          <w:lang w:val="en-GB" w:eastAsia="x-none"/>
        </w:rPr>
        <w:t>โดย</w:t>
      </w:r>
      <w:r w:rsidRPr="000202F7">
        <w:rPr>
          <w:rFonts w:ascii="Angsana New" w:hAnsi="Angsana New" w:cs="Angsana New"/>
          <w:sz w:val="30"/>
          <w:szCs w:val="30"/>
          <w:cs/>
          <w:lang w:val="en-GB" w:eastAsia="x-none"/>
        </w:rPr>
        <w:t xml:space="preserve">ถือหุ้นในสัดส่วนร้อยละ </w:t>
      </w:r>
      <w:r>
        <w:rPr>
          <w:rFonts w:ascii="Angsana New" w:hAnsi="Angsana New" w:cs="Angsana New"/>
          <w:sz w:val="30"/>
          <w:szCs w:val="30"/>
          <w:lang w:val="en-GB" w:eastAsia="x-none"/>
        </w:rPr>
        <w:t>10.08</w:t>
      </w:r>
    </w:p>
    <w:p w14:paraId="3F972E0B" w14:textId="77777777" w:rsidR="000202F7" w:rsidRPr="00503BAC" w:rsidRDefault="000202F7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Theme="majorBidi" w:hAnsiTheme="majorBidi" w:cstheme="majorBidi"/>
          <w:lang w:val="en-US"/>
        </w:rPr>
      </w:pPr>
    </w:p>
    <w:p w14:paraId="4C386F28" w14:textId="77777777" w:rsidR="00D864B8" w:rsidRPr="00ED235E" w:rsidRDefault="00D864B8" w:rsidP="00D864B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C0D4034" w14:textId="77777777" w:rsidR="00D864B8" w:rsidRPr="00F858B5" w:rsidRDefault="00D864B8" w:rsidP="00D86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1364C93C" w14:textId="6A1B53A3" w:rsidR="00D864B8" w:rsidRDefault="00D864B8" w:rsidP="00D86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bookmarkStart w:id="0" w:name="_Hlk66464858"/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F63A02">
        <w:rPr>
          <w:rFonts w:ascii="Angsana New" w:hAnsi="Angsana New"/>
          <w:sz w:val="30"/>
          <w:szCs w:val="30"/>
          <w:lang w:val="en-GB" w:eastAsia="x-none"/>
        </w:rPr>
        <w:br/>
      </w:r>
      <w:r w:rsidRPr="002F6C45">
        <w:rPr>
          <w:rFonts w:ascii="Angsana New" w:hAnsi="Angsana New"/>
          <w:spacing w:val="-4"/>
          <w:sz w:val="30"/>
          <w:szCs w:val="30"/>
          <w:cs/>
          <w:lang w:val="en-GB" w:eastAsia="x-none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F6C45">
        <w:rPr>
          <w:rFonts w:ascii="Angsana New" w:hAnsi="Angsana New"/>
          <w:spacing w:val="-4"/>
          <w:sz w:val="30"/>
          <w:szCs w:val="30"/>
          <w:lang w:val="en-GB" w:eastAsia="x-none"/>
        </w:rPr>
        <w:t xml:space="preserve">34 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 xml:space="preserve">เรื่อง </w:t>
      </w:r>
      <w:r w:rsidRPr="00A91D4A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การรายงานทางการเงินระหว่างกาล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D864B8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bookmarkEnd w:id="0"/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D864B8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D864B8">
        <w:rPr>
          <w:rFonts w:ascii="Angsana New" w:hAnsi="Angsana New" w:hint="cs"/>
          <w:sz w:val="30"/>
          <w:szCs w:val="30"/>
          <w:cs/>
          <w:lang w:val="en-GB" w:eastAsia="x-none"/>
        </w:rPr>
        <w:t>โดย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D864B8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64B8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="001F1D1B">
        <w:rPr>
          <w:rFonts w:ascii="Angsana New" w:hAnsi="Angsana New"/>
          <w:sz w:val="30"/>
          <w:szCs w:val="30"/>
          <w:lang w:val="en-GB" w:eastAsia="x-none"/>
        </w:rPr>
        <w:t>31</w:t>
      </w:r>
      <w:r w:rsidRPr="00D864B8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ธันวาคม</w:t>
      </w:r>
      <w:r w:rsidRPr="00D864B8">
        <w:rPr>
          <w:rFonts w:ascii="Angsana New" w:hAnsi="Angsana New"/>
          <w:sz w:val="30"/>
          <w:szCs w:val="30"/>
          <w:lang w:val="en-GB" w:eastAsia="x-none"/>
        </w:rPr>
        <w:t xml:space="preserve"> 2563</w:t>
      </w:r>
      <w:r w:rsidRPr="00D864B8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Pr="00D864B8">
        <w:rPr>
          <w:rFonts w:ascii="Angsana New" w:hAnsi="Angsana New"/>
          <w:sz w:val="30"/>
          <w:szCs w:val="30"/>
          <w:lang w:val="en-GB" w:eastAsia="x-none"/>
        </w:rPr>
        <w:t xml:space="preserve"> </w:t>
      </w:r>
    </w:p>
    <w:p w14:paraId="1C88BB12" w14:textId="77777777" w:rsidR="00D864B8" w:rsidRPr="00F858B5" w:rsidRDefault="00D864B8" w:rsidP="00D86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lang w:val="en-GB" w:eastAsia="x-none"/>
        </w:rPr>
      </w:pPr>
    </w:p>
    <w:p w14:paraId="447D64D3" w14:textId="186C242E" w:rsidR="00D864B8" w:rsidRPr="00D864B8" w:rsidRDefault="00D864B8" w:rsidP="00D86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D864B8">
        <w:rPr>
          <w:rFonts w:ascii="Angsana New" w:hAnsi="Angsana New" w:hint="cs"/>
          <w:sz w:val="30"/>
          <w:szCs w:val="30"/>
          <w:cs/>
          <w:lang w:val="en-GB" w:eastAsia="x-none"/>
        </w:rPr>
        <w:t>ที่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อาจมีความไม่แน่นอนนั้นไม่แตกต่างจากที่ได้อธิบาย</w:t>
      </w:r>
      <w:r w:rsidRPr="00D864B8">
        <w:rPr>
          <w:rFonts w:ascii="Angsana New" w:hAnsi="Angsana New" w:hint="cs"/>
          <w:sz w:val="30"/>
          <w:szCs w:val="30"/>
          <w:cs/>
          <w:lang w:val="en-GB" w:eastAsia="x-none"/>
        </w:rPr>
        <w:t>ไว้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>ในงบการเงินสำหรับปีสิ้นสุดวันที่</w:t>
      </w:r>
      <w:r w:rsidR="001F1D1B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="001F1D1B">
        <w:rPr>
          <w:rFonts w:ascii="Angsana New" w:hAnsi="Angsana New"/>
          <w:sz w:val="30"/>
          <w:szCs w:val="30"/>
          <w:lang w:eastAsia="x-none"/>
        </w:rPr>
        <w:t>31</w:t>
      </w:r>
      <w:r w:rsidRPr="00D864B8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D864B8">
        <w:rPr>
          <w:rFonts w:ascii="Angsana New" w:hAnsi="Angsana New"/>
          <w:sz w:val="30"/>
          <w:szCs w:val="30"/>
          <w:cs/>
          <w:lang w:val="en-GB" w:eastAsia="x-none"/>
        </w:rPr>
        <w:t xml:space="preserve">ธันวาคม </w:t>
      </w:r>
      <w:r w:rsidRPr="00D864B8">
        <w:rPr>
          <w:rFonts w:ascii="Angsana New" w:hAnsi="Angsana New"/>
          <w:sz w:val="30"/>
          <w:szCs w:val="30"/>
          <w:lang w:val="en-GB" w:eastAsia="x-none"/>
        </w:rPr>
        <w:t>2563</w:t>
      </w:r>
    </w:p>
    <w:p w14:paraId="0A0587F3" w14:textId="77777777" w:rsidR="00D864B8" w:rsidRPr="00F858B5" w:rsidRDefault="00D864B8" w:rsidP="00D864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7EDA6BDD" w14:textId="1991D0D7" w:rsidR="00700F08" w:rsidRPr="00ED235E" w:rsidRDefault="00700F08" w:rsidP="003E6B62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lastRenderedPageBreak/>
        <w:t>การใช้เกณฑ์ในการดำเนินงานต่อเนื่อง</w:t>
      </w:r>
    </w:p>
    <w:p w14:paraId="7D1E5578" w14:textId="77777777" w:rsidR="00C273E5" w:rsidRPr="00646BE1" w:rsidRDefault="00C273E5" w:rsidP="00C273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2409F68A" w14:textId="7F41CCD7" w:rsidR="00FA68EB" w:rsidRPr="00B11976" w:rsidRDefault="00FA68EB" w:rsidP="00463A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752534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3176C9">
        <w:rPr>
          <w:rFonts w:ascii="Angsana New" w:hAnsi="Angsana New" w:hint="cs"/>
          <w:sz w:val="30"/>
          <w:szCs w:val="30"/>
          <w:cs/>
        </w:rPr>
        <w:t>และ</w:t>
      </w:r>
      <w:r w:rsidR="00A369FD">
        <w:rPr>
          <w:rFonts w:ascii="Angsana New" w:hAnsi="Angsana New" w:hint="cs"/>
          <w:sz w:val="30"/>
          <w:szCs w:val="30"/>
          <w:cs/>
        </w:rPr>
        <w:t>เก้า</w:t>
      </w:r>
      <w:r w:rsidR="003176C9">
        <w:rPr>
          <w:rFonts w:ascii="Angsana New" w:hAnsi="Angsana New" w:hint="cs"/>
          <w:sz w:val="30"/>
          <w:szCs w:val="30"/>
          <w:cs/>
        </w:rPr>
        <w:t>เดื</w:t>
      </w:r>
      <w:r w:rsidR="00DD40A5">
        <w:rPr>
          <w:rFonts w:ascii="Angsana New" w:hAnsi="Angsana New" w:hint="cs"/>
          <w:sz w:val="30"/>
          <w:szCs w:val="30"/>
          <w:cs/>
        </w:rPr>
        <w:t>อ</w:t>
      </w:r>
      <w:r w:rsidR="003176C9">
        <w:rPr>
          <w:rFonts w:ascii="Angsana New" w:hAnsi="Angsana New" w:hint="cs"/>
          <w:sz w:val="30"/>
          <w:szCs w:val="30"/>
          <w:cs/>
        </w:rPr>
        <w:t>น</w:t>
      </w:r>
      <w:r w:rsidRPr="0075253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176C9">
        <w:rPr>
          <w:rFonts w:ascii="Angsana New" w:hAnsi="Angsana New"/>
          <w:sz w:val="30"/>
          <w:szCs w:val="30"/>
        </w:rPr>
        <w:t xml:space="preserve">30 </w:t>
      </w:r>
      <w:r w:rsidR="00A369FD">
        <w:rPr>
          <w:rFonts w:ascii="Angsana New" w:hAnsi="Angsana New" w:hint="cs"/>
          <w:sz w:val="30"/>
          <w:szCs w:val="30"/>
          <w:cs/>
        </w:rPr>
        <w:t>กันยายน</w:t>
      </w:r>
      <w:r w:rsidRPr="00752534">
        <w:rPr>
          <w:rFonts w:ascii="Angsana New" w:hAnsi="Angsana New"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752534">
        <w:rPr>
          <w:rFonts w:ascii="Angsana New" w:hAnsi="Angsana New"/>
          <w:sz w:val="30"/>
          <w:szCs w:val="30"/>
          <w:cs/>
        </w:rPr>
        <w:t xml:space="preserve"> กลุ่มบริษัทมีขาดทุนสุทธิจำนวน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="0032060C">
        <w:rPr>
          <w:rFonts w:ascii="Angsana New" w:hAnsi="Angsana New"/>
          <w:sz w:val="30"/>
          <w:szCs w:val="30"/>
        </w:rPr>
        <w:t>27.</w:t>
      </w:r>
      <w:r w:rsidR="000821C8">
        <w:rPr>
          <w:rFonts w:ascii="Angsana New" w:hAnsi="Angsana New"/>
          <w:sz w:val="30"/>
          <w:szCs w:val="30"/>
        </w:rPr>
        <w:t>8</w:t>
      </w:r>
      <w:r w:rsidR="004956D4">
        <w:rPr>
          <w:rFonts w:ascii="Angsana New" w:hAnsi="Angsana New"/>
          <w:sz w:val="30"/>
          <w:szCs w:val="30"/>
        </w:rPr>
        <w:t>7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 xml:space="preserve">ล้านบาท </w:t>
      </w:r>
      <w:r w:rsidR="003176C9" w:rsidRPr="003176C9">
        <w:rPr>
          <w:rFonts w:ascii="Angsana New" w:hAnsi="Angsana New"/>
          <w:sz w:val="30"/>
          <w:szCs w:val="30"/>
          <w:cs/>
        </w:rPr>
        <w:t xml:space="preserve">และ </w:t>
      </w:r>
      <w:r w:rsidR="00434A5F">
        <w:rPr>
          <w:rFonts w:ascii="Angsana New" w:hAnsi="Angsana New"/>
          <w:sz w:val="30"/>
          <w:szCs w:val="30"/>
        </w:rPr>
        <w:t>1</w:t>
      </w:r>
      <w:r w:rsidR="0032060C">
        <w:rPr>
          <w:rFonts w:ascii="Angsana New" w:hAnsi="Angsana New"/>
          <w:sz w:val="30"/>
          <w:szCs w:val="30"/>
        </w:rPr>
        <w:t>66</w:t>
      </w:r>
      <w:r w:rsidR="000821C8">
        <w:rPr>
          <w:rFonts w:ascii="Angsana New" w:hAnsi="Angsana New"/>
          <w:sz w:val="30"/>
          <w:szCs w:val="30"/>
        </w:rPr>
        <w:t>.</w:t>
      </w:r>
      <w:r w:rsidR="0032060C">
        <w:rPr>
          <w:rFonts w:ascii="Angsana New" w:hAnsi="Angsana New"/>
          <w:sz w:val="30"/>
          <w:szCs w:val="30"/>
        </w:rPr>
        <w:t>66</w:t>
      </w:r>
      <w:r w:rsidR="003176C9" w:rsidRPr="003176C9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752534">
        <w:rPr>
          <w:rFonts w:ascii="Angsana New" w:hAnsi="Angsana New"/>
          <w:i/>
          <w:iCs/>
          <w:sz w:val="30"/>
          <w:szCs w:val="30"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752534">
        <w:rPr>
          <w:rFonts w:ascii="Angsana New" w:hAnsi="Angsana New"/>
          <w:i/>
          <w:iCs/>
          <w:sz w:val="30"/>
          <w:szCs w:val="30"/>
        </w:rPr>
        <w:t>: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369FD">
        <w:rPr>
          <w:rFonts w:ascii="Angsana New" w:hAnsi="Angsana New"/>
          <w:i/>
          <w:iCs/>
          <w:sz w:val="30"/>
          <w:szCs w:val="30"/>
        </w:rPr>
        <w:t>13.53</w:t>
      </w:r>
      <w:r w:rsidR="003176C9" w:rsidRPr="003176C9">
        <w:rPr>
          <w:rFonts w:ascii="Angsana New" w:hAnsi="Angsana New"/>
          <w:i/>
          <w:iCs/>
          <w:sz w:val="30"/>
          <w:szCs w:val="30"/>
        </w:rPr>
        <w:t xml:space="preserve"> </w:t>
      </w:r>
      <w:r w:rsidR="003176C9" w:rsidRPr="003176C9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A369FD">
        <w:rPr>
          <w:rFonts w:ascii="Angsana New" w:hAnsi="Angsana New"/>
          <w:i/>
          <w:iCs/>
          <w:sz w:val="30"/>
          <w:szCs w:val="30"/>
        </w:rPr>
        <w:t>140.02</w:t>
      </w:r>
      <w:r w:rsidR="003176C9" w:rsidRPr="003176C9">
        <w:rPr>
          <w:rFonts w:ascii="Angsana New" w:hAnsi="Angsana New"/>
          <w:i/>
          <w:iCs/>
          <w:sz w:val="30"/>
          <w:szCs w:val="30"/>
        </w:rPr>
        <w:t xml:space="preserve"> </w:t>
      </w:r>
      <w:r w:rsidR="003176C9" w:rsidRPr="003176C9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Pr="00752534">
        <w:rPr>
          <w:rFonts w:ascii="Angsana New" w:hAnsi="Angsana New"/>
          <w:i/>
          <w:iCs/>
          <w:sz w:val="30"/>
          <w:szCs w:val="30"/>
          <w:cs/>
        </w:rPr>
        <w:t>)</w:t>
      </w:r>
      <w:r w:rsidRPr="00752534">
        <w:rPr>
          <w:rFonts w:ascii="Angsana New" w:hAnsi="Angsana New"/>
          <w:sz w:val="30"/>
          <w:szCs w:val="30"/>
          <w:cs/>
        </w:rPr>
        <w:t xml:space="preserve"> </w:t>
      </w:r>
      <w:r w:rsidRPr="00A55468">
        <w:rPr>
          <w:rFonts w:ascii="Angsana New" w:hAnsi="Angsana New"/>
          <w:sz w:val="30"/>
          <w:szCs w:val="30"/>
          <w:cs/>
        </w:rPr>
        <w:t>และบริษัทมี</w:t>
      </w:r>
      <w:r w:rsidR="00996319">
        <w:rPr>
          <w:rFonts w:ascii="Angsana New" w:hAnsi="Angsana New" w:hint="cs"/>
          <w:sz w:val="30"/>
          <w:szCs w:val="30"/>
          <w:cs/>
        </w:rPr>
        <w:t>ขาดทุนสุทธิ</w:t>
      </w:r>
      <w:r w:rsidR="00434A5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821C8">
        <w:rPr>
          <w:rFonts w:ascii="Angsana New" w:hAnsi="Angsana New"/>
          <w:sz w:val="30"/>
          <w:szCs w:val="30"/>
        </w:rPr>
        <w:t>1.78</w:t>
      </w:r>
      <w:r w:rsidR="00434A5F">
        <w:rPr>
          <w:rFonts w:ascii="Angsana New" w:hAnsi="Angsana New"/>
          <w:sz w:val="30"/>
          <w:szCs w:val="30"/>
        </w:rPr>
        <w:t xml:space="preserve"> </w:t>
      </w:r>
      <w:r w:rsidR="00434A5F">
        <w:rPr>
          <w:rFonts w:ascii="Angsana New" w:hAnsi="Angsana New" w:hint="cs"/>
          <w:sz w:val="30"/>
          <w:szCs w:val="30"/>
          <w:cs/>
        </w:rPr>
        <w:t>ล้านบาท</w:t>
      </w:r>
      <w:r w:rsidR="00996319">
        <w:rPr>
          <w:rFonts w:ascii="Angsana New" w:hAnsi="Angsana New" w:hint="cs"/>
          <w:sz w:val="30"/>
          <w:szCs w:val="30"/>
          <w:cs/>
        </w:rPr>
        <w:t xml:space="preserve"> และกำไรสุทธิจำนวน </w:t>
      </w:r>
      <w:r w:rsidR="00996319">
        <w:rPr>
          <w:rFonts w:ascii="Angsana New" w:hAnsi="Angsana New"/>
          <w:sz w:val="30"/>
          <w:szCs w:val="30"/>
        </w:rPr>
        <w:t>2</w:t>
      </w:r>
      <w:r w:rsidR="000821C8">
        <w:rPr>
          <w:rFonts w:ascii="Angsana New" w:hAnsi="Angsana New"/>
          <w:sz w:val="30"/>
          <w:szCs w:val="30"/>
        </w:rPr>
        <w:t>92.26</w:t>
      </w:r>
      <w:r w:rsidR="00996319">
        <w:rPr>
          <w:rFonts w:ascii="Angsana New" w:hAnsi="Angsana New"/>
          <w:sz w:val="30"/>
          <w:szCs w:val="30"/>
        </w:rPr>
        <w:t xml:space="preserve"> </w:t>
      </w:r>
      <w:r w:rsidR="00996319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434A5F">
        <w:rPr>
          <w:rFonts w:ascii="Angsana New" w:hAnsi="Angsana New" w:hint="cs"/>
          <w:sz w:val="30"/>
          <w:szCs w:val="30"/>
          <w:cs/>
        </w:rPr>
        <w:t xml:space="preserve"> (</w:t>
      </w:r>
      <w:r w:rsidR="00434A5F" w:rsidRPr="00A55468">
        <w:rPr>
          <w:rFonts w:ascii="Angsana New" w:hAnsi="Angsana New"/>
          <w:sz w:val="30"/>
          <w:szCs w:val="30"/>
          <w:cs/>
        </w:rPr>
        <w:t>ทั้</w:t>
      </w:r>
      <w:r w:rsidR="00DD208A" w:rsidRPr="00A55468">
        <w:rPr>
          <w:rFonts w:ascii="Angsana New" w:hAnsi="Angsana New"/>
          <w:sz w:val="30"/>
          <w:szCs w:val="30"/>
          <w:cs/>
        </w:rPr>
        <w:t>งนี้หากไม่รวม</w:t>
      </w:r>
      <w:r w:rsidR="00DD208A">
        <w:rPr>
          <w:rFonts w:ascii="Angsana New" w:hAnsi="Angsana New" w:hint="cs"/>
          <w:sz w:val="30"/>
          <w:szCs w:val="30"/>
          <w:cs/>
        </w:rPr>
        <w:t>การกลับรายการ</w:t>
      </w:r>
      <w:r w:rsidR="00DD208A">
        <w:rPr>
          <w:rFonts w:ascii="Angsana New" w:hAnsi="Angsana New"/>
          <w:sz w:val="30"/>
          <w:szCs w:val="30"/>
        </w:rPr>
        <w:br/>
      </w:r>
      <w:r w:rsidR="00646BE1">
        <w:rPr>
          <w:rFonts w:ascii="Angsana New" w:hAnsi="Angsana New" w:hint="cs"/>
          <w:sz w:val="30"/>
          <w:szCs w:val="30"/>
          <w:cs/>
        </w:rPr>
        <w:t>ค่าเผื่อ</w:t>
      </w:r>
      <w:r w:rsidR="00DD208A" w:rsidRPr="001C0381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="00DD208A">
        <w:rPr>
          <w:rFonts w:ascii="Angsana New" w:hAnsi="Angsana New" w:hint="cs"/>
          <w:sz w:val="30"/>
          <w:szCs w:val="30"/>
          <w:cs/>
        </w:rPr>
        <w:t>จำนวน</w:t>
      </w:r>
      <w:r w:rsidR="00DD208A">
        <w:rPr>
          <w:rFonts w:ascii="Angsana New" w:hAnsi="Angsana New"/>
          <w:sz w:val="30"/>
          <w:szCs w:val="30"/>
        </w:rPr>
        <w:t xml:space="preserve"> 73.7</w:t>
      </w:r>
      <w:r w:rsidR="00337230">
        <w:rPr>
          <w:rFonts w:ascii="Angsana New" w:hAnsi="Angsana New"/>
          <w:sz w:val="30"/>
          <w:szCs w:val="30"/>
        </w:rPr>
        <w:t>4</w:t>
      </w:r>
      <w:r w:rsidR="00DD208A">
        <w:rPr>
          <w:rFonts w:ascii="Angsana New" w:hAnsi="Angsana New"/>
          <w:sz w:val="30"/>
          <w:szCs w:val="30"/>
        </w:rPr>
        <w:t xml:space="preserve"> </w:t>
      </w:r>
      <w:r w:rsidR="00DD208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D208A" w:rsidRPr="001C0381">
        <w:rPr>
          <w:rFonts w:ascii="Angsana New" w:hAnsi="Angsana New"/>
          <w:sz w:val="30"/>
          <w:szCs w:val="30"/>
          <w:cs/>
        </w:rPr>
        <w:t>ผลขาดทุนจากการด้อยค่า</w:t>
      </w:r>
      <w:r w:rsidR="00F10E1F">
        <w:rPr>
          <w:rFonts w:ascii="Angsana New" w:hAnsi="Angsana New" w:hint="cs"/>
          <w:sz w:val="30"/>
          <w:szCs w:val="30"/>
          <w:cs/>
        </w:rPr>
        <w:t>ของ</w:t>
      </w:r>
      <w:r w:rsidR="00DD208A" w:rsidRPr="001C0381">
        <w:rPr>
          <w:rFonts w:ascii="Angsana New" w:hAnsi="Angsana New"/>
          <w:sz w:val="30"/>
          <w:szCs w:val="30"/>
          <w:cs/>
        </w:rPr>
        <w:t>เงินลงทุน</w:t>
      </w:r>
      <w:r w:rsidR="00F10E1F">
        <w:rPr>
          <w:rFonts w:ascii="Angsana New" w:hAnsi="Angsana New" w:hint="cs"/>
          <w:sz w:val="30"/>
          <w:szCs w:val="30"/>
          <w:cs/>
        </w:rPr>
        <w:t>ในบริษัทย่อย</w:t>
      </w:r>
      <w:r w:rsidR="00DD208A">
        <w:rPr>
          <w:rFonts w:ascii="Angsana New" w:hAnsi="Angsana New" w:hint="cs"/>
          <w:sz w:val="30"/>
          <w:szCs w:val="30"/>
          <w:cs/>
        </w:rPr>
        <w:t>จำนวน</w:t>
      </w:r>
      <w:r w:rsidR="00DD208A">
        <w:rPr>
          <w:rFonts w:ascii="Angsana New" w:hAnsi="Angsana New"/>
          <w:sz w:val="30"/>
          <w:szCs w:val="30"/>
        </w:rPr>
        <w:t xml:space="preserve"> 183.00 </w:t>
      </w:r>
      <w:r w:rsidR="00DD208A">
        <w:rPr>
          <w:rFonts w:ascii="Angsana New" w:hAnsi="Angsana New" w:hint="cs"/>
          <w:sz w:val="30"/>
          <w:szCs w:val="30"/>
          <w:cs/>
        </w:rPr>
        <w:t>ล้านบาท และ</w:t>
      </w:r>
      <w:r w:rsidR="00DD208A" w:rsidRPr="001C0381">
        <w:rPr>
          <w:rFonts w:ascii="Angsana New" w:hAnsi="Angsana New"/>
          <w:sz w:val="30"/>
          <w:szCs w:val="30"/>
          <w:cs/>
        </w:rPr>
        <w:t>รายได้จากการ</w:t>
      </w:r>
      <w:r w:rsidR="00F10E1F">
        <w:rPr>
          <w:rFonts w:ascii="Angsana New" w:hAnsi="Angsana New" w:hint="cs"/>
          <w:sz w:val="30"/>
          <w:szCs w:val="30"/>
          <w:cs/>
        </w:rPr>
        <w:t>ได้รับ</w:t>
      </w:r>
      <w:r w:rsidR="00DD208A" w:rsidRPr="001C0381">
        <w:rPr>
          <w:rFonts w:ascii="Angsana New" w:hAnsi="Angsana New"/>
          <w:sz w:val="30"/>
          <w:szCs w:val="30"/>
          <w:cs/>
        </w:rPr>
        <w:t>ยกหนี้</w:t>
      </w:r>
      <w:r w:rsidR="00DD208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D208A">
        <w:rPr>
          <w:rFonts w:ascii="Angsana New" w:hAnsi="Angsana New"/>
          <w:sz w:val="30"/>
          <w:szCs w:val="30"/>
        </w:rPr>
        <w:t>118.7</w:t>
      </w:r>
      <w:r w:rsidR="00F10E1F">
        <w:rPr>
          <w:rFonts w:ascii="Angsana New" w:hAnsi="Angsana New"/>
          <w:sz w:val="30"/>
          <w:szCs w:val="30"/>
        </w:rPr>
        <w:t>7</w:t>
      </w:r>
      <w:r w:rsidR="00DD208A">
        <w:rPr>
          <w:rFonts w:ascii="Angsana New" w:hAnsi="Angsana New"/>
          <w:sz w:val="30"/>
          <w:szCs w:val="30"/>
        </w:rPr>
        <w:t xml:space="preserve"> </w:t>
      </w:r>
      <w:r w:rsidR="00DD208A">
        <w:rPr>
          <w:rFonts w:ascii="Angsana New" w:hAnsi="Angsana New" w:hint="cs"/>
          <w:sz w:val="30"/>
          <w:szCs w:val="30"/>
          <w:cs/>
        </w:rPr>
        <w:t xml:space="preserve">ล้านบาท สำหรับงวดสามเดือนสิ้นสุดวันที่ </w:t>
      </w:r>
      <w:r w:rsidR="00DD208A">
        <w:rPr>
          <w:rFonts w:ascii="Angsana New" w:hAnsi="Angsana New"/>
          <w:sz w:val="30"/>
          <w:szCs w:val="30"/>
        </w:rPr>
        <w:t xml:space="preserve">30 </w:t>
      </w:r>
      <w:r w:rsidR="00DD208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D208A">
        <w:rPr>
          <w:rFonts w:ascii="Angsana New" w:hAnsi="Angsana New"/>
          <w:sz w:val="30"/>
          <w:szCs w:val="30"/>
        </w:rPr>
        <w:t>2564</w:t>
      </w:r>
      <w:r w:rsidR="00DD208A">
        <w:rPr>
          <w:rFonts w:ascii="Angsana New" w:hAnsi="Angsana New" w:hint="cs"/>
          <w:sz w:val="30"/>
          <w:szCs w:val="30"/>
          <w:cs/>
        </w:rPr>
        <w:t xml:space="preserve"> และ</w:t>
      </w:r>
      <w:r w:rsidR="00DD208A" w:rsidRPr="00A55468">
        <w:rPr>
          <w:rFonts w:ascii="Angsana New" w:hAnsi="Angsana New"/>
          <w:sz w:val="30"/>
          <w:szCs w:val="30"/>
          <w:cs/>
        </w:rPr>
        <w:t>การรับรู้</w:t>
      </w:r>
      <w:r w:rsidR="00DD208A">
        <w:rPr>
          <w:rFonts w:ascii="Angsana New" w:hAnsi="Angsana New"/>
          <w:sz w:val="30"/>
          <w:szCs w:val="30"/>
          <w:cs/>
        </w:rPr>
        <w:t>กำไร</w:t>
      </w:r>
      <w:r w:rsidR="00DD208A" w:rsidRPr="00A55468">
        <w:rPr>
          <w:rFonts w:ascii="Angsana New" w:hAnsi="Angsana New"/>
          <w:sz w:val="30"/>
          <w:szCs w:val="30"/>
          <w:cs/>
        </w:rPr>
        <w:t xml:space="preserve">จากการจำหน่ายเครื่องหมายการค้าจำนวน </w:t>
      </w:r>
      <w:r w:rsidR="00DD208A" w:rsidRPr="009A2C5E">
        <w:rPr>
          <w:rFonts w:ascii="Angsana New" w:hAnsi="Angsana New"/>
          <w:sz w:val="30"/>
          <w:szCs w:val="30"/>
        </w:rPr>
        <w:t>29.08</w:t>
      </w:r>
      <w:r w:rsidR="00DD208A" w:rsidRPr="00A55468">
        <w:rPr>
          <w:rFonts w:ascii="Angsana New" w:hAnsi="Angsana New"/>
          <w:sz w:val="30"/>
          <w:szCs w:val="30"/>
          <w:cs/>
        </w:rPr>
        <w:t xml:space="preserve"> ล้านบาท </w:t>
      </w:r>
      <w:r w:rsidR="00DD208A">
        <w:rPr>
          <w:rFonts w:ascii="Angsana New" w:hAnsi="Angsana New" w:hint="cs"/>
          <w:sz w:val="30"/>
          <w:szCs w:val="30"/>
          <w:cs/>
        </w:rPr>
        <w:t>กลับรายการ</w:t>
      </w:r>
      <w:r w:rsidR="00646BE1">
        <w:rPr>
          <w:rFonts w:ascii="Angsana New" w:hAnsi="Angsana New" w:hint="cs"/>
          <w:sz w:val="30"/>
          <w:szCs w:val="30"/>
          <w:cs/>
        </w:rPr>
        <w:t>ค่าเผื่อ</w:t>
      </w:r>
      <w:r w:rsidR="00DD208A" w:rsidRPr="001C0381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="00DD208A">
        <w:rPr>
          <w:rFonts w:ascii="Angsana New" w:hAnsi="Angsana New" w:hint="cs"/>
          <w:sz w:val="30"/>
          <w:szCs w:val="30"/>
          <w:cs/>
        </w:rPr>
        <w:t>จำนวน</w:t>
      </w:r>
      <w:r w:rsidR="00DD208A">
        <w:rPr>
          <w:rFonts w:ascii="Angsana New" w:hAnsi="Angsana New"/>
          <w:sz w:val="30"/>
          <w:szCs w:val="30"/>
        </w:rPr>
        <w:t xml:space="preserve"> 344.5</w:t>
      </w:r>
      <w:r w:rsidR="00337230">
        <w:rPr>
          <w:rFonts w:ascii="Angsana New" w:hAnsi="Angsana New"/>
          <w:sz w:val="30"/>
          <w:szCs w:val="30"/>
        </w:rPr>
        <w:t>8</w:t>
      </w:r>
      <w:r w:rsidR="00DD208A">
        <w:rPr>
          <w:rFonts w:ascii="Angsana New" w:hAnsi="Angsana New"/>
          <w:sz w:val="30"/>
          <w:szCs w:val="30"/>
        </w:rPr>
        <w:t xml:space="preserve"> </w:t>
      </w:r>
      <w:r w:rsidR="00DD208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D208A" w:rsidRPr="001C0381">
        <w:rPr>
          <w:rFonts w:ascii="Angsana New" w:hAnsi="Angsana New"/>
          <w:sz w:val="30"/>
          <w:szCs w:val="30"/>
          <w:cs/>
        </w:rPr>
        <w:t>ผลขาดทุนจากการด้อยค่า</w:t>
      </w:r>
      <w:r w:rsidR="00C97E97">
        <w:rPr>
          <w:rFonts w:ascii="Angsana New" w:hAnsi="Angsana New" w:hint="cs"/>
          <w:sz w:val="30"/>
          <w:szCs w:val="30"/>
          <w:cs/>
        </w:rPr>
        <w:t>ของ</w:t>
      </w:r>
      <w:r w:rsidR="00DD208A" w:rsidRPr="001C0381">
        <w:rPr>
          <w:rFonts w:ascii="Angsana New" w:hAnsi="Angsana New"/>
          <w:sz w:val="30"/>
          <w:szCs w:val="30"/>
          <w:cs/>
        </w:rPr>
        <w:t>เงินลงทุน</w:t>
      </w:r>
      <w:r w:rsidR="00F10E1F">
        <w:rPr>
          <w:rFonts w:ascii="Angsana New" w:hAnsi="Angsana New" w:hint="cs"/>
          <w:sz w:val="30"/>
          <w:szCs w:val="30"/>
          <w:cs/>
        </w:rPr>
        <w:t>ในบริษัทย่อย</w:t>
      </w:r>
      <w:r w:rsidR="00DD208A">
        <w:rPr>
          <w:rFonts w:ascii="Angsana New" w:hAnsi="Angsana New" w:hint="cs"/>
          <w:sz w:val="30"/>
          <w:szCs w:val="30"/>
          <w:cs/>
        </w:rPr>
        <w:t>จำนวน</w:t>
      </w:r>
      <w:r w:rsidR="00DD208A">
        <w:rPr>
          <w:rFonts w:ascii="Angsana New" w:hAnsi="Angsana New"/>
          <w:sz w:val="30"/>
          <w:szCs w:val="30"/>
        </w:rPr>
        <w:t xml:space="preserve"> 183.00 </w:t>
      </w:r>
      <w:r w:rsidR="00DD208A">
        <w:rPr>
          <w:rFonts w:ascii="Angsana New" w:hAnsi="Angsana New" w:hint="cs"/>
          <w:sz w:val="30"/>
          <w:szCs w:val="30"/>
          <w:cs/>
        </w:rPr>
        <w:t>ล้านบาท และ</w:t>
      </w:r>
      <w:r w:rsidR="00DD208A" w:rsidRPr="001C0381">
        <w:rPr>
          <w:rFonts w:ascii="Angsana New" w:hAnsi="Angsana New"/>
          <w:sz w:val="30"/>
          <w:szCs w:val="30"/>
          <w:cs/>
        </w:rPr>
        <w:t>รายได้จากการ</w:t>
      </w:r>
      <w:r w:rsidR="00F10E1F">
        <w:rPr>
          <w:rFonts w:ascii="Angsana New" w:hAnsi="Angsana New" w:hint="cs"/>
          <w:sz w:val="30"/>
          <w:szCs w:val="30"/>
          <w:cs/>
        </w:rPr>
        <w:t>ได้รับ</w:t>
      </w:r>
      <w:r w:rsidR="00DD208A" w:rsidRPr="001C0381">
        <w:rPr>
          <w:rFonts w:ascii="Angsana New" w:hAnsi="Angsana New"/>
          <w:sz w:val="30"/>
          <w:szCs w:val="30"/>
          <w:cs/>
        </w:rPr>
        <w:t>ยกหนี้</w:t>
      </w:r>
      <w:r w:rsidR="00DD208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D208A">
        <w:rPr>
          <w:rFonts w:ascii="Angsana New" w:hAnsi="Angsana New"/>
          <w:sz w:val="30"/>
          <w:szCs w:val="30"/>
        </w:rPr>
        <w:t>118.7</w:t>
      </w:r>
      <w:r w:rsidR="00F10E1F">
        <w:rPr>
          <w:rFonts w:ascii="Angsana New" w:hAnsi="Angsana New"/>
          <w:sz w:val="30"/>
          <w:szCs w:val="30"/>
        </w:rPr>
        <w:t>7</w:t>
      </w:r>
      <w:r w:rsidR="00DD208A">
        <w:rPr>
          <w:rFonts w:ascii="Angsana New" w:hAnsi="Angsana New"/>
          <w:sz w:val="30"/>
          <w:szCs w:val="30"/>
        </w:rPr>
        <w:t xml:space="preserve"> </w:t>
      </w:r>
      <w:r w:rsidR="00DD208A">
        <w:rPr>
          <w:rFonts w:ascii="Angsana New" w:hAnsi="Angsana New" w:hint="cs"/>
          <w:sz w:val="30"/>
          <w:szCs w:val="30"/>
          <w:cs/>
        </w:rPr>
        <w:t xml:space="preserve">ล้านบาท สำหรับงวดเก้าเดือนสิ้นสุดวันที่ </w:t>
      </w:r>
      <w:r w:rsidR="00DD208A">
        <w:rPr>
          <w:rFonts w:ascii="Angsana New" w:hAnsi="Angsana New"/>
          <w:sz w:val="30"/>
          <w:szCs w:val="30"/>
        </w:rPr>
        <w:t xml:space="preserve">30 </w:t>
      </w:r>
      <w:r w:rsidR="00DD208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D208A">
        <w:rPr>
          <w:rFonts w:ascii="Angsana New" w:hAnsi="Angsana New"/>
          <w:sz w:val="30"/>
          <w:szCs w:val="30"/>
        </w:rPr>
        <w:t>2564</w:t>
      </w:r>
      <w:r w:rsidR="00DD208A">
        <w:rPr>
          <w:rFonts w:ascii="Angsana New" w:hAnsi="Angsana New" w:hint="cs"/>
          <w:sz w:val="30"/>
          <w:szCs w:val="30"/>
          <w:cs/>
        </w:rPr>
        <w:t xml:space="preserve"> บริษัทจะมีขาดทุนสุทธิจำนวน </w:t>
      </w:r>
      <w:r w:rsidR="00DD208A">
        <w:rPr>
          <w:rFonts w:ascii="Angsana New" w:hAnsi="Angsana New"/>
          <w:sz w:val="30"/>
          <w:szCs w:val="30"/>
        </w:rPr>
        <w:t>11.2</w:t>
      </w:r>
      <w:r w:rsidR="00C7186F">
        <w:rPr>
          <w:rFonts w:ascii="Angsana New" w:hAnsi="Angsana New"/>
          <w:sz w:val="30"/>
          <w:szCs w:val="30"/>
        </w:rPr>
        <w:t>9</w:t>
      </w:r>
      <w:r w:rsidR="00DD208A">
        <w:rPr>
          <w:rFonts w:ascii="Angsana New" w:hAnsi="Angsana New"/>
          <w:sz w:val="30"/>
          <w:szCs w:val="30"/>
        </w:rPr>
        <w:t xml:space="preserve"> </w:t>
      </w:r>
      <w:r w:rsidR="00DD208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D208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DD208A" w:rsidRPr="00C15D5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D208A">
        <w:rPr>
          <w:rFonts w:ascii="Angsana New" w:hAnsi="Angsana New"/>
          <w:spacing w:val="-4"/>
          <w:sz w:val="30"/>
          <w:szCs w:val="30"/>
        </w:rPr>
        <w:t>17.1</w:t>
      </w:r>
      <w:r w:rsidR="009141B6">
        <w:rPr>
          <w:rFonts w:ascii="Angsana New" w:hAnsi="Angsana New"/>
          <w:spacing w:val="-4"/>
          <w:sz w:val="30"/>
          <w:szCs w:val="30"/>
        </w:rPr>
        <w:t>7</w:t>
      </w:r>
      <w:r w:rsidR="00DD208A" w:rsidRPr="00C15D5F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DD208A">
        <w:rPr>
          <w:rFonts w:ascii="Angsana New" w:hAnsi="Angsana New" w:hint="cs"/>
          <w:spacing w:val="-4"/>
          <w:sz w:val="30"/>
          <w:szCs w:val="30"/>
          <w:cs/>
        </w:rPr>
        <w:t xml:space="preserve"> ตามลำดับ</w:t>
      </w:r>
      <w:r w:rsidR="007F6A25" w:rsidRPr="00C15D5F">
        <w:rPr>
          <w:rFonts w:ascii="Angsana New" w:hAnsi="Angsana New"/>
          <w:spacing w:val="-4"/>
          <w:sz w:val="30"/>
          <w:szCs w:val="30"/>
        </w:rPr>
        <w:t>)</w:t>
      </w:r>
      <w:r w:rsidRPr="00C15D5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15D5F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057DE0" w:rsidRPr="00C15D5F">
        <w:rPr>
          <w:rFonts w:ascii="Angsana New" w:hAnsi="Angsana New"/>
          <w:i/>
          <w:iCs/>
          <w:spacing w:val="-4"/>
          <w:sz w:val="30"/>
          <w:szCs w:val="30"/>
        </w:rPr>
        <w:t>2563</w:t>
      </w:r>
      <w:r w:rsidRPr="00C15D5F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Pr="00C15D5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บริษัทมีขาดทุนสุทธิจำนวน </w:t>
      </w:r>
      <w:r w:rsidR="00CC3A04">
        <w:rPr>
          <w:rFonts w:ascii="Angsana New" w:hAnsi="Angsana New"/>
          <w:i/>
          <w:iCs/>
          <w:spacing w:val="-4"/>
          <w:sz w:val="30"/>
          <w:szCs w:val="30"/>
        </w:rPr>
        <w:t>8.80</w:t>
      </w:r>
      <w:r w:rsidR="003176C9" w:rsidRPr="00C15D5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3176C9" w:rsidRPr="00C15D5F">
        <w:rPr>
          <w:rFonts w:ascii="Angsana New" w:hAnsi="Angsana New"/>
          <w:i/>
          <w:iCs/>
          <w:spacing w:val="-4"/>
          <w:sz w:val="30"/>
          <w:szCs w:val="30"/>
          <w:cs/>
        </w:rPr>
        <w:t>ล้า</w:t>
      </w:r>
      <w:r w:rsidR="00F63A02" w:rsidRPr="00C15D5F">
        <w:rPr>
          <w:rFonts w:ascii="Angsana New" w:hAnsi="Angsana New" w:hint="cs"/>
          <w:i/>
          <w:iCs/>
          <w:spacing w:val="-4"/>
          <w:sz w:val="30"/>
          <w:szCs w:val="30"/>
          <w:cs/>
        </w:rPr>
        <w:t>นบาท</w:t>
      </w:r>
      <w:r w:rsidR="00F63A0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6281C" w:rsidRPr="00463A9C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E46A09">
        <w:rPr>
          <w:rFonts w:ascii="Angsana New" w:hAnsi="Angsana New"/>
          <w:i/>
          <w:iCs/>
          <w:sz w:val="30"/>
          <w:szCs w:val="30"/>
        </w:rPr>
        <w:t xml:space="preserve">106.53 </w:t>
      </w:r>
      <w:r w:rsidR="0086281C" w:rsidRPr="00463A9C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061192">
        <w:rPr>
          <w:rFonts w:ascii="Angsana New" w:hAnsi="Angsana New"/>
          <w:i/>
          <w:iCs/>
          <w:sz w:val="30"/>
          <w:szCs w:val="30"/>
        </w:rPr>
        <w:t>)</w:t>
      </w:r>
      <w:r w:rsidR="0021408A">
        <w:rPr>
          <w:rFonts w:ascii="Angsana New" w:hAnsi="Angsana New"/>
          <w:sz w:val="30"/>
          <w:szCs w:val="30"/>
        </w:rPr>
        <w:t xml:space="preserve"> </w:t>
      </w:r>
      <w:r w:rsidR="00AE6FB7">
        <w:rPr>
          <w:rFonts w:ascii="Angsana New" w:hAnsi="Angsana New" w:hint="cs"/>
          <w:sz w:val="30"/>
          <w:szCs w:val="30"/>
          <w:cs/>
        </w:rPr>
        <w:t>นอกจากนี้</w:t>
      </w:r>
      <w:r w:rsidR="0064620E" w:rsidRPr="0064620E">
        <w:rPr>
          <w:rFonts w:ascii="Angsana New" w:eastAsia="Calibri" w:hAnsi="Angsana New" w:hint="cs"/>
          <w:spacing w:val="-6"/>
          <w:sz w:val="30"/>
          <w:szCs w:val="30"/>
          <w:cs/>
        </w:rPr>
        <w:t>กลุ่มบริษัทมี</w:t>
      </w:r>
      <w:r w:rsidR="00B604F2" w:rsidRPr="00B604F2">
        <w:rPr>
          <w:rFonts w:ascii="Angsana New" w:eastAsia="Calibri" w:hAnsi="Angsana New"/>
          <w:spacing w:val="-6"/>
          <w:sz w:val="30"/>
          <w:szCs w:val="30"/>
          <w:cs/>
        </w:rPr>
        <w:t>กระแสเงินสดจากการดำเนินงานติดลบ</w:t>
      </w:r>
      <w:r w:rsidR="0056475D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สำหรับงวดเก้าเดือนสิ้นสุดวันที่ </w:t>
      </w:r>
      <w:r w:rsidR="0056475D">
        <w:rPr>
          <w:rFonts w:ascii="Angsana New" w:eastAsia="Calibri" w:hAnsi="Angsana New"/>
          <w:spacing w:val="-6"/>
          <w:sz w:val="30"/>
          <w:szCs w:val="30"/>
        </w:rPr>
        <w:t xml:space="preserve">30 </w:t>
      </w:r>
      <w:r w:rsidR="0056475D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กันยายน </w:t>
      </w:r>
      <w:r w:rsidR="0056475D">
        <w:rPr>
          <w:rFonts w:ascii="Angsana New" w:eastAsia="Calibri" w:hAnsi="Angsana New"/>
          <w:spacing w:val="-6"/>
          <w:sz w:val="30"/>
          <w:szCs w:val="30"/>
        </w:rPr>
        <w:t xml:space="preserve">2564 </w:t>
      </w:r>
      <w:r w:rsidR="0064620E" w:rsidRPr="0064620E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จำนวน </w:t>
      </w:r>
      <w:r w:rsidR="00CC3A04">
        <w:rPr>
          <w:rFonts w:ascii="Angsana New" w:eastAsia="Calibri" w:hAnsi="Angsana New"/>
          <w:spacing w:val="-4"/>
          <w:sz w:val="30"/>
          <w:szCs w:val="30"/>
        </w:rPr>
        <w:t>5</w:t>
      </w:r>
      <w:r w:rsidR="00996319">
        <w:rPr>
          <w:rFonts w:ascii="Angsana New" w:eastAsia="Calibri" w:hAnsi="Angsana New"/>
          <w:spacing w:val="-4"/>
          <w:sz w:val="30"/>
          <w:szCs w:val="30"/>
        </w:rPr>
        <w:t>6.36</w:t>
      </w:r>
      <w:r w:rsidR="0064620E" w:rsidRPr="0064620E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64620E" w:rsidRPr="0064620E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</w:t>
      </w:r>
      <w:r w:rsidR="00D96CD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64620E" w:rsidRPr="00BD5AB7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(2563: </w:t>
      </w:r>
      <w:r w:rsidR="00E46A09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บริษัท</w:t>
      </w:r>
      <w:r w:rsidR="00CC3A04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มี</w:t>
      </w:r>
      <w:r w:rsidR="00E46A09" w:rsidRPr="00E46A09">
        <w:rPr>
          <w:rFonts w:ascii="Angsana New" w:eastAsia="Calibri" w:hAnsi="Angsana New"/>
          <w:i/>
          <w:iCs/>
          <w:spacing w:val="-6"/>
          <w:sz w:val="30"/>
          <w:szCs w:val="30"/>
          <w:cs/>
        </w:rPr>
        <w:t>กระแสเงินสดจากการดำเนินงานติดลบจำนวน</w:t>
      </w:r>
      <w:r w:rsidR="00E46A09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86281C">
        <w:rPr>
          <w:rFonts w:ascii="Angsana New" w:eastAsia="Calibri" w:hAnsi="Angsana New"/>
          <w:i/>
          <w:iCs/>
          <w:spacing w:val="-6"/>
          <w:sz w:val="30"/>
          <w:szCs w:val="30"/>
        </w:rPr>
        <w:t>5</w:t>
      </w:r>
      <w:r w:rsidR="00E46A09">
        <w:rPr>
          <w:rFonts w:ascii="Angsana New" w:eastAsia="Calibri" w:hAnsi="Angsana New"/>
          <w:i/>
          <w:iCs/>
          <w:spacing w:val="-6"/>
          <w:sz w:val="30"/>
          <w:szCs w:val="30"/>
        </w:rPr>
        <w:t>4</w:t>
      </w:r>
      <w:r w:rsidR="0086281C">
        <w:rPr>
          <w:rFonts w:ascii="Angsana New" w:eastAsia="Calibri" w:hAnsi="Angsana New"/>
          <w:i/>
          <w:iCs/>
          <w:spacing w:val="-6"/>
          <w:sz w:val="30"/>
          <w:szCs w:val="30"/>
        </w:rPr>
        <w:t>.</w:t>
      </w:r>
      <w:r w:rsidR="00E46A09">
        <w:rPr>
          <w:rFonts w:ascii="Angsana New" w:eastAsia="Calibri" w:hAnsi="Angsana New"/>
          <w:i/>
          <w:iCs/>
          <w:spacing w:val="-6"/>
          <w:sz w:val="30"/>
          <w:szCs w:val="30"/>
        </w:rPr>
        <w:t>62</w:t>
      </w:r>
      <w:r w:rsidR="0086281C">
        <w:rPr>
          <w:rFonts w:ascii="Angsana New" w:eastAsia="Calibri" w:hAnsi="Angsana New"/>
          <w:i/>
          <w:iCs/>
          <w:spacing w:val="-6"/>
          <w:sz w:val="30"/>
          <w:szCs w:val="30"/>
        </w:rPr>
        <w:t xml:space="preserve"> </w:t>
      </w:r>
      <w:r w:rsidR="0086281C">
        <w:rPr>
          <w:rFonts w:ascii="Angsana New" w:eastAsia="Calibri" w:hAnsi="Angsana New" w:hint="cs"/>
          <w:i/>
          <w:iCs/>
          <w:spacing w:val="-6"/>
          <w:sz w:val="30"/>
          <w:szCs w:val="30"/>
          <w:cs/>
        </w:rPr>
        <w:t>ล้านบาท</w:t>
      </w:r>
      <w:r w:rsidR="0064620E" w:rsidRPr="00BD5AB7">
        <w:rPr>
          <w:rFonts w:ascii="Angsana New" w:eastAsia="Calibri" w:hAnsi="Angsana New"/>
          <w:i/>
          <w:iCs/>
          <w:spacing w:val="-6"/>
          <w:sz w:val="30"/>
          <w:szCs w:val="30"/>
        </w:rPr>
        <w:t>)</w:t>
      </w:r>
      <w:r w:rsidR="0064620E" w:rsidRPr="00D727D6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64620E" w:rsidRPr="0064620E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และ </w:t>
      </w:r>
      <w:r w:rsidRPr="0064620E">
        <w:rPr>
          <w:rFonts w:ascii="Angsana New" w:hAnsi="Angsana New"/>
          <w:sz w:val="30"/>
          <w:szCs w:val="30"/>
          <w:cs/>
        </w:rPr>
        <w:t>ณ</w:t>
      </w:r>
      <w:r w:rsidRPr="00752534">
        <w:rPr>
          <w:rFonts w:ascii="Angsana New" w:hAnsi="Angsana New"/>
          <w:sz w:val="30"/>
          <w:szCs w:val="30"/>
          <w:cs/>
        </w:rPr>
        <w:t xml:space="preserve"> วันเดียวกันกลุ่มบริษัทและบริษัทมีหนี้สินหมุนเวียนรวมสูงกว่าสินทรัพย์หมุนเวียนรวมจำนวน </w:t>
      </w:r>
      <w:r w:rsidR="00996319">
        <w:rPr>
          <w:rFonts w:ascii="Angsana New" w:eastAsia="Calibri" w:hAnsi="Angsana New"/>
          <w:spacing w:val="-4"/>
          <w:sz w:val="30"/>
          <w:szCs w:val="30"/>
        </w:rPr>
        <w:t>1</w:t>
      </w:r>
      <w:r w:rsidR="000821C8">
        <w:rPr>
          <w:rFonts w:ascii="Angsana New" w:eastAsia="Calibri" w:hAnsi="Angsana New"/>
          <w:spacing w:val="-4"/>
          <w:sz w:val="30"/>
          <w:szCs w:val="30"/>
        </w:rPr>
        <w:t>88.84</w:t>
      </w:r>
      <w:r w:rsidR="007E2FD7" w:rsidRPr="007E2FD7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>ล้านบาท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 xml:space="preserve">และ </w:t>
      </w:r>
      <w:r w:rsidR="00996319">
        <w:rPr>
          <w:rFonts w:ascii="Angsana New" w:eastAsia="Calibri" w:hAnsi="Angsana New"/>
          <w:spacing w:val="-4"/>
          <w:sz w:val="30"/>
          <w:szCs w:val="30"/>
        </w:rPr>
        <w:t>22</w:t>
      </w:r>
      <w:r w:rsidR="000821C8">
        <w:rPr>
          <w:rFonts w:ascii="Angsana New" w:eastAsia="Calibri" w:hAnsi="Angsana New"/>
          <w:spacing w:val="-4"/>
          <w:sz w:val="30"/>
          <w:szCs w:val="30"/>
        </w:rPr>
        <w:t>3.79</w:t>
      </w:r>
      <w:r w:rsidR="007E2FD7" w:rsidRPr="007E2FD7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752534">
        <w:rPr>
          <w:rFonts w:ascii="Angsana New" w:hAnsi="Angsana New"/>
          <w:i/>
          <w:iCs/>
          <w:sz w:val="30"/>
          <w:szCs w:val="30"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752534">
        <w:rPr>
          <w:rFonts w:ascii="Angsana New" w:hAnsi="Angsana New"/>
          <w:i/>
          <w:iCs/>
          <w:sz w:val="30"/>
          <w:szCs w:val="30"/>
        </w:rPr>
        <w:t>: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555</w:t>
      </w:r>
      <w:r w:rsidRPr="00752534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45</w:t>
      </w:r>
      <w:r w:rsidRPr="00752534">
        <w:rPr>
          <w:rFonts w:ascii="Angsana New" w:hAnsi="Angsana New"/>
          <w:sz w:val="30"/>
          <w:szCs w:val="30"/>
          <w:cs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780</w:t>
      </w:r>
      <w:r w:rsidRPr="00752534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63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752534">
        <w:rPr>
          <w:rFonts w:ascii="Angsana New" w:hAnsi="Angsana New"/>
          <w:sz w:val="30"/>
          <w:szCs w:val="30"/>
          <w:cs/>
        </w:rPr>
        <w:t xml:space="preserve"> และมีขาดทุนสะสมจำนวน </w:t>
      </w:r>
      <w:r w:rsidR="0048439F">
        <w:rPr>
          <w:rFonts w:ascii="Angsana New" w:eastAsia="Calibri" w:hAnsi="Angsana New"/>
          <w:spacing w:val="-4"/>
          <w:sz w:val="30"/>
          <w:szCs w:val="30"/>
        </w:rPr>
        <w:t>3,4</w:t>
      </w:r>
      <w:r w:rsidR="000821C8">
        <w:rPr>
          <w:rFonts w:ascii="Angsana New" w:eastAsia="Calibri" w:hAnsi="Angsana New"/>
          <w:spacing w:val="-4"/>
          <w:sz w:val="30"/>
          <w:szCs w:val="30"/>
        </w:rPr>
        <w:t>87.83</w:t>
      </w:r>
      <w:r w:rsidRPr="0075253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63A9C">
        <w:rPr>
          <w:rFonts w:ascii="Angsana New" w:hAnsi="Angsana New"/>
          <w:sz w:val="30"/>
          <w:szCs w:val="30"/>
          <w:cs/>
        </w:rPr>
        <w:t xml:space="preserve"> </w:t>
      </w:r>
      <w:r w:rsidRPr="00752534">
        <w:rPr>
          <w:rFonts w:ascii="Angsana New" w:hAnsi="Angsana New"/>
          <w:sz w:val="30"/>
          <w:szCs w:val="30"/>
          <w:cs/>
        </w:rPr>
        <w:t xml:space="preserve">และ </w:t>
      </w:r>
      <w:r w:rsidR="0048439F">
        <w:rPr>
          <w:rFonts w:ascii="Angsana New" w:eastAsia="Calibri" w:hAnsi="Angsana New"/>
          <w:spacing w:val="-4"/>
          <w:sz w:val="30"/>
          <w:szCs w:val="30"/>
        </w:rPr>
        <w:t>3,30</w:t>
      </w:r>
      <w:r w:rsidR="000821C8">
        <w:rPr>
          <w:rFonts w:ascii="Angsana New" w:eastAsia="Calibri" w:hAnsi="Angsana New"/>
          <w:spacing w:val="-4"/>
          <w:sz w:val="30"/>
          <w:szCs w:val="30"/>
        </w:rPr>
        <w:t>1.24</w:t>
      </w:r>
      <w:r w:rsidRPr="00752534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752534">
        <w:rPr>
          <w:rFonts w:ascii="Angsana New" w:hAnsi="Angsana New"/>
          <w:i/>
          <w:iCs/>
          <w:sz w:val="30"/>
          <w:szCs w:val="30"/>
        </w:rPr>
        <w:t>: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</w:t>
      </w:r>
      <w:r w:rsidRPr="00752534">
        <w:rPr>
          <w:rFonts w:ascii="Angsana New" w:hAnsi="Angsana New"/>
          <w:i/>
          <w:iCs/>
          <w:sz w:val="30"/>
          <w:szCs w:val="30"/>
        </w:rPr>
        <w:t>,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358</w:t>
      </w:r>
      <w:r w:rsidRPr="00752534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87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</w:t>
      </w:r>
      <w:r w:rsidRPr="00752534">
        <w:rPr>
          <w:rFonts w:ascii="Angsana New" w:hAnsi="Angsana New"/>
          <w:i/>
          <w:iCs/>
          <w:sz w:val="30"/>
          <w:szCs w:val="30"/>
        </w:rPr>
        <w:t>,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593</w:t>
      </w:r>
      <w:r w:rsidRPr="00752534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50</w:t>
      </w:r>
      <w:r w:rsidRPr="00752534">
        <w:rPr>
          <w:rFonts w:ascii="Angsana New" w:hAnsi="Angsana New"/>
          <w:sz w:val="30"/>
          <w:szCs w:val="30"/>
          <w:cs/>
        </w:rPr>
        <w:t xml:space="preserve"> </w:t>
      </w:r>
      <w:r w:rsidRPr="00752534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="0086281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6475D">
        <w:rPr>
          <w:rFonts w:ascii="Angsana New" w:hAnsi="Angsana New" w:hint="cs"/>
          <w:sz w:val="30"/>
          <w:szCs w:val="30"/>
          <w:cs/>
        </w:rPr>
        <w:t xml:space="preserve">นอกจากนี้ กลุ่มบริษัทมีขาดทุนสะสมเกินทุน (ไม่รวมส่วนได้เสียที่ไม่มีอำนาจควบคุม) จำนวน </w:t>
      </w:r>
      <w:r w:rsidR="0056475D">
        <w:rPr>
          <w:rFonts w:ascii="Angsana New" w:hAnsi="Angsana New"/>
          <w:sz w:val="30"/>
          <w:szCs w:val="30"/>
        </w:rPr>
        <w:t xml:space="preserve">23.08 </w:t>
      </w:r>
      <w:r w:rsidR="0056475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6281C" w:rsidRPr="0021408A">
        <w:rPr>
          <w:rFonts w:ascii="Angsana New" w:hAnsi="Angsana New"/>
          <w:sz w:val="30"/>
          <w:szCs w:val="30"/>
          <w:cs/>
        </w:rPr>
        <w:t>อีกทั้ง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มาตรการของรัฐบาลเพื่อควบคุมการแพร่ระบาดของเชื้อไวรัส</w:t>
      </w:r>
      <w:r w:rsidR="0086281C" w:rsidRPr="0086281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6281C" w:rsidRPr="0021408A">
        <w:rPr>
          <w:rFonts w:ascii="Angsana New" w:hAnsi="Angsana New"/>
          <w:sz w:val="30"/>
          <w:szCs w:val="30"/>
        </w:rPr>
        <w:t>COVID-</w:t>
      </w:r>
      <w:r w:rsidR="0086281C" w:rsidRPr="0021408A">
        <w:rPr>
          <w:rFonts w:ascii="Angsana New" w:hAnsi="Angsana New"/>
          <w:sz w:val="30"/>
          <w:szCs w:val="30"/>
          <w:cs/>
        </w:rPr>
        <w:t>19</w:t>
      </w:r>
      <w:r w:rsidRPr="00752534">
        <w:rPr>
          <w:rFonts w:ascii="Angsana New" w:hAnsi="Angsana New"/>
          <w:i/>
          <w:iCs/>
          <w:sz w:val="30"/>
          <w:szCs w:val="30"/>
        </w:rPr>
        <w:t xml:space="preserve"> </w:t>
      </w:r>
      <w:r w:rsidRPr="00B11976">
        <w:rPr>
          <w:rFonts w:ascii="Angsana New" w:hAnsi="Angsana New"/>
          <w:sz w:val="30"/>
          <w:szCs w:val="30"/>
          <w:cs/>
        </w:rPr>
        <w:t>นอกจากนี้ ปัจจัย</w:t>
      </w:r>
      <w:r w:rsidRPr="00B11976">
        <w:rPr>
          <w:rFonts w:ascii="Angsana New" w:hAnsi="Angsana New"/>
          <w:spacing w:val="-6"/>
          <w:sz w:val="30"/>
          <w:szCs w:val="30"/>
          <w:cs/>
        </w:rPr>
        <w:t>ภายนอกจากสถานการณ์ในปัจจุบันต่อภาวะเศรษฐกิจโดยรวมและอาจส่งผลกระทบต่อการดำเนินงานของกลุ่มบริษัท</w:t>
      </w:r>
      <w:r w:rsidRPr="00B11976">
        <w:rPr>
          <w:rFonts w:ascii="Angsana New" w:hAnsi="Angsana New"/>
          <w:spacing w:val="-6"/>
          <w:sz w:val="30"/>
          <w:szCs w:val="30"/>
        </w:rPr>
        <w:t xml:space="preserve"> </w:t>
      </w:r>
      <w:r w:rsidRPr="00B11976">
        <w:rPr>
          <w:rFonts w:ascii="Angsana New" w:hAnsi="Angsana New"/>
          <w:sz w:val="30"/>
          <w:szCs w:val="30"/>
          <w:cs/>
        </w:rPr>
        <w:t>ทั้งนี้</w:t>
      </w:r>
      <w:r w:rsidRPr="00B11976">
        <w:rPr>
          <w:rFonts w:ascii="Angsana New" w:hAnsi="Angsana New"/>
          <w:sz w:val="30"/>
          <w:szCs w:val="30"/>
        </w:rPr>
        <w:t xml:space="preserve"> </w:t>
      </w:r>
      <w:r w:rsidRPr="00B11976">
        <w:rPr>
          <w:rFonts w:ascii="Angsana New" w:hAnsi="Angsana New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5A747F22" w14:textId="77777777" w:rsidR="00B11976" w:rsidRPr="00646BE1" w:rsidRDefault="00B11976" w:rsidP="00B119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23E1AF6" w14:textId="5BFDFDEF" w:rsidR="00B11976" w:rsidRPr="00B11976" w:rsidRDefault="00B11976" w:rsidP="00B11976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  <w:bookmarkStart w:id="1" w:name="_Hlk65166896"/>
      <w:r w:rsidRPr="00B11976">
        <w:rPr>
          <w:rFonts w:ascii="Angsana New" w:hAnsi="Angsana New" w:cs="Angsana New"/>
          <w:sz w:val="30"/>
          <w:szCs w:val="30"/>
          <w:cs/>
        </w:rPr>
        <w:t xml:space="preserve"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โดยมุ่งเน้นดำเนินการในธุรกิจหลักที่กลุ่มบริษัทมีความรู้และความเชี่ยวชาญ ได้แก่ สื่อสิ่งพิมพ์ </w:t>
      </w:r>
      <w:r w:rsidR="00356EDE">
        <w:rPr>
          <w:rFonts w:ascii="Angsana New" w:hAnsi="Angsana New" w:cs="Angsana New"/>
          <w:sz w:val="30"/>
          <w:szCs w:val="30"/>
        </w:rPr>
        <w:br/>
      </w:r>
      <w:r w:rsidRPr="00B11976">
        <w:rPr>
          <w:rFonts w:ascii="Angsana New" w:hAnsi="Angsana New" w:cs="Angsana New"/>
          <w:sz w:val="30"/>
          <w:szCs w:val="30"/>
          <w:cs/>
        </w:rPr>
        <w:t>สื่อโทรทัศน์ด้านหมวดหมู่ข่าวสารและสาระ การผลิตเนื้อหารายการ (</w:t>
      </w:r>
      <w:r w:rsidRPr="00B11976">
        <w:rPr>
          <w:rFonts w:ascii="Angsana New" w:hAnsi="Angsana New" w:cs="Angsana New"/>
          <w:sz w:val="30"/>
          <w:szCs w:val="30"/>
        </w:rPr>
        <w:t xml:space="preserve">Contents) 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สื่อรูปแบบใหม่ </w:t>
      </w:r>
      <w:r w:rsidRPr="00B11976">
        <w:rPr>
          <w:rFonts w:ascii="Angsana New" w:hAnsi="Angsana New" w:cs="Angsana New"/>
          <w:sz w:val="30"/>
          <w:szCs w:val="30"/>
        </w:rPr>
        <w:t xml:space="preserve">(New Media) </w:t>
      </w:r>
      <w:r w:rsidRPr="00B11976">
        <w:rPr>
          <w:rFonts w:ascii="Angsana New" w:hAnsi="Angsana New" w:cs="Angsana New"/>
          <w:sz w:val="30"/>
          <w:szCs w:val="30"/>
          <w:cs/>
        </w:rPr>
        <w:t>และการจัดกิจกรรมที่เกี่ยวข้อง</w:t>
      </w:r>
      <w:r w:rsidRPr="00B11976">
        <w:rPr>
          <w:rFonts w:ascii="Angsana New" w:hAnsi="Angsana New" w:cs="Angsana New"/>
          <w:sz w:val="30"/>
          <w:szCs w:val="30"/>
        </w:rPr>
        <w:t xml:space="preserve"> </w:t>
      </w:r>
      <w:r w:rsidRPr="00B11976">
        <w:rPr>
          <w:rFonts w:ascii="Angsana New" w:hAnsi="Angsana New" w:cs="Angsana New"/>
          <w:sz w:val="30"/>
          <w:szCs w:val="30"/>
          <w:cs/>
        </w:rPr>
        <w:t>กลุ่มบริษัทมีการปรับปรุงรูปแบบการนำเสนอข่าวและรายการในสื่อต่างๆ ของ</w:t>
      </w:r>
      <w:r w:rsidR="0056475D">
        <w:rPr>
          <w:rFonts w:ascii="Angsana New" w:hAnsi="Angsana New" w:cs="Angsana New"/>
          <w:sz w:val="30"/>
          <w:szCs w:val="30"/>
          <w:cs/>
        </w:rPr>
        <w:br/>
      </w:r>
      <w:r w:rsidRPr="00B11976">
        <w:rPr>
          <w:rFonts w:ascii="Angsana New" w:hAnsi="Angsana New" w:cs="Angsana New"/>
          <w:sz w:val="30"/>
          <w:szCs w:val="30"/>
          <w:cs/>
        </w:rPr>
        <w:t>กลุ่มบริษัทเพื่อเพิ่มรายได้ค่าโฆษณา พัฒนาบุคคลากรให้มีทักษะการทำงานรอบด้าน ปรับปรุงอุปกรณ์ด้านเทคนิคและขยายสตูดิโอเพื่อเพิ่มประสิทธิภาพในการผลิตรายการ ปรับผังรายการโทรทัศน์เพื่อให้เหมาะสมกับผู้ชมกลุ่มเป้าหมาย เพิ่มรายได้โดยการต่อยอดผ่านช่องทางสื่อรูปแบบอื่นๆ เพื่อเพิ่มความสามารถในการตอบสนองความต้องการผู้บริโภค และใช้ข้อได้เปรียบจากการประกอบธุรกิจสื่อสิ่งพิมพ์ และโทรทัศน์ในการต่อยอดไปสู่การจัดงานสัมมนาและกิจกรรมต่างๆ เป็นต้น นอกจากนี้ กลุ่มบริษัทมีการขยายธุรกิจจำหน่า</w:t>
      </w:r>
      <w:r w:rsidR="0045726D">
        <w:rPr>
          <w:rFonts w:ascii="Angsana New" w:hAnsi="Angsana New" w:cs="Angsana New" w:hint="cs"/>
          <w:sz w:val="30"/>
          <w:szCs w:val="30"/>
          <w:cs/>
        </w:rPr>
        <w:t>ยสินค้า</w:t>
      </w:r>
      <w:r w:rsidR="004A74CE">
        <w:rPr>
          <w:rFonts w:ascii="Angsana New" w:hAnsi="Angsana New" w:cs="Angsana New"/>
          <w:sz w:val="30"/>
          <w:szCs w:val="30"/>
        </w:rPr>
        <w:t xml:space="preserve"> </w:t>
      </w:r>
      <w:r w:rsidRPr="00B11976">
        <w:rPr>
          <w:rFonts w:ascii="Angsana New" w:hAnsi="Angsana New" w:cs="Angsana New"/>
          <w:sz w:val="30"/>
          <w:szCs w:val="30"/>
          <w:cs/>
        </w:rPr>
        <w:t>อาหารและเครื่องดื่ม เพื่อ</w:t>
      </w:r>
      <w:r w:rsidRPr="00B11976">
        <w:rPr>
          <w:rFonts w:ascii="Angsana New" w:hAnsi="Angsana New" w:cs="Angsana New"/>
          <w:sz w:val="30"/>
          <w:szCs w:val="30"/>
          <w:cs/>
        </w:rPr>
        <w:lastRenderedPageBreak/>
        <w:t xml:space="preserve">ช่วยกระจายความเสี่ยงของการลงทุนและลดการพึ่งพิงรายได้หลักของกลุ่มบริษัทซึ่งมาจากธุรกิจสื่อสิ่งพิมพ์และสื่อโทรทัศน์ และสร้างโอกาสในการเพิ่มรายได้และส่งเสริมให้กลุ่มบริษัทมีศักยภาพในการสร้างความมั่นคงและเสถียรภาพสำหรับการประกอบธุรกิจของกลุ่มบริษัทในระยะยาว อีกทั้งผลในเชิงบวกจากการบรรเทาผลกระทบต่อผู้ประกอบการของคณะกรรมการกิจการกระจายเสียง กิจการโทรทัศน์และกิจการโทรคมนาคมแห่งชาติ </w:t>
      </w:r>
      <w:bookmarkStart w:id="2" w:name="_Hlk65168116"/>
      <w:r w:rsidRPr="00B11976">
        <w:rPr>
          <w:rFonts w:ascii="Angsana New" w:hAnsi="Angsana New" w:cs="Angsana New"/>
          <w:spacing w:val="-2"/>
          <w:sz w:val="30"/>
          <w:szCs w:val="30"/>
          <w:cs/>
        </w:rPr>
        <w:t xml:space="preserve">รวมถึง </w:t>
      </w:r>
      <w:r w:rsidR="00545944">
        <w:rPr>
          <w:rFonts w:ascii="Angsana New" w:hAnsi="Angsana New" w:cs="Angsana New"/>
          <w:spacing w:val="-2"/>
          <w:sz w:val="30"/>
          <w:szCs w:val="30"/>
        </w:rPr>
        <w:br/>
      </w:r>
      <w:r w:rsidRPr="00B11976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กลุ่มบริษัทได้ดำเนินการลดค่าใช้จ่ายในการดำเนินงาน ตลอดจนมีแผนในการปรับโครงสร้างทางการเงิน โดยการขอปรับ</w:t>
      </w:r>
      <w:r w:rsidRPr="00B11976">
        <w:rPr>
          <w:rFonts w:ascii="Angsana New" w:hAnsi="Angsana New" w:cs="Angsana New"/>
          <w:sz w:val="30"/>
          <w:szCs w:val="30"/>
          <w:cs/>
        </w:rPr>
        <w:t>ตารางการจ่ายชำระหนี้ใหม่</w:t>
      </w:r>
      <w:r w:rsidR="004A66F9">
        <w:rPr>
          <w:rFonts w:ascii="Angsana New" w:hAnsi="Angsana New" w:cs="Angsana New" w:hint="cs"/>
          <w:sz w:val="30"/>
          <w:szCs w:val="30"/>
          <w:cs/>
        </w:rPr>
        <w:t>จาก</w:t>
      </w:r>
      <w:r w:rsidR="005908D6">
        <w:rPr>
          <w:rFonts w:ascii="Angsana New" w:hAnsi="Angsana New" w:cs="Angsana New" w:hint="cs"/>
          <w:sz w:val="30"/>
          <w:szCs w:val="30"/>
          <w:cs/>
        </w:rPr>
        <w:t>ผู้ให้กู้ยืมเงินและ</w:t>
      </w:r>
      <w:r w:rsidR="004A66F9">
        <w:rPr>
          <w:rFonts w:ascii="Angsana New" w:hAnsi="Angsana New" w:cs="Angsana New" w:hint="cs"/>
          <w:sz w:val="30"/>
          <w:szCs w:val="30"/>
          <w:cs/>
        </w:rPr>
        <w:t>เจ้าหนี้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ที่ผ่อนปรนมากขึ้น </w:t>
      </w:r>
      <w:r w:rsidRPr="00B11976">
        <w:rPr>
          <w:rFonts w:ascii="Angsana New" w:hAnsi="Angsana New" w:cs="Angsana New"/>
          <w:spacing w:val="-2"/>
          <w:sz w:val="30"/>
          <w:szCs w:val="30"/>
          <w:cs/>
        </w:rPr>
        <w:t>การระดมทุนและการกู้ยืมเงินจากสถาบันการเงินที่มีต้นทุนทางการเงินที่เหมาะสมกับสภาวะตลาด เป็นต้น</w:t>
      </w:r>
      <w:bookmarkEnd w:id="1"/>
      <w:bookmarkEnd w:id="2"/>
    </w:p>
    <w:p w14:paraId="639D2083" w14:textId="77777777" w:rsidR="00B11976" w:rsidRPr="00F858B5" w:rsidRDefault="00B11976" w:rsidP="00B11976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</w:rPr>
      </w:pPr>
    </w:p>
    <w:p w14:paraId="1DF536EE" w14:textId="1E260C35" w:rsidR="00B11976" w:rsidRPr="00B11976" w:rsidRDefault="00D10F23" w:rsidP="00B11976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</w:t>
      </w:r>
      <w:r w:rsidR="00B11976" w:rsidRPr="00B11976">
        <w:rPr>
          <w:rFonts w:ascii="Angsana New" w:hAnsi="Angsana New" w:cs="Angsana New"/>
          <w:sz w:val="30"/>
          <w:szCs w:val="30"/>
          <w:cs/>
        </w:rPr>
        <w:t xml:space="preserve">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 </w:t>
      </w:r>
      <w:r w:rsidR="00B11976" w:rsidRPr="00B11976">
        <w:rPr>
          <w:rFonts w:ascii="Angsana New" w:hAnsi="Angsana New" w:cs="Angsana New"/>
          <w:spacing w:val="-2"/>
          <w:sz w:val="30"/>
          <w:szCs w:val="30"/>
          <w:cs/>
        </w:rPr>
        <w:t>อย่างไรก็ตาม ความเหมาะสมของการใช้สมมติฐานนี้ขึ้นอยู่กับผลสำเร็จของแผนงานของผู้บริหารที่ได้กล่าวไว้ในวรรคก่อนและการสนับสนุนอย่างต่อเนื่องจากผู้ให้กู้ยืมเงินและเจ้าหนี้</w:t>
      </w:r>
      <w:r w:rsidR="00B11976" w:rsidRPr="00B11976">
        <w:rPr>
          <w:rFonts w:ascii="Angsana New" w:hAnsi="Angsana New" w:cs="Angsana New"/>
          <w:sz w:val="30"/>
          <w:szCs w:val="30"/>
          <w:cs/>
        </w:rPr>
        <w:t xml:space="preserve"> </w:t>
      </w:r>
      <w:r w:rsidR="00B11976" w:rsidRPr="00B11976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5B006A31" w14:textId="63490D2B" w:rsidR="00C1687F" w:rsidRPr="00F858B5" w:rsidRDefault="00C1687F" w:rsidP="00B119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i/>
          <w:iCs/>
          <w:sz w:val="24"/>
          <w:szCs w:val="24"/>
        </w:rPr>
      </w:pPr>
    </w:p>
    <w:p w14:paraId="39F6BF08" w14:textId="77777777" w:rsidR="00C1687F" w:rsidRPr="00B11976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B11976">
        <w:rPr>
          <w:rFonts w:ascii="Angsana New" w:hAnsi="Angsana New" w:cs="Angsana New"/>
          <w:i/>
          <w:iCs/>
          <w:sz w:val="30"/>
          <w:szCs w:val="30"/>
          <w:cs/>
        </w:rPr>
        <w:t>เกณฑ์การขึ้นเครื่องหมาย “</w:t>
      </w:r>
      <w:r w:rsidRPr="00B11976">
        <w:rPr>
          <w:rFonts w:ascii="Angsana New" w:hAnsi="Angsana New" w:cs="Angsana New"/>
          <w:i/>
          <w:iCs/>
          <w:sz w:val="30"/>
          <w:szCs w:val="30"/>
        </w:rPr>
        <w:t>C” (Caution)</w:t>
      </w:r>
    </w:p>
    <w:p w14:paraId="4A0B5898" w14:textId="77777777" w:rsidR="00C1687F" w:rsidRPr="00F858B5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</w:rPr>
      </w:pPr>
    </w:p>
    <w:p w14:paraId="33978D69" w14:textId="2236BD54" w:rsidR="00762313" w:rsidRDefault="00C1687F" w:rsidP="00463A9C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B1197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57DE0" w:rsidRPr="00057DE0">
        <w:rPr>
          <w:rFonts w:ascii="Angsana New" w:hAnsi="Angsana New" w:cs="Angsana New"/>
          <w:sz w:val="30"/>
          <w:szCs w:val="30"/>
        </w:rPr>
        <w:t>14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 w:cs="Angsana New"/>
          <w:sz w:val="30"/>
          <w:szCs w:val="30"/>
        </w:rPr>
        <w:t>2561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 ตลาดหลักทรัพย์แห่งประเทศไทย (</w:t>
      </w:r>
      <w:r w:rsidRPr="00B11976">
        <w:rPr>
          <w:rFonts w:ascii="Angsana New" w:hAnsi="Angsana New" w:cs="Angsana New"/>
          <w:sz w:val="30"/>
          <w:szCs w:val="30"/>
        </w:rPr>
        <w:t xml:space="preserve">“SET”) 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ได้ประกาศขึ้นเครื่องหมาย </w:t>
      </w:r>
      <w:r w:rsidRPr="00B11976">
        <w:rPr>
          <w:rFonts w:ascii="Angsana New" w:hAnsi="Angsana New" w:cs="Angsana New"/>
          <w:sz w:val="30"/>
          <w:szCs w:val="30"/>
        </w:rPr>
        <w:t xml:space="preserve">“C” (Caution) 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ให้หลักทรัพย์ของบริษัทซึ่งมีการซื้อขายในตลาดหลักทรัพย์ เนื่องจากส่วนของผู้ถือหุ้นมีค่าน้อยกว่าร้อยละ </w:t>
      </w:r>
      <w:r w:rsidR="00057DE0" w:rsidRPr="00057DE0">
        <w:rPr>
          <w:rFonts w:ascii="Angsana New" w:hAnsi="Angsana New" w:cs="Angsana New"/>
          <w:sz w:val="30"/>
          <w:szCs w:val="30"/>
        </w:rPr>
        <w:t>50</w:t>
      </w:r>
      <w:r w:rsidRPr="00B11976">
        <w:rPr>
          <w:rFonts w:ascii="Angsana New" w:hAnsi="Angsana New" w:cs="Angsana New"/>
          <w:sz w:val="30"/>
          <w:szCs w:val="30"/>
          <w:cs/>
        </w:rPr>
        <w:t xml:space="preserve"> ของทุนชำระแล้ว ทั้งนี้บริษัทได้เผยแพร่แผนการแก้ไขเหตุดังกล่าวแล้ว</w:t>
      </w:r>
    </w:p>
    <w:p w14:paraId="2909FFE1" w14:textId="77777777" w:rsidR="00F858B5" w:rsidRPr="00F858B5" w:rsidRDefault="00F858B5" w:rsidP="00463A9C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cs/>
        </w:rPr>
      </w:pPr>
    </w:p>
    <w:p w14:paraId="2F50D0F9" w14:textId="38DDE499" w:rsidR="00341C34" w:rsidRPr="00ED235E" w:rsidRDefault="00341C34" w:rsidP="003C5F3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การซื้อ</w:t>
      </w:r>
      <w:r w:rsidR="00497E2A" w:rsidRPr="00ED235E">
        <w:rPr>
          <w:rFonts w:ascii="Angsana New" w:hAnsi="Angsana New"/>
          <w:b/>
          <w:bCs/>
          <w:sz w:val="30"/>
          <w:szCs w:val="30"/>
          <w:cs/>
        </w:rPr>
        <w:t>ธุรกิจ</w:t>
      </w:r>
    </w:p>
    <w:p w14:paraId="4A6DAE28" w14:textId="77777777" w:rsidR="00341C34" w:rsidRPr="00B746F8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20"/>
          <w:szCs w:val="20"/>
          <w:cs/>
        </w:rPr>
      </w:pPr>
    </w:p>
    <w:p w14:paraId="5FEF9967" w14:textId="660CAB96" w:rsidR="00FA68EB" w:rsidRPr="00FA68EB" w:rsidRDefault="00FA68EB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FA68E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บริษัท </w:t>
      </w:r>
      <w:bookmarkStart w:id="3" w:name="_Hlk70093382"/>
      <w:r w:rsidRPr="00FA68E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ไทย นิวส์ แอนด์ เอ็นเตอร์เทนเมนท์ เวิลด์ </w:t>
      </w:r>
      <w:bookmarkEnd w:id="3"/>
      <w:r w:rsidRPr="00FA68E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จำกัด</w:t>
      </w:r>
      <w:r w:rsidRPr="00FA68E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Pr="00FA68EB">
        <w:rPr>
          <w:rFonts w:asciiTheme="majorBidi" w:hAnsiTheme="majorBidi" w:cstheme="majorBidi"/>
          <w:i/>
          <w:iCs/>
          <w:sz w:val="30"/>
          <w:szCs w:val="30"/>
          <w:lang w:eastAsia="x-none"/>
        </w:rPr>
        <w:t>(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เดิมชื่อ 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</w:rPr>
        <w:t>“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บริษัท กรีน เน็ต </w:t>
      </w:r>
      <w:r w:rsidR="00057DE0" w:rsidRPr="00057DE0">
        <w:rPr>
          <w:rFonts w:asciiTheme="majorBidi" w:hAnsiTheme="majorBidi" w:cstheme="majorBidi"/>
          <w:i/>
          <w:iCs/>
          <w:spacing w:val="-2"/>
          <w:sz w:val="30"/>
          <w:szCs w:val="30"/>
        </w:rPr>
        <w:t>1282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จำกัด</w:t>
      </w:r>
      <w:r w:rsidRPr="00FA68EB">
        <w:rPr>
          <w:rFonts w:asciiTheme="majorBidi" w:hAnsiTheme="majorBidi" w:cstheme="majorBidi"/>
          <w:i/>
          <w:iCs/>
          <w:spacing w:val="-2"/>
          <w:sz w:val="30"/>
          <w:szCs w:val="30"/>
        </w:rPr>
        <w:t>”)</w:t>
      </w:r>
    </w:p>
    <w:p w14:paraId="05DCE621" w14:textId="77777777" w:rsidR="00FA68EB" w:rsidRPr="00B746F8" w:rsidRDefault="00FA68EB" w:rsidP="00FA68EB">
      <w:pPr>
        <w:pStyle w:val="ListParagraph"/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5E5C5AC4" w14:textId="77777777" w:rsidR="005A4883" w:rsidRPr="007E5E84" w:rsidRDefault="005A4883" w:rsidP="005A4883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7E5E84">
        <w:rPr>
          <w:rFonts w:ascii="Angsana New" w:hAnsi="Angsana New"/>
          <w:sz w:val="30"/>
          <w:szCs w:val="30"/>
          <w:cs/>
          <w:lang w:val="x-none" w:eastAsia="x-none"/>
        </w:rPr>
        <w:t>ในการประชุมผู้ถือหุ้นสามัญของบริษัทย่อย</w:t>
      </w:r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 (“</w:t>
      </w:r>
      <w:proofErr w:type="spellStart"/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บริษัท</w:t>
      </w:r>
      <w:proofErr w:type="spellEnd"/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เนชั่น บรอดแคสติ้ง คอร์ปอเรชั่น จำกัด (มหาชน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)”)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เมื่อวันที่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29 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ตุลาคม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2563 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ผู้ถือหุ้นมีมติอนุมัติให้บริษัท เนชั่น บรอดแคสติ้ง คอร์ปอเรชั่น จำกัด (มหาชน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)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เข้าลงทุนซื้อหุ้นสามัญ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ใน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สัดส่วนร้อยละ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99.998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ของทุนที่ออกและชำระแล้วของบริษัท </w:t>
      </w:r>
      <w:bookmarkStart w:id="4" w:name="_Hlk71289315"/>
      <w:r w:rsidRPr="007E5E84">
        <w:rPr>
          <w:rFonts w:ascii="Angsana New" w:hAnsi="Angsana New"/>
          <w:sz w:val="30"/>
          <w:szCs w:val="30"/>
          <w:cs/>
          <w:lang w:val="x-none" w:eastAsia="x-none"/>
        </w:rPr>
        <w:t xml:space="preserve">ไทย นิวส์ แอนด์ เอ็นเตอร์เทนเมนท์ เวิลด์ </w:t>
      </w:r>
      <w:bookmarkEnd w:id="4"/>
      <w:r w:rsidRPr="007E5E84">
        <w:rPr>
          <w:rFonts w:ascii="Angsana New" w:hAnsi="Angsana New"/>
          <w:sz w:val="30"/>
          <w:szCs w:val="30"/>
          <w:cs/>
          <w:lang w:val="x-none" w:eastAsia="x-none"/>
        </w:rPr>
        <w:t>จำกัด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ซึ่งเป็นกิจการที่เกี่ยวข้องกันที่ดำเนินธุรกิจเกี่ยวกับการให้บริการข่าวสารผ่านระบบออนไลน์และสื่ออิเล็กทรอนิกส์ จากบริษัท นิวส์ เน็ตเวิร์ค คอร์ปอเรชั่น จำกัด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(</w:t>
      </w:r>
      <w:proofErr w:type="spellStart"/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มหาชน</w:t>
      </w:r>
      <w:proofErr w:type="spellEnd"/>
      <w:r w:rsidRPr="009435D0">
        <w:rPr>
          <w:rFonts w:ascii="Angsana New" w:hAnsi="Angsana New"/>
          <w:sz w:val="30"/>
          <w:szCs w:val="30"/>
          <w:lang w:val="x-none" w:eastAsia="x-none"/>
        </w:rPr>
        <w:t xml:space="preserve">) </w:t>
      </w:r>
      <w:r w:rsidRPr="009435D0">
        <w:rPr>
          <w:rFonts w:ascii="Angsana New" w:hAnsi="Angsana New"/>
          <w:sz w:val="30"/>
          <w:szCs w:val="30"/>
          <w:cs/>
          <w:lang w:val="x-none" w:eastAsia="x-none"/>
        </w:rPr>
        <w:t xml:space="preserve">ซึ่งถือหุ้นร้อยละ </w:t>
      </w:r>
      <w:r w:rsidRPr="009435D0">
        <w:rPr>
          <w:rFonts w:ascii="Angsana New" w:hAnsi="Angsana New"/>
          <w:sz w:val="30"/>
          <w:szCs w:val="30"/>
          <w:lang w:val="x-none" w:eastAsia="x-none"/>
        </w:rPr>
        <w:t>9.96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Pr="009435D0">
        <w:rPr>
          <w:rFonts w:ascii="Angsana New" w:hAnsi="Angsana New" w:hint="cs"/>
          <w:sz w:val="30"/>
          <w:szCs w:val="30"/>
          <w:cs/>
          <w:lang w:eastAsia="x-none"/>
        </w:rPr>
        <w:t>ในบริษัท</w:t>
      </w:r>
      <w:r w:rsidRPr="009435D0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เป็น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เงิน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จำนวน </w:t>
      </w:r>
      <w:r w:rsidRPr="007E5E84">
        <w:rPr>
          <w:rFonts w:ascii="Angsana New" w:hAnsi="Angsana New"/>
          <w:sz w:val="30"/>
          <w:szCs w:val="30"/>
          <w:lang w:val="x-none" w:eastAsia="x-none"/>
        </w:rPr>
        <w:t>164.40</w:t>
      </w:r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ล้านบาท</w:t>
      </w:r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 (“</w:t>
      </w:r>
      <w:proofErr w:type="spellStart"/>
      <w:r w:rsidRPr="007E5E84">
        <w:rPr>
          <w:rFonts w:ascii="Angsana New" w:hAnsi="Angsana New" w:hint="cs"/>
          <w:sz w:val="30"/>
          <w:szCs w:val="30"/>
          <w:cs/>
          <w:lang w:val="x-none" w:eastAsia="x-none"/>
        </w:rPr>
        <w:t>ราคาจ่ายซื้อ</w:t>
      </w:r>
      <w:proofErr w:type="spellEnd"/>
      <w:r w:rsidRPr="007E5E84">
        <w:rPr>
          <w:rFonts w:ascii="Angsana New" w:hAnsi="Angsana New"/>
          <w:sz w:val="30"/>
          <w:szCs w:val="30"/>
          <w:lang w:val="x-none" w:eastAsia="x-none"/>
        </w:rPr>
        <w:t xml:space="preserve">”) </w:t>
      </w:r>
    </w:p>
    <w:p w14:paraId="58753736" w14:textId="77777777" w:rsidR="00FA68EB" w:rsidRPr="00B746F8" w:rsidRDefault="00FA68EB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20"/>
          <w:szCs w:val="20"/>
          <w:lang w:val="x-none" w:eastAsia="x-none"/>
        </w:rPr>
      </w:pPr>
    </w:p>
    <w:p w14:paraId="117BB631" w14:textId="77777777" w:rsidR="005A4883" w:rsidRPr="006D578D" w:rsidRDefault="005A4883" w:rsidP="005A4883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bookmarkStart w:id="5" w:name="_Hlk71289394"/>
      <w:r w:rsidRPr="006D578D">
        <w:rPr>
          <w:rFonts w:ascii="Angsana New" w:hAnsi="Angsana New"/>
          <w:sz w:val="30"/>
          <w:szCs w:val="30"/>
          <w:cs/>
          <w:lang w:val="x-none" w:eastAsia="x-none"/>
        </w:rPr>
        <w:t xml:space="preserve">เมื่อวันที่ </w:t>
      </w:r>
      <w:r w:rsidRPr="006D578D">
        <w:rPr>
          <w:rFonts w:ascii="Angsana New" w:hAnsi="Angsana New"/>
          <w:sz w:val="30"/>
          <w:szCs w:val="30"/>
          <w:lang w:val="x-none" w:eastAsia="x-none"/>
        </w:rPr>
        <w:t xml:space="preserve">24 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ธันวาคม </w:t>
      </w:r>
      <w:r w:rsidRPr="006D578D">
        <w:rPr>
          <w:rFonts w:ascii="Angsana New" w:hAnsi="Angsana New"/>
          <w:sz w:val="30"/>
          <w:szCs w:val="30"/>
          <w:lang w:val="x-none" w:eastAsia="x-none"/>
        </w:rPr>
        <w:t>2563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บริษัท เนชั่น บรอดแคสติ้ง คอร์ปอเรชั่น จำกัด (มหาชน</w:t>
      </w:r>
      <w:r w:rsidRPr="006D578D">
        <w:rPr>
          <w:rFonts w:ascii="Angsana New" w:hAnsi="Angsana New"/>
          <w:sz w:val="30"/>
          <w:szCs w:val="30"/>
          <w:lang w:val="x-none" w:eastAsia="x-none"/>
        </w:rPr>
        <w:t>)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ได้จ่ายชำระราคาจ่ายซื้อแล้ว</w:t>
      </w:r>
      <w:r w:rsidRPr="0023483A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 xml:space="preserve">จำนวน </w:t>
      </w:r>
      <w:r w:rsidRPr="0023483A">
        <w:rPr>
          <w:rFonts w:ascii="Angsana New" w:hAnsi="Angsana New"/>
          <w:spacing w:val="-2"/>
          <w:sz w:val="30"/>
          <w:szCs w:val="30"/>
          <w:lang w:val="x-none" w:eastAsia="x-none"/>
        </w:rPr>
        <w:t>164.40</w:t>
      </w:r>
      <w:r w:rsidRPr="0023483A">
        <w:rPr>
          <w:rFonts w:ascii="Angsana New" w:hAnsi="Angsana New" w:hint="cs"/>
          <w:spacing w:val="-2"/>
          <w:sz w:val="30"/>
          <w:szCs w:val="30"/>
          <w:cs/>
          <w:lang w:val="x-none" w:eastAsia="x-none"/>
        </w:rPr>
        <w:t xml:space="preserve"> ล้านบาท โดยบันทึกการจ่ายชำระเงินดังกล่าวภายใต้ “เงินจ่ายล่วงหน้าค่าซื้อธุรกิจ” ในงบการเงินรวม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ณ วันที่ </w:t>
      </w:r>
      <w:r w:rsidRPr="006D578D">
        <w:rPr>
          <w:rFonts w:ascii="Angsana New" w:hAnsi="Angsana New"/>
          <w:sz w:val="30"/>
          <w:szCs w:val="30"/>
          <w:lang w:val="x-none" w:eastAsia="x-none"/>
        </w:rPr>
        <w:t xml:space="preserve">31 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ธันวาคม </w:t>
      </w:r>
      <w:r w:rsidRPr="006D578D">
        <w:rPr>
          <w:rFonts w:ascii="Angsana New" w:hAnsi="Angsana New"/>
          <w:sz w:val="30"/>
          <w:szCs w:val="30"/>
          <w:lang w:val="x-none" w:eastAsia="x-none"/>
        </w:rPr>
        <w:t>2563</w:t>
      </w:r>
      <w:r w:rsidRPr="006D578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</w:p>
    <w:p w14:paraId="1C278C93" w14:textId="77777777" w:rsidR="00E8600B" w:rsidRPr="00B746F8" w:rsidRDefault="00E8600B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20"/>
          <w:szCs w:val="20"/>
          <w:lang w:val="x-none" w:eastAsia="x-none"/>
        </w:rPr>
      </w:pPr>
    </w:p>
    <w:p w14:paraId="0B165B22" w14:textId="1DB9E235" w:rsidR="005A4883" w:rsidRDefault="005A4883" w:rsidP="005A4883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bookmarkStart w:id="6" w:name="_Hlk71289870"/>
      <w:bookmarkEnd w:id="5"/>
      <w:r>
        <w:rPr>
          <w:rFonts w:ascii="Angsana New" w:hAnsi="Angsana New" w:hint="cs"/>
          <w:sz w:val="30"/>
          <w:szCs w:val="30"/>
          <w:cs/>
          <w:lang w:val="x-none" w:eastAsia="x-none"/>
        </w:rPr>
        <w:lastRenderedPageBreak/>
        <w:t>ต่อมา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eastAsia="x-none"/>
        </w:rPr>
        <w:t>29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มกราคม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4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</w:t>
      </w:r>
      <w:r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ได้รับการ</w:t>
      </w:r>
      <w:r>
        <w:rPr>
          <w:rFonts w:ascii="Angsana New" w:hAnsi="Angsana New"/>
          <w:sz w:val="30"/>
          <w:szCs w:val="30"/>
          <w:cs/>
        </w:rPr>
        <w:t xml:space="preserve">โอนหุ้นสามัญของบริษัท ไทย นิวส์ แอนด์ เอ็นเตอร์เทนเมนท์ เวิลด์ จำกัด จำนวน </w:t>
      </w:r>
      <w:r>
        <w:rPr>
          <w:rFonts w:ascii="Angsana New" w:hAnsi="Angsana New"/>
          <w:sz w:val="30"/>
          <w:szCs w:val="30"/>
        </w:rPr>
        <w:t xml:space="preserve">189,997 </w:t>
      </w:r>
      <w:r>
        <w:rPr>
          <w:rFonts w:ascii="Angsana New" w:hAnsi="Angsana New" w:hint="cs"/>
          <w:sz w:val="30"/>
          <w:szCs w:val="30"/>
          <w:cs/>
        </w:rPr>
        <w:t xml:space="preserve">หุ้น คิดเป็นสัดส่วนร้อยละ </w:t>
      </w:r>
      <w:r>
        <w:rPr>
          <w:rFonts w:ascii="Angsana New" w:hAnsi="Angsana New"/>
          <w:sz w:val="30"/>
          <w:szCs w:val="30"/>
        </w:rPr>
        <w:t xml:space="preserve">99.998 </w:t>
      </w:r>
      <w:r>
        <w:rPr>
          <w:rFonts w:ascii="Angsana New" w:hAnsi="Angsana New" w:hint="cs"/>
          <w:sz w:val="30"/>
          <w:szCs w:val="30"/>
          <w:cs/>
        </w:rPr>
        <w:t xml:space="preserve"> ดังนั้น การซื้อธุรกิจดังกล่าวจึงเสร็จสมบูรณ์ </w:t>
      </w:r>
    </w:p>
    <w:p w14:paraId="7F27C5EB" w14:textId="77777777" w:rsidR="00356EDE" w:rsidRPr="000260D1" w:rsidRDefault="00356EDE" w:rsidP="005A4883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  <w:lang w:eastAsia="x-none"/>
        </w:rPr>
      </w:pPr>
    </w:p>
    <w:bookmarkEnd w:id="6"/>
    <w:p w14:paraId="468AFB70" w14:textId="6E5103A1" w:rsidR="005A4883" w:rsidRDefault="005A4883" w:rsidP="000A77B3">
      <w:pPr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421BD">
        <w:rPr>
          <w:rFonts w:ascii="Angsana New" w:hAnsi="Angsana New"/>
          <w:sz w:val="30"/>
          <w:szCs w:val="30"/>
          <w:cs/>
          <w:lang w:val="x-none" w:eastAsia="x-none"/>
        </w:rPr>
        <w:t>ใน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ระหว่างงวดนับตั้งแต่วันที่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29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584C11">
        <w:rPr>
          <w:rFonts w:ascii="Angsana New" w:hAnsi="Angsana New" w:hint="cs"/>
          <w:sz w:val="30"/>
          <w:szCs w:val="30"/>
          <w:cs/>
          <w:lang w:val="x-none" w:eastAsia="x-none"/>
        </w:rPr>
        <w:t>มกราคม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 w:rsidRPr="00584C11">
        <w:rPr>
          <w:rFonts w:ascii="Angsana New" w:hAnsi="Angsana New"/>
          <w:sz w:val="30"/>
          <w:szCs w:val="30"/>
          <w:lang w:val="x-none" w:eastAsia="x-none"/>
        </w:rPr>
        <w:t>4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ถึงวันที่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3</w:t>
      </w:r>
      <w:r w:rsidR="000A77B3">
        <w:rPr>
          <w:rFonts w:ascii="Angsana New" w:hAnsi="Angsana New"/>
          <w:sz w:val="30"/>
          <w:szCs w:val="30"/>
          <w:lang w:eastAsia="x-none"/>
        </w:rPr>
        <w:t>0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A369FD">
        <w:rPr>
          <w:rFonts w:ascii="Angsana New" w:hAnsi="Angsana New" w:hint="cs"/>
          <w:sz w:val="30"/>
          <w:szCs w:val="30"/>
          <w:cs/>
          <w:lang w:eastAsia="x-none"/>
        </w:rPr>
        <w:t>กันยายน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 w:rsidRPr="00584C11">
        <w:rPr>
          <w:rFonts w:ascii="Angsana New" w:hAnsi="Angsana New"/>
          <w:sz w:val="30"/>
          <w:szCs w:val="30"/>
          <w:lang w:val="x-none" w:eastAsia="x-none"/>
        </w:rPr>
        <w:t>4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บริษัท</w:t>
      </w:r>
      <w:r w:rsidRPr="00584C11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99490C">
        <w:rPr>
          <w:rFonts w:ascii="Angsana New" w:hAnsi="Angsana New"/>
          <w:sz w:val="30"/>
          <w:szCs w:val="30"/>
          <w:cs/>
          <w:lang w:val="x-none" w:eastAsia="x-none"/>
        </w:rPr>
        <w:t>ไทย นิวส์ แอนด์เอ็นเตอร์เทนเมนท์ เวิลด์</w:t>
      </w:r>
      <w:r w:rsidRPr="004421BD">
        <w:rPr>
          <w:rFonts w:ascii="Angsana New" w:hAnsi="Angsana New"/>
          <w:sz w:val="30"/>
          <w:szCs w:val="30"/>
          <w:cs/>
          <w:lang w:val="x-none" w:eastAsia="x-none"/>
        </w:rPr>
        <w:t xml:space="preserve"> จำกัด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มีรายได้จำนวน</w:t>
      </w:r>
      <w:r w:rsidRPr="00BB2E27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="00BA3324">
        <w:rPr>
          <w:rFonts w:ascii="Angsana New" w:hAnsi="Angsana New"/>
          <w:sz w:val="30"/>
          <w:szCs w:val="30"/>
          <w:lang w:eastAsia="x-none"/>
        </w:rPr>
        <w:t>39.35</w:t>
      </w:r>
      <w:r w:rsidRPr="00BB2E2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ล้านบาท และมีขาดทุนจำนวน </w:t>
      </w:r>
      <w:r w:rsidR="007F6A3C">
        <w:rPr>
          <w:rFonts w:ascii="Angsana New" w:hAnsi="Angsana New"/>
          <w:sz w:val="30"/>
          <w:szCs w:val="30"/>
          <w:lang w:eastAsia="x-none"/>
        </w:rPr>
        <w:t>0.0</w:t>
      </w:r>
      <w:r w:rsidR="00033A07">
        <w:rPr>
          <w:rFonts w:ascii="Angsana New" w:hAnsi="Angsana New"/>
          <w:sz w:val="30"/>
          <w:szCs w:val="30"/>
          <w:lang w:eastAsia="x-none"/>
        </w:rPr>
        <w:t>1</w:t>
      </w:r>
      <w:r w:rsidR="00197F70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 ซึ่งรวมเป็นส่วนหนึ่งของผลการดำเนินงานของกลุ่มบริษัท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1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มกราคม </w:t>
      </w:r>
      <w:r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 w:rsidRPr="00584C11">
        <w:rPr>
          <w:rFonts w:ascii="Angsana New" w:hAnsi="Angsana New"/>
          <w:sz w:val="30"/>
          <w:szCs w:val="30"/>
          <w:lang w:val="x-none" w:eastAsia="x-none"/>
        </w:rPr>
        <w:t>4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จะมีรายได้จำนวน </w:t>
      </w:r>
      <w:r w:rsidR="007F6A3C">
        <w:rPr>
          <w:rFonts w:ascii="Angsana New" w:eastAsia="Calibri" w:hAnsi="Angsana New"/>
          <w:spacing w:val="-4"/>
          <w:sz w:val="30"/>
          <w:szCs w:val="30"/>
        </w:rPr>
        <w:t>43.47</w:t>
      </w:r>
      <w:r w:rsidRPr="004421B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ล้านบาท </w:t>
      </w:r>
      <w:r w:rsidR="001B5830">
        <w:rPr>
          <w:rFonts w:ascii="Angsana New" w:hAnsi="Angsana New" w:hint="cs"/>
          <w:sz w:val="30"/>
          <w:szCs w:val="30"/>
          <w:cs/>
          <w:lang w:eastAsia="x-none"/>
        </w:rPr>
        <w:t>และ</w:t>
      </w:r>
      <w:r w:rsidR="002C6C6D">
        <w:rPr>
          <w:rFonts w:ascii="Angsana New" w:hAnsi="Angsana New" w:hint="cs"/>
          <w:sz w:val="30"/>
          <w:szCs w:val="30"/>
          <w:cs/>
          <w:lang w:eastAsia="x-none"/>
        </w:rPr>
        <w:t>มีขาดทุนสำหรับงวด</w:t>
      </w:r>
      <w:r w:rsidR="00A369FD">
        <w:rPr>
          <w:rFonts w:ascii="Angsana New" w:hAnsi="Angsana New" w:hint="cs"/>
          <w:sz w:val="30"/>
          <w:szCs w:val="30"/>
          <w:cs/>
          <w:lang w:eastAsia="x-none"/>
        </w:rPr>
        <w:t>เก้า</w:t>
      </w:r>
      <w:r w:rsidR="002C6C6D">
        <w:rPr>
          <w:rFonts w:ascii="Angsana New" w:hAnsi="Angsana New" w:hint="cs"/>
          <w:sz w:val="30"/>
          <w:szCs w:val="30"/>
          <w:cs/>
          <w:lang w:eastAsia="x-none"/>
        </w:rPr>
        <w:t>เดือน</w:t>
      </w:r>
      <w:r w:rsidR="002C6C6D"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สิ้นสุดวันที่ </w:t>
      </w:r>
      <w:r w:rsidR="002C6C6D">
        <w:rPr>
          <w:rFonts w:ascii="Angsana New" w:hAnsi="Angsana New"/>
          <w:sz w:val="30"/>
          <w:szCs w:val="30"/>
          <w:lang w:eastAsia="x-none"/>
        </w:rPr>
        <w:t xml:space="preserve">30 </w:t>
      </w:r>
      <w:r w:rsidR="00A369FD">
        <w:rPr>
          <w:rFonts w:ascii="Angsana New" w:hAnsi="Angsana New" w:hint="cs"/>
          <w:sz w:val="30"/>
          <w:szCs w:val="30"/>
          <w:cs/>
          <w:lang w:eastAsia="x-none"/>
        </w:rPr>
        <w:t>กันยายน</w:t>
      </w:r>
      <w:r w:rsidR="002C6C6D" w:rsidRPr="004421BD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="002C6C6D" w:rsidRPr="004421BD">
        <w:rPr>
          <w:rFonts w:ascii="Angsana New" w:hAnsi="Angsana New"/>
          <w:sz w:val="30"/>
          <w:szCs w:val="30"/>
          <w:lang w:val="x-none" w:eastAsia="x-none"/>
        </w:rPr>
        <w:t>256</w:t>
      </w:r>
      <w:r w:rsidR="002C6C6D" w:rsidRPr="00584C11">
        <w:rPr>
          <w:rFonts w:ascii="Angsana New" w:hAnsi="Angsana New"/>
          <w:sz w:val="30"/>
          <w:szCs w:val="30"/>
          <w:lang w:val="x-none" w:eastAsia="x-none"/>
        </w:rPr>
        <w:t xml:space="preserve">4 </w:t>
      </w:r>
      <w:r w:rsidR="002C6C6D" w:rsidRPr="004421BD">
        <w:rPr>
          <w:rFonts w:ascii="Angsana New" w:hAnsi="Angsana New" w:hint="cs"/>
          <w:sz w:val="30"/>
          <w:szCs w:val="30"/>
          <w:cs/>
          <w:lang w:val="x-none" w:eastAsia="x-none"/>
        </w:rPr>
        <w:t>จำนวน</w:t>
      </w:r>
      <w:r w:rsidR="001B5830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7F6A3C">
        <w:rPr>
          <w:rFonts w:ascii="Angsana New" w:hAnsi="Angsana New"/>
          <w:sz w:val="30"/>
          <w:szCs w:val="30"/>
          <w:lang w:eastAsia="x-none"/>
        </w:rPr>
        <w:t>1.2</w:t>
      </w:r>
      <w:r w:rsidR="00AF2C91">
        <w:rPr>
          <w:rFonts w:ascii="Angsana New" w:hAnsi="Angsana New"/>
          <w:sz w:val="30"/>
          <w:szCs w:val="30"/>
          <w:lang w:eastAsia="x-none"/>
        </w:rPr>
        <w:t>2</w:t>
      </w:r>
      <w:r w:rsidR="001B5830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C6C6D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</w:p>
    <w:p w14:paraId="7BB61A92" w14:textId="77777777" w:rsidR="001B5830" w:rsidRPr="00C05D21" w:rsidRDefault="001B5830" w:rsidP="000A77B3">
      <w:pPr>
        <w:spacing w:line="240" w:lineRule="auto"/>
        <w:ind w:left="540" w:right="29"/>
        <w:jc w:val="thaiDistribute"/>
        <w:rPr>
          <w:rFonts w:ascii="Angsana New" w:hAnsi="Angsana New"/>
          <w:sz w:val="24"/>
          <w:szCs w:val="24"/>
          <w:cs/>
          <w:lang w:eastAsia="x-none"/>
        </w:rPr>
      </w:pPr>
    </w:p>
    <w:p w14:paraId="3E90EB58" w14:textId="67044132" w:rsidR="00FA68EB" w:rsidRPr="009308F2" w:rsidRDefault="00FA68EB" w:rsidP="00FA68EB">
      <w:pPr>
        <w:pStyle w:val="ListParagraph"/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FA68EB">
        <w:rPr>
          <w:rFonts w:ascii="Angsana New" w:hAnsi="Angsana New"/>
          <w:sz w:val="30"/>
          <w:szCs w:val="30"/>
          <w:cs/>
          <w:lang w:val="x-none" w:eastAsia="x-none"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58A16031" w14:textId="77777777" w:rsidR="00FA68EB" w:rsidRPr="00C05D21" w:rsidRDefault="00FA68EB" w:rsidP="00FA68EB">
      <w:pPr>
        <w:pStyle w:val="ListParagraph"/>
        <w:spacing w:line="240" w:lineRule="auto"/>
        <w:ind w:left="540" w:right="-27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41F40DBE" w14:textId="37B63169" w:rsidR="00FA68EB" w:rsidRDefault="00FA68EB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FA68EB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สินทรัพย์ที่ได้มาและหนี้สินที่รับมา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5310"/>
        <w:gridCol w:w="595"/>
        <w:gridCol w:w="1180"/>
        <w:gridCol w:w="1825"/>
      </w:tblGrid>
      <w:tr w:rsidR="00FA68EB" w:rsidRPr="004421BD" w14:paraId="15F722B3" w14:textId="77777777" w:rsidTr="00865F06">
        <w:tc>
          <w:tcPr>
            <w:tcW w:w="5310" w:type="dxa"/>
          </w:tcPr>
          <w:p w14:paraId="4AC018F9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  <w:r w:rsidRPr="004421BD">
              <w:rPr>
                <w:lang w:val="x-none" w:eastAsia="x-none"/>
              </w:rPr>
              <w:br w:type="page"/>
            </w:r>
          </w:p>
        </w:tc>
        <w:tc>
          <w:tcPr>
            <w:tcW w:w="595" w:type="dxa"/>
          </w:tcPr>
          <w:p w14:paraId="468AF853" w14:textId="77777777" w:rsidR="00FA68EB" w:rsidRPr="004421BD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5C656942" w14:textId="77777777" w:rsidR="00FA68EB" w:rsidRPr="004421BD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3983F267" w14:textId="77777777" w:rsidR="00FA68EB" w:rsidRPr="004421BD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FA68EB" w:rsidRPr="004421BD" w14:paraId="5571FEA7" w14:textId="77777777" w:rsidTr="00865F06">
        <w:tc>
          <w:tcPr>
            <w:tcW w:w="5310" w:type="dxa"/>
          </w:tcPr>
          <w:p w14:paraId="44FAF93B" w14:textId="77777777" w:rsidR="00FA68EB" w:rsidRPr="004421BD" w:rsidRDefault="00FA68EB" w:rsidP="0028629B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dxa"/>
          </w:tcPr>
          <w:p w14:paraId="6B381BDB" w14:textId="77777777" w:rsidR="00FA68EB" w:rsidRPr="004421BD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62918F13" w14:textId="38AE0AF8" w:rsidR="00FA68EB" w:rsidRPr="00D76DA5" w:rsidRDefault="00D76DA5" w:rsidP="00D76DA5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D76DA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1825" w:type="dxa"/>
          </w:tcPr>
          <w:p w14:paraId="052AC91D" w14:textId="77777777" w:rsidR="00FA68EB" w:rsidRPr="007B2D26" w:rsidRDefault="00FA68EB" w:rsidP="0028629B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7B2D26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5D5586" w:rsidRPr="004421BD" w14:paraId="459FE0B4" w14:textId="77777777" w:rsidTr="00865F06">
        <w:tc>
          <w:tcPr>
            <w:tcW w:w="5310" w:type="dxa"/>
          </w:tcPr>
          <w:p w14:paraId="11433173" w14:textId="77777777" w:rsidR="005D5586" w:rsidRPr="004421BD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595" w:type="dxa"/>
          </w:tcPr>
          <w:p w14:paraId="59CCC804" w14:textId="77777777" w:rsidR="005D5586" w:rsidRPr="004421BD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202226FC" w14:textId="77777777" w:rsidR="005D5586" w:rsidRPr="004421BD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593E49BE" w14:textId="7482B10D" w:rsidR="005D5586" w:rsidRPr="007B2D26" w:rsidRDefault="005D5586" w:rsidP="005D5586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874</w:t>
            </w:r>
          </w:p>
        </w:tc>
      </w:tr>
      <w:tr w:rsidR="005D5586" w:rsidRPr="004421BD" w14:paraId="6935EF8F" w14:textId="77777777" w:rsidTr="00865F06">
        <w:tc>
          <w:tcPr>
            <w:tcW w:w="5310" w:type="dxa"/>
          </w:tcPr>
          <w:p w14:paraId="217C3BB3" w14:textId="77777777" w:rsidR="005D5586" w:rsidRPr="004421BD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ลูกหนี้การค้าและลูกหนี้อื่น</w:t>
            </w:r>
          </w:p>
        </w:tc>
        <w:tc>
          <w:tcPr>
            <w:tcW w:w="595" w:type="dxa"/>
          </w:tcPr>
          <w:p w14:paraId="360B017E" w14:textId="77777777" w:rsidR="005D5586" w:rsidRPr="004421BD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5F4512D7" w14:textId="77777777" w:rsidR="005D5586" w:rsidRPr="004421BD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7F0BAA9" w14:textId="54CF4851" w:rsidR="005D5586" w:rsidRPr="007B2D26" w:rsidRDefault="005D5586" w:rsidP="005D5586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13</w:t>
            </w:r>
            <w:r w:rsidRPr="007B2D26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861</w:t>
            </w:r>
          </w:p>
        </w:tc>
      </w:tr>
      <w:tr w:rsidR="005D5586" w:rsidRPr="004421BD" w14:paraId="5CFCA234" w14:textId="77777777" w:rsidTr="00865F06">
        <w:tc>
          <w:tcPr>
            <w:tcW w:w="5310" w:type="dxa"/>
          </w:tcPr>
          <w:p w14:paraId="55343F0D" w14:textId="77777777" w:rsidR="005D5586" w:rsidRPr="004421BD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595" w:type="dxa"/>
          </w:tcPr>
          <w:p w14:paraId="5063CA76" w14:textId="77777777" w:rsidR="005D5586" w:rsidRPr="004421BD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1F5AEA8F" w14:textId="77777777" w:rsidR="005D5586" w:rsidRPr="004421BD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DE533AE" w14:textId="2F162A5C" w:rsidR="005D5586" w:rsidRPr="007B2D26" w:rsidRDefault="005D5586" w:rsidP="005D5586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570</w:t>
            </w:r>
          </w:p>
        </w:tc>
      </w:tr>
      <w:tr w:rsidR="005D5586" w:rsidRPr="004421BD" w14:paraId="42D4C6C7" w14:textId="77777777" w:rsidTr="00865F06">
        <w:tc>
          <w:tcPr>
            <w:tcW w:w="5310" w:type="dxa"/>
          </w:tcPr>
          <w:p w14:paraId="62E798CE" w14:textId="77777777" w:rsidR="005D5586" w:rsidRPr="004421BD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อุปกรณ์</w:t>
            </w:r>
          </w:p>
        </w:tc>
        <w:tc>
          <w:tcPr>
            <w:tcW w:w="595" w:type="dxa"/>
          </w:tcPr>
          <w:p w14:paraId="69DDF099" w14:textId="77777777" w:rsidR="005D5586" w:rsidRPr="004421BD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2640EA7" w14:textId="43A874BC" w:rsidR="005D5586" w:rsidRPr="004A66F9" w:rsidRDefault="005D5586" w:rsidP="005D5586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825" w:type="dxa"/>
          </w:tcPr>
          <w:p w14:paraId="5392D3D0" w14:textId="0063EA96" w:rsidR="005D5586" w:rsidRPr="007B2D26" w:rsidRDefault="005D5586" w:rsidP="005D5586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7B2D26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313</w:t>
            </w:r>
          </w:p>
        </w:tc>
      </w:tr>
      <w:tr w:rsidR="005D5586" w:rsidRPr="004421BD" w14:paraId="3F5B79DC" w14:textId="77777777" w:rsidTr="00865F06">
        <w:tc>
          <w:tcPr>
            <w:tcW w:w="5310" w:type="dxa"/>
          </w:tcPr>
          <w:p w14:paraId="77DAA691" w14:textId="77777777" w:rsidR="005D5586" w:rsidRPr="004421BD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สินทรัพย์ไม่มีตัวตน</w:t>
            </w:r>
          </w:p>
        </w:tc>
        <w:tc>
          <w:tcPr>
            <w:tcW w:w="595" w:type="dxa"/>
          </w:tcPr>
          <w:p w14:paraId="1A35068F" w14:textId="77777777" w:rsidR="005D5586" w:rsidRPr="004421BD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7F49556A" w14:textId="77777777" w:rsidR="005D5586" w:rsidRPr="004421BD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3B5ECFED" w14:textId="142B23D5" w:rsidR="005D5586" w:rsidRPr="007B2D26" w:rsidRDefault="005D5586" w:rsidP="009308F2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25</w:t>
            </w:r>
            <w:r w:rsidRPr="007B2D26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313</w:t>
            </w:r>
          </w:p>
        </w:tc>
      </w:tr>
      <w:tr w:rsidR="005D5586" w:rsidRPr="004421BD" w14:paraId="3940001C" w14:textId="77777777" w:rsidTr="00865F06">
        <w:tc>
          <w:tcPr>
            <w:tcW w:w="5310" w:type="dxa"/>
          </w:tcPr>
          <w:p w14:paraId="335EC0B1" w14:textId="77777777" w:rsidR="005D5586" w:rsidRPr="004421BD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4421BD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595" w:type="dxa"/>
          </w:tcPr>
          <w:p w14:paraId="551322FC" w14:textId="77777777" w:rsidR="005D5586" w:rsidRPr="004421BD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5A3211D6" w14:textId="77777777" w:rsidR="005D5586" w:rsidRPr="004421BD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1BA8E403" w14:textId="560A63B8" w:rsidR="005D5586" w:rsidRPr="007B2D26" w:rsidRDefault="005D5586" w:rsidP="005D5586">
            <w:pPr>
              <w:tabs>
                <w:tab w:val="clear" w:pos="1644"/>
                <w:tab w:val="decimal" w:pos="1362"/>
                <w:tab w:val="left" w:pos="1581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7B2D26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536</w:t>
            </w:r>
          </w:p>
        </w:tc>
      </w:tr>
      <w:tr w:rsidR="005D5586" w:rsidRPr="00CE5EAB" w14:paraId="54AB4DA2" w14:textId="77777777" w:rsidTr="00865F06">
        <w:tc>
          <w:tcPr>
            <w:tcW w:w="5310" w:type="dxa"/>
          </w:tcPr>
          <w:p w14:paraId="0BFCDBD7" w14:textId="77777777" w:rsidR="005D5586" w:rsidRPr="00CE5EAB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เจ้าหนี้การค้าและเจ้าหนี้อื่น</w:t>
            </w:r>
          </w:p>
        </w:tc>
        <w:tc>
          <w:tcPr>
            <w:tcW w:w="595" w:type="dxa"/>
          </w:tcPr>
          <w:p w14:paraId="7E8A769B" w14:textId="77777777" w:rsidR="005D5586" w:rsidRPr="00CE5EAB" w:rsidRDefault="005D5586" w:rsidP="005D5586">
            <w:pPr>
              <w:pageBreakBefore/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20F51EA8" w14:textId="77777777" w:rsidR="005D5586" w:rsidRPr="00CE5EAB" w:rsidRDefault="005D5586" w:rsidP="005D5586">
            <w:pPr>
              <w:pageBreakBefore/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6A5E0BB" w14:textId="67A05AAC" w:rsidR="005D5586" w:rsidRPr="00CE5EAB" w:rsidRDefault="005D5586" w:rsidP="005D5586">
            <w:pPr>
              <w:pageBreakBefore/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9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715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5D5586" w:rsidRPr="00CE5EAB" w14:paraId="7335C100" w14:textId="77777777" w:rsidTr="00865F06">
        <w:tc>
          <w:tcPr>
            <w:tcW w:w="5310" w:type="dxa"/>
          </w:tcPr>
          <w:p w14:paraId="4ACE28AD" w14:textId="77777777" w:rsidR="005D5586" w:rsidRPr="00CE5EAB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ประมาณการหนี้สินหมุนเวียนอื่น</w:t>
            </w:r>
          </w:p>
        </w:tc>
        <w:tc>
          <w:tcPr>
            <w:tcW w:w="595" w:type="dxa"/>
          </w:tcPr>
          <w:p w14:paraId="61FB531B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1B01FFC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5CC7AC9C" w14:textId="0DC359D2" w:rsidR="005D5586" w:rsidRPr="00CE5EAB" w:rsidRDefault="005D5586" w:rsidP="005D5586">
            <w:pPr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751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5D5586" w:rsidRPr="00CE5EAB" w14:paraId="448C976E" w14:textId="77777777" w:rsidTr="00865F06">
        <w:tc>
          <w:tcPr>
            <w:tcW w:w="5310" w:type="dxa"/>
          </w:tcPr>
          <w:p w14:paraId="703A1628" w14:textId="77777777" w:rsidR="005D5586" w:rsidRPr="00CE5EAB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หนี้สินหมุนเวียนอื่น</w:t>
            </w:r>
          </w:p>
        </w:tc>
        <w:tc>
          <w:tcPr>
            <w:tcW w:w="595" w:type="dxa"/>
          </w:tcPr>
          <w:p w14:paraId="7F70F1CA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2AF8DCED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28404465" w14:textId="1A597EE5" w:rsidR="005D5586" w:rsidRPr="00CE5EAB" w:rsidRDefault="005D5586" w:rsidP="005D5586">
            <w:pPr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128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5D5586" w:rsidRPr="00CE5EAB" w14:paraId="6BDDB540" w14:textId="77777777" w:rsidTr="00865F06">
        <w:tc>
          <w:tcPr>
            <w:tcW w:w="5310" w:type="dxa"/>
          </w:tcPr>
          <w:p w14:paraId="609A2E67" w14:textId="1B5B5184" w:rsidR="005D5586" w:rsidRPr="00CE5EAB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EA7F07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595" w:type="dxa"/>
          </w:tcPr>
          <w:p w14:paraId="15F2FE49" w14:textId="49F0DC45" w:rsidR="005D5586" w:rsidRPr="00D76DA5" w:rsidRDefault="005D5586" w:rsidP="005D5586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80" w:type="dxa"/>
          </w:tcPr>
          <w:p w14:paraId="2611FA55" w14:textId="5262A497" w:rsidR="005D5586" w:rsidRPr="0021408A" w:rsidRDefault="005D5586" w:rsidP="005D5586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825" w:type="dxa"/>
          </w:tcPr>
          <w:p w14:paraId="1ABD511E" w14:textId="7665D41B" w:rsidR="005D5586" w:rsidRPr="00CE5EAB" w:rsidRDefault="005D5586" w:rsidP="005D5586">
            <w:pPr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62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500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5D5586" w:rsidRPr="00CE5EAB" w14:paraId="490FF1F7" w14:textId="77777777" w:rsidTr="00865F06">
        <w:tc>
          <w:tcPr>
            <w:tcW w:w="5310" w:type="dxa"/>
          </w:tcPr>
          <w:p w14:paraId="337F51C9" w14:textId="192DAA76" w:rsidR="005D5586" w:rsidRPr="00CE5EAB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>ประมาณการหนี้สินไม่หมุนเวียนสำหรับผลประโยชน์</w:t>
            </w: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พนักงาน</w:t>
            </w:r>
          </w:p>
        </w:tc>
        <w:tc>
          <w:tcPr>
            <w:tcW w:w="595" w:type="dxa"/>
          </w:tcPr>
          <w:p w14:paraId="36715779" w14:textId="383F2466" w:rsidR="005D5586" w:rsidRPr="00D76DA5" w:rsidRDefault="005D5586" w:rsidP="005D5586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180" w:type="dxa"/>
          </w:tcPr>
          <w:p w14:paraId="3535936D" w14:textId="276A0FE5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63658799" w14:textId="3B870380" w:rsidR="005D5586" w:rsidRPr="00CE5EAB" w:rsidRDefault="005D5586" w:rsidP="005D5586">
            <w:pPr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342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5D5586" w:rsidRPr="00CE5EAB" w14:paraId="211D1A9A" w14:textId="77777777" w:rsidTr="00865F06">
        <w:tc>
          <w:tcPr>
            <w:tcW w:w="5310" w:type="dxa"/>
          </w:tcPr>
          <w:p w14:paraId="03C27477" w14:textId="77777777" w:rsidR="005D5586" w:rsidRPr="00CE5EAB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รวมหนี้สินสุทธิที่ระบุได้</w:t>
            </w:r>
          </w:p>
        </w:tc>
        <w:tc>
          <w:tcPr>
            <w:tcW w:w="595" w:type="dxa"/>
          </w:tcPr>
          <w:p w14:paraId="55FAA3A4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B649D14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14:paraId="2DEABB38" w14:textId="459E0A5C" w:rsidR="005D5586" w:rsidRPr="00CE5EAB" w:rsidRDefault="005D5586" w:rsidP="005D5586">
            <w:pPr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32</w:t>
            </w: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969</w:t>
            </w: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  <w:tr w:rsidR="005D5586" w:rsidRPr="00CE5EAB" w14:paraId="62B4E69C" w14:textId="77777777" w:rsidTr="00865F06">
        <w:tc>
          <w:tcPr>
            <w:tcW w:w="5310" w:type="dxa"/>
          </w:tcPr>
          <w:p w14:paraId="749255D1" w14:textId="77777777" w:rsidR="005D5586" w:rsidRPr="00CE5EAB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ส่วนของผู้ถือหุ้นที่ไม่มีอำนาจควบคุม</w:t>
            </w:r>
          </w:p>
        </w:tc>
        <w:tc>
          <w:tcPr>
            <w:tcW w:w="595" w:type="dxa"/>
          </w:tcPr>
          <w:p w14:paraId="2CF324E5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06DB2350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1FE6576E" w14:textId="5B00427D" w:rsidR="005D5586" w:rsidRPr="00CE5EAB" w:rsidRDefault="005D5586" w:rsidP="005D5586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</w:p>
        </w:tc>
      </w:tr>
      <w:tr w:rsidR="005D5586" w:rsidRPr="00CE5EAB" w14:paraId="61B7F1F9" w14:textId="77777777" w:rsidTr="00865F06">
        <w:tc>
          <w:tcPr>
            <w:tcW w:w="5310" w:type="dxa"/>
          </w:tcPr>
          <w:p w14:paraId="50FFCBBB" w14:textId="24E9DF49" w:rsidR="005D5586" w:rsidRPr="0087232F" w:rsidRDefault="005D5586" w:rsidP="005D5586">
            <w:pPr>
              <w:spacing w:line="240" w:lineRule="auto"/>
              <w:ind w:left="166" w:right="29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EA7F07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ค่าความนิยม (ประมาณการส่วนเกินระหว่างราคาจ่ายซื้อและมูลค่าหนี้สินสุทธิ)</w:t>
            </w:r>
          </w:p>
        </w:tc>
        <w:tc>
          <w:tcPr>
            <w:tcW w:w="595" w:type="dxa"/>
          </w:tcPr>
          <w:p w14:paraId="0037B5B4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74427C06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340391CC" w14:textId="77777777" w:rsidR="005D5586" w:rsidRDefault="005D5586" w:rsidP="005D5586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359CF6E1" w14:textId="07FD1787" w:rsidR="005D5586" w:rsidRPr="00CE5EAB" w:rsidRDefault="005D5586" w:rsidP="005D5586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197</w:t>
            </w:r>
            <w:r w:rsidRPr="00CE5EAB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372</w:t>
            </w:r>
          </w:p>
        </w:tc>
      </w:tr>
      <w:tr w:rsidR="005D5586" w:rsidRPr="00CE5EAB" w14:paraId="5FF5CE06" w14:textId="77777777" w:rsidTr="00865F06">
        <w:tc>
          <w:tcPr>
            <w:tcW w:w="5310" w:type="dxa"/>
          </w:tcPr>
          <w:p w14:paraId="68CACE4C" w14:textId="77777777" w:rsidR="005D5586" w:rsidRPr="00CE5EAB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  <w:t>สิ่งตอบแทนที่โอนให้</w:t>
            </w:r>
          </w:p>
        </w:tc>
        <w:tc>
          <w:tcPr>
            <w:tcW w:w="595" w:type="dxa"/>
          </w:tcPr>
          <w:p w14:paraId="47592894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42768FFB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14:paraId="597E5E55" w14:textId="137C5669" w:rsidR="005D5586" w:rsidRPr="00CE5EAB" w:rsidRDefault="005D5586" w:rsidP="005D5586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164</w:t>
            </w: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404</w:t>
            </w:r>
          </w:p>
        </w:tc>
      </w:tr>
      <w:tr w:rsidR="005D5586" w:rsidRPr="00CE5EAB" w14:paraId="7BC93632" w14:textId="77777777" w:rsidTr="00865F06">
        <w:tc>
          <w:tcPr>
            <w:tcW w:w="5310" w:type="dxa"/>
          </w:tcPr>
          <w:p w14:paraId="73EDB2A3" w14:textId="77777777" w:rsidR="005D5586" w:rsidRPr="00C05D21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595" w:type="dxa"/>
          </w:tcPr>
          <w:p w14:paraId="00EB1E17" w14:textId="77777777" w:rsidR="005D5586" w:rsidRPr="00C05D21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12"/>
                <w:szCs w:val="12"/>
                <w:lang w:val="x-none" w:eastAsia="x-none"/>
              </w:rPr>
            </w:pPr>
          </w:p>
        </w:tc>
        <w:tc>
          <w:tcPr>
            <w:tcW w:w="1180" w:type="dxa"/>
          </w:tcPr>
          <w:p w14:paraId="56EE0A08" w14:textId="77777777" w:rsidR="005D5586" w:rsidRPr="00C05D21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12"/>
                <w:szCs w:val="12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</w:tcPr>
          <w:p w14:paraId="0503BF29" w14:textId="77777777" w:rsidR="005D5586" w:rsidRPr="00C05D21" w:rsidRDefault="005D5586" w:rsidP="005D5586">
            <w:pPr>
              <w:tabs>
                <w:tab w:val="decimal" w:pos="136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12"/>
                <w:szCs w:val="12"/>
                <w:lang w:val="x-none" w:eastAsia="x-none"/>
              </w:rPr>
            </w:pPr>
          </w:p>
        </w:tc>
      </w:tr>
      <w:tr w:rsidR="005D5586" w:rsidRPr="00CE5EAB" w14:paraId="25D66181" w14:textId="77777777" w:rsidTr="00865F06">
        <w:tc>
          <w:tcPr>
            <w:tcW w:w="5310" w:type="dxa"/>
          </w:tcPr>
          <w:p w14:paraId="7131261B" w14:textId="77777777" w:rsidR="005D5586" w:rsidRPr="00CE5EAB" w:rsidRDefault="005D5586" w:rsidP="005D5586">
            <w:pPr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5" w:type="dxa"/>
          </w:tcPr>
          <w:p w14:paraId="058FC316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773BDE68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4ED03D8E" w14:textId="240BAEBF" w:rsidR="005D5586" w:rsidRPr="00CE5EAB" w:rsidRDefault="005D5586" w:rsidP="005D5586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CE5EAB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5D5586" w:rsidRPr="00CE5EAB" w14:paraId="2185671A" w14:textId="77777777" w:rsidTr="00865F06">
        <w:tc>
          <w:tcPr>
            <w:tcW w:w="5310" w:type="dxa"/>
          </w:tcPr>
          <w:p w14:paraId="2C676170" w14:textId="77777777" w:rsidR="005D5586" w:rsidRPr="00CE5EAB" w:rsidRDefault="005D5586" w:rsidP="005D558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595" w:type="dxa"/>
          </w:tcPr>
          <w:p w14:paraId="1511DBC8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6929562E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</w:tcPr>
          <w:p w14:paraId="71DC0A56" w14:textId="6F3B9C7E" w:rsidR="005D5586" w:rsidRPr="00CE5EAB" w:rsidRDefault="005D5586" w:rsidP="005D5586">
            <w:pPr>
              <w:tabs>
                <w:tab w:val="decimal" w:pos="1362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057DE0">
              <w:rPr>
                <w:rFonts w:ascii="Angsana New" w:hAnsi="Angsana New"/>
                <w:sz w:val="30"/>
                <w:szCs w:val="30"/>
                <w:lang w:eastAsia="x-none"/>
              </w:rPr>
              <w:t>874</w:t>
            </w:r>
          </w:p>
        </w:tc>
      </w:tr>
      <w:tr w:rsidR="005D5586" w:rsidRPr="00CE5EAB" w14:paraId="1CEE0D2D" w14:textId="77777777" w:rsidTr="00865F06">
        <w:tc>
          <w:tcPr>
            <w:tcW w:w="5310" w:type="dxa"/>
          </w:tcPr>
          <w:p w14:paraId="15D10C9E" w14:textId="77777777" w:rsidR="005D5586" w:rsidRPr="00CE5EAB" w:rsidRDefault="005D5586" w:rsidP="005D558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E5EAB">
              <w:rPr>
                <w:rFonts w:ascii="Angsana New" w:hAnsi="Angsana New"/>
                <w:sz w:val="30"/>
                <w:szCs w:val="30"/>
                <w:cs/>
              </w:rPr>
              <w:t>เงินสดจ่าย</w:t>
            </w:r>
          </w:p>
        </w:tc>
        <w:tc>
          <w:tcPr>
            <w:tcW w:w="595" w:type="dxa"/>
          </w:tcPr>
          <w:p w14:paraId="0FDDB768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47D1D87D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14:paraId="586B06BB" w14:textId="5CEF7612" w:rsidR="005D5586" w:rsidRPr="00AE6673" w:rsidRDefault="005D5586" w:rsidP="005D5586">
            <w:pPr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AE6673">
              <w:rPr>
                <w:rFonts w:ascii="Angsana New" w:hAnsi="Angsana New"/>
                <w:sz w:val="30"/>
                <w:szCs w:val="30"/>
                <w:lang w:eastAsia="x-none"/>
              </w:rPr>
              <w:t>(164,404)</w:t>
            </w:r>
          </w:p>
        </w:tc>
      </w:tr>
      <w:tr w:rsidR="005D5586" w:rsidRPr="00CE5EAB" w14:paraId="45874FD2" w14:textId="77777777" w:rsidTr="00865F06">
        <w:tc>
          <w:tcPr>
            <w:tcW w:w="5310" w:type="dxa"/>
          </w:tcPr>
          <w:p w14:paraId="737C37A2" w14:textId="77777777" w:rsidR="005D5586" w:rsidRPr="00CE5EAB" w:rsidRDefault="005D5586" w:rsidP="005D558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595" w:type="dxa"/>
          </w:tcPr>
          <w:p w14:paraId="7F6F3C35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0" w:type="dxa"/>
          </w:tcPr>
          <w:p w14:paraId="6965AEEB" w14:textId="77777777" w:rsidR="005D5586" w:rsidRPr="00CE5EAB" w:rsidRDefault="005D5586" w:rsidP="005D5586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double" w:sz="4" w:space="0" w:color="auto"/>
            </w:tcBorders>
          </w:tcPr>
          <w:p w14:paraId="7CF45C56" w14:textId="69918ABF" w:rsidR="005D5586" w:rsidRPr="00CE5EAB" w:rsidRDefault="005D5586" w:rsidP="005D5586">
            <w:pPr>
              <w:tabs>
                <w:tab w:val="clear" w:pos="1644"/>
                <w:tab w:val="decimal" w:pos="1362"/>
              </w:tabs>
              <w:spacing w:line="240" w:lineRule="auto"/>
              <w:ind w:right="-5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163</w:t>
            </w: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530</w:t>
            </w:r>
            <w:r w:rsidRPr="00CE5EAB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</w:tbl>
    <w:p w14:paraId="2A827669" w14:textId="77777777" w:rsidR="00E437F2" w:rsidRDefault="00E437F2" w:rsidP="00E437F2">
      <w:pPr>
        <w:spacing w:line="240" w:lineRule="auto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</w:p>
    <w:p w14:paraId="76A3A00C" w14:textId="51C54B97" w:rsidR="005A4883" w:rsidRPr="001342CC" w:rsidRDefault="005A4883" w:rsidP="00E437F2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342CC">
        <w:rPr>
          <w:rFonts w:ascii="Angsana New" w:eastAsia="Calibri" w:hAnsi="Angsana New" w:hint="cs"/>
          <w:sz w:val="30"/>
          <w:szCs w:val="30"/>
          <w:cs/>
        </w:rPr>
        <w:t>ณ วันที่รายงาน</w:t>
      </w:r>
      <w:r w:rsidR="00B00BFE" w:rsidRPr="001342C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1342CC">
        <w:rPr>
          <w:rFonts w:ascii="Angsana New" w:eastAsia="Calibri" w:hAnsi="Angsana New" w:hint="cs"/>
          <w:sz w:val="30"/>
          <w:szCs w:val="30"/>
          <w:cs/>
        </w:rPr>
        <w:t xml:space="preserve">บริษัทย่อยอยู่ระหว่างการประเมินมูลค่ายุติธรรมของสินทรัพย์ที่ได้มาที่ระบุได้และหนี้สินที่รับมาจากการซื้อธุรกิจ </w:t>
      </w:r>
      <w:r w:rsidRPr="001342CC">
        <w:rPr>
          <w:rFonts w:ascii="Angsana New" w:eastAsia="Calibri" w:hAnsi="Angsana New"/>
          <w:sz w:val="30"/>
          <w:szCs w:val="30"/>
          <w:cs/>
        </w:rPr>
        <w:t>ในการจัดท</w:t>
      </w:r>
      <w:r w:rsidRPr="001342CC">
        <w:rPr>
          <w:rFonts w:ascii="Angsana New" w:eastAsia="Calibri" w:hAnsi="Angsana New" w:hint="cs"/>
          <w:sz w:val="30"/>
          <w:szCs w:val="30"/>
          <w:cs/>
        </w:rPr>
        <w:t>ำงบ</w:t>
      </w:r>
      <w:r w:rsidRPr="001342CC">
        <w:rPr>
          <w:rFonts w:ascii="Angsana New" w:eastAsia="Calibri" w:hAnsi="Angsana New"/>
          <w:sz w:val="30"/>
          <w:szCs w:val="30"/>
          <w:cs/>
        </w:rPr>
        <w:t>การเงิน</w:t>
      </w:r>
      <w:r w:rsidRPr="001342CC">
        <w:rPr>
          <w:rFonts w:ascii="Angsana New" w:eastAsia="Calibri" w:hAnsi="Angsana New" w:hint="cs"/>
          <w:sz w:val="30"/>
          <w:szCs w:val="30"/>
          <w:cs/>
        </w:rPr>
        <w:t>รวม</w:t>
      </w:r>
      <w:r w:rsidRPr="001342CC">
        <w:rPr>
          <w:rFonts w:ascii="Angsana New" w:eastAsia="Calibri" w:hAnsi="Angsana New"/>
          <w:sz w:val="30"/>
          <w:szCs w:val="30"/>
          <w:cs/>
        </w:rPr>
        <w:t>ระหว่างกาลสำหรับงวด</w:t>
      </w:r>
      <w:r w:rsidR="00A369FD" w:rsidRPr="001342CC">
        <w:rPr>
          <w:rFonts w:ascii="Angsana New" w:eastAsia="Calibri" w:hAnsi="Angsana New" w:hint="cs"/>
          <w:sz w:val="30"/>
          <w:szCs w:val="30"/>
          <w:cs/>
        </w:rPr>
        <w:t>เก้า</w:t>
      </w:r>
      <w:r w:rsidR="00577CBB" w:rsidRPr="001342CC">
        <w:rPr>
          <w:rFonts w:ascii="Angsana New" w:eastAsia="Calibri" w:hAnsi="Angsana New" w:hint="cs"/>
          <w:sz w:val="30"/>
          <w:szCs w:val="30"/>
          <w:cs/>
        </w:rPr>
        <w:t>เดือน</w:t>
      </w:r>
      <w:r w:rsidRPr="001342CC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Pr="001342CC">
        <w:rPr>
          <w:rFonts w:ascii="Angsana New" w:eastAsia="Calibri" w:hAnsi="Angsana New"/>
          <w:sz w:val="30"/>
          <w:szCs w:val="30"/>
          <w:lang w:val="x-none"/>
        </w:rPr>
        <w:t>3</w:t>
      </w:r>
      <w:r w:rsidR="00577CBB" w:rsidRPr="001342CC">
        <w:rPr>
          <w:rFonts w:ascii="Angsana New" w:eastAsia="Calibri" w:hAnsi="Angsana New"/>
          <w:sz w:val="30"/>
          <w:szCs w:val="30"/>
        </w:rPr>
        <w:t>0</w:t>
      </w:r>
      <w:r w:rsidRPr="001342CC">
        <w:rPr>
          <w:rFonts w:ascii="Angsana New" w:eastAsia="Calibri" w:hAnsi="Angsana New"/>
          <w:sz w:val="30"/>
          <w:szCs w:val="30"/>
          <w:cs/>
          <w:lang w:val="x-none"/>
        </w:rPr>
        <w:t xml:space="preserve"> </w:t>
      </w:r>
      <w:r w:rsidR="00A369FD" w:rsidRPr="001342CC">
        <w:rPr>
          <w:rFonts w:ascii="Angsana New" w:eastAsia="Calibri" w:hAnsi="Angsana New" w:hint="cs"/>
          <w:sz w:val="30"/>
          <w:szCs w:val="30"/>
          <w:cs/>
          <w:lang w:val="x-none"/>
        </w:rPr>
        <w:t>กันยายน</w:t>
      </w:r>
      <w:r w:rsidRPr="001342CC">
        <w:rPr>
          <w:rFonts w:ascii="Angsana New" w:eastAsia="Calibri" w:hAnsi="Angsana New"/>
          <w:sz w:val="30"/>
          <w:szCs w:val="30"/>
          <w:cs/>
          <w:lang w:val="x-none"/>
        </w:rPr>
        <w:t xml:space="preserve"> </w:t>
      </w:r>
      <w:r w:rsidRPr="001342CC">
        <w:rPr>
          <w:rFonts w:ascii="Angsana New" w:eastAsia="Calibri" w:hAnsi="Angsana New"/>
          <w:sz w:val="30"/>
          <w:szCs w:val="30"/>
          <w:lang w:val="x-none"/>
        </w:rPr>
        <w:t>2564</w:t>
      </w:r>
      <w:r w:rsidRPr="001342CC">
        <w:rPr>
          <w:rFonts w:ascii="Angsana New" w:eastAsia="Calibri" w:hAnsi="Angsana New"/>
          <w:sz w:val="30"/>
          <w:szCs w:val="30"/>
          <w:cs/>
          <w:lang w:val="x-none"/>
        </w:rPr>
        <w:t xml:space="preserve"> </w:t>
      </w:r>
      <w:r w:rsidR="001342CC">
        <w:rPr>
          <w:rFonts w:ascii="Angsana New" w:eastAsia="Calibri" w:hAnsi="Angsana New"/>
          <w:sz w:val="30"/>
          <w:szCs w:val="30"/>
          <w:lang w:val="x-none"/>
        </w:rPr>
        <w:br/>
      </w:r>
      <w:r w:rsidRPr="001342CC">
        <w:rPr>
          <w:rFonts w:ascii="Angsana New" w:eastAsia="Calibri" w:hAnsi="Angsana New"/>
          <w:sz w:val="30"/>
          <w:szCs w:val="30"/>
          <w:cs/>
          <w:lang w:val="x-none"/>
        </w:rPr>
        <w:t>กลุ่มบริษัทได้ประมาณ</w:t>
      </w:r>
      <w:r w:rsidRPr="001342CC">
        <w:rPr>
          <w:rFonts w:ascii="Angsana New" w:eastAsia="Calibri" w:hAnsi="Angsana New" w:hint="cs"/>
          <w:sz w:val="30"/>
          <w:szCs w:val="30"/>
          <w:cs/>
          <w:lang w:val="x-none"/>
        </w:rPr>
        <w:t>การ</w:t>
      </w:r>
      <w:r w:rsidRPr="001342CC">
        <w:rPr>
          <w:rFonts w:ascii="Angsana New" w:eastAsia="Calibri" w:hAnsi="Angsana New"/>
          <w:sz w:val="30"/>
          <w:szCs w:val="30"/>
          <w:cs/>
          <w:lang w:val="x-none"/>
        </w:rPr>
        <w:t>มูลค่า</w:t>
      </w:r>
      <w:r w:rsidRPr="001342CC">
        <w:rPr>
          <w:rFonts w:ascii="Angsana New" w:eastAsia="Calibri" w:hAnsi="Angsana New" w:hint="cs"/>
          <w:sz w:val="30"/>
          <w:szCs w:val="30"/>
          <w:cs/>
          <w:lang w:val="x-none"/>
        </w:rPr>
        <w:t xml:space="preserve">หนี้สินสุทธิและประมาณการส่วนเกินระหว่างราคาจ่ายซื้อและมูลค่าหนี้สินสุทธิที่ได้มาและบันทึกในบัญชี </w:t>
      </w:r>
      <w:r w:rsidRPr="001342CC">
        <w:rPr>
          <w:rFonts w:ascii="Angsana New" w:eastAsia="Calibri" w:hAnsi="Angsana New"/>
          <w:sz w:val="30"/>
          <w:szCs w:val="30"/>
          <w:lang w:val="x-none"/>
        </w:rPr>
        <w:t>“</w:t>
      </w:r>
      <w:proofErr w:type="spellStart"/>
      <w:r w:rsidRPr="001342CC">
        <w:rPr>
          <w:rFonts w:ascii="Angsana New" w:eastAsia="Calibri" w:hAnsi="Angsana New" w:hint="cs"/>
          <w:sz w:val="30"/>
          <w:szCs w:val="30"/>
          <w:cs/>
          <w:lang w:val="x-none"/>
        </w:rPr>
        <w:t>ค่าควา</w:t>
      </w:r>
      <w:r w:rsidRPr="001342CC">
        <w:rPr>
          <w:rFonts w:ascii="Angsana New" w:eastAsia="Calibri" w:hAnsi="Angsana New" w:hint="cs"/>
          <w:sz w:val="30"/>
          <w:szCs w:val="30"/>
          <w:cs/>
        </w:rPr>
        <w:t>ม</w:t>
      </w:r>
      <w:r w:rsidRPr="001342CC">
        <w:rPr>
          <w:rFonts w:ascii="Angsana New" w:eastAsia="Calibri" w:hAnsi="Angsana New" w:hint="cs"/>
          <w:sz w:val="30"/>
          <w:szCs w:val="30"/>
          <w:cs/>
          <w:lang w:val="x-none"/>
        </w:rPr>
        <w:t>นิยม</w:t>
      </w:r>
      <w:proofErr w:type="spellEnd"/>
      <w:r w:rsidRPr="001342CC">
        <w:rPr>
          <w:rFonts w:ascii="Angsana New" w:eastAsia="Calibri" w:hAnsi="Angsana New"/>
          <w:sz w:val="30"/>
          <w:szCs w:val="30"/>
          <w:lang w:val="x-none"/>
        </w:rPr>
        <w:t xml:space="preserve">” </w:t>
      </w:r>
      <w:r w:rsidRPr="001342CC">
        <w:rPr>
          <w:rFonts w:ascii="Angsana New" w:eastAsia="Calibri" w:hAnsi="Angsana New" w:hint="cs"/>
          <w:sz w:val="30"/>
          <w:szCs w:val="30"/>
          <w:cs/>
          <w:lang w:val="x-none"/>
        </w:rPr>
        <w:t xml:space="preserve">จำนวน </w:t>
      </w:r>
      <w:r w:rsidRPr="001342CC">
        <w:rPr>
          <w:rFonts w:ascii="Angsana New" w:eastAsia="Calibri" w:hAnsi="Angsana New"/>
          <w:sz w:val="30"/>
          <w:szCs w:val="30"/>
          <w:lang w:val="x-none"/>
        </w:rPr>
        <w:t xml:space="preserve">197.37 </w:t>
      </w:r>
      <w:r w:rsidRPr="001342CC">
        <w:rPr>
          <w:rFonts w:ascii="Angsana New" w:eastAsia="Calibri" w:hAnsi="Angsana New" w:hint="cs"/>
          <w:sz w:val="30"/>
          <w:szCs w:val="30"/>
          <w:cs/>
          <w:lang w:val="x-none"/>
        </w:rPr>
        <w:t xml:space="preserve">ล้านบาท ตามมาตรฐานการรายงานทางการเงิน ฉบับที่ </w:t>
      </w:r>
      <w:r w:rsidRPr="001342CC">
        <w:rPr>
          <w:rFonts w:ascii="Angsana New" w:eastAsia="Calibri" w:hAnsi="Angsana New"/>
          <w:sz w:val="30"/>
          <w:szCs w:val="30"/>
          <w:lang w:val="x-none"/>
        </w:rPr>
        <w:t>3</w:t>
      </w:r>
      <w:r w:rsidRPr="001342CC">
        <w:rPr>
          <w:rFonts w:ascii="Angsana New" w:eastAsia="Calibri" w:hAnsi="Angsana New" w:hint="cs"/>
          <w:sz w:val="30"/>
          <w:szCs w:val="30"/>
          <w:cs/>
          <w:lang w:val="x-none"/>
        </w:rPr>
        <w:t xml:space="preserve"> ผู้บริหารต้องประมาณมูลค่ายุติธรรมของธุรกิจที่ซื้อมา ณ วันที่ซื้อ</w:t>
      </w:r>
      <w:r w:rsidRPr="001342CC">
        <w:rPr>
          <w:rFonts w:ascii="Angsana New" w:hAnsi="Angsana New" w:hint="cs"/>
          <w:sz w:val="30"/>
          <w:szCs w:val="30"/>
          <w:cs/>
        </w:rPr>
        <w:t xml:space="preserve">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เพื่อสะท้อนผลของมูลค่าเพิ่มเติมที่ได้รับเกี่ยวกับข้อเท็จจริงและสถานการณ์แวดล้อมที่มีอยู่ ณ วันที่ซื้อ กรณีดังกล่าวการบันทึกบัญชีเกี่ยวกับการซื้อธุรกิจอาจถูกปรับปรุงใหม่</w:t>
      </w:r>
    </w:p>
    <w:p w14:paraId="39297282" w14:textId="77777777" w:rsidR="00CC0737" w:rsidRPr="00FA68EB" w:rsidRDefault="00CC0737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28"/>
          <w:szCs w:val="28"/>
          <w:lang w:val="x-none" w:eastAsia="x-none"/>
        </w:rPr>
      </w:pPr>
    </w:p>
    <w:p w14:paraId="3CC11300" w14:textId="77777777" w:rsidR="005A4883" w:rsidRPr="00E82742" w:rsidRDefault="005A4883" w:rsidP="005A4883">
      <w:pPr>
        <w:spacing w:line="240" w:lineRule="auto"/>
        <w:ind w:left="540"/>
        <w:jc w:val="thaiDistribute"/>
        <w:rPr>
          <w:rFonts w:ascii="Angsana New" w:hAnsi="Angsana New"/>
          <w:spacing w:val="-1"/>
          <w:sz w:val="30"/>
          <w:szCs w:val="30"/>
          <w:lang w:eastAsia="x-none"/>
        </w:rPr>
      </w:pP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>การมีอำนาจควบคุมในบริษัทที่ซื้อมา</w:t>
      </w:r>
      <w:r w:rsidRPr="00E82742">
        <w:rPr>
          <w:rFonts w:ascii="Angsana New" w:hAnsi="Angsana New"/>
          <w:spacing w:val="-1"/>
          <w:sz w:val="30"/>
          <w:szCs w:val="30"/>
          <w:lang w:val="x-none" w:eastAsia="x-none"/>
        </w:rPr>
        <w:t xml:space="preserve"> </w:t>
      </w: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>จะทำให้กลุ่มบริษัท</w:t>
      </w: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สามารถขยายส่วนแบ่งทางการตลาด และเพิ่มช่องทางในการขยายฐานลูกค้าในธุรกิจสื่อดิจิทัลได้มากขึ้น</w:t>
      </w: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 xml:space="preserve"> </w:t>
      </w: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เนื่องจาก</w:t>
      </w: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 xml:space="preserve">บริษัท </w:t>
      </w: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ไทย นิวส์ แอนด์ เอ็นเตอร์เทนเมนท์ เวิลด์ จำกัด</w:t>
      </w:r>
      <w:r w:rsidRPr="00E82742">
        <w:rPr>
          <w:rFonts w:ascii="Angsana New" w:hAnsi="Angsana New" w:hint="cs"/>
          <w:spacing w:val="-1"/>
          <w:sz w:val="30"/>
          <w:szCs w:val="30"/>
          <w:cs/>
          <w:lang w:val="x-none" w:eastAsia="x-none"/>
        </w:rPr>
        <w:t xml:space="preserve"> </w:t>
      </w: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ดำเนินธุรกิจให้บริการข้อมูล ข่าวสาร ผ่านสื่อออนไลน์ในหลายช่องทาง</w:t>
      </w:r>
      <w:r w:rsidRPr="00E82742">
        <w:rPr>
          <w:rFonts w:ascii="Angsana New" w:hAnsi="Angsana New"/>
          <w:spacing w:val="-1"/>
          <w:sz w:val="30"/>
          <w:szCs w:val="30"/>
          <w:lang w:eastAsia="x-none"/>
        </w:rPr>
        <w:t xml:space="preserve"> </w:t>
      </w:r>
      <w:r w:rsidRPr="00E82742">
        <w:rPr>
          <w:rFonts w:ascii="Angsana New" w:hAnsi="Angsana New" w:hint="cs"/>
          <w:spacing w:val="-1"/>
          <w:sz w:val="30"/>
          <w:szCs w:val="30"/>
          <w:cs/>
          <w:lang w:eastAsia="x-none"/>
        </w:rPr>
        <w:t>รวมถึง</w:t>
      </w:r>
      <w:r w:rsidRPr="00E82742">
        <w:rPr>
          <w:rFonts w:ascii="Angsana New" w:hAnsi="Angsana New"/>
          <w:spacing w:val="-1"/>
          <w:sz w:val="30"/>
          <w:szCs w:val="30"/>
          <w:cs/>
          <w:lang w:eastAsia="x-none"/>
        </w:rPr>
        <w:t>การ</w:t>
      </w:r>
      <w:r w:rsidRPr="00E82742">
        <w:rPr>
          <w:rFonts w:ascii="Angsana New" w:hAnsi="Angsana New" w:hint="cs"/>
          <w:spacing w:val="-1"/>
          <w:sz w:val="30"/>
          <w:szCs w:val="30"/>
          <w:cs/>
          <w:lang w:eastAsia="x-none"/>
        </w:rPr>
        <w:t>มีช่องทางในการ</w:t>
      </w:r>
      <w:r w:rsidRPr="00E82742">
        <w:rPr>
          <w:rFonts w:ascii="Angsana New" w:hAnsi="Angsana New"/>
          <w:spacing w:val="-1"/>
          <w:sz w:val="30"/>
          <w:szCs w:val="30"/>
          <w:cs/>
          <w:lang w:eastAsia="x-none"/>
        </w:rPr>
        <w:t>วิเคราะห์ข้อมูลที่จะสามารถนำมาใช้พัฒนา และต่อยอดสื่อดิจิทัลเดิมที่มีอยู่ของ</w:t>
      </w:r>
      <w:r w:rsidRPr="00E82742">
        <w:rPr>
          <w:rFonts w:ascii="Angsana New" w:hAnsi="Angsana New" w:hint="cs"/>
          <w:spacing w:val="-1"/>
          <w:sz w:val="30"/>
          <w:szCs w:val="30"/>
          <w:cs/>
          <w:lang w:eastAsia="x-none"/>
        </w:rPr>
        <w:t>กลุ่ม</w:t>
      </w:r>
      <w:r w:rsidRPr="00E82742">
        <w:rPr>
          <w:rFonts w:ascii="Angsana New" w:hAnsi="Angsana New"/>
          <w:spacing w:val="-1"/>
          <w:sz w:val="30"/>
          <w:szCs w:val="30"/>
          <w:cs/>
          <w:lang w:eastAsia="x-none"/>
        </w:rPr>
        <w:t>บริษัทให้ดีขึ้นได้</w:t>
      </w:r>
    </w:p>
    <w:p w14:paraId="358296C3" w14:textId="77777777" w:rsidR="00CC0737" w:rsidRPr="00FA68EB" w:rsidRDefault="00CC0737" w:rsidP="00FA68EB">
      <w:pPr>
        <w:pStyle w:val="ListParagraph"/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526A3F50" w14:textId="77777777" w:rsidR="00FA68EB" w:rsidRPr="00FA68EB" w:rsidRDefault="00FA68EB" w:rsidP="00FA68EB">
      <w:pPr>
        <w:pStyle w:val="ListParagraph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68EB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510BC54A" w14:textId="77777777" w:rsidR="00FA68EB" w:rsidRPr="00FA68EB" w:rsidRDefault="00FA68EB" w:rsidP="00FA68EB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0FB268C" w14:textId="77777777" w:rsidR="005A4883" w:rsidRPr="00E82742" w:rsidRDefault="005A4883" w:rsidP="005A4883">
      <w:pPr>
        <w:spacing w:line="240" w:lineRule="auto"/>
        <w:ind w:left="540"/>
        <w:jc w:val="thaiDistribute"/>
        <w:rPr>
          <w:rFonts w:ascii="Angsana New" w:hAnsi="Angsana New"/>
          <w:spacing w:val="-1"/>
          <w:sz w:val="30"/>
          <w:szCs w:val="30"/>
          <w:lang w:val="x-none" w:eastAsia="x-none"/>
        </w:rPr>
      </w:pPr>
      <w:r w:rsidRPr="00E82742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ค่าความนิยมส่วนใหญ่มาจากการร่วมมือกันจากการรวมธุรกิจของกลุ่มบริษัท ซึ่งสามารถนำความรู้ และความเชี่ยวชาญมาประยุกต์ใช้ร่วมกันทั้งสื่อโทรทัศน์ และสื่อดิจิทัล เพื่อเพิ่มคุณภาพของข้อมูลข่าวสารได้ดียิ่งขึ้น ทั้งนี้ไม่มีค่าความนิยมที่คาดว่าจะนำมาหักเป็นค่าใช้จ่ายทางภาษีเงินได้</w:t>
      </w:r>
    </w:p>
    <w:p w14:paraId="5C37C92A" w14:textId="77777777" w:rsidR="00693187" w:rsidRPr="0028629B" w:rsidRDefault="00693187" w:rsidP="00FA68EB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  <w:lang w:eastAsia="x-none"/>
        </w:rPr>
      </w:pPr>
    </w:p>
    <w:p w14:paraId="70EBE2AF" w14:textId="7E9E24C0" w:rsidR="009B28FC" w:rsidRPr="00ED235E" w:rsidRDefault="00F96459" w:rsidP="003C5F3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2C0D49E" w14:textId="77777777" w:rsidR="006C56EB" w:rsidRPr="00AC365B" w:rsidRDefault="006C56EB" w:rsidP="006C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 w:val="2"/>
          <w:szCs w:val="2"/>
        </w:rPr>
      </w:pPr>
    </w:p>
    <w:p w14:paraId="3E4353C3" w14:textId="3B11C403" w:rsidR="006C56EB" w:rsidRPr="00ED25EA" w:rsidRDefault="006C56EB" w:rsidP="00ED25EA">
      <w:pPr>
        <w:spacing w:line="240" w:lineRule="auto"/>
        <w:ind w:left="540"/>
        <w:jc w:val="thaiDistribute"/>
        <w:rPr>
          <w:rFonts w:ascii="Angsana New" w:hAnsi="Angsana New"/>
          <w:spacing w:val="-1"/>
          <w:sz w:val="30"/>
          <w:szCs w:val="30"/>
          <w:lang w:val="x-none" w:eastAsia="x-none"/>
        </w:rPr>
      </w:pPr>
    </w:p>
    <w:p w14:paraId="6EA5E286" w14:textId="4195E540" w:rsidR="00ED25EA" w:rsidRPr="00E90D62" w:rsidRDefault="00ED25EA" w:rsidP="00ED2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90D62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>ความสัมพันธ์ที่มีกับบริษัทย่อยที่มีการเปลี่ยนแปลงอย่างมีสาระสำคัญได้เปิดเผยในหมายเหตุ</w:t>
      </w:r>
      <w:r w:rsidRPr="00E90D62">
        <w:rPr>
          <w:rFonts w:ascii="Angsana New" w:hAnsi="Angsana New"/>
          <w:sz w:val="30"/>
          <w:szCs w:val="30"/>
          <w:cs/>
          <w:lang w:val="x-none" w:eastAsia="x-none"/>
        </w:rPr>
        <w:t>ข้อ</w:t>
      </w:r>
      <w:r w:rsidRPr="00E90D62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097C7C">
        <w:rPr>
          <w:rFonts w:ascii="Angsana New" w:hAnsi="Angsana New"/>
          <w:sz w:val="30"/>
          <w:szCs w:val="30"/>
          <w:lang w:eastAsia="x-none"/>
        </w:rPr>
        <w:t>7</w:t>
      </w:r>
      <w:r w:rsidRPr="00E90D62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E90D62">
        <w:rPr>
          <w:rFonts w:ascii="Angsana New" w:hAnsi="Angsana New" w:hint="cs"/>
          <w:sz w:val="30"/>
          <w:szCs w:val="30"/>
          <w:cs/>
        </w:rPr>
        <w:t>สำหรับบุคคลหรือกิจการอื่นที่เกี่ยวข้องกันไม่มีการเปลี่ยนแปลงความสัมพันธ์อย่างมีสาระสำคัญในระหว่างงวด</w:t>
      </w:r>
    </w:p>
    <w:p w14:paraId="6CF02E21" w14:textId="77777777" w:rsidR="00ED25EA" w:rsidRPr="00865F06" w:rsidRDefault="00ED25EA" w:rsidP="00ED2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26A724" w14:textId="08BFBBBA" w:rsidR="00ED25EA" w:rsidRPr="003631FE" w:rsidRDefault="00ED25EA" w:rsidP="00ED2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631FE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A369FD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3631FE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Pr="003631FE">
        <w:rPr>
          <w:rFonts w:ascii="Angsana New" w:hAnsi="Angsana New" w:hint="cs"/>
          <w:spacing w:val="-4"/>
          <w:sz w:val="30"/>
          <w:szCs w:val="30"/>
        </w:rPr>
        <w:t>3</w:t>
      </w:r>
      <w:r w:rsidRPr="003631FE">
        <w:rPr>
          <w:rFonts w:ascii="Angsana New" w:hAnsi="Angsana New"/>
          <w:spacing w:val="-4"/>
          <w:sz w:val="30"/>
          <w:szCs w:val="30"/>
        </w:rPr>
        <w:t>0</w:t>
      </w:r>
      <w:r w:rsidRPr="003631FE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A369FD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3631F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631FE">
        <w:rPr>
          <w:rFonts w:ascii="Angsana New" w:hAnsi="Angsana New" w:hint="cs"/>
          <w:spacing w:val="-4"/>
          <w:sz w:val="30"/>
          <w:szCs w:val="30"/>
        </w:rPr>
        <w:t>256</w:t>
      </w:r>
      <w:r w:rsidRPr="003631FE">
        <w:rPr>
          <w:rFonts w:ascii="Angsana New" w:hAnsi="Angsana New"/>
          <w:spacing w:val="-4"/>
          <w:sz w:val="30"/>
          <w:szCs w:val="30"/>
        </w:rPr>
        <w:t>4</w:t>
      </w:r>
    </w:p>
    <w:p w14:paraId="20F5E03B" w14:textId="77777777" w:rsidR="00ED25EA" w:rsidRDefault="00ED25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5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083"/>
        <w:gridCol w:w="276"/>
        <w:gridCol w:w="1078"/>
        <w:gridCol w:w="270"/>
        <w:gridCol w:w="1075"/>
        <w:gridCol w:w="270"/>
        <w:gridCol w:w="1260"/>
      </w:tblGrid>
      <w:tr w:rsidR="000626FF" w:rsidRPr="00ED25EA" w14:paraId="5621B40F" w14:textId="77777777" w:rsidTr="0068064A">
        <w:trPr>
          <w:tblHeader/>
        </w:trPr>
        <w:tc>
          <w:tcPr>
            <w:tcW w:w="4230" w:type="dxa"/>
          </w:tcPr>
          <w:p w14:paraId="1330C159" w14:textId="2FECAD5F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  <w:r w:rsidR="00D44CCC" w:rsidRPr="00ED25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14:paraId="5076320C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AD178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59F2E400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ED25EA" w14:paraId="638CCD2B" w14:textId="77777777" w:rsidTr="0068064A">
        <w:trPr>
          <w:tblHeader/>
        </w:trPr>
        <w:tc>
          <w:tcPr>
            <w:tcW w:w="4230" w:type="dxa"/>
          </w:tcPr>
          <w:p w14:paraId="6605780B" w14:textId="5684AA8B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369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D25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62A53"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369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3" w:type="dxa"/>
          </w:tcPr>
          <w:p w14:paraId="7ADB1A9B" w14:textId="384D68A8" w:rsidR="000626FF" w:rsidRPr="00ED25EA" w:rsidRDefault="00057DE0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6" w:type="dxa"/>
          </w:tcPr>
          <w:p w14:paraId="429899A1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4A8FED" w14:textId="0ED019EE" w:rsidR="000626FF" w:rsidRPr="00ED25EA" w:rsidRDefault="00057DE0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805A28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0F691A" w14:textId="146EF29B" w:rsidR="000626FF" w:rsidRPr="00ED25EA" w:rsidRDefault="00057DE0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33FE99C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1AD29" w14:textId="4CDE9AB1" w:rsidR="000626FF" w:rsidRPr="00ED25EA" w:rsidRDefault="00057DE0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626FF" w:rsidRPr="00ED25EA" w14:paraId="5DD5221D" w14:textId="77777777" w:rsidTr="0068064A">
        <w:trPr>
          <w:tblHeader/>
        </w:trPr>
        <w:tc>
          <w:tcPr>
            <w:tcW w:w="4230" w:type="dxa"/>
          </w:tcPr>
          <w:p w14:paraId="2BA7E235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629DE132" w14:textId="77777777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</w:pPr>
            <w:r w:rsidRPr="00ED25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D25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D25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C03A9" w:rsidRPr="00ED25EA" w14:paraId="3959517C" w14:textId="77777777" w:rsidTr="0068064A">
        <w:trPr>
          <w:tblHeader/>
        </w:trPr>
        <w:tc>
          <w:tcPr>
            <w:tcW w:w="4230" w:type="dxa"/>
          </w:tcPr>
          <w:p w14:paraId="7784976E" w14:textId="5A55F42A" w:rsidR="00EC03A9" w:rsidRPr="00EC03A9" w:rsidRDefault="00EC03A9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5312" w:type="dxa"/>
            <w:gridSpan w:val="7"/>
          </w:tcPr>
          <w:p w14:paraId="34B25AFC" w14:textId="77777777" w:rsidR="00EC03A9" w:rsidRPr="00ED25EA" w:rsidRDefault="00EC03A9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626FF" w:rsidRPr="00ED25EA" w14:paraId="24300800" w14:textId="77777777" w:rsidTr="0068064A">
        <w:tc>
          <w:tcPr>
            <w:tcW w:w="4230" w:type="dxa"/>
          </w:tcPr>
          <w:p w14:paraId="17AAB353" w14:textId="77777777" w:rsidR="000626FF" w:rsidRPr="00455EA9" w:rsidRDefault="000626FF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E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3" w:type="dxa"/>
          </w:tcPr>
          <w:p w14:paraId="0AAE3605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85B2080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FAC1AA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47791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CBC33B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D61D5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6F1972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5603" w:rsidRPr="00ED25EA" w14:paraId="358FF030" w14:textId="77777777" w:rsidTr="0068064A">
        <w:tc>
          <w:tcPr>
            <w:tcW w:w="4230" w:type="dxa"/>
          </w:tcPr>
          <w:p w14:paraId="61AFBCD1" w14:textId="77777777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2DEB8F72" w14:textId="2E5CC7DC" w:rsidR="00465603" w:rsidRPr="00ED25EA" w:rsidRDefault="00465603" w:rsidP="006B61E4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0EAC302" w14:textId="77777777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47FF38" w14:textId="09C4BC28" w:rsidR="00465603" w:rsidRPr="00ED25EA" w:rsidRDefault="00465603" w:rsidP="006B61E4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6B281" w14:textId="77777777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3CACA51" w14:textId="6ABE6D7B" w:rsidR="00465603" w:rsidRPr="00ED25EA" w:rsidRDefault="0066737F" w:rsidP="0046560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46,498</w:t>
            </w:r>
          </w:p>
        </w:tc>
        <w:tc>
          <w:tcPr>
            <w:tcW w:w="270" w:type="dxa"/>
          </w:tcPr>
          <w:p w14:paraId="55C05BE4" w14:textId="77777777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22B32" w14:textId="1B6DF73F" w:rsidR="00465603" w:rsidRPr="00ED25EA" w:rsidRDefault="0066737F" w:rsidP="0046560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64,166</w:t>
            </w:r>
          </w:p>
        </w:tc>
      </w:tr>
      <w:tr w:rsidR="00465603" w:rsidRPr="00ED25EA" w14:paraId="33C2930A" w14:textId="77777777" w:rsidTr="0068064A">
        <w:tc>
          <w:tcPr>
            <w:tcW w:w="4230" w:type="dxa"/>
          </w:tcPr>
          <w:p w14:paraId="07A51BBB" w14:textId="1F5E8635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กำไรจากการจำหน่ายเครื่องหมายการค้า</w:t>
            </w:r>
          </w:p>
        </w:tc>
        <w:tc>
          <w:tcPr>
            <w:tcW w:w="1083" w:type="dxa"/>
          </w:tcPr>
          <w:p w14:paraId="64258CC1" w14:textId="386BFEF1" w:rsidR="00465603" w:rsidRPr="00ED25EA" w:rsidRDefault="00465603" w:rsidP="006B61E4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F95AE52" w14:textId="77777777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C4D29F8" w14:textId="5B7309C5" w:rsidR="00465603" w:rsidRPr="00ED25EA" w:rsidRDefault="00465603" w:rsidP="006B61E4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50196A" w14:textId="77777777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6EBB6FA" w14:textId="00CC89D2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29,080</w:t>
            </w:r>
          </w:p>
        </w:tc>
        <w:tc>
          <w:tcPr>
            <w:tcW w:w="270" w:type="dxa"/>
          </w:tcPr>
          <w:p w14:paraId="6BD74286" w14:textId="77777777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20073D" w14:textId="668DBD6D" w:rsidR="00465603" w:rsidRPr="00ED25EA" w:rsidRDefault="00465603" w:rsidP="00FB33C7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5603" w:rsidRPr="00ED25EA" w14:paraId="1DE55937" w14:textId="77777777" w:rsidTr="0068064A">
        <w:tc>
          <w:tcPr>
            <w:tcW w:w="4230" w:type="dxa"/>
          </w:tcPr>
          <w:p w14:paraId="6DFE1ECD" w14:textId="77777777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48F0959C" w14:textId="222029FC" w:rsidR="00465603" w:rsidRPr="00ED25EA" w:rsidRDefault="00465603" w:rsidP="006B61E4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0A85451" w14:textId="77777777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4B78EAD" w14:textId="674AB018" w:rsidR="00465603" w:rsidRPr="00ED25EA" w:rsidRDefault="00465603" w:rsidP="006B61E4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E96839" w14:textId="77777777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55049B1" w14:textId="542BB808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8,035</w:t>
            </w:r>
          </w:p>
        </w:tc>
        <w:tc>
          <w:tcPr>
            <w:tcW w:w="270" w:type="dxa"/>
          </w:tcPr>
          <w:p w14:paraId="3427F639" w14:textId="77777777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1DCA43" w14:textId="7D4AF4CC" w:rsidR="00465603" w:rsidRPr="00ED25EA" w:rsidRDefault="00465603" w:rsidP="0046560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3F13">
              <w:rPr>
                <w:rFonts w:ascii="Angsana New" w:hAnsi="Angsana New"/>
                <w:sz w:val="30"/>
                <w:szCs w:val="30"/>
              </w:rPr>
              <w:t>3</w:t>
            </w:r>
            <w:r w:rsidR="0066737F">
              <w:rPr>
                <w:rFonts w:ascii="Angsana New" w:hAnsi="Angsana New"/>
                <w:sz w:val="30"/>
                <w:szCs w:val="30"/>
              </w:rPr>
              <w:t>,738</w:t>
            </w:r>
          </w:p>
        </w:tc>
      </w:tr>
      <w:tr w:rsidR="004D753E" w:rsidRPr="00ED25EA" w14:paraId="5C677C27" w14:textId="77777777" w:rsidTr="0068064A">
        <w:tc>
          <w:tcPr>
            <w:tcW w:w="4230" w:type="dxa"/>
          </w:tcPr>
          <w:p w14:paraId="03608D16" w14:textId="72D1788A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รายได้จากการได้รับยกหนี้</w:t>
            </w:r>
            <w:r w:rsidR="00DE7B10">
              <w:rPr>
                <w:rFonts w:ascii="Angsana New" w:hAnsi="Angsana New" w:hint="cs"/>
                <w:sz w:val="30"/>
                <w:szCs w:val="30"/>
                <w:cs/>
              </w:rPr>
              <w:t>จากบริษัทย่อย</w:t>
            </w:r>
          </w:p>
        </w:tc>
        <w:tc>
          <w:tcPr>
            <w:tcW w:w="1083" w:type="dxa"/>
          </w:tcPr>
          <w:p w14:paraId="2A113120" w14:textId="285E2733" w:rsidR="004D753E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09671F0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69DF1CE" w14:textId="3F128ED8" w:rsidR="004D753E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526227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78C1E60" w14:textId="712FCCDB" w:rsidR="004D753E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118,765</w:t>
            </w:r>
          </w:p>
        </w:tc>
        <w:tc>
          <w:tcPr>
            <w:tcW w:w="270" w:type="dxa"/>
          </w:tcPr>
          <w:p w14:paraId="05762929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5CD08" w14:textId="1087711E" w:rsidR="004D753E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753E" w:rsidRPr="00ED25EA" w14:paraId="022066EA" w14:textId="77777777" w:rsidTr="0068064A">
        <w:tc>
          <w:tcPr>
            <w:tcW w:w="4230" w:type="dxa"/>
          </w:tcPr>
          <w:p w14:paraId="714E2907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5E88D2E0" w14:textId="46F7787F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20EB36A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05D3C2" w14:textId="37526747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9982AE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F3738CF" w14:textId="2D32BA10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448B30BF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D9D72B" w14:textId="72BCD236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  <w:tr w:rsidR="004D753E" w:rsidRPr="00ED25EA" w14:paraId="2AEA5BA6" w14:textId="77777777" w:rsidTr="0068064A">
        <w:tc>
          <w:tcPr>
            <w:tcW w:w="4230" w:type="dxa"/>
          </w:tcPr>
          <w:p w14:paraId="0E713C57" w14:textId="2C7C8EA9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29249B4A" w14:textId="1ED672B6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C663CDF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3A32CA" w14:textId="6F50F179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BB7248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A1C1A95" w14:textId="2C3FEBCA" w:rsidR="004D753E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270" w:type="dxa"/>
          </w:tcPr>
          <w:p w14:paraId="0334AB96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A74AB9" w14:textId="0BD61195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753E" w:rsidRPr="00ED25EA" w14:paraId="53DC2C73" w14:textId="77777777" w:rsidTr="0068064A">
        <w:tc>
          <w:tcPr>
            <w:tcW w:w="4230" w:type="dxa"/>
          </w:tcPr>
          <w:p w14:paraId="64FB30D6" w14:textId="40A21B35" w:rsidR="004D753E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138D65B3" w14:textId="23FB6A0A" w:rsidR="004D753E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2834358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0BB4D19" w14:textId="0F4C9144" w:rsidR="004D753E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89B8E2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A86993C" w14:textId="2B4578E7" w:rsidR="004D753E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8B15231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AAC88B" w14:textId="2E6D4278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753E" w:rsidRPr="00ED25EA" w14:paraId="046FACEE" w14:textId="77777777" w:rsidTr="0068064A">
        <w:tc>
          <w:tcPr>
            <w:tcW w:w="4230" w:type="dxa"/>
          </w:tcPr>
          <w:p w14:paraId="1C3FC8AB" w14:textId="1D9867A5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3" w:type="dxa"/>
          </w:tcPr>
          <w:p w14:paraId="56020064" w14:textId="7F1FC4C4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5D5E5FB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9E48602" w14:textId="076D9D2C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F5BA90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4031D39" w14:textId="233C0B90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  <w:tc>
          <w:tcPr>
            <w:tcW w:w="270" w:type="dxa"/>
          </w:tcPr>
          <w:p w14:paraId="6684F7BC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0D3F2" w14:textId="42AC4B78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4,167</w:t>
            </w:r>
          </w:p>
        </w:tc>
      </w:tr>
      <w:tr w:rsidR="004D753E" w:rsidRPr="00ED25EA" w14:paraId="1CD3D648" w14:textId="77777777" w:rsidTr="0068064A">
        <w:tc>
          <w:tcPr>
            <w:tcW w:w="4230" w:type="dxa"/>
          </w:tcPr>
          <w:p w14:paraId="66737EE9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7D8A71A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D8F9751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8ACD678" w14:textId="77777777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C7D7B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956A0E4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7100F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E0095C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53E" w:rsidRPr="00ED25EA" w14:paraId="2FBA5199" w14:textId="77777777" w:rsidTr="0068064A">
        <w:tc>
          <w:tcPr>
            <w:tcW w:w="4230" w:type="dxa"/>
          </w:tcPr>
          <w:p w14:paraId="5437215A" w14:textId="44D64D14" w:rsidR="004D753E" w:rsidRPr="00C909BD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9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3" w:type="dxa"/>
          </w:tcPr>
          <w:p w14:paraId="62075D33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F8F4FC2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F3A456" w14:textId="77777777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44F6E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F982724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29DC5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0B54A0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53E" w:rsidRPr="00140FD0" w14:paraId="7B845C12" w14:textId="77777777" w:rsidTr="0068064A">
        <w:tc>
          <w:tcPr>
            <w:tcW w:w="4230" w:type="dxa"/>
          </w:tcPr>
          <w:p w14:paraId="19D91B66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3" w:type="dxa"/>
          </w:tcPr>
          <w:p w14:paraId="38FCD01A" w14:textId="4EDD8F09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276" w:type="dxa"/>
          </w:tcPr>
          <w:p w14:paraId="55C84A30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FD2FDFB" w14:textId="13334EB2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6691A0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5ED8250" w14:textId="51945E64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63AD1313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C19BD8" w14:textId="7D140805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753E" w:rsidRPr="00140FD0" w14:paraId="4234CF55" w14:textId="77777777" w:rsidTr="0068064A">
        <w:tc>
          <w:tcPr>
            <w:tcW w:w="4230" w:type="dxa"/>
          </w:tcPr>
          <w:p w14:paraId="1FCD1DFF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1B0488FE" w14:textId="24C51D6B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6" w:type="dxa"/>
          </w:tcPr>
          <w:p w14:paraId="18084B72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1431FB8" w14:textId="325EAE80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249E60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2DC9C1F" w14:textId="43F5FC51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45E2388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6032E" w14:textId="0484B476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753E" w:rsidRPr="00ED25EA" w14:paraId="4E9E7C64" w14:textId="77777777" w:rsidTr="0068064A">
        <w:trPr>
          <w:trHeight w:val="191"/>
        </w:trPr>
        <w:tc>
          <w:tcPr>
            <w:tcW w:w="4230" w:type="dxa"/>
          </w:tcPr>
          <w:p w14:paraId="2F787748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02A9FEBE" w14:textId="393D532F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53E" w:rsidRPr="00ED25EA" w14:paraId="064EC17C" w14:textId="77777777" w:rsidTr="0068064A">
        <w:tc>
          <w:tcPr>
            <w:tcW w:w="4230" w:type="dxa"/>
          </w:tcPr>
          <w:p w14:paraId="45833CD1" w14:textId="616E9DEE" w:rsidR="004D753E" w:rsidRPr="00455EA9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E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56C0F2F8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335F427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7E450C4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FB2573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9D89A19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C8B71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9E7081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53E" w:rsidRPr="00ED25EA" w14:paraId="22BE7F89" w14:textId="77777777" w:rsidTr="0068064A">
        <w:tc>
          <w:tcPr>
            <w:tcW w:w="4230" w:type="dxa"/>
          </w:tcPr>
          <w:p w14:paraId="16616381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3132FAD8" w14:textId="135231C1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14,649</w:t>
            </w:r>
          </w:p>
        </w:tc>
        <w:tc>
          <w:tcPr>
            <w:tcW w:w="276" w:type="dxa"/>
          </w:tcPr>
          <w:p w14:paraId="0BCE060A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CA71BD" w14:textId="53209609" w:rsidR="004D753E" w:rsidRPr="00ED25EA" w:rsidRDefault="004D753E" w:rsidP="004D753E">
            <w:pPr>
              <w:tabs>
                <w:tab w:val="clear" w:pos="680"/>
                <w:tab w:val="decimal" w:pos="510"/>
                <w:tab w:val="left" w:pos="68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8B3">
              <w:rPr>
                <w:rFonts w:ascii="Angsana New" w:hAnsi="Angsana New"/>
                <w:sz w:val="30"/>
                <w:szCs w:val="30"/>
              </w:rPr>
              <w:t>30,692</w:t>
            </w:r>
          </w:p>
        </w:tc>
        <w:tc>
          <w:tcPr>
            <w:tcW w:w="270" w:type="dxa"/>
          </w:tcPr>
          <w:p w14:paraId="667A6422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0604B97" w14:textId="5A165030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10,347</w:t>
            </w:r>
          </w:p>
        </w:tc>
        <w:tc>
          <w:tcPr>
            <w:tcW w:w="270" w:type="dxa"/>
          </w:tcPr>
          <w:p w14:paraId="09408E2A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9A9E7B" w14:textId="4D5EBB24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38B3">
              <w:rPr>
                <w:rFonts w:ascii="Angsana New" w:hAnsi="Angsana New"/>
                <w:sz w:val="30"/>
                <w:szCs w:val="30"/>
              </w:rPr>
              <w:t>15,591</w:t>
            </w:r>
          </w:p>
        </w:tc>
      </w:tr>
      <w:tr w:rsidR="004D753E" w:rsidRPr="00ED25EA" w14:paraId="33186963" w14:textId="77777777" w:rsidTr="0068064A">
        <w:tc>
          <w:tcPr>
            <w:tcW w:w="4230" w:type="dxa"/>
          </w:tcPr>
          <w:p w14:paraId="3532B3D9" w14:textId="140D1D9C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083" w:type="dxa"/>
          </w:tcPr>
          <w:p w14:paraId="752A5E2D" w14:textId="6B308EA0" w:rsidR="004D753E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56BD616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5010001" w14:textId="0B50CF0A" w:rsidR="004D753E" w:rsidRPr="00AB38B3" w:rsidRDefault="004D753E" w:rsidP="004D753E">
            <w:pPr>
              <w:tabs>
                <w:tab w:val="clear" w:pos="680"/>
                <w:tab w:val="decimal" w:pos="510"/>
                <w:tab w:val="left" w:pos="68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2,235</w:t>
            </w:r>
          </w:p>
        </w:tc>
        <w:tc>
          <w:tcPr>
            <w:tcW w:w="270" w:type="dxa"/>
          </w:tcPr>
          <w:p w14:paraId="526A0380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81516DF" w14:textId="37D94E36" w:rsidR="004D753E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1B4CE4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61A589" w14:textId="269A3015" w:rsidR="004D753E" w:rsidRPr="00AB38B3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753E" w:rsidRPr="00ED25EA" w14:paraId="45471F86" w14:textId="77777777" w:rsidTr="0068064A">
        <w:tc>
          <w:tcPr>
            <w:tcW w:w="4230" w:type="dxa"/>
          </w:tcPr>
          <w:p w14:paraId="66281E43" w14:textId="4A25B85C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2C1DEBD3" w14:textId="534B877D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4,978</w:t>
            </w:r>
          </w:p>
        </w:tc>
        <w:tc>
          <w:tcPr>
            <w:tcW w:w="276" w:type="dxa"/>
          </w:tcPr>
          <w:p w14:paraId="12ECBE52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4DF9E7" w14:textId="1F2B2354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8B3">
              <w:rPr>
                <w:rFonts w:ascii="Angsana New" w:hAnsi="Angsana New"/>
                <w:sz w:val="30"/>
                <w:szCs w:val="30"/>
              </w:rPr>
              <w:t>18,284</w:t>
            </w:r>
          </w:p>
        </w:tc>
        <w:tc>
          <w:tcPr>
            <w:tcW w:w="270" w:type="dxa"/>
          </w:tcPr>
          <w:p w14:paraId="0D78C98B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D89CEE" w14:textId="250F2D7C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4,037</w:t>
            </w:r>
          </w:p>
        </w:tc>
        <w:tc>
          <w:tcPr>
            <w:tcW w:w="270" w:type="dxa"/>
          </w:tcPr>
          <w:p w14:paraId="2A094296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C2C2A" w14:textId="4E064B7B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8,933</w:t>
            </w:r>
          </w:p>
        </w:tc>
      </w:tr>
      <w:tr w:rsidR="004D753E" w:rsidRPr="00ED25EA" w14:paraId="6A62691B" w14:textId="77777777" w:rsidTr="0068064A">
        <w:tc>
          <w:tcPr>
            <w:tcW w:w="4230" w:type="dxa"/>
          </w:tcPr>
          <w:p w14:paraId="5B159432" w14:textId="5C671104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5E3242B" w14:textId="1399A01A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6" w:type="dxa"/>
          </w:tcPr>
          <w:p w14:paraId="55EF75F0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E8C5CBD" w14:textId="1F38B27E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1,221</w:t>
            </w:r>
          </w:p>
        </w:tc>
        <w:tc>
          <w:tcPr>
            <w:tcW w:w="270" w:type="dxa"/>
          </w:tcPr>
          <w:p w14:paraId="49CEB5B9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A1E45BD" w14:textId="5250C50A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16661ABC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C652D" w14:textId="27A96CBE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</w:tr>
      <w:tr w:rsidR="004D753E" w:rsidRPr="00ED25EA" w14:paraId="36FCD314" w14:textId="77777777" w:rsidTr="0068064A">
        <w:tc>
          <w:tcPr>
            <w:tcW w:w="4230" w:type="dxa"/>
          </w:tcPr>
          <w:p w14:paraId="2EC6858D" w14:textId="1C3A6D60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10FE4F5D" w14:textId="079FC92F" w:rsidR="004D753E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276" w:type="dxa"/>
          </w:tcPr>
          <w:p w14:paraId="07374DCC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FB0489F" w14:textId="0857CDCA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DF00D5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E2FDBFE" w14:textId="7FA3E60C" w:rsidR="004D753E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0D179FB4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567CC1" w14:textId="0BB7CB34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753E" w:rsidRPr="00ED25EA" w14:paraId="28F33F76" w14:textId="77777777" w:rsidTr="0068064A">
        <w:tc>
          <w:tcPr>
            <w:tcW w:w="4230" w:type="dxa"/>
          </w:tcPr>
          <w:p w14:paraId="6AEDECEB" w14:textId="50B2A43A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ซื้ออุปกรณ์และเครื่องหมายการค้า</w:t>
            </w:r>
          </w:p>
        </w:tc>
        <w:tc>
          <w:tcPr>
            <w:tcW w:w="1083" w:type="dxa"/>
          </w:tcPr>
          <w:p w14:paraId="44A6E809" w14:textId="17F5CB58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2207411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2117F00" w14:textId="074FF7BE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8B3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14:paraId="34420023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30C1016" w14:textId="4DBD5D42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D1FFDF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51ECB8" w14:textId="6C79A194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753E" w:rsidRPr="00ED25EA" w14:paraId="2057BB44" w14:textId="77777777" w:rsidTr="0068064A">
        <w:tc>
          <w:tcPr>
            <w:tcW w:w="4230" w:type="dxa"/>
          </w:tcPr>
          <w:p w14:paraId="72989DB5" w14:textId="6B4C2A95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3" w:type="dxa"/>
          </w:tcPr>
          <w:p w14:paraId="63E70BF5" w14:textId="3E202BE5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</w:tcPr>
          <w:p w14:paraId="31C2A2BA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2E9828E" w14:textId="3FAA9F7D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70" w:type="dxa"/>
          </w:tcPr>
          <w:p w14:paraId="234231EB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D81BDEB" w14:textId="74AF936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55FA708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79C66" w14:textId="04BCFFCF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38B3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4D753E" w:rsidRPr="00ED25EA" w14:paraId="7C1AE54D" w14:textId="77777777" w:rsidTr="0068064A">
        <w:tc>
          <w:tcPr>
            <w:tcW w:w="4230" w:type="dxa"/>
          </w:tcPr>
          <w:p w14:paraId="60B7DABF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084FB053" w14:textId="12CF5859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5EB5">
              <w:rPr>
                <w:rFonts w:ascii="Angsana New" w:hAnsi="Angsana New"/>
                <w:sz w:val="30"/>
                <w:szCs w:val="30"/>
              </w:rPr>
              <w:t>12,834</w:t>
            </w:r>
          </w:p>
        </w:tc>
        <w:tc>
          <w:tcPr>
            <w:tcW w:w="276" w:type="dxa"/>
          </w:tcPr>
          <w:p w14:paraId="742C18F2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AC5EFFA" w14:textId="248A7924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8B3"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  <w:tc>
          <w:tcPr>
            <w:tcW w:w="270" w:type="dxa"/>
          </w:tcPr>
          <w:p w14:paraId="76943198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E3F8403" w14:textId="147796D6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55B8413A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B3B9E" w14:textId="61AE6E08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38B3"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</w:tr>
      <w:tr w:rsidR="004D753E" w:rsidRPr="00ED25EA" w14:paraId="6717AF0F" w14:textId="77777777" w:rsidTr="0068064A">
        <w:tc>
          <w:tcPr>
            <w:tcW w:w="4230" w:type="dxa"/>
          </w:tcPr>
          <w:p w14:paraId="2EDBB110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3D24707B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9FBE4F8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8BC01C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5A69E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3E6014C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C8ADC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F81A5A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53E" w:rsidRPr="00ED25EA" w14:paraId="098405EF" w14:textId="77777777" w:rsidTr="0068064A">
        <w:trPr>
          <w:trHeight w:val="272"/>
        </w:trPr>
        <w:tc>
          <w:tcPr>
            <w:tcW w:w="4230" w:type="dxa"/>
          </w:tcPr>
          <w:p w14:paraId="12A3AD6A" w14:textId="77777777" w:rsidR="004D753E" w:rsidRPr="00455EA9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E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2C40829E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1DFA956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C701C16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25BA6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3B2B91B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43DCA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34753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53E" w:rsidRPr="00ED25EA" w14:paraId="4BE9D924" w14:textId="77777777" w:rsidTr="0068064A">
        <w:trPr>
          <w:trHeight w:val="80"/>
        </w:trPr>
        <w:tc>
          <w:tcPr>
            <w:tcW w:w="4230" w:type="dxa"/>
          </w:tcPr>
          <w:p w14:paraId="28E45FF1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5C416A47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4971BCE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128AE6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763F6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729602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182B3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2FDACD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753E" w:rsidRPr="00ED25EA" w14:paraId="77F87BA4" w14:textId="77777777" w:rsidTr="0068064A">
        <w:trPr>
          <w:trHeight w:val="80"/>
        </w:trPr>
        <w:tc>
          <w:tcPr>
            <w:tcW w:w="4230" w:type="dxa"/>
          </w:tcPr>
          <w:p w14:paraId="653C1EC8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4E75BD4A" w14:textId="0D360089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36,517</w:t>
            </w:r>
          </w:p>
        </w:tc>
        <w:tc>
          <w:tcPr>
            <w:tcW w:w="276" w:type="dxa"/>
          </w:tcPr>
          <w:p w14:paraId="15EBA989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D3A498" w14:textId="719B3653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8B3">
              <w:rPr>
                <w:rFonts w:ascii="Angsana New" w:hAnsi="Angsana New"/>
                <w:sz w:val="30"/>
                <w:szCs w:val="30"/>
              </w:rPr>
              <w:t>42,828</w:t>
            </w:r>
          </w:p>
        </w:tc>
        <w:tc>
          <w:tcPr>
            <w:tcW w:w="270" w:type="dxa"/>
          </w:tcPr>
          <w:p w14:paraId="2E5E1B0F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B40DEFF" w14:textId="440A7505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25,545</w:t>
            </w:r>
          </w:p>
        </w:tc>
        <w:tc>
          <w:tcPr>
            <w:tcW w:w="270" w:type="dxa"/>
          </w:tcPr>
          <w:p w14:paraId="32B7C098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446AF" w14:textId="08A8B468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38B3">
              <w:rPr>
                <w:rFonts w:ascii="Angsana New" w:hAnsi="Angsana New"/>
                <w:sz w:val="30"/>
                <w:szCs w:val="30"/>
              </w:rPr>
              <w:t>22,154</w:t>
            </w:r>
          </w:p>
        </w:tc>
      </w:tr>
      <w:tr w:rsidR="004D753E" w:rsidRPr="00ED25EA" w14:paraId="10EE9020" w14:textId="77777777" w:rsidTr="0068064A">
        <w:tc>
          <w:tcPr>
            <w:tcW w:w="4230" w:type="dxa"/>
          </w:tcPr>
          <w:p w14:paraId="12AC3B24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4659197" w14:textId="6BBF33FA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78F52ED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06D3EB7" w14:textId="6A7FF062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38B3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270" w:type="dxa"/>
          </w:tcPr>
          <w:p w14:paraId="0A0BCC9F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1B5B6F3" w14:textId="60381808" w:rsidR="004D753E" w:rsidRPr="00ED25EA" w:rsidRDefault="004D753E" w:rsidP="004D753E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382AD2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CF8A05" w14:textId="4B1DA47D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8B3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4D753E" w:rsidRPr="00ED25EA" w14:paraId="09C8F5B3" w14:textId="77777777" w:rsidTr="0068064A">
        <w:tc>
          <w:tcPr>
            <w:tcW w:w="4230" w:type="dxa"/>
          </w:tcPr>
          <w:p w14:paraId="2B1BD8D8" w14:textId="77777777" w:rsidR="004D753E" w:rsidRPr="000B1C84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0B1C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65A994E" w14:textId="2139DE1B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36,517</w:t>
            </w:r>
          </w:p>
        </w:tc>
        <w:tc>
          <w:tcPr>
            <w:tcW w:w="276" w:type="dxa"/>
          </w:tcPr>
          <w:p w14:paraId="3CB82013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EB35177" w14:textId="4935BE89" w:rsidR="004D753E" w:rsidRPr="00AB38B3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8B3">
              <w:rPr>
                <w:rFonts w:ascii="Angsana New" w:hAnsi="Angsana New"/>
                <w:b/>
                <w:bCs/>
                <w:sz w:val="30"/>
                <w:szCs w:val="30"/>
              </w:rPr>
              <w:t>43,808</w:t>
            </w:r>
          </w:p>
        </w:tc>
        <w:tc>
          <w:tcPr>
            <w:tcW w:w="270" w:type="dxa"/>
          </w:tcPr>
          <w:p w14:paraId="404936E5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3CBC1FC" w14:textId="62FED53A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25,545</w:t>
            </w:r>
          </w:p>
        </w:tc>
        <w:tc>
          <w:tcPr>
            <w:tcW w:w="270" w:type="dxa"/>
          </w:tcPr>
          <w:p w14:paraId="4ADDD5BC" w14:textId="77777777" w:rsidR="004D753E" w:rsidRPr="00ED25EA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D6A6F" w14:textId="4B3C3DC7" w:rsidR="004D753E" w:rsidRPr="00AB38B3" w:rsidRDefault="004D753E" w:rsidP="004D753E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8B3">
              <w:rPr>
                <w:rFonts w:ascii="Angsana New" w:hAnsi="Angsana New"/>
                <w:b/>
                <w:bCs/>
                <w:sz w:val="30"/>
                <w:szCs w:val="30"/>
              </w:rPr>
              <w:t>22,780</w:t>
            </w:r>
          </w:p>
        </w:tc>
      </w:tr>
    </w:tbl>
    <w:p w14:paraId="6DC014D7" w14:textId="4A987944" w:rsidR="000626FF" w:rsidRPr="002E0C1E" w:rsidRDefault="0006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5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083"/>
        <w:gridCol w:w="276"/>
        <w:gridCol w:w="1078"/>
        <w:gridCol w:w="270"/>
        <w:gridCol w:w="1075"/>
        <w:gridCol w:w="270"/>
        <w:gridCol w:w="1260"/>
      </w:tblGrid>
      <w:tr w:rsidR="007E3F43" w:rsidRPr="00ED25EA" w14:paraId="364664C2" w14:textId="77777777" w:rsidTr="008870D6">
        <w:trPr>
          <w:tblHeader/>
        </w:trPr>
        <w:tc>
          <w:tcPr>
            <w:tcW w:w="4230" w:type="dxa"/>
          </w:tcPr>
          <w:p w14:paraId="2D5AA764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  <w:r w:rsidRPr="00ED25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7" w:type="dxa"/>
            <w:gridSpan w:val="3"/>
          </w:tcPr>
          <w:p w14:paraId="09D47987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46ED7C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371185CA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3F43" w:rsidRPr="00ED25EA" w14:paraId="40FAC3EC" w14:textId="77777777" w:rsidTr="008870D6">
        <w:trPr>
          <w:tblHeader/>
        </w:trPr>
        <w:tc>
          <w:tcPr>
            <w:tcW w:w="4230" w:type="dxa"/>
          </w:tcPr>
          <w:p w14:paraId="4594402A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D25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3" w:type="dxa"/>
          </w:tcPr>
          <w:p w14:paraId="636E755B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6" w:type="dxa"/>
          </w:tcPr>
          <w:p w14:paraId="1F9905B1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7C24C7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19BB917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E18762E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B7A9FD8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531934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E3F43" w:rsidRPr="00ED25EA" w14:paraId="15D88FE8" w14:textId="77777777" w:rsidTr="008870D6">
        <w:trPr>
          <w:tblHeader/>
        </w:trPr>
        <w:tc>
          <w:tcPr>
            <w:tcW w:w="4230" w:type="dxa"/>
          </w:tcPr>
          <w:p w14:paraId="6F3AFB04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44BCB0D4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</w:pPr>
            <w:r w:rsidRPr="00ED25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D25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D25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F43" w:rsidRPr="00ED25EA" w14:paraId="5717C49C" w14:textId="77777777" w:rsidTr="008870D6">
        <w:trPr>
          <w:tblHeader/>
        </w:trPr>
        <w:tc>
          <w:tcPr>
            <w:tcW w:w="4230" w:type="dxa"/>
          </w:tcPr>
          <w:p w14:paraId="2E4C32A0" w14:textId="4C9CF555" w:rsidR="007E3F43" w:rsidRPr="007E3F43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5312" w:type="dxa"/>
            <w:gridSpan w:val="7"/>
          </w:tcPr>
          <w:p w14:paraId="3C3EFA5E" w14:textId="77777777" w:rsidR="007E3F43" w:rsidRPr="00ED25EA" w:rsidRDefault="007E3F43" w:rsidP="008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E3F43" w:rsidRPr="00ED25EA" w14:paraId="6E5C4C43" w14:textId="77777777" w:rsidTr="008870D6">
        <w:tc>
          <w:tcPr>
            <w:tcW w:w="4230" w:type="dxa"/>
          </w:tcPr>
          <w:p w14:paraId="3015776C" w14:textId="77777777" w:rsidR="007E3F43" w:rsidRPr="00455EA9" w:rsidRDefault="007E3F43" w:rsidP="008870D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E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83" w:type="dxa"/>
          </w:tcPr>
          <w:p w14:paraId="4293304B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3B080B8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546D3A8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32B271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8F46DCC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4EF4C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CF552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3F43" w:rsidRPr="00ED25EA" w14:paraId="0FC80F2C" w14:textId="77777777" w:rsidTr="008870D6">
        <w:tc>
          <w:tcPr>
            <w:tcW w:w="4230" w:type="dxa"/>
          </w:tcPr>
          <w:p w14:paraId="65E6A1BF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5BD7FC85" w14:textId="77777777" w:rsidR="007E3F43" w:rsidRPr="00ED25EA" w:rsidRDefault="007E3F43" w:rsidP="008870D6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7FF55E2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98E713A" w14:textId="77777777" w:rsidR="007E3F43" w:rsidRPr="00ED25EA" w:rsidRDefault="007E3F43" w:rsidP="008870D6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9AABC5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0BC550D" w14:textId="41A38C69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4,675</w:t>
            </w:r>
          </w:p>
        </w:tc>
        <w:tc>
          <w:tcPr>
            <w:tcW w:w="270" w:type="dxa"/>
          </w:tcPr>
          <w:p w14:paraId="541774D7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A40E3" w14:textId="51C3073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3,723</w:t>
            </w:r>
          </w:p>
        </w:tc>
      </w:tr>
      <w:tr w:rsidR="007E3F43" w:rsidRPr="00ED25EA" w14:paraId="1D9B7DE5" w14:textId="77777777" w:rsidTr="008870D6">
        <w:tc>
          <w:tcPr>
            <w:tcW w:w="4230" w:type="dxa"/>
          </w:tcPr>
          <w:p w14:paraId="1C478797" w14:textId="77777777" w:rsidR="007E3F43" w:rsidRPr="00ED25EA" w:rsidRDefault="007E3F43" w:rsidP="007E3F43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7F297488" w14:textId="77777777" w:rsidR="007E3F43" w:rsidRPr="00ED25EA" w:rsidRDefault="007E3F43" w:rsidP="007E3F43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4688CF3" w14:textId="77777777" w:rsidR="007E3F43" w:rsidRPr="00ED25EA" w:rsidRDefault="007E3F43" w:rsidP="007E3F43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9F436BE" w14:textId="77777777" w:rsidR="007E3F43" w:rsidRPr="00ED25EA" w:rsidRDefault="007E3F43" w:rsidP="007E3F43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E50996" w14:textId="77777777" w:rsidR="007E3F43" w:rsidRPr="00ED25EA" w:rsidRDefault="007E3F43" w:rsidP="007E3F4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5ADB547" w14:textId="611553A0" w:rsidR="007E3F43" w:rsidRPr="00ED25EA" w:rsidRDefault="007E3F43" w:rsidP="007E3F43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105350" w14:textId="77777777" w:rsidR="007E3F43" w:rsidRPr="00ED25EA" w:rsidRDefault="007E3F43" w:rsidP="007E3F4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58FAD5" w14:textId="53218368" w:rsidR="007E3F43" w:rsidRPr="00ED25EA" w:rsidRDefault="007E3F43" w:rsidP="007E3F4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7E3F43" w:rsidRPr="00ED25EA" w14:paraId="0929327D" w14:textId="77777777" w:rsidTr="008870D6">
        <w:tc>
          <w:tcPr>
            <w:tcW w:w="4230" w:type="dxa"/>
          </w:tcPr>
          <w:p w14:paraId="71397CBA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4572D0CC" w14:textId="77777777" w:rsidR="007E3F43" w:rsidRPr="00ED25EA" w:rsidRDefault="007E3F43" w:rsidP="008870D6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0C10B3B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8D8D091" w14:textId="77777777" w:rsidR="007E3F43" w:rsidRPr="00ED25EA" w:rsidRDefault="007E3F43" w:rsidP="008870D6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C6275C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CE0E8B6" w14:textId="48317646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4B4C645C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B2F9E2" w14:textId="37D1383C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383</w:t>
            </w:r>
          </w:p>
        </w:tc>
      </w:tr>
      <w:tr w:rsidR="007E3F43" w:rsidRPr="00ED25EA" w14:paraId="75BD8183" w14:textId="77777777" w:rsidTr="008870D6">
        <w:tc>
          <w:tcPr>
            <w:tcW w:w="4230" w:type="dxa"/>
          </w:tcPr>
          <w:p w14:paraId="63B5B228" w14:textId="77777777" w:rsidR="007E3F43" w:rsidRPr="00ED25EA" w:rsidRDefault="007E3F43" w:rsidP="007E3F43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3" w:type="dxa"/>
          </w:tcPr>
          <w:p w14:paraId="4C80A164" w14:textId="77777777" w:rsidR="007E3F43" w:rsidRPr="00ED25EA" w:rsidRDefault="007E3F43" w:rsidP="007E3F43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DBC52A4" w14:textId="77777777" w:rsidR="007E3F43" w:rsidRPr="00ED25EA" w:rsidRDefault="007E3F43" w:rsidP="007E3F43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CBB4B33" w14:textId="77777777" w:rsidR="007E3F43" w:rsidRPr="00ED25EA" w:rsidRDefault="007E3F43" w:rsidP="007E3F43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40B379" w14:textId="77777777" w:rsidR="007E3F43" w:rsidRPr="00ED25EA" w:rsidRDefault="007E3F43" w:rsidP="007E3F4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53221E4" w14:textId="7BE6A1FC" w:rsidR="007E3F43" w:rsidRPr="00ED25EA" w:rsidRDefault="007E3F43" w:rsidP="007E3F43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4B0843" w14:textId="77777777" w:rsidR="007E3F43" w:rsidRPr="00ED25EA" w:rsidRDefault="007E3F43" w:rsidP="007E3F4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88C36A" w14:textId="35FF5029" w:rsidR="007E3F43" w:rsidRPr="00ED25EA" w:rsidRDefault="007E3F43" w:rsidP="007E3F43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7E3F43" w:rsidRPr="00ED25EA" w14:paraId="1705174B" w14:textId="77777777" w:rsidTr="008870D6">
        <w:trPr>
          <w:trHeight w:val="191"/>
        </w:trPr>
        <w:tc>
          <w:tcPr>
            <w:tcW w:w="4230" w:type="dxa"/>
          </w:tcPr>
          <w:p w14:paraId="76FA74EF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0164E72B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3F43" w:rsidRPr="00ED25EA" w14:paraId="3DC36DDE" w14:textId="77777777" w:rsidTr="008870D6">
        <w:tc>
          <w:tcPr>
            <w:tcW w:w="4230" w:type="dxa"/>
          </w:tcPr>
          <w:p w14:paraId="395B5457" w14:textId="77777777" w:rsidR="007E3F43" w:rsidRPr="00455EA9" w:rsidRDefault="007E3F43" w:rsidP="008870D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E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7FBF6681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6CCC63BD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1B33AE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9A9B50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44524B4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9DE2A8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0D3BFE" w14:textId="77777777" w:rsidR="007E3F43" w:rsidRPr="00ED25EA" w:rsidRDefault="007E3F43" w:rsidP="008870D6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0B54" w:rsidRPr="00ED25EA" w14:paraId="5EA783E3" w14:textId="77777777" w:rsidTr="008870D6">
        <w:tc>
          <w:tcPr>
            <w:tcW w:w="4230" w:type="dxa"/>
          </w:tcPr>
          <w:p w14:paraId="1937BADF" w14:textId="77777777" w:rsidR="00160B54" w:rsidRPr="00ED25EA" w:rsidRDefault="00160B54" w:rsidP="00160B54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ค่าใช้จ่ายในการขายและค่าใช้จ่ายในการบริหาร</w:t>
            </w:r>
          </w:p>
        </w:tc>
        <w:tc>
          <w:tcPr>
            <w:tcW w:w="1083" w:type="dxa"/>
          </w:tcPr>
          <w:p w14:paraId="0A08AA6C" w14:textId="4217BFA2" w:rsidR="00160B54" w:rsidRPr="00ED25EA" w:rsidRDefault="00160B54" w:rsidP="00160B54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276" w:type="dxa"/>
          </w:tcPr>
          <w:p w14:paraId="097EA790" w14:textId="77777777" w:rsidR="00160B54" w:rsidRPr="00ED25EA" w:rsidRDefault="00160B54" w:rsidP="00160B54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AEEE6E0" w14:textId="31BE470B" w:rsidR="00160B54" w:rsidRPr="00ED25EA" w:rsidRDefault="00160B54" w:rsidP="00160B54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25,28</w:t>
            </w:r>
            <w:r w:rsidR="004B01B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A1BF59F" w14:textId="77777777" w:rsidR="00160B54" w:rsidRPr="00ED25EA" w:rsidRDefault="00160B54" w:rsidP="00160B54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DAA8ADC" w14:textId="2043507F" w:rsidR="00160B54" w:rsidRPr="00ED25EA" w:rsidRDefault="00160B54" w:rsidP="00160B54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DF94E" w14:textId="77777777" w:rsidR="00160B54" w:rsidRPr="00ED25EA" w:rsidRDefault="00160B54" w:rsidP="00160B54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7207F2" w14:textId="78428C1E" w:rsidR="00160B54" w:rsidRPr="00ED25EA" w:rsidRDefault="00160B54" w:rsidP="00160B54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96F762D" w14:textId="77777777" w:rsidR="007E3F43" w:rsidRPr="001B1F9D" w:rsidRDefault="007E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1"/>
          <w:sz w:val="16"/>
          <w:szCs w:val="16"/>
          <w:lang w:val="x-none" w:eastAsia="x-none"/>
        </w:rPr>
      </w:pPr>
    </w:p>
    <w:p w14:paraId="7366743F" w14:textId="7132FD36" w:rsidR="00F96459" w:rsidRDefault="002E0C1E" w:rsidP="002E0C1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0C1E">
        <w:rPr>
          <w:rFonts w:ascii="Angsana New" w:hAnsi="Angsana New"/>
          <w:spacing w:val="-1"/>
          <w:sz w:val="30"/>
          <w:szCs w:val="30"/>
          <w:cs/>
          <w:lang w:val="x-none" w:eastAsia="x-none"/>
        </w:rPr>
        <w:t>ยอด</w:t>
      </w:r>
      <w:r w:rsidRPr="002E0C1E">
        <w:rPr>
          <w:rFonts w:ascii="Angsana New" w:hAnsi="Angsana New"/>
          <w:sz w:val="30"/>
          <w:szCs w:val="30"/>
          <w:cs/>
        </w:rPr>
        <w:t xml:space="preserve">คงเหลือกับบุคคลหรือกิจการที่เกี่ยวข้องกัน ณ วันที่ </w:t>
      </w:r>
      <w:r w:rsidR="00770545">
        <w:rPr>
          <w:rFonts w:ascii="Angsana New" w:hAnsi="Angsana New"/>
          <w:sz w:val="30"/>
          <w:szCs w:val="30"/>
        </w:rPr>
        <w:t>30</w:t>
      </w:r>
      <w:r w:rsidRPr="002E0C1E">
        <w:rPr>
          <w:rFonts w:ascii="Angsana New" w:hAnsi="Angsana New"/>
          <w:sz w:val="30"/>
          <w:szCs w:val="30"/>
          <w:cs/>
        </w:rPr>
        <w:t xml:space="preserve"> </w:t>
      </w:r>
      <w:r w:rsidR="00A369FD">
        <w:rPr>
          <w:rFonts w:ascii="Angsana New" w:hAnsi="Angsana New" w:hint="cs"/>
          <w:sz w:val="30"/>
          <w:szCs w:val="30"/>
          <w:cs/>
        </w:rPr>
        <w:t>กันยายน</w:t>
      </w:r>
      <w:r w:rsidRPr="002E0C1E">
        <w:rPr>
          <w:rFonts w:ascii="Angsana New" w:hAnsi="Angsana New"/>
          <w:sz w:val="30"/>
          <w:szCs w:val="30"/>
          <w:cs/>
        </w:rPr>
        <w:t xml:space="preserve"> </w:t>
      </w:r>
      <w:r w:rsidR="00770545">
        <w:rPr>
          <w:rFonts w:ascii="Angsana New" w:hAnsi="Angsana New"/>
          <w:sz w:val="30"/>
          <w:szCs w:val="30"/>
        </w:rPr>
        <w:t>2564</w:t>
      </w:r>
      <w:r w:rsidRPr="002E0C1E">
        <w:rPr>
          <w:rFonts w:ascii="Angsana New" w:hAnsi="Angsana New"/>
          <w:sz w:val="30"/>
          <w:szCs w:val="30"/>
          <w:cs/>
        </w:rPr>
        <w:t xml:space="preserve"> และ </w:t>
      </w:r>
      <w:r w:rsidR="00770545">
        <w:rPr>
          <w:rFonts w:ascii="Angsana New" w:hAnsi="Angsana New"/>
          <w:sz w:val="30"/>
          <w:szCs w:val="30"/>
        </w:rPr>
        <w:t>31</w:t>
      </w:r>
      <w:r w:rsidRPr="002E0C1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70545">
        <w:rPr>
          <w:rFonts w:ascii="Angsana New" w:hAnsi="Angsana New"/>
          <w:sz w:val="30"/>
          <w:szCs w:val="30"/>
        </w:rPr>
        <w:t>2563</w:t>
      </w:r>
      <w:r w:rsidRPr="002E0C1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45B07E5" w14:textId="77777777" w:rsidR="002E0C1E" w:rsidRPr="001B1F9D" w:rsidRDefault="002E0C1E" w:rsidP="002E0C1E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5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3"/>
        <w:gridCol w:w="1152"/>
        <w:gridCol w:w="248"/>
        <w:gridCol w:w="48"/>
        <w:gridCol w:w="8"/>
        <w:gridCol w:w="1154"/>
        <w:gridCol w:w="261"/>
        <w:gridCol w:w="9"/>
        <w:gridCol w:w="6"/>
        <w:gridCol w:w="1011"/>
        <w:gridCol w:w="236"/>
        <w:gridCol w:w="14"/>
        <w:gridCol w:w="1028"/>
        <w:gridCol w:w="49"/>
        <w:gridCol w:w="8"/>
      </w:tblGrid>
      <w:tr w:rsidR="002E36B1" w:rsidRPr="00ED25EA" w14:paraId="36FDF816" w14:textId="77777777" w:rsidTr="0009262D">
        <w:trPr>
          <w:tblHeader/>
        </w:trPr>
        <w:tc>
          <w:tcPr>
            <w:tcW w:w="4293" w:type="dxa"/>
          </w:tcPr>
          <w:p w14:paraId="3C86941E" w14:textId="4F88EBDA" w:rsidR="002E36B1" w:rsidRPr="00ED25EA" w:rsidRDefault="002E36B1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14:paraId="11ED06DD" w14:textId="77777777" w:rsidR="002E36B1" w:rsidRPr="00ED25EA" w:rsidRDefault="002E36B1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D2CF618" w14:textId="77777777" w:rsidR="002E36B1" w:rsidRPr="00ED25EA" w:rsidRDefault="002E36B1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1" w:type="dxa"/>
            <w:gridSpan w:val="8"/>
          </w:tcPr>
          <w:p w14:paraId="50E9DE32" w14:textId="77777777" w:rsidR="002E36B1" w:rsidRPr="00ED25EA" w:rsidRDefault="002E36B1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25EA" w:rsidRPr="00ED25EA" w14:paraId="15A7C5B0" w14:textId="77777777" w:rsidTr="0009262D">
        <w:trPr>
          <w:gridAfter w:val="1"/>
          <w:wAfter w:w="8" w:type="dxa"/>
          <w:tblHeader/>
        </w:trPr>
        <w:tc>
          <w:tcPr>
            <w:tcW w:w="4293" w:type="dxa"/>
          </w:tcPr>
          <w:p w14:paraId="5570A696" w14:textId="77777777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DB39A3D" w14:textId="46C02F74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15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369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6" w:type="dxa"/>
            <w:gridSpan w:val="2"/>
          </w:tcPr>
          <w:p w14:paraId="4E30F684" w14:textId="77777777" w:rsidR="00ED25EA" w:rsidRPr="00ED25EA" w:rsidRDefault="00ED25EA" w:rsidP="00ED25EA"/>
        </w:tc>
        <w:tc>
          <w:tcPr>
            <w:tcW w:w="1162" w:type="dxa"/>
            <w:gridSpan w:val="2"/>
          </w:tcPr>
          <w:p w14:paraId="476E166C" w14:textId="3965B594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</w:tcPr>
          <w:p w14:paraId="655EF95C" w14:textId="77777777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07912D3F" w14:textId="4A7747ED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5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5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369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7816FCC" w14:textId="77777777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5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3"/>
          </w:tcPr>
          <w:p w14:paraId="6BAAE1DD" w14:textId="09B9AD8B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5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D25EA" w:rsidRPr="00ED25EA" w14:paraId="69EAD99B" w14:textId="77777777" w:rsidTr="0009262D">
        <w:trPr>
          <w:gridAfter w:val="1"/>
          <w:wAfter w:w="8" w:type="dxa"/>
          <w:tblHeader/>
        </w:trPr>
        <w:tc>
          <w:tcPr>
            <w:tcW w:w="4293" w:type="dxa"/>
          </w:tcPr>
          <w:p w14:paraId="48232840" w14:textId="77777777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CC0B4D" w14:textId="3B7E9B89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6" w:type="dxa"/>
            <w:gridSpan w:val="2"/>
          </w:tcPr>
          <w:p w14:paraId="39DA399A" w14:textId="77777777" w:rsidR="00ED25EA" w:rsidRPr="00ED25EA" w:rsidRDefault="00ED25EA" w:rsidP="00ED25EA"/>
        </w:tc>
        <w:tc>
          <w:tcPr>
            <w:tcW w:w="1162" w:type="dxa"/>
            <w:gridSpan w:val="2"/>
          </w:tcPr>
          <w:p w14:paraId="03E09E5E" w14:textId="3BAFA2CE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1" w:type="dxa"/>
          </w:tcPr>
          <w:p w14:paraId="5B283252" w14:textId="77777777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301F5A24" w14:textId="5C9102C1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3DD1F590" w14:textId="77777777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gridSpan w:val="3"/>
          </w:tcPr>
          <w:p w14:paraId="3AC67106" w14:textId="69746857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50102" w:rsidRPr="00ED25EA" w14:paraId="3922C6D7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  <w:tblHeader/>
        </w:trPr>
        <w:tc>
          <w:tcPr>
            <w:tcW w:w="4293" w:type="dxa"/>
          </w:tcPr>
          <w:p w14:paraId="71AAF4C2" w14:textId="77777777" w:rsidR="00450102" w:rsidRPr="00ED25EA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12"/>
            <w:vAlign w:val="bottom"/>
          </w:tcPr>
          <w:p w14:paraId="467CB46E" w14:textId="758EE581" w:rsidR="00450102" w:rsidRPr="00ED25EA" w:rsidRDefault="00ED25EA" w:rsidP="00ED25EA">
            <w:pPr>
              <w:jc w:val="center"/>
              <w:rPr>
                <w:cs/>
              </w:rPr>
            </w:pPr>
            <w:r w:rsidRPr="00ED25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D25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ED25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26B3A" w:rsidRPr="00ED25EA" w14:paraId="63F2AF0D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8" w:type="dxa"/>
        </w:trPr>
        <w:tc>
          <w:tcPr>
            <w:tcW w:w="4293" w:type="dxa"/>
          </w:tcPr>
          <w:p w14:paraId="30DE05E4" w14:textId="52CCEF59" w:rsidR="00F26B3A" w:rsidRPr="00ED25EA" w:rsidRDefault="00F26B3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2" w:type="dxa"/>
          </w:tcPr>
          <w:p w14:paraId="5094BF6A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  <w:gridSpan w:val="2"/>
          </w:tcPr>
          <w:p w14:paraId="75801933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4E53B59C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C6AF3B7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2E14AFB7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A5B93F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gridSpan w:val="3"/>
          </w:tcPr>
          <w:p w14:paraId="72C0A7CF" w14:textId="77777777" w:rsidR="00F26B3A" w:rsidRPr="00ED25EA" w:rsidRDefault="00F26B3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59FC" w:rsidRPr="00ED25EA" w14:paraId="0C58D77F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8" w:type="dxa"/>
        </w:trPr>
        <w:tc>
          <w:tcPr>
            <w:tcW w:w="4293" w:type="dxa"/>
          </w:tcPr>
          <w:p w14:paraId="0632E8A5" w14:textId="77777777" w:rsidR="003759FC" w:rsidRPr="00ED25EA" w:rsidRDefault="003759FC" w:rsidP="00375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52" w:type="dxa"/>
          </w:tcPr>
          <w:p w14:paraId="6A13C0CE" w14:textId="39E752EF" w:rsidR="003759FC" w:rsidRPr="00ED25EA" w:rsidRDefault="005E372B" w:rsidP="00CD7CB3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6" w:type="dxa"/>
            <w:gridSpan w:val="2"/>
          </w:tcPr>
          <w:p w14:paraId="12D887E3" w14:textId="77777777" w:rsidR="003759FC" w:rsidRPr="00ED25EA" w:rsidRDefault="003759FC" w:rsidP="003759FC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14:paraId="17E1DC45" w14:textId="3969DAED" w:rsidR="003759FC" w:rsidRPr="00ED25EA" w:rsidRDefault="003759FC" w:rsidP="00CD7CB3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ECBFD83" w14:textId="77777777" w:rsidR="003759FC" w:rsidRPr="00ED25EA" w:rsidRDefault="003759FC" w:rsidP="003759FC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</w:tcPr>
          <w:p w14:paraId="02C95825" w14:textId="7448FD59" w:rsidR="003759FC" w:rsidRPr="00ED25EA" w:rsidRDefault="005E372B" w:rsidP="003759FC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24,763</w:t>
            </w:r>
          </w:p>
        </w:tc>
        <w:tc>
          <w:tcPr>
            <w:tcW w:w="236" w:type="dxa"/>
          </w:tcPr>
          <w:p w14:paraId="014736D9" w14:textId="77777777" w:rsidR="003759FC" w:rsidRPr="00ED25EA" w:rsidRDefault="003759FC" w:rsidP="003759FC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gridSpan w:val="3"/>
          </w:tcPr>
          <w:p w14:paraId="240FC72D" w14:textId="527ACBDB" w:rsidR="003759FC" w:rsidRPr="00ED25EA" w:rsidRDefault="003759FC" w:rsidP="003759FC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532,734</w:t>
            </w:r>
          </w:p>
        </w:tc>
      </w:tr>
      <w:tr w:rsidR="00450102" w:rsidRPr="00ED25EA" w14:paraId="2C4E7805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8" w:type="dxa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7A41BF6D" w14:textId="77777777" w:rsidR="00450102" w:rsidRPr="00ED25EA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59B80D" w14:textId="60BE88E0" w:rsidR="00450102" w:rsidRPr="00ED25EA" w:rsidRDefault="005E372B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19,715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6A383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BBBCC" w14:textId="3225EB33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16,582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D904778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8F92" w14:textId="2F2C339F" w:rsidR="00450102" w:rsidRPr="00ED25EA" w:rsidRDefault="005E372B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D119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465B3" w14:textId="68256EF1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13,739</w:t>
            </w:r>
          </w:p>
        </w:tc>
      </w:tr>
      <w:tr w:rsidR="00450102" w:rsidRPr="00ED25EA" w14:paraId="17CDBBFF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8" w:type="dxa"/>
        </w:trPr>
        <w:tc>
          <w:tcPr>
            <w:tcW w:w="4293" w:type="dxa"/>
            <w:tcBorders>
              <w:top w:val="nil"/>
              <w:bottom w:val="nil"/>
            </w:tcBorders>
          </w:tcPr>
          <w:p w14:paraId="595F122F" w14:textId="77777777" w:rsidR="00450102" w:rsidRPr="00ED25EA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2F498205" w14:textId="0895D4B7" w:rsidR="00450102" w:rsidRPr="00ED25EA" w:rsidRDefault="005E372B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19,715</w:t>
            </w:r>
          </w:p>
        </w:tc>
        <w:tc>
          <w:tcPr>
            <w:tcW w:w="296" w:type="dxa"/>
            <w:gridSpan w:val="2"/>
            <w:tcBorders>
              <w:top w:val="nil"/>
              <w:bottom w:val="nil"/>
            </w:tcBorders>
          </w:tcPr>
          <w:p w14:paraId="320DD7B4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nil"/>
            </w:tcBorders>
          </w:tcPr>
          <w:p w14:paraId="5818DEB8" w14:textId="2EE43810" w:rsidR="00450102" w:rsidRPr="00ED25EA" w:rsidRDefault="00450102" w:rsidP="009528E3">
            <w:pPr>
              <w:tabs>
                <w:tab w:val="clear" w:pos="907"/>
                <w:tab w:val="decimal" w:pos="510"/>
                <w:tab w:val="left" w:pos="958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16,582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4D2519E0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3"/>
            <w:tcBorders>
              <w:top w:val="single" w:sz="4" w:space="0" w:color="auto"/>
              <w:bottom w:val="nil"/>
            </w:tcBorders>
          </w:tcPr>
          <w:p w14:paraId="235E88D5" w14:textId="4DC53101" w:rsidR="00450102" w:rsidRPr="00ED25EA" w:rsidRDefault="005E372B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26,368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B420C7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bottom w:val="nil"/>
            </w:tcBorders>
          </w:tcPr>
          <w:p w14:paraId="255A647C" w14:textId="7424C312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546,473</w:t>
            </w:r>
          </w:p>
        </w:tc>
      </w:tr>
      <w:tr w:rsidR="00450102" w:rsidRPr="00ED25EA" w14:paraId="2B50C9C8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8" w:type="dxa"/>
        </w:trPr>
        <w:tc>
          <w:tcPr>
            <w:tcW w:w="4293" w:type="dxa"/>
            <w:tcBorders>
              <w:top w:val="nil"/>
              <w:bottom w:val="nil"/>
            </w:tcBorders>
          </w:tcPr>
          <w:p w14:paraId="4AB1DC09" w14:textId="006D96F5" w:rsidR="00450102" w:rsidRPr="00ED25EA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7D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D25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ED25EA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24531A2A" w14:textId="770E3410" w:rsidR="00450102" w:rsidRPr="00ED25EA" w:rsidRDefault="005E372B" w:rsidP="00CD7CB3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6" w:type="dxa"/>
            <w:gridSpan w:val="2"/>
            <w:tcBorders>
              <w:top w:val="nil"/>
              <w:bottom w:val="nil"/>
            </w:tcBorders>
          </w:tcPr>
          <w:p w14:paraId="231F8F62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nil"/>
              <w:bottom w:val="single" w:sz="4" w:space="0" w:color="auto"/>
            </w:tcBorders>
          </w:tcPr>
          <w:p w14:paraId="0CCC5914" w14:textId="031D0A3D" w:rsidR="00450102" w:rsidRPr="00ED25EA" w:rsidRDefault="00450102" w:rsidP="00535494">
            <w:pPr>
              <w:tabs>
                <w:tab w:val="clear" w:pos="907"/>
                <w:tab w:val="decimal" w:pos="510"/>
                <w:tab w:val="left" w:pos="814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(3,387)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168209C4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gridSpan w:val="3"/>
            <w:tcBorders>
              <w:top w:val="nil"/>
              <w:bottom w:val="single" w:sz="4" w:space="0" w:color="auto"/>
            </w:tcBorders>
          </w:tcPr>
          <w:p w14:paraId="15BD7235" w14:textId="20F5CFD4" w:rsidR="00450102" w:rsidRPr="00ED25EA" w:rsidRDefault="005E372B" w:rsidP="00CD7CB3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FD3121B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tcBorders>
              <w:top w:val="nil"/>
              <w:bottom w:val="single" w:sz="4" w:space="0" w:color="auto"/>
            </w:tcBorders>
          </w:tcPr>
          <w:p w14:paraId="7F6A47C8" w14:textId="2C49F66B" w:rsidR="00450102" w:rsidRPr="00ED25EA" w:rsidRDefault="00450102" w:rsidP="00535494">
            <w:pPr>
              <w:tabs>
                <w:tab w:val="clear" w:pos="680"/>
                <w:tab w:val="clear" w:pos="907"/>
                <w:tab w:val="decimal" w:pos="510"/>
                <w:tab w:val="left" w:pos="690"/>
              </w:tabs>
              <w:spacing w:line="380" w:lineRule="exact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(273,792)</w:t>
            </w:r>
          </w:p>
        </w:tc>
      </w:tr>
      <w:tr w:rsidR="00450102" w:rsidRPr="00ED25EA" w14:paraId="1E40BF29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8" w:type="dxa"/>
        </w:trPr>
        <w:tc>
          <w:tcPr>
            <w:tcW w:w="4293" w:type="dxa"/>
            <w:tcBorders>
              <w:top w:val="nil"/>
              <w:bottom w:val="nil"/>
            </w:tcBorders>
          </w:tcPr>
          <w:p w14:paraId="5559B687" w14:textId="77777777" w:rsidR="00450102" w:rsidRPr="008D602B" w:rsidRDefault="00450102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DBC2DB6" w14:textId="76F043DE" w:rsidR="00450102" w:rsidRPr="00ED25EA" w:rsidRDefault="005E372B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19,715</w:t>
            </w:r>
          </w:p>
        </w:tc>
        <w:tc>
          <w:tcPr>
            <w:tcW w:w="296" w:type="dxa"/>
            <w:gridSpan w:val="2"/>
            <w:tcBorders>
              <w:top w:val="nil"/>
              <w:bottom w:val="nil"/>
            </w:tcBorders>
          </w:tcPr>
          <w:p w14:paraId="673282B2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CCCFF1" w14:textId="28415F08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13,195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27520BE5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19F24A4" w14:textId="1132B10A" w:rsidR="00450102" w:rsidRPr="00ED25EA" w:rsidRDefault="005E372B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26,368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4D4FE4" w14:textId="7777777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DFEAD07" w14:textId="510577D7" w:rsidR="00450102" w:rsidRPr="00ED25EA" w:rsidRDefault="00450102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272,681</w:t>
            </w:r>
          </w:p>
        </w:tc>
      </w:tr>
      <w:tr w:rsidR="00F26B3A" w:rsidRPr="00F408AA" w14:paraId="121B3BDC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  <w:trHeight w:val="80"/>
        </w:trPr>
        <w:tc>
          <w:tcPr>
            <w:tcW w:w="4293" w:type="dxa"/>
            <w:tcBorders>
              <w:top w:val="nil"/>
              <w:bottom w:val="nil"/>
            </w:tcBorders>
          </w:tcPr>
          <w:p w14:paraId="7B9CEE0F" w14:textId="3896BDB3" w:rsidR="00F26B3A" w:rsidRPr="00F408AA" w:rsidRDefault="00F26B3A" w:rsidP="00F408AA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E659C8D" w14:textId="77777777" w:rsidR="00F26B3A" w:rsidRPr="00F408AA" w:rsidRDefault="00F26B3A" w:rsidP="00F408A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304" w:type="dxa"/>
            <w:gridSpan w:val="3"/>
            <w:tcBorders>
              <w:top w:val="nil"/>
              <w:bottom w:val="nil"/>
            </w:tcBorders>
          </w:tcPr>
          <w:p w14:paraId="2B33B034" w14:textId="77777777" w:rsidR="00F26B3A" w:rsidRPr="00F408AA" w:rsidRDefault="00F26B3A" w:rsidP="00F408A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78FB92B4" w14:textId="77777777" w:rsidR="00F26B3A" w:rsidRPr="00F408AA" w:rsidRDefault="00F26B3A" w:rsidP="00F408A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637FF18" w14:textId="77777777" w:rsidR="00F26B3A" w:rsidRPr="00F408AA" w:rsidRDefault="00F26B3A" w:rsidP="00F408A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14:paraId="0D4237BA" w14:textId="77777777" w:rsidR="00F26B3A" w:rsidRPr="00F408AA" w:rsidRDefault="00F26B3A" w:rsidP="00F408A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4060A5A6" w14:textId="77777777" w:rsidR="00F26B3A" w:rsidRPr="00F408AA" w:rsidRDefault="00F26B3A" w:rsidP="00F408A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14:paraId="56BFAB4B" w14:textId="77777777" w:rsidR="00F26B3A" w:rsidRPr="00F408AA" w:rsidRDefault="00F26B3A" w:rsidP="00F408AA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3B4FF7" w:rsidRPr="00F408AA" w14:paraId="5A9B7D72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  <w:trHeight w:val="80"/>
        </w:trPr>
        <w:tc>
          <w:tcPr>
            <w:tcW w:w="4293" w:type="dxa"/>
            <w:tcBorders>
              <w:top w:val="nil"/>
              <w:bottom w:val="nil"/>
            </w:tcBorders>
          </w:tcPr>
          <w:p w14:paraId="2BD187F1" w14:textId="412DF985" w:rsidR="003B4FF7" w:rsidRPr="00F408AA" w:rsidRDefault="003B4FF7" w:rsidP="003B4FF7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  <w:r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058E83E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304" w:type="dxa"/>
            <w:gridSpan w:val="3"/>
            <w:tcBorders>
              <w:top w:val="nil"/>
              <w:bottom w:val="nil"/>
            </w:tcBorders>
          </w:tcPr>
          <w:p w14:paraId="0DD25523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5918E58C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B2B10CA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14:paraId="2E2FE28F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7E13653B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14:paraId="491F8E1B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</w:tr>
      <w:tr w:rsidR="003B4FF7" w:rsidRPr="00F408AA" w14:paraId="1CB17025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  <w:trHeight w:val="80"/>
        </w:trPr>
        <w:tc>
          <w:tcPr>
            <w:tcW w:w="4293" w:type="dxa"/>
            <w:tcBorders>
              <w:top w:val="nil"/>
              <w:bottom w:val="nil"/>
            </w:tcBorders>
          </w:tcPr>
          <w:p w14:paraId="1A285DE0" w14:textId="1BCA43D4" w:rsidR="003B4FF7" w:rsidRPr="00F408AA" w:rsidRDefault="003B4FF7" w:rsidP="003B4FF7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9A61D97" w14:textId="3998CDB2" w:rsidR="003B4FF7" w:rsidRPr="003B4FF7" w:rsidRDefault="003B4FF7" w:rsidP="003B4FF7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4" w:type="dxa"/>
            <w:gridSpan w:val="3"/>
            <w:tcBorders>
              <w:top w:val="nil"/>
              <w:bottom w:val="nil"/>
            </w:tcBorders>
          </w:tcPr>
          <w:p w14:paraId="14C9DAB6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1ED83C14" w14:textId="3617E98D" w:rsidR="003B4FF7" w:rsidRPr="00F408AA" w:rsidRDefault="003B4FF7" w:rsidP="003B4FF7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8859B70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14:paraId="68A8FF29" w14:textId="4E678F6D" w:rsidR="003B4FF7" w:rsidRPr="00F408AA" w:rsidRDefault="003B4FF7" w:rsidP="003B4FF7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>
              <w:rPr>
                <w:rFonts w:ascii="Angsana New" w:hAnsi="Angsana New"/>
                <w:sz w:val="30"/>
                <w:szCs w:val="30"/>
              </w:rPr>
              <w:t>53,482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3651C22E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14:paraId="799322F8" w14:textId="75F63431" w:rsidR="003B4FF7" w:rsidRPr="003B4FF7" w:rsidRDefault="003B4FF7" w:rsidP="003B4FF7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291,923</w:t>
            </w:r>
          </w:p>
        </w:tc>
      </w:tr>
      <w:tr w:rsidR="003B4FF7" w:rsidRPr="00F408AA" w14:paraId="4AEDD147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  <w:trHeight w:val="80"/>
        </w:trPr>
        <w:tc>
          <w:tcPr>
            <w:tcW w:w="4293" w:type="dxa"/>
            <w:tcBorders>
              <w:top w:val="nil"/>
              <w:bottom w:val="nil"/>
            </w:tcBorders>
          </w:tcPr>
          <w:p w14:paraId="5E27EC38" w14:textId="013D35B7" w:rsidR="003B4FF7" w:rsidRPr="00F408AA" w:rsidRDefault="003B4FF7" w:rsidP="003B4FF7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C9E03B3" w14:textId="24424EFA" w:rsidR="003B4FF7" w:rsidRPr="003B4FF7" w:rsidRDefault="003B4FF7" w:rsidP="003B4FF7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4" w:type="dxa"/>
            <w:gridSpan w:val="3"/>
            <w:tcBorders>
              <w:top w:val="nil"/>
              <w:bottom w:val="nil"/>
            </w:tcBorders>
          </w:tcPr>
          <w:p w14:paraId="1500BE53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589236E4" w14:textId="1EDC87B8" w:rsidR="003B4FF7" w:rsidRPr="003B4FF7" w:rsidRDefault="003B4FF7" w:rsidP="003B4FF7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C50A044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14:paraId="3C214FEF" w14:textId="0D4F53FC" w:rsidR="003B4FF7" w:rsidRPr="00F408AA" w:rsidRDefault="003B4FF7" w:rsidP="003B4FF7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650447C8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14:paraId="7042BA31" w14:textId="375593DF" w:rsidR="003B4FF7" w:rsidRPr="003B4FF7" w:rsidRDefault="003B4FF7" w:rsidP="003B4FF7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3B4FF7" w:rsidRPr="00F408AA" w14:paraId="2E0C8014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  <w:trHeight w:val="80"/>
        </w:trPr>
        <w:tc>
          <w:tcPr>
            <w:tcW w:w="4293" w:type="dxa"/>
            <w:tcBorders>
              <w:top w:val="nil"/>
              <w:bottom w:val="nil"/>
            </w:tcBorders>
          </w:tcPr>
          <w:p w14:paraId="208264CA" w14:textId="69169F5F" w:rsidR="003B4FF7" w:rsidRPr="00F408AA" w:rsidRDefault="003B4FF7" w:rsidP="003B4FF7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4561649C" w14:textId="23ED0170" w:rsidR="003B4FF7" w:rsidRPr="00F408AA" w:rsidRDefault="003B4FF7" w:rsidP="003B4FF7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304" w:type="dxa"/>
            <w:gridSpan w:val="3"/>
            <w:tcBorders>
              <w:top w:val="nil"/>
              <w:bottom w:val="nil"/>
            </w:tcBorders>
          </w:tcPr>
          <w:p w14:paraId="445D9C99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</w:tcPr>
          <w:p w14:paraId="564D70F3" w14:textId="565CFE2D" w:rsidR="003B4FF7" w:rsidRPr="003B4FF7" w:rsidRDefault="003B4FF7" w:rsidP="003B4FF7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3F2EC2C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single" w:sz="4" w:space="0" w:color="auto"/>
            </w:tcBorders>
          </w:tcPr>
          <w:p w14:paraId="495B4247" w14:textId="488FF20B" w:rsidR="003B4FF7" w:rsidRPr="00F408AA" w:rsidRDefault="003B4FF7" w:rsidP="003B4FF7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4D0A8605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14:paraId="27C43AB2" w14:textId="554566D6" w:rsidR="003B4FF7" w:rsidRPr="003B4FF7" w:rsidRDefault="003B4FF7" w:rsidP="003B4FF7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3B4FF7" w:rsidRPr="00F408AA" w14:paraId="107C6A93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  <w:trHeight w:val="80"/>
        </w:trPr>
        <w:tc>
          <w:tcPr>
            <w:tcW w:w="4293" w:type="dxa"/>
            <w:tcBorders>
              <w:top w:val="nil"/>
              <w:bottom w:val="nil"/>
            </w:tcBorders>
          </w:tcPr>
          <w:p w14:paraId="309A48B2" w14:textId="77777777" w:rsidR="003B4FF7" w:rsidRPr="00F408AA" w:rsidRDefault="003B4FF7" w:rsidP="003B4FF7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14:paraId="29E3AECE" w14:textId="62870D96" w:rsidR="003B4FF7" w:rsidRPr="00F408AA" w:rsidRDefault="003B4FF7" w:rsidP="003B4FF7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304" w:type="dxa"/>
            <w:gridSpan w:val="3"/>
            <w:tcBorders>
              <w:top w:val="nil"/>
              <w:bottom w:val="nil"/>
            </w:tcBorders>
          </w:tcPr>
          <w:p w14:paraId="1EB5DC05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</w:tcPr>
          <w:p w14:paraId="41C674B9" w14:textId="72211845" w:rsidR="003B4FF7" w:rsidRPr="00F408AA" w:rsidRDefault="003B4FF7" w:rsidP="003B4FF7">
            <w:pPr>
              <w:tabs>
                <w:tab w:val="clear" w:pos="907"/>
                <w:tab w:val="decimal" w:pos="510"/>
                <w:tab w:val="left" w:pos="958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2,003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578ACEE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nil"/>
            </w:tcBorders>
          </w:tcPr>
          <w:p w14:paraId="318F0A7E" w14:textId="7AACF4AA" w:rsidR="003B4FF7" w:rsidRPr="00F408AA" w:rsidRDefault="003B4FF7" w:rsidP="003B4FF7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53,551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57924A21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14:paraId="2232C355" w14:textId="583329A6" w:rsidR="003B4FF7" w:rsidRPr="00F408AA" w:rsidRDefault="003B4FF7" w:rsidP="003B4FF7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292,904</w:t>
            </w:r>
          </w:p>
        </w:tc>
      </w:tr>
      <w:tr w:rsidR="003B4FF7" w:rsidRPr="00F408AA" w14:paraId="28FE5303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  <w:trHeight w:val="80"/>
        </w:trPr>
        <w:tc>
          <w:tcPr>
            <w:tcW w:w="4293" w:type="dxa"/>
            <w:tcBorders>
              <w:top w:val="nil"/>
              <w:bottom w:val="nil"/>
            </w:tcBorders>
          </w:tcPr>
          <w:p w14:paraId="101142F3" w14:textId="3DD1A3F1" w:rsidR="003B4FF7" w:rsidRPr="00F408AA" w:rsidRDefault="003B4FF7" w:rsidP="003B4FF7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  <w:r w:rsidRPr="002D6B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D25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01422AF0" w14:textId="2E8B17D6" w:rsidR="003B4FF7" w:rsidRPr="00F408AA" w:rsidRDefault="003B4FF7" w:rsidP="003B4FF7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4" w:type="dxa"/>
            <w:gridSpan w:val="3"/>
            <w:tcBorders>
              <w:top w:val="nil"/>
              <w:bottom w:val="nil"/>
            </w:tcBorders>
          </w:tcPr>
          <w:p w14:paraId="6275F7AD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</w:tcPr>
          <w:p w14:paraId="62AB946B" w14:textId="291E4AEE" w:rsidR="003B4FF7" w:rsidRPr="00F408AA" w:rsidRDefault="003B4FF7" w:rsidP="003B4FF7">
            <w:pPr>
              <w:tabs>
                <w:tab w:val="clear" w:pos="907"/>
                <w:tab w:val="decimal" w:pos="510"/>
                <w:tab w:val="left" w:pos="814"/>
              </w:tabs>
              <w:spacing w:line="380" w:lineRule="exact"/>
              <w:ind w:right="-72"/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(214)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B69B9BD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single" w:sz="4" w:space="0" w:color="auto"/>
            </w:tcBorders>
          </w:tcPr>
          <w:p w14:paraId="520784F1" w14:textId="0A2D4C4E" w:rsidR="003B4FF7" w:rsidRPr="00F408AA" w:rsidRDefault="003B4FF7" w:rsidP="003B4FF7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0583E001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14:paraId="2F3540A9" w14:textId="06D4F686" w:rsidR="003B4FF7" w:rsidRPr="00F408AA" w:rsidRDefault="003B4FF7" w:rsidP="003B4FF7">
            <w:pPr>
              <w:tabs>
                <w:tab w:val="clear" w:pos="907"/>
                <w:tab w:val="decimal" w:pos="510"/>
              </w:tabs>
              <w:spacing w:line="380" w:lineRule="exact"/>
              <w:ind w:right="-48"/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(287,977)</w:t>
            </w:r>
          </w:p>
        </w:tc>
      </w:tr>
      <w:tr w:rsidR="003B4FF7" w:rsidRPr="00F408AA" w14:paraId="3747BC94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  <w:trHeight w:val="80"/>
        </w:trPr>
        <w:tc>
          <w:tcPr>
            <w:tcW w:w="4293" w:type="dxa"/>
            <w:tcBorders>
              <w:top w:val="nil"/>
              <w:bottom w:val="nil"/>
            </w:tcBorders>
          </w:tcPr>
          <w:p w14:paraId="3FC355BC" w14:textId="33023046" w:rsidR="003B4FF7" w:rsidRPr="00F408AA" w:rsidRDefault="003B4FF7" w:rsidP="003B4FF7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  <w:r w:rsidRPr="008D6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3BCD740" w14:textId="7602ACBE" w:rsidR="003B4FF7" w:rsidRPr="00F408AA" w:rsidRDefault="003B4FF7" w:rsidP="003B4FF7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304" w:type="dxa"/>
            <w:gridSpan w:val="3"/>
            <w:tcBorders>
              <w:top w:val="nil"/>
              <w:bottom w:val="nil"/>
            </w:tcBorders>
          </w:tcPr>
          <w:p w14:paraId="3E9A96CE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B982D89" w14:textId="5FA9E185" w:rsidR="003B4FF7" w:rsidRPr="00F408AA" w:rsidRDefault="003B4FF7" w:rsidP="003B4FF7">
            <w:pPr>
              <w:tabs>
                <w:tab w:val="clear" w:pos="907"/>
                <w:tab w:val="decimal" w:pos="510"/>
                <w:tab w:val="left" w:pos="958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1,789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2817AC4D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39BD0C" w14:textId="133D85C2" w:rsidR="003B4FF7" w:rsidRPr="00F408AA" w:rsidRDefault="003B4FF7" w:rsidP="003B4FF7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53,551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55163C3E" w14:textId="77777777" w:rsidR="003B4FF7" w:rsidRPr="00F408AA" w:rsidRDefault="003B4FF7" w:rsidP="003B4FF7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5111E9EB" w14:textId="3A41202B" w:rsidR="003B4FF7" w:rsidRPr="00F408AA" w:rsidRDefault="003B4FF7" w:rsidP="003B4FF7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4,927</w:t>
            </w:r>
          </w:p>
        </w:tc>
      </w:tr>
      <w:tr w:rsidR="00C83757" w:rsidRPr="00ED25EA" w14:paraId="141099D7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</w:trPr>
        <w:tc>
          <w:tcPr>
            <w:tcW w:w="4293" w:type="dxa"/>
            <w:tcBorders>
              <w:top w:val="nil"/>
              <w:bottom w:val="nil"/>
            </w:tcBorders>
          </w:tcPr>
          <w:p w14:paraId="29EAF908" w14:textId="77777777" w:rsidR="00C83757" w:rsidRPr="00ED25EA" w:rsidRDefault="00C83757" w:rsidP="00C8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14:paraId="36606C8B" w14:textId="77777777" w:rsidR="00C83757" w:rsidRPr="00ED25EA" w:rsidRDefault="00C8375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gridSpan w:val="3"/>
            <w:tcBorders>
              <w:top w:val="nil"/>
              <w:bottom w:val="nil"/>
            </w:tcBorders>
          </w:tcPr>
          <w:p w14:paraId="2C30D2A9" w14:textId="77777777" w:rsidR="00C83757" w:rsidRPr="00ED25EA" w:rsidRDefault="00C8375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nil"/>
            </w:tcBorders>
          </w:tcPr>
          <w:p w14:paraId="680E5FC7" w14:textId="77777777" w:rsidR="00C83757" w:rsidRPr="00ED25EA" w:rsidRDefault="00C8375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A7D52F4" w14:textId="77777777" w:rsidR="00C83757" w:rsidRPr="00ED25EA" w:rsidRDefault="00C8375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double" w:sz="4" w:space="0" w:color="auto"/>
              <w:bottom w:val="nil"/>
            </w:tcBorders>
          </w:tcPr>
          <w:p w14:paraId="04E3FF36" w14:textId="77777777" w:rsidR="00C83757" w:rsidRPr="00ED25EA" w:rsidRDefault="00C8375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39C2604F" w14:textId="77777777" w:rsidR="00C83757" w:rsidRPr="00ED25EA" w:rsidRDefault="00C8375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  <w:bottom w:val="nil"/>
            </w:tcBorders>
          </w:tcPr>
          <w:p w14:paraId="70F5782F" w14:textId="77777777" w:rsidR="00C83757" w:rsidRPr="00ED25EA" w:rsidRDefault="00C83757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5EA" w:rsidRPr="00ED25EA" w14:paraId="106BFF9D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</w:trPr>
        <w:tc>
          <w:tcPr>
            <w:tcW w:w="4293" w:type="dxa"/>
            <w:tcBorders>
              <w:top w:val="nil"/>
              <w:bottom w:val="nil"/>
            </w:tcBorders>
          </w:tcPr>
          <w:p w14:paraId="74E6533F" w14:textId="09F84383" w:rsidR="00ED25EA" w:rsidRPr="00ED25EA" w:rsidRDefault="00ED25EA" w:rsidP="00C8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รายได้ค้างรับ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314859E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gridSpan w:val="3"/>
            <w:tcBorders>
              <w:top w:val="nil"/>
              <w:bottom w:val="nil"/>
            </w:tcBorders>
          </w:tcPr>
          <w:p w14:paraId="0556D4F2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6F33F385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7122A94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14:paraId="4EF853F2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27B93F23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14:paraId="08B7DB7D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5EA" w:rsidRPr="00ED25EA" w14:paraId="68CA36E1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</w:trPr>
        <w:tc>
          <w:tcPr>
            <w:tcW w:w="4293" w:type="dxa"/>
            <w:tcBorders>
              <w:top w:val="nil"/>
              <w:bottom w:val="nil"/>
            </w:tcBorders>
          </w:tcPr>
          <w:p w14:paraId="5E14E9C7" w14:textId="1D3FD1F1" w:rsidR="00ED25EA" w:rsidRPr="00ED25EA" w:rsidRDefault="00ED25EA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63596835" w14:textId="43E901FC" w:rsidR="00ED25EA" w:rsidRPr="00ED25EA" w:rsidRDefault="005F36DC" w:rsidP="009528E3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4" w:type="dxa"/>
            <w:gridSpan w:val="3"/>
            <w:tcBorders>
              <w:top w:val="nil"/>
              <w:bottom w:val="nil"/>
            </w:tcBorders>
          </w:tcPr>
          <w:p w14:paraId="77FFAF30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</w:tcPr>
          <w:p w14:paraId="26F0C0E5" w14:textId="7B092A61" w:rsidR="00ED25EA" w:rsidRPr="00ED25EA" w:rsidRDefault="00ED25EA" w:rsidP="009528E3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D24DFCA" w14:textId="77777777" w:rsidR="00ED25EA" w:rsidRPr="00ED25EA" w:rsidRDefault="00ED25EA" w:rsidP="00140FD0">
            <w:pPr>
              <w:tabs>
                <w:tab w:val="clear" w:pos="454"/>
                <w:tab w:val="clear" w:pos="907"/>
                <w:tab w:val="decimal" w:pos="510"/>
                <w:tab w:val="left" w:pos="540"/>
              </w:tabs>
              <w:spacing w:line="380" w:lineRule="exact"/>
              <w:ind w:right="-3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14:paraId="0AAA36FB" w14:textId="5B067542" w:rsidR="00ED25EA" w:rsidRPr="00ED25EA" w:rsidRDefault="005F36DC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3F0BF28E" w14:textId="7777777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14:paraId="48651457" w14:textId="0EFDAC57" w:rsidR="00ED25EA" w:rsidRPr="00ED25EA" w:rsidRDefault="00ED25EA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</w:tr>
      <w:tr w:rsidR="000626FF" w:rsidRPr="00ED25EA" w14:paraId="13D63FE6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</w:trPr>
        <w:tc>
          <w:tcPr>
            <w:tcW w:w="4293" w:type="dxa"/>
            <w:tcBorders>
              <w:top w:val="nil"/>
              <w:bottom w:val="nil"/>
            </w:tcBorders>
          </w:tcPr>
          <w:p w14:paraId="1CD1470C" w14:textId="2DC01DBD" w:rsidR="000626FF" w:rsidRPr="00ED25EA" w:rsidRDefault="000626FF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D25E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239F691C" w14:textId="5E3F77EF" w:rsidR="000626FF" w:rsidRPr="00ED25EA" w:rsidRDefault="005F36DC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3,765</w:t>
            </w:r>
          </w:p>
        </w:tc>
        <w:tc>
          <w:tcPr>
            <w:tcW w:w="304" w:type="dxa"/>
            <w:gridSpan w:val="3"/>
            <w:tcBorders>
              <w:top w:val="nil"/>
              <w:bottom w:val="nil"/>
            </w:tcBorders>
          </w:tcPr>
          <w:p w14:paraId="3590112B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</w:tcPr>
          <w:p w14:paraId="72EF68B9" w14:textId="5AEAD2A4" w:rsidR="000626FF" w:rsidRPr="00ED25EA" w:rsidRDefault="00057DE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4</w:t>
            </w:r>
            <w:r w:rsidR="007010F3" w:rsidRPr="00ED25EA">
              <w:rPr>
                <w:rFonts w:ascii="Angsana New" w:hAnsi="Angsana New"/>
                <w:sz w:val="30"/>
                <w:szCs w:val="30"/>
              </w:rPr>
              <w:t>,</w:t>
            </w:r>
            <w:r w:rsidRPr="00ED25EA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659173B2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single" w:sz="4" w:space="0" w:color="auto"/>
            </w:tcBorders>
          </w:tcPr>
          <w:p w14:paraId="1810627C" w14:textId="21CD5B97" w:rsidR="000626FF" w:rsidRPr="00ED25EA" w:rsidRDefault="005F36DC" w:rsidP="009528E3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479EFB53" w14:textId="77777777" w:rsidR="000626FF" w:rsidRPr="00ED25EA" w:rsidRDefault="000626FF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14:paraId="391C758C" w14:textId="1DBB45B5" w:rsidR="000626FF" w:rsidRPr="00ED25EA" w:rsidRDefault="00057DE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25EA">
              <w:rPr>
                <w:rFonts w:ascii="Angsana New" w:hAnsi="Angsana New"/>
                <w:sz w:val="30"/>
                <w:szCs w:val="30"/>
              </w:rPr>
              <w:t>4</w:t>
            </w:r>
            <w:r w:rsidR="007010F3" w:rsidRPr="00ED25EA">
              <w:rPr>
                <w:rFonts w:ascii="Angsana New" w:hAnsi="Angsana New"/>
                <w:sz w:val="30"/>
                <w:szCs w:val="30"/>
              </w:rPr>
              <w:t>,</w:t>
            </w:r>
            <w:r w:rsidRPr="00ED25EA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D36B7B" w:rsidRPr="00ED25EA" w14:paraId="25534308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</w:trPr>
        <w:tc>
          <w:tcPr>
            <w:tcW w:w="4293" w:type="dxa"/>
            <w:tcBorders>
              <w:top w:val="nil"/>
              <w:bottom w:val="nil"/>
            </w:tcBorders>
          </w:tcPr>
          <w:p w14:paraId="0D13B602" w14:textId="6E7D4F39" w:rsidR="00D36B7B" w:rsidRPr="008D602B" w:rsidRDefault="00233FC5" w:rsidP="00ED2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0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83A2E29" w14:textId="5CFE0B8B" w:rsidR="00D36B7B" w:rsidRPr="00ED25EA" w:rsidRDefault="005F36DC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3,765</w:t>
            </w:r>
          </w:p>
        </w:tc>
        <w:tc>
          <w:tcPr>
            <w:tcW w:w="304" w:type="dxa"/>
            <w:gridSpan w:val="3"/>
            <w:tcBorders>
              <w:top w:val="nil"/>
              <w:bottom w:val="nil"/>
            </w:tcBorders>
          </w:tcPr>
          <w:p w14:paraId="7B09C703" w14:textId="77777777" w:rsidR="00D36B7B" w:rsidRPr="00ED25EA" w:rsidRDefault="00D36B7B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124C26A" w14:textId="790A03E2" w:rsidR="00D36B7B" w:rsidRPr="00ED25EA" w:rsidRDefault="00057DE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010F3" w:rsidRPr="00ED25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3A432DF5" w14:textId="77777777" w:rsidR="00D36B7B" w:rsidRPr="00ED25EA" w:rsidRDefault="00D36B7B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46D47D" w14:textId="190DBC06" w:rsidR="00D36B7B" w:rsidRPr="00ED25EA" w:rsidRDefault="005F36DC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1,079</w:t>
            </w: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3E529A00" w14:textId="77777777" w:rsidR="00D36B7B" w:rsidRPr="00ED25EA" w:rsidRDefault="00D36B7B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1EABCA2" w14:textId="2A00A743" w:rsidR="00D36B7B" w:rsidRPr="00ED25EA" w:rsidRDefault="00057DE0" w:rsidP="00ED25EA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010F3" w:rsidRPr="00ED25E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D25EA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</w:tr>
      <w:tr w:rsidR="00F26B3A" w:rsidRPr="00F408AA" w14:paraId="5D8435B6" w14:textId="77777777" w:rsidTr="0009262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2"/>
          <w:wAfter w:w="57" w:type="dxa"/>
          <w:trHeight w:val="134"/>
        </w:trPr>
        <w:tc>
          <w:tcPr>
            <w:tcW w:w="4293" w:type="dxa"/>
            <w:tcBorders>
              <w:top w:val="nil"/>
              <w:bottom w:val="nil"/>
            </w:tcBorders>
          </w:tcPr>
          <w:p w14:paraId="384903F7" w14:textId="77777777" w:rsidR="00F26B3A" w:rsidRPr="00F408AA" w:rsidRDefault="00F26B3A" w:rsidP="00F408AA">
            <w:pPr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6429EF3F" w14:textId="77777777" w:rsidR="00F26B3A" w:rsidRPr="00F408AA" w:rsidRDefault="00F26B3A" w:rsidP="00F408AA">
            <w:pPr>
              <w:tabs>
                <w:tab w:val="decimal" w:pos="51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48" w:type="dxa"/>
            <w:tcBorders>
              <w:top w:val="nil"/>
              <w:bottom w:val="nil"/>
            </w:tcBorders>
          </w:tcPr>
          <w:p w14:paraId="37CC3FE5" w14:textId="77777777" w:rsidR="00F26B3A" w:rsidRPr="00F408AA" w:rsidRDefault="00F26B3A" w:rsidP="00F408AA">
            <w:pPr>
              <w:tabs>
                <w:tab w:val="decimal" w:pos="51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210" w:type="dxa"/>
            <w:gridSpan w:val="3"/>
            <w:tcBorders>
              <w:top w:val="nil"/>
              <w:bottom w:val="nil"/>
            </w:tcBorders>
          </w:tcPr>
          <w:p w14:paraId="31BBFF45" w14:textId="77777777" w:rsidR="00F26B3A" w:rsidRPr="00F408AA" w:rsidRDefault="00F26B3A" w:rsidP="00F408AA">
            <w:pPr>
              <w:tabs>
                <w:tab w:val="decimal" w:pos="51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76" w:type="dxa"/>
            <w:gridSpan w:val="3"/>
            <w:tcBorders>
              <w:top w:val="nil"/>
              <w:bottom w:val="nil"/>
            </w:tcBorders>
          </w:tcPr>
          <w:p w14:paraId="143CD40F" w14:textId="77777777" w:rsidR="00F26B3A" w:rsidRPr="00F408AA" w:rsidRDefault="00F26B3A" w:rsidP="00F408AA">
            <w:pPr>
              <w:tabs>
                <w:tab w:val="decimal" w:pos="51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14:paraId="7C9FFCB1" w14:textId="77777777" w:rsidR="00F26B3A" w:rsidRPr="00F408AA" w:rsidRDefault="00F26B3A" w:rsidP="00F408AA">
            <w:pPr>
              <w:tabs>
                <w:tab w:val="decimal" w:pos="51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50" w:type="dxa"/>
            <w:gridSpan w:val="2"/>
            <w:tcBorders>
              <w:top w:val="nil"/>
              <w:bottom w:val="nil"/>
            </w:tcBorders>
          </w:tcPr>
          <w:p w14:paraId="20AE09D0" w14:textId="77777777" w:rsidR="00F26B3A" w:rsidRPr="00F408AA" w:rsidRDefault="00F26B3A" w:rsidP="00F408AA">
            <w:pPr>
              <w:tabs>
                <w:tab w:val="decimal" w:pos="51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14:paraId="4FBB3F9C" w14:textId="77777777" w:rsidR="00F26B3A" w:rsidRPr="00F408AA" w:rsidRDefault="00F26B3A" w:rsidP="00F408AA">
            <w:pPr>
              <w:tabs>
                <w:tab w:val="decimal" w:pos="51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</w:tr>
    </w:tbl>
    <w:p w14:paraId="3669C190" w14:textId="44CCF7BB" w:rsidR="00ED25EA" w:rsidRPr="00A579A8" w:rsidRDefault="00ED25EA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  <w:rPr>
          <w:sz w:val="20"/>
          <w:szCs w:val="20"/>
          <w:cs/>
        </w:rPr>
      </w:pPr>
    </w:p>
    <w:tbl>
      <w:tblPr>
        <w:tblW w:w="947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053"/>
        <w:gridCol w:w="279"/>
        <w:gridCol w:w="1170"/>
        <w:gridCol w:w="272"/>
        <w:gridCol w:w="1096"/>
        <w:gridCol w:w="266"/>
        <w:gridCol w:w="1030"/>
        <w:gridCol w:w="10"/>
      </w:tblGrid>
      <w:tr w:rsidR="00770545" w:rsidRPr="005A6DB6" w14:paraId="702EAAD6" w14:textId="77777777" w:rsidTr="007A7651">
        <w:trPr>
          <w:gridAfter w:val="1"/>
          <w:wAfter w:w="10" w:type="dxa"/>
          <w:trHeight w:val="864"/>
          <w:tblHeader/>
        </w:trPr>
        <w:tc>
          <w:tcPr>
            <w:tcW w:w="4302" w:type="dxa"/>
          </w:tcPr>
          <w:p w14:paraId="3E04EAA0" w14:textId="45976FFD" w:rsidR="00770545" w:rsidRPr="00ED25EA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ED25E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(</w:t>
            </w:r>
            <w:r w:rsidRPr="00ED25EA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กลับรายการ</w:t>
            </w:r>
            <w:r w:rsidRPr="00ED25E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) </w:t>
            </w:r>
            <w:r w:rsidR="007A7651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ค่าเผื่อ</w:t>
            </w:r>
            <w:r w:rsidRPr="00ED25E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4067F931" w14:textId="5DB01D57" w:rsidR="00770545" w:rsidRPr="00770545" w:rsidRDefault="00770545" w:rsidP="007A7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21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ED25EA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  </w:t>
            </w:r>
            <w:r w:rsidR="007A7651" w:rsidRPr="00ED25E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จะ</w:t>
            </w:r>
            <w:r w:rsidR="007A7651" w:rsidRPr="00ED25EA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เกิด</w:t>
            </w:r>
            <w:r w:rsidRPr="00ED25EA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ขึ้</w:t>
            </w:r>
            <w:r w:rsidRPr="00ED25E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นสำหรับงวด</w:t>
            </w:r>
            <w:r w:rsidR="00A369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เก้า</w:t>
            </w:r>
            <w:r w:rsidRPr="00ED25E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เดือนสิ้นสุดวันที่ </w:t>
            </w:r>
            <w:r w:rsidRPr="00ED25E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30</w:t>
            </w:r>
            <w:r w:rsidRPr="00ED25EA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</w:t>
            </w:r>
            <w:r w:rsidR="00A369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53" w:type="dxa"/>
          </w:tcPr>
          <w:p w14:paraId="52B0CF86" w14:textId="77777777" w:rsidR="00770545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CF9AE0" w14:textId="4C542233" w:rsidR="00770545" w:rsidRPr="005A6DB6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9" w:type="dxa"/>
          </w:tcPr>
          <w:p w14:paraId="0A75678F" w14:textId="77777777" w:rsidR="00770545" w:rsidRPr="005A6DB6" w:rsidRDefault="00770545" w:rsidP="0077054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190595" w14:textId="77777777" w:rsidR="00770545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1286E1" w14:textId="64162F14" w:rsidR="00770545" w:rsidRPr="005A6DB6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</w:tcPr>
          <w:p w14:paraId="42CD4CD7" w14:textId="77777777" w:rsidR="00770545" w:rsidRPr="005A6DB6" w:rsidRDefault="00770545" w:rsidP="00770545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65F7FE6" w14:textId="77777777" w:rsidR="00770545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09AB8C" w14:textId="54F7ED82" w:rsidR="00770545" w:rsidRPr="005A6DB6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6" w:type="dxa"/>
          </w:tcPr>
          <w:p w14:paraId="6306F2B9" w14:textId="77777777" w:rsidR="00770545" w:rsidRPr="005A6DB6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429F734" w14:textId="77777777" w:rsidR="00770545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9A8D62" w14:textId="58BA7511" w:rsidR="00770545" w:rsidRPr="005A6DB6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70545" w:rsidRPr="005A6DB6" w14:paraId="0F3E7FCF" w14:textId="77777777" w:rsidTr="007A7651">
        <w:trPr>
          <w:trHeight w:val="425"/>
          <w:tblHeader/>
        </w:trPr>
        <w:tc>
          <w:tcPr>
            <w:tcW w:w="4302" w:type="dxa"/>
          </w:tcPr>
          <w:p w14:paraId="495CC376" w14:textId="30E34FF4" w:rsidR="00770545" w:rsidRPr="00770545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770545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176" w:type="dxa"/>
            <w:gridSpan w:val="8"/>
          </w:tcPr>
          <w:p w14:paraId="06C3591E" w14:textId="77777777" w:rsidR="00770545" w:rsidRPr="005A6DB6" w:rsidRDefault="00770545" w:rsidP="00770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2D59" w:rsidRPr="00770545" w14:paraId="14BB5FB0" w14:textId="77777777" w:rsidTr="007A7651">
        <w:trPr>
          <w:gridAfter w:val="1"/>
          <w:wAfter w:w="10" w:type="dxa"/>
          <w:trHeight w:val="425"/>
        </w:trPr>
        <w:tc>
          <w:tcPr>
            <w:tcW w:w="4302" w:type="dxa"/>
          </w:tcPr>
          <w:p w14:paraId="0004AF32" w14:textId="418F8733" w:rsidR="00DF2D59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53" w:type="dxa"/>
          </w:tcPr>
          <w:p w14:paraId="4EC1C40A" w14:textId="1D246F4F" w:rsidR="00DF2D59" w:rsidRPr="00770545" w:rsidRDefault="009B40E2" w:rsidP="00775094">
            <w:pPr>
              <w:tabs>
                <w:tab w:val="clear" w:pos="907"/>
                <w:tab w:val="decimal" w:pos="510"/>
                <w:tab w:val="left" w:pos="814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(3,387)</w:t>
            </w:r>
          </w:p>
        </w:tc>
        <w:tc>
          <w:tcPr>
            <w:tcW w:w="279" w:type="dxa"/>
          </w:tcPr>
          <w:p w14:paraId="7A8A9A48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4DC461" w14:textId="71D02A8B" w:rsidR="00DF2D59" w:rsidRPr="00770545" w:rsidRDefault="00E46A09" w:rsidP="00775094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A09">
              <w:rPr>
                <w:rFonts w:ascii="Angsana New" w:hAnsi="Angsana New"/>
                <w:sz w:val="30"/>
                <w:szCs w:val="30"/>
              </w:rPr>
              <w:t>1,283</w:t>
            </w:r>
          </w:p>
        </w:tc>
        <w:tc>
          <w:tcPr>
            <w:tcW w:w="272" w:type="dxa"/>
          </w:tcPr>
          <w:p w14:paraId="6C737967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5055F27" w14:textId="0CAD82A5" w:rsidR="00DF2D59" w:rsidRPr="00770545" w:rsidRDefault="009B40E2" w:rsidP="00775094">
            <w:pPr>
              <w:tabs>
                <w:tab w:val="clear" w:pos="907"/>
                <w:tab w:val="decimal" w:pos="510"/>
              </w:tabs>
              <w:spacing w:line="380" w:lineRule="exact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0967">
              <w:rPr>
                <w:rFonts w:ascii="Angsana New" w:hAnsi="Angsana New"/>
                <w:sz w:val="30"/>
                <w:szCs w:val="30"/>
              </w:rPr>
              <w:t>190</w:t>
            </w:r>
            <w:r>
              <w:rPr>
                <w:rFonts w:ascii="Angsana New" w:hAnsi="Angsana New"/>
                <w:sz w:val="30"/>
                <w:szCs w:val="30"/>
              </w:rPr>
              <w:t>,2</w:t>
            </w:r>
            <w:r w:rsidR="002B0967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5A202306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DEC7E70" w14:textId="438E5CF1" w:rsidR="00DF2D59" w:rsidRPr="00770545" w:rsidRDefault="00E46A09" w:rsidP="00775094">
            <w:pPr>
              <w:tabs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A09">
              <w:rPr>
                <w:rFonts w:ascii="Angsana New" w:hAnsi="Angsana New"/>
                <w:sz w:val="30"/>
                <w:szCs w:val="30"/>
              </w:rPr>
              <w:t>57,220</w:t>
            </w:r>
          </w:p>
        </w:tc>
      </w:tr>
      <w:tr w:rsidR="00DF2D59" w:rsidRPr="00770545" w14:paraId="123E6FFE" w14:textId="77777777" w:rsidTr="007A7651">
        <w:trPr>
          <w:gridAfter w:val="1"/>
          <w:wAfter w:w="10" w:type="dxa"/>
          <w:trHeight w:val="438"/>
        </w:trPr>
        <w:tc>
          <w:tcPr>
            <w:tcW w:w="4302" w:type="dxa"/>
          </w:tcPr>
          <w:p w14:paraId="2C5B4163" w14:textId="7F8CD849" w:rsidR="00DF2D59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53" w:type="dxa"/>
          </w:tcPr>
          <w:p w14:paraId="43E833C7" w14:textId="7D5E9E16" w:rsidR="00DF2D59" w:rsidRPr="00770545" w:rsidRDefault="009B40E2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E1737B4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0C923" w14:textId="17240F32" w:rsidR="00DF2D59" w:rsidRPr="00770545" w:rsidRDefault="00DF2D59" w:rsidP="00775094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DF107E6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2C8E7A2" w14:textId="7650306C" w:rsidR="00DF2D59" w:rsidRPr="00770545" w:rsidRDefault="009B40E2" w:rsidP="00135258">
            <w:pPr>
              <w:tabs>
                <w:tab w:val="clear" w:pos="680"/>
                <w:tab w:val="clear" w:pos="907"/>
                <w:tab w:val="decimal" w:pos="510"/>
                <w:tab w:val="left" w:pos="600"/>
                <w:tab w:val="left" w:pos="752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06B0CF6" w14:textId="77777777" w:rsidR="00DF2D59" w:rsidRPr="00770545" w:rsidRDefault="00DF2D59" w:rsidP="00DF2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5DD34C7" w14:textId="5D67AA7C" w:rsidR="00DF2D59" w:rsidRPr="00770545" w:rsidRDefault="00DF2D59" w:rsidP="00775094">
            <w:pPr>
              <w:tabs>
                <w:tab w:val="clear" w:pos="907"/>
                <w:tab w:val="decimal" w:pos="510"/>
              </w:tabs>
              <w:spacing w:line="380" w:lineRule="exact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0545">
              <w:rPr>
                <w:rFonts w:ascii="Angsana New" w:hAnsi="Angsana New"/>
                <w:sz w:val="30"/>
                <w:szCs w:val="30"/>
              </w:rPr>
              <w:t>(22,500)</w:t>
            </w:r>
          </w:p>
        </w:tc>
      </w:tr>
      <w:tr w:rsidR="00E46A09" w:rsidRPr="00770545" w14:paraId="2F583863" w14:textId="77777777" w:rsidTr="007A7651">
        <w:trPr>
          <w:gridAfter w:val="1"/>
          <w:wAfter w:w="10" w:type="dxa"/>
          <w:trHeight w:val="425"/>
        </w:trPr>
        <w:tc>
          <w:tcPr>
            <w:tcW w:w="4302" w:type="dxa"/>
          </w:tcPr>
          <w:p w14:paraId="68D4F9DA" w14:textId="31C871F6" w:rsidR="00E46A09" w:rsidRPr="00AA576C" w:rsidRDefault="00E46A09" w:rsidP="00E46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53" w:type="dxa"/>
          </w:tcPr>
          <w:p w14:paraId="4D8219F4" w14:textId="0474D9BB" w:rsidR="00E46A09" w:rsidRPr="00770545" w:rsidRDefault="009B40E2" w:rsidP="00775094">
            <w:pPr>
              <w:tabs>
                <w:tab w:val="clear" w:pos="907"/>
                <w:tab w:val="decimal" w:pos="510"/>
                <w:tab w:val="left" w:pos="814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(214)</w:t>
            </w:r>
          </w:p>
        </w:tc>
        <w:tc>
          <w:tcPr>
            <w:tcW w:w="279" w:type="dxa"/>
          </w:tcPr>
          <w:p w14:paraId="132A85DA" w14:textId="77777777" w:rsidR="00E46A09" w:rsidRPr="00770545" w:rsidRDefault="00E46A09" w:rsidP="00E46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5DB85C" w14:textId="11652154" w:rsidR="00E46A09" w:rsidRPr="00770545" w:rsidRDefault="00E46A09" w:rsidP="00775094">
            <w:pPr>
              <w:tabs>
                <w:tab w:val="clear" w:pos="907"/>
                <w:tab w:val="decimal" w:pos="510"/>
                <w:tab w:val="left" w:pos="600"/>
              </w:tabs>
              <w:spacing w:line="380" w:lineRule="exact"/>
              <w:ind w:right="-120" w:firstLine="3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5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3769C27" w14:textId="77777777" w:rsidR="00E46A09" w:rsidRPr="00770545" w:rsidRDefault="00E46A09" w:rsidP="00E46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851723D" w14:textId="352EC7C6" w:rsidR="00E46A09" w:rsidRPr="00770545" w:rsidRDefault="009B40E2" w:rsidP="00775094">
            <w:pPr>
              <w:tabs>
                <w:tab w:val="clear" w:pos="907"/>
                <w:tab w:val="decimal" w:pos="510"/>
              </w:tabs>
              <w:spacing w:line="380" w:lineRule="exact"/>
              <w:ind w:right="-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B0967">
              <w:rPr>
                <w:rFonts w:ascii="Angsana New" w:hAnsi="Angsana New"/>
                <w:sz w:val="30"/>
                <w:szCs w:val="30"/>
              </w:rPr>
              <w:t>153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B0967">
              <w:rPr>
                <w:rFonts w:ascii="Angsana New" w:hAnsi="Angsana New"/>
                <w:sz w:val="30"/>
                <w:szCs w:val="30"/>
              </w:rPr>
              <w:t>160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4798617B" w14:textId="77777777" w:rsidR="00E46A09" w:rsidRPr="00770545" w:rsidRDefault="00E46A09" w:rsidP="00E46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3BE084EC" w14:textId="1E53D68E" w:rsidR="00E46A09" w:rsidRPr="00770545" w:rsidRDefault="00E46A09" w:rsidP="00775094">
            <w:pPr>
              <w:tabs>
                <w:tab w:val="clear" w:pos="454"/>
                <w:tab w:val="left" w:pos="434"/>
                <w:tab w:val="decimal" w:pos="51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6A09">
              <w:rPr>
                <w:rFonts w:ascii="Angsana New" w:hAnsi="Angsana New"/>
                <w:sz w:val="30"/>
                <w:szCs w:val="30"/>
              </w:rPr>
              <w:t>35,851</w:t>
            </w:r>
          </w:p>
        </w:tc>
      </w:tr>
    </w:tbl>
    <w:p w14:paraId="6492EBCD" w14:textId="77777777" w:rsidR="0056475D" w:rsidRDefault="0056475D" w:rsidP="00ED25EA">
      <w:pPr>
        <w:tabs>
          <w:tab w:val="clear" w:pos="454"/>
          <w:tab w:val="clear" w:pos="680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79911DC2" w14:textId="6A8AA96F" w:rsidR="006327F8" w:rsidRDefault="00CC79D3" w:rsidP="00ED25EA">
      <w:pPr>
        <w:tabs>
          <w:tab w:val="clear" w:pos="454"/>
          <w:tab w:val="clear" w:pos="680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F91083">
        <w:rPr>
          <w:rFonts w:ascii="Angsana New" w:hAnsi="Angsana New"/>
          <w:sz w:val="30"/>
          <w:szCs w:val="30"/>
          <w:cs/>
        </w:rPr>
        <w:t>กลุ่มบริษัทและบริษัทประเมินค่าเผื่อ</w:t>
      </w:r>
      <w:r w:rsidR="000634DB" w:rsidRPr="00F91083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F91083">
        <w:rPr>
          <w:rFonts w:ascii="Angsana New" w:hAnsi="Angsana New"/>
          <w:sz w:val="30"/>
          <w:szCs w:val="30"/>
          <w:cs/>
        </w:rPr>
        <w:t>สำหรับลูกหนี้การค้าและลูกหนี้</w:t>
      </w:r>
      <w:r w:rsidR="008145AC" w:rsidRPr="00F91083">
        <w:rPr>
          <w:rFonts w:ascii="Angsana New" w:hAnsi="Angsana New"/>
          <w:sz w:val="30"/>
          <w:szCs w:val="30"/>
          <w:cs/>
        </w:rPr>
        <w:t>หมุนเวียน</w:t>
      </w:r>
      <w:r w:rsidRPr="00F91083">
        <w:rPr>
          <w:rFonts w:ascii="Angsana New" w:hAnsi="Angsana New"/>
          <w:sz w:val="30"/>
          <w:szCs w:val="30"/>
          <w:cs/>
        </w:rPr>
        <w:t>อื่นกับกิจการที่เกี่ยวข้องกัน โดยประเมินจากสถานะปัจจุบันของลูกหนี้ และพิจารณาจากจำนวนเงินที่คาดว่าจะได้รับในอนาคตของลูกหนี้</w:t>
      </w:r>
    </w:p>
    <w:p w14:paraId="18182A18" w14:textId="7213917D" w:rsidR="00122415" w:rsidRPr="0086791E" w:rsidRDefault="00122415" w:rsidP="00ED25EA">
      <w:pPr>
        <w:tabs>
          <w:tab w:val="clear" w:pos="454"/>
          <w:tab w:val="clear" w:pos="680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24"/>
          <w:szCs w:val="24"/>
        </w:rPr>
      </w:pPr>
    </w:p>
    <w:p w14:paraId="56F90041" w14:textId="377867A2" w:rsidR="009919B2" w:rsidRDefault="0002163B" w:rsidP="0002163B">
      <w:pPr>
        <w:tabs>
          <w:tab w:val="clear" w:pos="454"/>
          <w:tab w:val="clear" w:pos="680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  <w:cs/>
        </w:rPr>
      </w:pPr>
      <w:r w:rsidRPr="0002163B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7934C8">
        <w:rPr>
          <w:rFonts w:ascii="Angsana New" w:hAnsi="Angsana New"/>
          <w:sz w:val="30"/>
          <w:szCs w:val="30"/>
        </w:rPr>
        <w:t>14</w:t>
      </w:r>
      <w:r w:rsidRPr="0002163B">
        <w:rPr>
          <w:rFonts w:ascii="Angsana New" w:hAnsi="Angsana New"/>
          <w:sz w:val="30"/>
          <w:szCs w:val="30"/>
          <w:cs/>
        </w:rPr>
        <w:t xml:space="preserve"> พฤษภาคม </w:t>
      </w:r>
      <w:r w:rsidR="007934C8">
        <w:rPr>
          <w:rFonts w:ascii="Angsana New" w:hAnsi="Angsana New"/>
          <w:sz w:val="30"/>
          <w:szCs w:val="30"/>
        </w:rPr>
        <w:t>2564</w:t>
      </w:r>
      <w:r w:rsidRPr="0002163B">
        <w:rPr>
          <w:rFonts w:ascii="Angsana New" w:hAnsi="Angsana New"/>
          <w:sz w:val="30"/>
          <w:szCs w:val="30"/>
          <w:cs/>
        </w:rPr>
        <w:t xml:space="preserve"> คณะกรรมการบริษัทมีมติอนุมัติการปรับโครงสร้าง</w:t>
      </w:r>
      <w:r w:rsidRPr="008D0608">
        <w:rPr>
          <w:rFonts w:ascii="Angsana New" w:hAnsi="Angsana New"/>
          <w:spacing w:val="-2"/>
          <w:sz w:val="30"/>
          <w:szCs w:val="30"/>
          <w:cs/>
        </w:rPr>
        <w:t xml:space="preserve">ทุนของบริษัทย่อยและหนี้สินระหว่างกันภายในกลุ่มบริษัท </w:t>
      </w:r>
      <w:r w:rsidR="00276744" w:rsidRPr="008D0608">
        <w:rPr>
          <w:rFonts w:ascii="Angsana New" w:hAnsi="Angsana New" w:hint="cs"/>
          <w:spacing w:val="-2"/>
          <w:sz w:val="30"/>
          <w:szCs w:val="30"/>
          <w:cs/>
        </w:rPr>
        <w:t>ในการนี้</w:t>
      </w:r>
      <w:r w:rsidRPr="008D0608">
        <w:rPr>
          <w:rFonts w:ascii="Angsana New" w:hAnsi="Angsana New"/>
          <w:spacing w:val="-2"/>
          <w:sz w:val="30"/>
          <w:szCs w:val="30"/>
          <w:cs/>
        </w:rPr>
        <w:t>บริษัทได้รับชำระคืนหนี้ที่ค้างชำระจากบริษัทย่อย</w:t>
      </w:r>
      <w:r w:rsidRPr="0002163B">
        <w:rPr>
          <w:rFonts w:ascii="Angsana New" w:hAnsi="Angsana New"/>
          <w:sz w:val="30"/>
          <w:szCs w:val="30"/>
          <w:cs/>
        </w:rPr>
        <w:t xml:space="preserve"> ดังนั้น บริษัทจึงกลับรายการค่าเผื่อผลขาดทุนด้านเครดิตที่คาดว่าจะเกิดขึ้นในงบ</w:t>
      </w:r>
      <w:r w:rsidR="00276744">
        <w:rPr>
          <w:rFonts w:ascii="Angsana New" w:hAnsi="Angsana New" w:hint="cs"/>
          <w:sz w:val="30"/>
          <w:szCs w:val="30"/>
          <w:cs/>
        </w:rPr>
        <w:t>กำไรขาดทุนเบ็ดเสร็จ</w:t>
      </w:r>
      <w:r w:rsidRPr="0002163B">
        <w:rPr>
          <w:rFonts w:ascii="Angsana New" w:hAnsi="Angsana New"/>
          <w:sz w:val="30"/>
          <w:szCs w:val="30"/>
          <w:cs/>
        </w:rPr>
        <w:t>เฉพาะกิจการสำหรับงวดสามเดือนและเก้าเดือนสิ้นสุดวันที่</w:t>
      </w:r>
      <w:r w:rsidR="007934C8">
        <w:rPr>
          <w:rFonts w:ascii="Angsana New" w:hAnsi="Angsana New"/>
          <w:sz w:val="30"/>
          <w:szCs w:val="30"/>
        </w:rPr>
        <w:t xml:space="preserve"> 30 </w:t>
      </w:r>
      <w:r w:rsidRPr="0002163B">
        <w:rPr>
          <w:rFonts w:ascii="Angsana New" w:hAnsi="Angsana New"/>
          <w:sz w:val="30"/>
          <w:szCs w:val="30"/>
          <w:cs/>
        </w:rPr>
        <w:t>กันยายน</w:t>
      </w:r>
      <w:r w:rsidR="007934C8">
        <w:rPr>
          <w:rFonts w:ascii="Angsana New" w:hAnsi="Angsana New"/>
          <w:sz w:val="30"/>
          <w:szCs w:val="30"/>
        </w:rPr>
        <w:t xml:space="preserve"> 2564</w:t>
      </w:r>
      <w:r w:rsidRPr="0002163B">
        <w:rPr>
          <w:rFonts w:ascii="Angsana New" w:hAnsi="Angsana New"/>
          <w:sz w:val="30"/>
          <w:szCs w:val="30"/>
          <w:cs/>
        </w:rPr>
        <w:t xml:space="preserve"> จำนวน </w:t>
      </w:r>
      <w:r w:rsidR="007934C8">
        <w:rPr>
          <w:rFonts w:ascii="Angsana New" w:hAnsi="Angsana New"/>
          <w:sz w:val="30"/>
          <w:szCs w:val="30"/>
        </w:rPr>
        <w:t>73.</w:t>
      </w:r>
      <w:r w:rsidR="003C6112">
        <w:rPr>
          <w:rFonts w:ascii="Angsana New" w:hAnsi="Angsana New"/>
          <w:sz w:val="30"/>
          <w:szCs w:val="30"/>
        </w:rPr>
        <w:t>37</w:t>
      </w:r>
      <w:r w:rsidRPr="0002163B">
        <w:rPr>
          <w:rFonts w:ascii="Angsana New" w:hAnsi="Angsana New"/>
          <w:sz w:val="30"/>
          <w:szCs w:val="30"/>
          <w:cs/>
        </w:rPr>
        <w:t xml:space="preserve">ล้านบาท และจำนวน </w:t>
      </w:r>
      <w:r w:rsidR="007934C8">
        <w:rPr>
          <w:rFonts w:ascii="Angsana New" w:hAnsi="Angsana New"/>
          <w:sz w:val="30"/>
          <w:szCs w:val="30"/>
        </w:rPr>
        <w:t>343.</w:t>
      </w:r>
      <w:r w:rsidR="003C6112">
        <w:rPr>
          <w:rFonts w:ascii="Angsana New" w:hAnsi="Angsana New"/>
          <w:sz w:val="30"/>
          <w:szCs w:val="30"/>
        </w:rPr>
        <w:t>37</w:t>
      </w:r>
      <w:r w:rsidR="007934C8">
        <w:rPr>
          <w:rFonts w:ascii="Angsana New" w:hAnsi="Angsana New"/>
          <w:sz w:val="30"/>
          <w:szCs w:val="30"/>
        </w:rPr>
        <w:t xml:space="preserve"> </w:t>
      </w:r>
      <w:r w:rsidRPr="0002163B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9919B2">
        <w:rPr>
          <w:rFonts w:ascii="Angsana New" w:hAnsi="Angsana New" w:hint="cs"/>
          <w:sz w:val="30"/>
          <w:szCs w:val="30"/>
          <w:cs/>
        </w:rPr>
        <w:t>นอกจากนี้ ในระหว่าง</w:t>
      </w:r>
      <w:r w:rsidR="009919B2" w:rsidRPr="0002163B">
        <w:rPr>
          <w:rFonts w:ascii="Angsana New" w:hAnsi="Angsana New"/>
          <w:sz w:val="30"/>
          <w:szCs w:val="30"/>
          <w:cs/>
        </w:rPr>
        <w:t>งวดสามเดือนและเก้าเดือนสิ้นสุดวันที่</w:t>
      </w:r>
      <w:r w:rsidR="009919B2">
        <w:rPr>
          <w:rFonts w:ascii="Angsana New" w:hAnsi="Angsana New"/>
          <w:sz w:val="30"/>
          <w:szCs w:val="30"/>
        </w:rPr>
        <w:t xml:space="preserve"> 30 </w:t>
      </w:r>
      <w:r w:rsidR="009919B2" w:rsidRPr="0002163B">
        <w:rPr>
          <w:rFonts w:ascii="Angsana New" w:hAnsi="Angsana New"/>
          <w:sz w:val="30"/>
          <w:szCs w:val="30"/>
          <w:cs/>
        </w:rPr>
        <w:t>กันยายน</w:t>
      </w:r>
      <w:r w:rsidR="009919B2">
        <w:rPr>
          <w:rFonts w:ascii="Angsana New" w:hAnsi="Angsana New"/>
          <w:sz w:val="30"/>
          <w:szCs w:val="30"/>
        </w:rPr>
        <w:t xml:space="preserve"> 2564</w:t>
      </w:r>
      <w:r w:rsidR="009919B2">
        <w:rPr>
          <w:rFonts w:ascii="Angsana New" w:hAnsi="Angsana New" w:hint="cs"/>
          <w:sz w:val="30"/>
          <w:szCs w:val="30"/>
          <w:cs/>
        </w:rPr>
        <w:t xml:space="preserve"> บริษัทได้ตัดจำหน่ายหนี้</w:t>
      </w:r>
      <w:r w:rsidR="009919B2" w:rsidRPr="00D4136D">
        <w:rPr>
          <w:rFonts w:ascii="Angsana New" w:hAnsi="Angsana New" w:hint="cs"/>
          <w:sz w:val="30"/>
          <w:szCs w:val="30"/>
          <w:cs/>
        </w:rPr>
        <w:t>สูญสำหรับลูกหนี้การค้าและลูกหนี้อื่นจากบริษัทย่อยที่ได้เคยตั้งค่าเผื่อผลขาดทุนด้านเครดิตที่คาดว่าจะเกิดขึ้น</w:t>
      </w:r>
      <w:r w:rsidR="00276744" w:rsidRPr="00D4136D">
        <w:rPr>
          <w:rFonts w:ascii="Angsana New" w:hAnsi="Angsana New" w:hint="cs"/>
          <w:sz w:val="30"/>
          <w:szCs w:val="30"/>
          <w:cs/>
        </w:rPr>
        <w:t>เต็มจำนวน</w:t>
      </w:r>
      <w:r w:rsidR="00092BDF" w:rsidRPr="00D4136D">
        <w:rPr>
          <w:rFonts w:ascii="Angsana New" w:hAnsi="Angsana New" w:hint="cs"/>
          <w:sz w:val="30"/>
          <w:szCs w:val="30"/>
          <w:cs/>
        </w:rPr>
        <w:t>แล้ว</w:t>
      </w:r>
      <w:r w:rsidR="007A7F72" w:rsidRPr="00D4136D">
        <w:rPr>
          <w:rFonts w:ascii="Angsana New" w:hAnsi="Angsana New" w:hint="cs"/>
          <w:sz w:val="30"/>
          <w:szCs w:val="30"/>
          <w:cs/>
        </w:rPr>
        <w:t xml:space="preserve">ในงวดก่อนๆ จำนวน </w:t>
      </w:r>
      <w:r w:rsidR="007A7F72" w:rsidRPr="00D4136D">
        <w:rPr>
          <w:rFonts w:ascii="Angsana New" w:hAnsi="Angsana New"/>
          <w:sz w:val="30"/>
          <w:szCs w:val="30"/>
        </w:rPr>
        <w:t xml:space="preserve">218.39 </w:t>
      </w:r>
      <w:r w:rsidR="007A7F72" w:rsidRPr="00D4136D">
        <w:rPr>
          <w:rFonts w:ascii="Angsana New" w:hAnsi="Angsana New" w:hint="cs"/>
          <w:sz w:val="30"/>
          <w:szCs w:val="30"/>
          <w:cs/>
        </w:rPr>
        <w:t>ล้านบาท เนื่องจากบริษัทได้ยกหนี้ดังกล่าวให้กับบริษัทย่อยแล้ว</w:t>
      </w:r>
    </w:p>
    <w:p w14:paraId="6E06EEBD" w14:textId="77777777" w:rsidR="009919B2" w:rsidRPr="007A7F72" w:rsidRDefault="009919B2" w:rsidP="0002163B">
      <w:pPr>
        <w:tabs>
          <w:tab w:val="clear" w:pos="454"/>
          <w:tab w:val="clear" w:pos="680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20"/>
          <w:szCs w:val="20"/>
        </w:rPr>
      </w:pPr>
    </w:p>
    <w:p w14:paraId="397F3937" w14:textId="6E88577A" w:rsidR="0002163B" w:rsidRDefault="0002163B" w:rsidP="0002163B">
      <w:pPr>
        <w:tabs>
          <w:tab w:val="clear" w:pos="454"/>
          <w:tab w:val="clear" w:pos="680"/>
          <w:tab w:val="left" w:pos="54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  <w:cs/>
        </w:rPr>
      </w:pPr>
      <w:r w:rsidRPr="0002163B">
        <w:rPr>
          <w:rFonts w:ascii="Angsana New" w:hAnsi="Angsana New"/>
          <w:sz w:val="30"/>
          <w:szCs w:val="30"/>
          <w:cs/>
        </w:rPr>
        <w:t>นอกจากนี้ บริษัทมีรายได้จากการ</w:t>
      </w:r>
      <w:r w:rsidR="00885156">
        <w:rPr>
          <w:rFonts w:ascii="Angsana New" w:hAnsi="Angsana New" w:hint="cs"/>
          <w:sz w:val="30"/>
          <w:szCs w:val="30"/>
          <w:cs/>
        </w:rPr>
        <w:t>ได้รับ</w:t>
      </w:r>
      <w:r w:rsidRPr="0002163B">
        <w:rPr>
          <w:rFonts w:ascii="Angsana New" w:hAnsi="Angsana New"/>
          <w:sz w:val="30"/>
          <w:szCs w:val="30"/>
          <w:cs/>
        </w:rPr>
        <w:t>ยกหนี้</w:t>
      </w:r>
      <w:r w:rsidR="00885156">
        <w:rPr>
          <w:rFonts w:ascii="Angsana New" w:hAnsi="Angsana New" w:hint="cs"/>
          <w:sz w:val="30"/>
          <w:szCs w:val="30"/>
          <w:cs/>
        </w:rPr>
        <w:t>จากบริษัทย่อย</w:t>
      </w:r>
      <w:r w:rsidRPr="0002163B">
        <w:rPr>
          <w:rFonts w:ascii="Angsana New" w:hAnsi="Angsana New"/>
          <w:sz w:val="30"/>
          <w:szCs w:val="30"/>
          <w:cs/>
        </w:rPr>
        <w:t xml:space="preserve"> จำนวน</w:t>
      </w:r>
      <w:r w:rsidR="007934C8">
        <w:rPr>
          <w:rFonts w:ascii="Angsana New" w:hAnsi="Angsana New"/>
          <w:sz w:val="30"/>
          <w:szCs w:val="30"/>
        </w:rPr>
        <w:t xml:space="preserve"> 118.77</w:t>
      </w:r>
      <w:r w:rsidRPr="0002163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919B2">
        <w:rPr>
          <w:rFonts w:ascii="Angsana New" w:hAnsi="Angsana New" w:hint="cs"/>
          <w:sz w:val="30"/>
          <w:szCs w:val="30"/>
          <w:cs/>
        </w:rPr>
        <w:t>ซึ่ง</w:t>
      </w:r>
      <w:r w:rsidRPr="0002163B">
        <w:rPr>
          <w:rFonts w:ascii="Angsana New" w:hAnsi="Angsana New"/>
          <w:sz w:val="30"/>
          <w:szCs w:val="30"/>
          <w:cs/>
        </w:rPr>
        <w:t>รวมแสดงอยู่ในรายได้อื่นในงบ</w:t>
      </w:r>
      <w:r w:rsidR="00276744">
        <w:rPr>
          <w:rFonts w:ascii="Angsana New" w:hAnsi="Angsana New" w:hint="cs"/>
          <w:sz w:val="30"/>
          <w:szCs w:val="30"/>
          <w:cs/>
        </w:rPr>
        <w:t>กำไรขาดทุนเบ็ดเสร็จ</w:t>
      </w:r>
      <w:r w:rsidRPr="0002163B">
        <w:rPr>
          <w:rFonts w:ascii="Angsana New" w:hAnsi="Angsana New"/>
          <w:sz w:val="30"/>
          <w:szCs w:val="30"/>
          <w:cs/>
        </w:rPr>
        <w:t xml:space="preserve">เฉพาะกิจการสำหรับงวดสามเดือนและเก้าเดือนสิ้นสุดวันที่ </w:t>
      </w:r>
      <w:r w:rsidR="007934C8">
        <w:rPr>
          <w:rFonts w:ascii="Angsana New" w:hAnsi="Angsana New"/>
          <w:sz w:val="30"/>
          <w:szCs w:val="30"/>
        </w:rPr>
        <w:t>30</w:t>
      </w:r>
      <w:r w:rsidRPr="0002163B">
        <w:rPr>
          <w:rFonts w:ascii="Angsana New" w:hAnsi="Angsana New"/>
          <w:sz w:val="30"/>
          <w:szCs w:val="30"/>
          <w:cs/>
        </w:rPr>
        <w:t xml:space="preserve"> กันยายน</w:t>
      </w:r>
      <w:r w:rsidR="007934C8">
        <w:rPr>
          <w:rFonts w:ascii="Angsana New" w:hAnsi="Angsana New"/>
          <w:sz w:val="30"/>
          <w:szCs w:val="30"/>
        </w:rPr>
        <w:t xml:space="preserve"> 2564</w:t>
      </w:r>
    </w:p>
    <w:p w14:paraId="46EB4F29" w14:textId="77777777" w:rsidR="0002163B" w:rsidRDefault="0002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6"/>
        <w:gridCol w:w="893"/>
        <w:gridCol w:w="7"/>
        <w:gridCol w:w="14"/>
        <w:gridCol w:w="971"/>
        <w:gridCol w:w="15"/>
        <w:gridCol w:w="8"/>
        <w:gridCol w:w="250"/>
        <w:gridCol w:w="15"/>
        <w:gridCol w:w="8"/>
        <w:gridCol w:w="1058"/>
        <w:gridCol w:w="20"/>
        <w:gridCol w:w="251"/>
        <w:gridCol w:w="22"/>
        <w:gridCol w:w="1055"/>
        <w:gridCol w:w="22"/>
        <w:gridCol w:w="249"/>
        <w:gridCol w:w="27"/>
        <w:gridCol w:w="1149"/>
      </w:tblGrid>
      <w:tr w:rsidR="00AC6827" w:rsidRPr="000C653B" w14:paraId="23359BB2" w14:textId="77777777" w:rsidTr="00744191">
        <w:tc>
          <w:tcPr>
            <w:tcW w:w="3326" w:type="dxa"/>
          </w:tcPr>
          <w:p w14:paraId="75F34D03" w14:textId="47425585" w:rsidR="00AC6827" w:rsidRPr="006327F8" w:rsidRDefault="00AC6827" w:rsidP="001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21A7D289" w14:textId="77777777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9" w:type="dxa"/>
            <w:gridSpan w:val="8"/>
          </w:tcPr>
          <w:p w14:paraId="11DE54EB" w14:textId="2672EAD6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196C7358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4" w:type="dxa"/>
            <w:gridSpan w:val="6"/>
          </w:tcPr>
          <w:p w14:paraId="7091C4BE" w14:textId="77777777" w:rsidR="00AC6827" w:rsidRPr="000C653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102" w:rsidRPr="00AC365B" w14:paraId="7FEE92B9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326" w:type="dxa"/>
          </w:tcPr>
          <w:p w14:paraId="4CA96C1F" w14:textId="77777777" w:rsidR="00450102" w:rsidRPr="00AC6827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66F4C555" w14:textId="3A8F5EEC" w:rsidR="00450102" w:rsidRPr="00AC6827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68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85" w:type="dxa"/>
            <w:gridSpan w:val="2"/>
            <w:tcBorders>
              <w:bottom w:val="nil"/>
            </w:tcBorders>
          </w:tcPr>
          <w:p w14:paraId="1AA5BD47" w14:textId="273E01FC" w:rsidR="00450102" w:rsidRPr="000C653B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5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369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3" w:type="dxa"/>
            <w:gridSpan w:val="3"/>
            <w:tcBorders>
              <w:bottom w:val="nil"/>
            </w:tcBorders>
          </w:tcPr>
          <w:p w14:paraId="635B195E" w14:textId="77777777" w:rsidR="00450102" w:rsidRPr="00AC365B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tcBorders>
              <w:bottom w:val="nil"/>
            </w:tcBorders>
          </w:tcPr>
          <w:p w14:paraId="38E91D6A" w14:textId="69A27DBF" w:rsidR="00450102" w:rsidRPr="000C653B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14:paraId="621A456C" w14:textId="77777777" w:rsidR="00450102" w:rsidRPr="00AC365B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nil"/>
            </w:tcBorders>
          </w:tcPr>
          <w:p w14:paraId="24E618E0" w14:textId="385C3EAA" w:rsidR="00450102" w:rsidRPr="000C653B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5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369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14:paraId="2A551EA5" w14:textId="77777777" w:rsidR="00450102" w:rsidRPr="00AC365B" w:rsidRDefault="00450102" w:rsidP="004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nil"/>
            </w:tcBorders>
          </w:tcPr>
          <w:p w14:paraId="1E856E8B" w14:textId="2B14EDE8" w:rsidR="00450102" w:rsidRPr="000C653B" w:rsidRDefault="00450102" w:rsidP="0045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C6827" w:rsidRPr="00AC365B" w14:paraId="56A0588C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326" w:type="dxa"/>
          </w:tcPr>
          <w:p w14:paraId="5AA2BA14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47548423" w14:textId="77777777" w:rsidR="00AC6827" w:rsidRPr="00057DE0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gridSpan w:val="2"/>
            <w:tcBorders>
              <w:bottom w:val="nil"/>
            </w:tcBorders>
          </w:tcPr>
          <w:p w14:paraId="2FC976DF" w14:textId="57432E4F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3" w:type="dxa"/>
            <w:gridSpan w:val="3"/>
            <w:tcBorders>
              <w:bottom w:val="nil"/>
            </w:tcBorders>
          </w:tcPr>
          <w:p w14:paraId="5EE2082D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tcBorders>
              <w:bottom w:val="nil"/>
            </w:tcBorders>
          </w:tcPr>
          <w:p w14:paraId="206084E9" w14:textId="4293782D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14:paraId="31D79AF7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bottom w:val="nil"/>
            </w:tcBorders>
          </w:tcPr>
          <w:p w14:paraId="3760B1AD" w14:textId="0565E729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1" w:type="dxa"/>
            <w:gridSpan w:val="2"/>
            <w:tcBorders>
              <w:bottom w:val="nil"/>
            </w:tcBorders>
          </w:tcPr>
          <w:p w14:paraId="138CF951" w14:textId="77777777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nil"/>
            </w:tcBorders>
          </w:tcPr>
          <w:p w14:paraId="22454622" w14:textId="0C7D1D1D" w:rsidR="00AC6827" w:rsidRPr="00AC365B" w:rsidRDefault="00AC6827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C6827" w:rsidRPr="000C653B" w14:paraId="16706FE1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326" w:type="dxa"/>
          </w:tcPr>
          <w:p w14:paraId="6071D6AA" w14:textId="087E94F7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0068540B" w14:textId="77777777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4" w:type="dxa"/>
            <w:gridSpan w:val="16"/>
            <w:tcBorders>
              <w:top w:val="nil"/>
              <w:bottom w:val="nil"/>
            </w:tcBorders>
            <w:vAlign w:val="bottom"/>
          </w:tcPr>
          <w:p w14:paraId="0A450F81" w14:textId="105DFAB9" w:rsidR="00AC6827" w:rsidRPr="000C653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B6F49" w:rsidRPr="000C653B" w14:paraId="157ED009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326" w:type="dxa"/>
          </w:tcPr>
          <w:p w14:paraId="301DA701" w14:textId="7B257403" w:rsidR="001B6F49" w:rsidRPr="006327F8" w:rsidRDefault="001B6F49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27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เงินจ่ายล่วงหน้าค่าซื้อธุรกิจ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7C9C99E4" w14:textId="77777777" w:rsidR="001B6F49" w:rsidRPr="00AC365B" w:rsidRDefault="001B6F49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4" w:type="dxa"/>
            <w:gridSpan w:val="16"/>
            <w:tcBorders>
              <w:top w:val="nil"/>
              <w:bottom w:val="nil"/>
            </w:tcBorders>
            <w:vAlign w:val="bottom"/>
          </w:tcPr>
          <w:p w14:paraId="1EC8B970" w14:textId="77777777" w:rsidR="001B6F49" w:rsidRPr="00AC365B" w:rsidRDefault="001B6F49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C6827" w:rsidRPr="008568C3" w14:paraId="3B74005D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326" w:type="dxa"/>
            <w:tcBorders>
              <w:top w:val="nil"/>
              <w:bottom w:val="nil"/>
            </w:tcBorders>
          </w:tcPr>
          <w:p w14:paraId="7280BE10" w14:textId="2769EA42" w:rsidR="00AC6827" w:rsidRPr="00AC365B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nil"/>
              <w:bottom w:val="nil"/>
            </w:tcBorders>
          </w:tcPr>
          <w:p w14:paraId="11E9DA1F" w14:textId="2048487E" w:rsidR="00AC6827" w:rsidRPr="00AC6827" w:rsidRDefault="008A6534" w:rsidP="00AC6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35" w:hanging="29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85" w:type="dxa"/>
            <w:gridSpan w:val="2"/>
            <w:tcBorders>
              <w:top w:val="nil"/>
              <w:bottom w:val="double" w:sz="4" w:space="0" w:color="auto"/>
            </w:tcBorders>
          </w:tcPr>
          <w:p w14:paraId="500855E9" w14:textId="203C2B90" w:rsidR="00AC6827" w:rsidRPr="008568C3" w:rsidRDefault="006C523B" w:rsidP="0063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6AD4AD46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tcBorders>
              <w:top w:val="nil"/>
              <w:bottom w:val="double" w:sz="4" w:space="0" w:color="auto"/>
            </w:tcBorders>
          </w:tcPr>
          <w:p w14:paraId="7C084A44" w14:textId="46DF4EF2" w:rsidR="00AC6827" w:rsidRPr="00B93929" w:rsidRDefault="00AC6827" w:rsidP="00B9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  <w:r w:rsidRPr="00B939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1" w:type="dxa"/>
            <w:gridSpan w:val="2"/>
            <w:tcBorders>
              <w:top w:val="nil"/>
              <w:bottom w:val="nil"/>
            </w:tcBorders>
          </w:tcPr>
          <w:p w14:paraId="65160C03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double" w:sz="4" w:space="0" w:color="auto"/>
            </w:tcBorders>
          </w:tcPr>
          <w:p w14:paraId="19D7ABEE" w14:textId="02520951" w:rsidR="00AC6827" w:rsidRPr="008568C3" w:rsidRDefault="006C523B" w:rsidP="0013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gridSpan w:val="2"/>
            <w:tcBorders>
              <w:top w:val="nil"/>
              <w:bottom w:val="nil"/>
            </w:tcBorders>
          </w:tcPr>
          <w:p w14:paraId="01EB7EF7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nil"/>
              <w:bottom w:val="double" w:sz="4" w:space="0" w:color="auto"/>
            </w:tcBorders>
          </w:tcPr>
          <w:p w14:paraId="4272715E" w14:textId="77777777" w:rsidR="00AC6827" w:rsidRPr="008568C3" w:rsidRDefault="00AC6827" w:rsidP="0054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68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B2C99" w:rsidRPr="000626FF" w14:paraId="33A2C8CD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5F133A54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4"/>
            <w:tcBorders>
              <w:top w:val="nil"/>
              <w:bottom w:val="nil"/>
            </w:tcBorders>
          </w:tcPr>
          <w:p w14:paraId="7FB18F17" w14:textId="30ED3813" w:rsidR="009B2C99" w:rsidRPr="000626FF" w:rsidRDefault="009B2C99" w:rsidP="0092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59CB58BE" w14:textId="77777777" w:rsidR="009B2C99" w:rsidRPr="000626FF" w:rsidRDefault="009B2C99" w:rsidP="0092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691866BC" w14:textId="1C101B1F" w:rsidR="009B2C99" w:rsidRDefault="009B2C99" w:rsidP="0092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682A21D8" w14:textId="77777777" w:rsidR="009B2C99" w:rsidRPr="000626FF" w:rsidRDefault="009B2C99" w:rsidP="0092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33615CB9" w14:textId="73479445" w:rsidR="009B2C99" w:rsidRPr="000626FF" w:rsidRDefault="009B2C99" w:rsidP="0092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392EE559" w14:textId="77777777" w:rsidR="009B2C99" w:rsidRPr="000626FF" w:rsidRDefault="009B2C99" w:rsidP="0092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7214D64" w14:textId="2E3CF31E" w:rsidR="009B2C99" w:rsidRPr="00057DE0" w:rsidRDefault="009B2C99" w:rsidP="00921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C99" w:rsidRPr="000626FF" w14:paraId="2C443CDD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109ECF98" w14:textId="03EBA2D4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8" w:type="dxa"/>
            <w:gridSpan w:val="4"/>
            <w:tcBorders>
              <w:top w:val="nil"/>
              <w:bottom w:val="nil"/>
            </w:tcBorders>
          </w:tcPr>
          <w:p w14:paraId="378EC632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7B564D0B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38D699E1" w14:textId="77777777" w:rsidR="009B2C99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1BDA2262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1A65D4AF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4F9CF133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2DE1123" w14:textId="77777777" w:rsidR="009B2C99" w:rsidRPr="00057DE0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C99" w:rsidRPr="000626FF" w14:paraId="2076ECF4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3EB20884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08" w:type="dxa"/>
            <w:gridSpan w:val="4"/>
            <w:tcBorders>
              <w:top w:val="nil"/>
              <w:bottom w:val="nil"/>
            </w:tcBorders>
          </w:tcPr>
          <w:p w14:paraId="4EFD9076" w14:textId="3FF34409" w:rsidR="009B2C99" w:rsidRPr="000626FF" w:rsidRDefault="006C523B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709BD6E8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25906C88" w14:textId="7EEEDDE1" w:rsidR="009B2C99" w:rsidRPr="000626FF" w:rsidRDefault="009B2C99" w:rsidP="0013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30A066C3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14931A03" w14:textId="3E633FCC" w:rsidR="009B2C99" w:rsidRPr="000626FF" w:rsidRDefault="00944604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5,025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6A59B064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0DD0DB3A" w14:textId="18FCFCD3" w:rsidR="009B2C99" w:rsidRPr="000626FF" w:rsidRDefault="009B2C99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404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  <w:tr w:rsidR="009B2C99" w:rsidRPr="000626FF" w14:paraId="7EBC0632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688BDC0B" w14:textId="0AD90B2F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08" w:type="dxa"/>
            <w:gridSpan w:val="4"/>
            <w:tcBorders>
              <w:top w:val="nil"/>
              <w:bottom w:val="single" w:sz="4" w:space="0" w:color="auto"/>
            </w:tcBorders>
          </w:tcPr>
          <w:p w14:paraId="58858503" w14:textId="2D207F45" w:rsidR="009B2C99" w:rsidRPr="000626FF" w:rsidRDefault="00944604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154C96F7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4" w:space="0" w:color="auto"/>
            </w:tcBorders>
          </w:tcPr>
          <w:p w14:paraId="36483129" w14:textId="7907F282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0A92CAEA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single" w:sz="4" w:space="0" w:color="auto"/>
            </w:tcBorders>
          </w:tcPr>
          <w:p w14:paraId="3C7F1E64" w14:textId="0093473C" w:rsidR="009B2C99" w:rsidRPr="000626FF" w:rsidRDefault="00944604" w:rsidP="0013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73BDC2AF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</w:tcPr>
          <w:p w14:paraId="51E2A40A" w14:textId="6C90EA6D" w:rsidR="009B2C99" w:rsidRPr="000626FF" w:rsidRDefault="009B2C99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9B2C99" w:rsidRPr="000626FF" w14:paraId="0F15534F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4F60CAFF" w14:textId="497528D0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F586DE8" w14:textId="52BF55EE" w:rsidR="009B2C99" w:rsidRPr="00FA14CA" w:rsidRDefault="00944604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14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0E7D2BE2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094554" w14:textId="39B16E8A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45B5AB9D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8588DD" w14:textId="115064F7" w:rsidR="009B2C99" w:rsidRPr="000626FF" w:rsidRDefault="00944604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5,025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4EE07687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142FF6A2" w14:textId="5F1B7E59" w:rsidR="009B2C99" w:rsidRPr="000626FF" w:rsidRDefault="009B2C99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</w:tr>
      <w:tr w:rsidR="009B2C99" w:rsidRPr="000626FF" w14:paraId="0D512A59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0" w:type="dxa"/>
            <w:gridSpan w:val="4"/>
            <w:tcBorders>
              <w:top w:val="nil"/>
              <w:bottom w:val="nil"/>
            </w:tcBorders>
          </w:tcPr>
          <w:p w14:paraId="3AD76863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4" w:type="dxa"/>
            <w:gridSpan w:val="3"/>
            <w:tcBorders>
              <w:top w:val="nil"/>
              <w:bottom w:val="nil"/>
            </w:tcBorders>
          </w:tcPr>
          <w:p w14:paraId="74CC72B5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6259744D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</w:tcPr>
          <w:p w14:paraId="1CCF9334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624EF493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0A099E92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2E15017C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76E6BF98" w14:textId="77777777" w:rsidR="009B2C99" w:rsidRPr="009219C7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2C99" w:rsidRPr="000626FF" w14:paraId="7D0978FD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0" w:type="dxa"/>
            <w:gridSpan w:val="4"/>
            <w:tcBorders>
              <w:top w:val="nil"/>
            </w:tcBorders>
          </w:tcPr>
          <w:p w14:paraId="2F08E00A" w14:textId="3938BB70" w:rsidR="009B2C99" w:rsidRPr="00AC365B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4" w:type="dxa"/>
            <w:gridSpan w:val="3"/>
            <w:tcBorders>
              <w:top w:val="nil"/>
            </w:tcBorders>
          </w:tcPr>
          <w:p w14:paraId="0287AC70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tcBorders>
              <w:top w:val="nil"/>
            </w:tcBorders>
          </w:tcPr>
          <w:p w14:paraId="29EEFF22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nil"/>
            </w:tcBorders>
          </w:tcPr>
          <w:p w14:paraId="50BE88E7" w14:textId="77777777" w:rsidR="009B2C99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</w:tcBorders>
          </w:tcPr>
          <w:p w14:paraId="3896F6B0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</w:tcBorders>
          </w:tcPr>
          <w:p w14:paraId="12827F94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tcBorders>
              <w:top w:val="nil"/>
            </w:tcBorders>
          </w:tcPr>
          <w:p w14:paraId="336508BD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</w:tcBorders>
          </w:tcPr>
          <w:p w14:paraId="460D0870" w14:textId="77777777" w:rsidR="009B2C99" w:rsidRPr="00057DE0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C99" w:rsidRPr="000626FF" w14:paraId="1263E367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0" w:type="dxa"/>
            <w:gridSpan w:val="4"/>
          </w:tcPr>
          <w:p w14:paraId="0BB685A9" w14:textId="5F992B95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94" w:type="dxa"/>
            <w:gridSpan w:val="3"/>
          </w:tcPr>
          <w:p w14:paraId="74325013" w14:textId="140E47B7" w:rsidR="009B2C99" w:rsidRPr="000626FF" w:rsidRDefault="00944604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</w:tcPr>
          <w:p w14:paraId="4936E522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A01297C" w14:textId="084D2C26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79A1559B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3D5E1A2A" w14:textId="543E1D43" w:rsidR="009B2C99" w:rsidRPr="000626FF" w:rsidRDefault="00944604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7,070</w:t>
            </w:r>
          </w:p>
        </w:tc>
        <w:tc>
          <w:tcPr>
            <w:tcW w:w="276" w:type="dxa"/>
            <w:gridSpan w:val="2"/>
          </w:tcPr>
          <w:p w14:paraId="5E1E84AA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3D44B91" w14:textId="7F968524" w:rsidR="009B2C99" w:rsidRPr="000626FF" w:rsidRDefault="009B2C99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EA3033" w:rsidRPr="00E87CED" w14:paraId="3974C81D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0" w:type="dxa"/>
            <w:gridSpan w:val="4"/>
          </w:tcPr>
          <w:p w14:paraId="318AB000" w14:textId="1211CD7E" w:rsidR="00EA3033" w:rsidRPr="000626FF" w:rsidRDefault="00EA3033" w:rsidP="00EA3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ค้า</w:t>
            </w:r>
          </w:p>
        </w:tc>
        <w:tc>
          <w:tcPr>
            <w:tcW w:w="994" w:type="dxa"/>
            <w:gridSpan w:val="3"/>
          </w:tcPr>
          <w:p w14:paraId="308EB649" w14:textId="02E1F12E" w:rsidR="00EA3033" w:rsidRPr="00BE31F2" w:rsidRDefault="00944604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</w:tcPr>
          <w:p w14:paraId="6DF3D087" w14:textId="77777777" w:rsidR="00EA3033" w:rsidRPr="000626FF" w:rsidRDefault="00EA3033" w:rsidP="00EA3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D93CC38" w14:textId="72AAE744" w:rsidR="00EA3033" w:rsidRPr="00BE31F2" w:rsidRDefault="00EA3033" w:rsidP="00EA3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73" w:type="dxa"/>
            <w:gridSpan w:val="2"/>
          </w:tcPr>
          <w:p w14:paraId="6A0E5FE0" w14:textId="77777777" w:rsidR="00EA3033" w:rsidRPr="000626FF" w:rsidRDefault="00EA3033" w:rsidP="00EA3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448104EB" w14:textId="6DF582C1" w:rsidR="00EA3033" w:rsidRPr="00BE31F2" w:rsidRDefault="00944604" w:rsidP="0013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vAlign w:val="bottom"/>
          </w:tcPr>
          <w:p w14:paraId="24A67E78" w14:textId="77777777" w:rsidR="00EA3033" w:rsidRPr="000626FF" w:rsidRDefault="00EA3033" w:rsidP="00EA3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24E85EE" w14:textId="34F14A43" w:rsidR="00EA3033" w:rsidRPr="00BE31F2" w:rsidRDefault="00EA3033" w:rsidP="0013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2C99" w:rsidRPr="00E87CED" w14:paraId="7BB9B2F5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0" w:type="dxa"/>
            <w:gridSpan w:val="4"/>
          </w:tcPr>
          <w:p w14:paraId="0CD8D085" w14:textId="2216DCDE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4" w:type="dxa"/>
            <w:gridSpan w:val="3"/>
          </w:tcPr>
          <w:p w14:paraId="74C42AF9" w14:textId="30EE1FF1" w:rsidR="009B2C99" w:rsidRPr="000626FF" w:rsidRDefault="00944604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</w:tcPr>
          <w:p w14:paraId="24B17630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70FE049" w14:textId="34D5F1E3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73" w:type="dxa"/>
            <w:gridSpan w:val="2"/>
          </w:tcPr>
          <w:p w14:paraId="471C29FC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1E837DBE" w14:textId="7EA62A22" w:rsidR="009B2C99" w:rsidRPr="000626FF" w:rsidRDefault="00944604" w:rsidP="00135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vAlign w:val="bottom"/>
          </w:tcPr>
          <w:p w14:paraId="357BA9A8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4285E62" w14:textId="3C273D1D" w:rsidR="009B2C99" w:rsidRPr="000626FF" w:rsidRDefault="009B2C99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395</w:t>
            </w:r>
          </w:p>
        </w:tc>
      </w:tr>
      <w:tr w:rsidR="009B2C99" w:rsidRPr="000626FF" w14:paraId="2AFDDD61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0" w:type="dxa"/>
            <w:gridSpan w:val="4"/>
            <w:tcBorders>
              <w:top w:val="nil"/>
              <w:bottom w:val="nil"/>
            </w:tcBorders>
          </w:tcPr>
          <w:p w14:paraId="613FF0AA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D009773" w14:textId="3A4C3D2A" w:rsidR="009B2C99" w:rsidRPr="00FA14CA" w:rsidRDefault="00944604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14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4ABF13FB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6E721B" w14:textId="13E53A4A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6B1C3B31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17A849" w14:textId="47AB5CA7" w:rsidR="009B2C99" w:rsidRPr="000626FF" w:rsidRDefault="00944604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7,070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679FB822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7567D25B" w14:textId="1CDA8E70" w:rsidR="009B2C99" w:rsidRPr="00FA14CA" w:rsidRDefault="009B2C99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14CA">
              <w:rPr>
                <w:rFonts w:ascii="Angsana New" w:hAnsi="Angsana New"/>
                <w:b/>
                <w:bCs/>
                <w:sz w:val="30"/>
                <w:szCs w:val="30"/>
              </w:rPr>
              <w:t>8,808</w:t>
            </w:r>
          </w:p>
        </w:tc>
      </w:tr>
      <w:tr w:rsidR="009219C7" w:rsidRPr="00057DE0" w14:paraId="5273794D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19" w:type="dxa"/>
            <w:gridSpan w:val="2"/>
            <w:tcBorders>
              <w:top w:val="nil"/>
              <w:bottom w:val="nil"/>
            </w:tcBorders>
          </w:tcPr>
          <w:p w14:paraId="29356292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7" w:type="dxa"/>
            <w:gridSpan w:val="4"/>
            <w:tcBorders>
              <w:top w:val="nil"/>
              <w:bottom w:val="nil"/>
            </w:tcBorders>
          </w:tcPr>
          <w:p w14:paraId="00133DBB" w14:textId="42D53A6B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7D33D55E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14:paraId="488D7E52" w14:textId="09C76E0A" w:rsidR="009219C7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7733EB20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1DD01493" w14:textId="3424FB3F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52B21F3F" w14:textId="77777777" w:rsidR="009219C7" w:rsidRPr="000626FF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665978B" w14:textId="78A384A7" w:rsidR="009219C7" w:rsidRPr="00057DE0" w:rsidRDefault="009219C7" w:rsidP="007A7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C99" w:rsidRPr="00542F7D" w14:paraId="33F21626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4B71E948" w14:textId="694889CB" w:rsidR="009B2C99" w:rsidRPr="00AC365B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000" w:type="dxa"/>
            <w:gridSpan w:val="3"/>
            <w:tcBorders>
              <w:top w:val="nil"/>
              <w:bottom w:val="nil"/>
            </w:tcBorders>
          </w:tcPr>
          <w:p w14:paraId="6C0F519C" w14:textId="77777777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22BAC170" w14:textId="77777777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14:paraId="719BB196" w14:textId="77777777" w:rsidR="009B2C99" w:rsidRPr="000626FF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7CF8C7C4" w14:textId="77777777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6F14A934" w14:textId="77777777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06AC2B9A" w14:textId="77777777" w:rsidR="009B2C99" w:rsidRPr="00017C78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611623A" w14:textId="77777777" w:rsidR="009B2C99" w:rsidRPr="00057DE0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38B3" w:rsidRPr="00542F7D" w14:paraId="35B572DA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1868C870" w14:textId="768156B1" w:rsidR="00AB38B3" w:rsidRPr="00AC365B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0" w:type="dxa"/>
            <w:gridSpan w:val="3"/>
            <w:tcBorders>
              <w:top w:val="nil"/>
              <w:bottom w:val="nil"/>
            </w:tcBorders>
          </w:tcPr>
          <w:p w14:paraId="06DE2717" w14:textId="102D137E" w:rsidR="00AB38B3" w:rsidRPr="00017C78" w:rsidRDefault="00944604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138E4BE4" w14:textId="77777777" w:rsidR="00AB38B3" w:rsidRPr="00017C78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14:paraId="55021596" w14:textId="7685A1A5" w:rsidR="00AB38B3" w:rsidRPr="00017C78" w:rsidRDefault="00AB38B3" w:rsidP="007C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4C02F854" w14:textId="77777777" w:rsidR="00AB38B3" w:rsidRPr="00017C78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28FD8A61" w14:textId="19D35238" w:rsidR="00AB38B3" w:rsidRPr="00017C78" w:rsidRDefault="00944604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21B2793E" w14:textId="77777777" w:rsidR="00AB38B3" w:rsidRPr="00017C78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56E1F65F" w14:textId="434423E6" w:rsidR="00AB38B3" w:rsidRPr="00017C78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AB38B3" w:rsidRPr="00542F7D" w14:paraId="1ADF6AEA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4194F8A1" w14:textId="2C4F57C5" w:rsidR="00AB38B3" w:rsidRPr="00017C78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B1310C2" w14:textId="2C51853E" w:rsidR="00AB38B3" w:rsidRPr="00542F7D" w:rsidRDefault="00944604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757694E6" w14:textId="6BFF07B1" w:rsidR="00AB38B3" w:rsidRPr="00542F7D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92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3B451F" w14:textId="448B0434" w:rsidR="00AB38B3" w:rsidRPr="00FA14CA" w:rsidRDefault="00AB38B3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14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39D7A2FC" w14:textId="77777777" w:rsidR="00AB38B3" w:rsidRPr="00FA14CA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946687" w14:textId="5B05FFA4" w:rsidR="00AB38B3" w:rsidRPr="00FA14CA" w:rsidRDefault="00944604" w:rsidP="00FA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14C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782E1FBB" w14:textId="77777777" w:rsidR="00AB38B3" w:rsidRPr="00542F7D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1C844F35" w14:textId="02F8A032" w:rsidR="00AB38B3" w:rsidRPr="00E9073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E907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</w:tr>
      <w:tr w:rsidR="009B2C99" w:rsidRPr="000626FF" w14:paraId="4BA1393C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4547ACD9" w14:textId="77777777" w:rsidR="009B2C99" w:rsidRPr="001B6F49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59" w:type="dxa"/>
            <w:gridSpan w:val="9"/>
            <w:tcBorders>
              <w:top w:val="nil"/>
              <w:bottom w:val="nil"/>
            </w:tcBorders>
          </w:tcPr>
          <w:p w14:paraId="69BED1E7" w14:textId="77777777" w:rsidR="009B2C99" w:rsidRPr="008B796D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58877949" w14:textId="77777777" w:rsidR="009B2C99" w:rsidRPr="008B796D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02" w:type="dxa"/>
            <w:gridSpan w:val="5"/>
            <w:tcBorders>
              <w:top w:val="nil"/>
              <w:bottom w:val="nil"/>
            </w:tcBorders>
          </w:tcPr>
          <w:p w14:paraId="6044D4B6" w14:textId="77777777" w:rsidR="009B2C99" w:rsidRPr="008B796D" w:rsidRDefault="009B2C99" w:rsidP="009B2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2F7DBE" w:rsidRPr="00017C78" w14:paraId="7E7B8948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46EFAB9A" w14:textId="2F96EFE8" w:rsidR="002F7DBE" w:rsidRPr="00AC365B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0" w:type="dxa"/>
            <w:gridSpan w:val="3"/>
            <w:tcBorders>
              <w:top w:val="nil"/>
              <w:bottom w:val="nil"/>
            </w:tcBorders>
          </w:tcPr>
          <w:p w14:paraId="739706A3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03E6974D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14:paraId="404710A8" w14:textId="77777777" w:rsidR="002F7DBE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0156D2E7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7AE5A189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5672F8C2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13BE16C0" w14:textId="77777777" w:rsidR="002F7DBE" w:rsidRPr="00057DE0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DBE" w:rsidRPr="00017C78" w14:paraId="5ED7FDE4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5D9DD876" w14:textId="77777777" w:rsidR="002F7DBE" w:rsidRPr="00AC365B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00" w:type="dxa"/>
            <w:gridSpan w:val="3"/>
            <w:tcBorders>
              <w:top w:val="nil"/>
              <w:bottom w:val="nil"/>
            </w:tcBorders>
          </w:tcPr>
          <w:p w14:paraId="0B8600EF" w14:textId="5B3D733A" w:rsidR="002F7DBE" w:rsidRPr="00017C78" w:rsidRDefault="00944604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2EDE910A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nil"/>
            </w:tcBorders>
          </w:tcPr>
          <w:p w14:paraId="2B6EF9A9" w14:textId="215E226F" w:rsidR="002F7DBE" w:rsidRPr="00017C78" w:rsidRDefault="002F7DBE" w:rsidP="007C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5B6C97BE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70063B92" w14:textId="4E716567" w:rsidR="002F7DBE" w:rsidRPr="00017C78" w:rsidRDefault="00944604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4,405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3A28514B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14:paraId="37C36A76" w14:textId="3250A6B0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2F7DBE" w:rsidRPr="00E87CED" w14:paraId="1AAC71C3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1F34098B" w14:textId="77777777" w:rsidR="002F7DBE" w:rsidRPr="00AC365B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00" w:type="dxa"/>
            <w:gridSpan w:val="3"/>
            <w:tcBorders>
              <w:top w:val="nil"/>
              <w:bottom w:val="single" w:sz="4" w:space="0" w:color="auto"/>
            </w:tcBorders>
          </w:tcPr>
          <w:p w14:paraId="2A5EDAAF" w14:textId="5F7A5907" w:rsidR="002F7DBE" w:rsidRPr="00A8609F" w:rsidRDefault="00944604" w:rsidP="0037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13F84677" w14:textId="77777777" w:rsidR="002F7DBE" w:rsidRPr="00AC365B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nil"/>
              <w:bottom w:val="single" w:sz="4" w:space="0" w:color="auto"/>
            </w:tcBorders>
          </w:tcPr>
          <w:p w14:paraId="36B4035F" w14:textId="7532FD48" w:rsidR="002F7DBE" w:rsidRPr="00E87CED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Pr="00162A8B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32F21992" w14:textId="77777777" w:rsidR="002F7DBE" w:rsidRPr="00E87CED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single" w:sz="4" w:space="0" w:color="auto"/>
            </w:tcBorders>
          </w:tcPr>
          <w:p w14:paraId="0CCBC983" w14:textId="6F4BFE00" w:rsidR="002F7DBE" w:rsidRPr="00017C78" w:rsidRDefault="00944604" w:rsidP="007C6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00FE6768" w14:textId="77777777" w:rsidR="002F7DBE" w:rsidRPr="00AC365B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</w:tcPr>
          <w:p w14:paraId="3AD1B8D4" w14:textId="4CDAC2B2" w:rsidR="002F7DBE" w:rsidRPr="00E87CED" w:rsidRDefault="002F7DBE" w:rsidP="008F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878</w:t>
            </w:r>
          </w:p>
        </w:tc>
      </w:tr>
      <w:tr w:rsidR="002F7DBE" w:rsidRPr="00AC365B" w14:paraId="26B26C5A" w14:textId="77777777" w:rsidTr="00744191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26" w:type="dxa"/>
            <w:gridSpan w:val="3"/>
            <w:tcBorders>
              <w:top w:val="nil"/>
              <w:bottom w:val="nil"/>
            </w:tcBorders>
          </w:tcPr>
          <w:p w14:paraId="6495157D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6663979" w14:textId="73B63D07" w:rsidR="002F7DBE" w:rsidRPr="0037454E" w:rsidRDefault="00944604" w:rsidP="0037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454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3"/>
            <w:tcBorders>
              <w:top w:val="nil"/>
              <w:bottom w:val="nil"/>
            </w:tcBorders>
          </w:tcPr>
          <w:p w14:paraId="5AB7A15C" w14:textId="77777777" w:rsidR="002F7DBE" w:rsidRPr="00017C78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1B62E6C" w14:textId="72AB83A2" w:rsidR="002F7DBE" w:rsidRPr="00E87CED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027</w:t>
            </w:r>
          </w:p>
        </w:tc>
        <w:tc>
          <w:tcPr>
            <w:tcW w:w="273" w:type="dxa"/>
            <w:gridSpan w:val="2"/>
            <w:tcBorders>
              <w:top w:val="nil"/>
              <w:bottom w:val="nil"/>
            </w:tcBorders>
          </w:tcPr>
          <w:p w14:paraId="551FC391" w14:textId="77777777" w:rsidR="002F7DBE" w:rsidRPr="00E87CED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9E85D1" w14:textId="515C412E" w:rsidR="002F7DBE" w:rsidRPr="00AC365B" w:rsidRDefault="00944604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4,405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62806B3B" w14:textId="77777777" w:rsidR="002F7DBE" w:rsidRPr="00AC365B" w:rsidRDefault="002F7DBE" w:rsidP="002F7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739E9B22" w14:textId="2E39EC11" w:rsidR="002F7DBE" w:rsidRPr="00AC365B" w:rsidRDefault="002F7DBE" w:rsidP="008F6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779</w:t>
            </w:r>
          </w:p>
        </w:tc>
      </w:tr>
    </w:tbl>
    <w:p w14:paraId="01C5737D" w14:textId="66614ED0" w:rsidR="00542F7D" w:rsidRPr="004B14CE" w:rsidRDefault="00542F7D" w:rsidP="00542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tbl>
      <w:tblPr>
        <w:tblStyle w:val="TableGrid"/>
        <w:tblW w:w="9455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5"/>
        <w:gridCol w:w="980"/>
        <w:gridCol w:w="274"/>
        <w:gridCol w:w="987"/>
        <w:gridCol w:w="274"/>
        <w:gridCol w:w="1114"/>
        <w:gridCol w:w="861"/>
        <w:gridCol w:w="870"/>
        <w:gridCol w:w="1165"/>
        <w:gridCol w:w="1025"/>
      </w:tblGrid>
      <w:tr w:rsidR="00AC78AA" w:rsidRPr="009777AF" w14:paraId="1A85492D" w14:textId="77777777" w:rsidTr="00864AD1">
        <w:trPr>
          <w:trHeight w:val="443"/>
          <w:tblHeader/>
        </w:trPr>
        <w:tc>
          <w:tcPr>
            <w:tcW w:w="1905" w:type="dxa"/>
            <w:vAlign w:val="bottom"/>
          </w:tcPr>
          <w:p w14:paraId="77FCCB3A" w14:textId="77777777" w:rsidR="00AC78AA" w:rsidRPr="0055121D" w:rsidRDefault="00AC78AA" w:rsidP="001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241" w:type="dxa"/>
            <w:gridSpan w:val="3"/>
            <w:vAlign w:val="bottom"/>
          </w:tcPr>
          <w:p w14:paraId="380D6782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74" w:type="dxa"/>
            <w:vAlign w:val="bottom"/>
          </w:tcPr>
          <w:p w14:paraId="7548AE61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</w:tcPr>
          <w:p w14:paraId="6AF11887" w14:textId="77777777" w:rsidR="00AC78AA" w:rsidRPr="0055121D" w:rsidRDefault="00AC78A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3921" w:type="dxa"/>
            <w:gridSpan w:val="4"/>
            <w:vAlign w:val="bottom"/>
          </w:tcPr>
          <w:p w14:paraId="0056BC5F" w14:textId="3DB82E60" w:rsidR="00AC78AA" w:rsidRPr="0055121D" w:rsidRDefault="00AC78AA" w:rsidP="0038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DF27F1" w:rsidRPr="009777AF" w14:paraId="2C1D0143" w14:textId="77777777" w:rsidTr="00864AD1">
        <w:trPr>
          <w:trHeight w:val="856"/>
          <w:tblHeader/>
        </w:trPr>
        <w:tc>
          <w:tcPr>
            <w:tcW w:w="1905" w:type="dxa"/>
            <w:shd w:val="clear" w:color="auto" w:fill="auto"/>
            <w:vAlign w:val="bottom"/>
          </w:tcPr>
          <w:p w14:paraId="065513D3" w14:textId="77777777" w:rsidR="00DF27F1" w:rsidRPr="0055121D" w:rsidRDefault="00DF27F1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980" w:type="dxa"/>
            <w:vAlign w:val="bottom"/>
          </w:tcPr>
          <w:p w14:paraId="08E64AA5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05CA626F" w14:textId="2B0E1580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5512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274" w:type="dxa"/>
            <w:vAlign w:val="bottom"/>
          </w:tcPr>
          <w:p w14:paraId="402EF4BA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7" w:type="dxa"/>
            <w:vAlign w:val="bottom"/>
          </w:tcPr>
          <w:p w14:paraId="646F5CA4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1F41E02A" w14:textId="78A2C74B" w:rsidR="00DF27F1" w:rsidRPr="008B796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8B796D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74" w:type="dxa"/>
            <w:vAlign w:val="bottom"/>
          </w:tcPr>
          <w:p w14:paraId="3D4163E7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4" w:type="dxa"/>
            <w:vAlign w:val="bottom"/>
          </w:tcPr>
          <w:p w14:paraId="10A27B0C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445744F0" w14:textId="77F055B5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5512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861" w:type="dxa"/>
            <w:vAlign w:val="bottom"/>
          </w:tcPr>
          <w:p w14:paraId="0EAA56A5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870" w:type="dxa"/>
            <w:vAlign w:val="bottom"/>
          </w:tcPr>
          <w:p w14:paraId="37CAC199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65" w:type="dxa"/>
          </w:tcPr>
          <w:p w14:paraId="1DC1E2BA" w14:textId="77777777" w:rsidR="00DF27F1" w:rsidRDefault="00DF27F1" w:rsidP="0055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20"/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</w:rPr>
            </w:pPr>
          </w:p>
          <w:p w14:paraId="3DF522DA" w14:textId="4D0D9960" w:rsidR="00DF27F1" w:rsidRPr="0055121D" w:rsidRDefault="00DF27F1" w:rsidP="0055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20"/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</w:rPr>
              <w:t>โ</w:t>
            </w:r>
            <w:r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อน</w:t>
            </w:r>
            <w:r w:rsidRPr="0055121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ไปเงินกู้ยืม</w:t>
            </w:r>
          </w:p>
        </w:tc>
        <w:tc>
          <w:tcPr>
            <w:tcW w:w="1025" w:type="dxa"/>
            <w:vAlign w:val="bottom"/>
          </w:tcPr>
          <w:p w14:paraId="458A8F37" w14:textId="77777777" w:rsidR="00DF27F1" w:rsidRPr="0055121D" w:rsidRDefault="00DF27F1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0C9E3326" w14:textId="170EFF96" w:rsidR="00DF27F1" w:rsidRPr="0055121D" w:rsidRDefault="00DF27F1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B796D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กันยายน</w:t>
            </w:r>
          </w:p>
        </w:tc>
      </w:tr>
      <w:tr w:rsidR="00DF27F1" w:rsidRPr="009777AF" w14:paraId="760C42A7" w14:textId="77777777" w:rsidTr="00864AD1">
        <w:trPr>
          <w:trHeight w:val="443"/>
          <w:tblHeader/>
        </w:trPr>
        <w:tc>
          <w:tcPr>
            <w:tcW w:w="1905" w:type="dxa"/>
            <w:vAlign w:val="bottom"/>
          </w:tcPr>
          <w:p w14:paraId="6FC6339D" w14:textId="47200B9D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5121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เงินกู้ยืมระยะสั้น</w:t>
            </w:r>
          </w:p>
        </w:tc>
        <w:tc>
          <w:tcPr>
            <w:tcW w:w="980" w:type="dxa"/>
            <w:vAlign w:val="bottom"/>
          </w:tcPr>
          <w:p w14:paraId="21B70ACB" w14:textId="125CD080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274" w:type="dxa"/>
            <w:vAlign w:val="bottom"/>
          </w:tcPr>
          <w:p w14:paraId="0625D1DC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7" w:type="dxa"/>
            <w:vAlign w:val="bottom"/>
          </w:tcPr>
          <w:p w14:paraId="73F09CAA" w14:textId="5245EDDC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274" w:type="dxa"/>
            <w:vAlign w:val="bottom"/>
          </w:tcPr>
          <w:p w14:paraId="70B72B5A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4" w:type="dxa"/>
            <w:vAlign w:val="bottom"/>
          </w:tcPr>
          <w:p w14:paraId="3E0716CE" w14:textId="57724172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861" w:type="dxa"/>
            <w:vAlign w:val="bottom"/>
          </w:tcPr>
          <w:p w14:paraId="4CEB01C4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870" w:type="dxa"/>
            <w:vAlign w:val="bottom"/>
          </w:tcPr>
          <w:p w14:paraId="6EAF9331" w14:textId="7570B7D8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ลดลง</w:t>
            </w:r>
          </w:p>
        </w:tc>
        <w:tc>
          <w:tcPr>
            <w:tcW w:w="1165" w:type="dxa"/>
          </w:tcPr>
          <w:p w14:paraId="37776A02" w14:textId="36251DD1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ระยะยาว</w:t>
            </w:r>
          </w:p>
        </w:tc>
        <w:tc>
          <w:tcPr>
            <w:tcW w:w="1025" w:type="dxa"/>
            <w:vAlign w:val="bottom"/>
          </w:tcPr>
          <w:p w14:paraId="5E90DA1C" w14:textId="69617CEE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</w:tr>
      <w:tr w:rsidR="0055121D" w:rsidRPr="009777AF" w14:paraId="1609C5FC" w14:textId="77777777" w:rsidTr="00864AD1">
        <w:trPr>
          <w:trHeight w:val="433"/>
          <w:tblHeader/>
        </w:trPr>
        <w:tc>
          <w:tcPr>
            <w:tcW w:w="1905" w:type="dxa"/>
            <w:vAlign w:val="bottom"/>
          </w:tcPr>
          <w:p w14:paraId="4F6602BE" w14:textId="77777777" w:rsidR="0055121D" w:rsidRPr="0055121D" w:rsidRDefault="0055121D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41" w:type="dxa"/>
            <w:gridSpan w:val="3"/>
          </w:tcPr>
          <w:p w14:paraId="17841974" w14:textId="77777777" w:rsidR="0055121D" w:rsidRPr="0055121D" w:rsidRDefault="0055121D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74" w:type="dxa"/>
          </w:tcPr>
          <w:p w14:paraId="41D1363B" w14:textId="77777777" w:rsidR="0055121D" w:rsidRPr="0055121D" w:rsidRDefault="0055121D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035" w:type="dxa"/>
            <w:gridSpan w:val="5"/>
          </w:tcPr>
          <w:p w14:paraId="121A4D07" w14:textId="7B2A8DAA" w:rsidR="0055121D" w:rsidRPr="0055121D" w:rsidRDefault="0055121D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DF27F1" w:rsidRPr="009777AF" w14:paraId="01F31E32" w14:textId="77777777" w:rsidTr="00864AD1">
        <w:trPr>
          <w:trHeight w:val="422"/>
        </w:trPr>
        <w:tc>
          <w:tcPr>
            <w:tcW w:w="1905" w:type="dxa"/>
          </w:tcPr>
          <w:p w14:paraId="0FFD101E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>ผู้ถือหุ้น</w:t>
            </w:r>
          </w:p>
        </w:tc>
        <w:tc>
          <w:tcPr>
            <w:tcW w:w="980" w:type="dxa"/>
          </w:tcPr>
          <w:p w14:paraId="7A6011E2" w14:textId="69C58760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55121D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057DE0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274" w:type="dxa"/>
          </w:tcPr>
          <w:p w14:paraId="529AF3C7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7" w:type="dxa"/>
          </w:tcPr>
          <w:p w14:paraId="1D86E9B2" w14:textId="31502D6E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6.00</w:t>
            </w:r>
          </w:p>
        </w:tc>
        <w:tc>
          <w:tcPr>
            <w:tcW w:w="274" w:type="dxa"/>
          </w:tcPr>
          <w:p w14:paraId="5BC00151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4" w:type="dxa"/>
          </w:tcPr>
          <w:p w14:paraId="6FFF6E58" w14:textId="5224CECD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45</w:t>
            </w:r>
            <w:r w:rsidRPr="0055121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57DE0">
              <w:rPr>
                <w:rFonts w:asciiTheme="majorBidi" w:hAnsiTheme="majorBidi" w:cstheme="majorBidi"/>
                <w:sz w:val="29"/>
                <w:szCs w:val="29"/>
              </w:rPr>
              <w:t>000</w:t>
            </w:r>
          </w:p>
        </w:tc>
        <w:tc>
          <w:tcPr>
            <w:tcW w:w="861" w:type="dxa"/>
          </w:tcPr>
          <w:p w14:paraId="69697B1C" w14:textId="1C98ADFD" w:rsidR="00DF27F1" w:rsidRPr="0055121D" w:rsidRDefault="00DF27F1" w:rsidP="0013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52,500</w:t>
            </w:r>
          </w:p>
        </w:tc>
        <w:tc>
          <w:tcPr>
            <w:tcW w:w="870" w:type="dxa"/>
          </w:tcPr>
          <w:p w14:paraId="0EA4D504" w14:textId="36EFCC19" w:rsidR="00DF27F1" w:rsidRPr="0055121D" w:rsidRDefault="000A4CBA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DF27F1">
              <w:rPr>
                <w:rFonts w:asciiTheme="majorBidi" w:hAnsiTheme="majorBidi" w:cstheme="majorBidi"/>
                <w:sz w:val="29"/>
                <w:szCs w:val="29"/>
              </w:rPr>
              <w:t>12,500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65" w:type="dxa"/>
          </w:tcPr>
          <w:p w14:paraId="6204A084" w14:textId="6FB77174" w:rsidR="00DF27F1" w:rsidRPr="0055121D" w:rsidRDefault="00DF27F1" w:rsidP="00385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(45,000)</w:t>
            </w:r>
          </w:p>
        </w:tc>
        <w:tc>
          <w:tcPr>
            <w:tcW w:w="1025" w:type="dxa"/>
          </w:tcPr>
          <w:p w14:paraId="1168F106" w14:textId="38C9747A" w:rsidR="00DF27F1" w:rsidRPr="00367834" w:rsidRDefault="000A4CBA" w:rsidP="0036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DF27F1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  <w:tr w:rsidR="00DF27F1" w:rsidRPr="009777AF" w14:paraId="6B58FD5A" w14:textId="77777777" w:rsidTr="00864AD1">
        <w:trPr>
          <w:trHeight w:val="422"/>
        </w:trPr>
        <w:tc>
          <w:tcPr>
            <w:tcW w:w="1905" w:type="dxa"/>
          </w:tcPr>
          <w:p w14:paraId="17BA4981" w14:textId="68947BA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980" w:type="dxa"/>
          </w:tcPr>
          <w:p w14:paraId="60A29DBF" w14:textId="0F15EC99" w:rsidR="00DF27F1" w:rsidRPr="00057DE0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74" w:type="dxa"/>
          </w:tcPr>
          <w:p w14:paraId="598A97F4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87" w:type="dxa"/>
          </w:tcPr>
          <w:p w14:paraId="34F4573D" w14:textId="307D438A" w:rsidR="00DF27F1" w:rsidRDefault="00121893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74" w:type="dxa"/>
          </w:tcPr>
          <w:p w14:paraId="1CC392B5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4" w:type="dxa"/>
          </w:tcPr>
          <w:p w14:paraId="15DFF18A" w14:textId="58B222C3" w:rsidR="00DF27F1" w:rsidRPr="00057DE0" w:rsidRDefault="00DF27F1" w:rsidP="000C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61" w:type="dxa"/>
          </w:tcPr>
          <w:p w14:paraId="3B7CE792" w14:textId="3F4E5B29" w:rsidR="00DF27F1" w:rsidRPr="0055121D" w:rsidRDefault="00DF27F1" w:rsidP="0013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15,000</w:t>
            </w:r>
          </w:p>
        </w:tc>
        <w:tc>
          <w:tcPr>
            <w:tcW w:w="870" w:type="dxa"/>
          </w:tcPr>
          <w:p w14:paraId="41CC8CB4" w14:textId="2C301521" w:rsidR="00DF27F1" w:rsidRPr="0055121D" w:rsidRDefault="00DA66B4" w:rsidP="00DA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65" w:type="dxa"/>
          </w:tcPr>
          <w:p w14:paraId="710DFCDD" w14:textId="3C0C18C0" w:rsidR="00DF27F1" w:rsidRPr="0055121D" w:rsidRDefault="00DF27F1" w:rsidP="00551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(15,000)</w:t>
            </w:r>
          </w:p>
        </w:tc>
        <w:tc>
          <w:tcPr>
            <w:tcW w:w="1025" w:type="dxa"/>
          </w:tcPr>
          <w:p w14:paraId="40AA9668" w14:textId="044D7EF3" w:rsidR="00DF27F1" w:rsidRPr="00B640D5" w:rsidRDefault="00DF27F1" w:rsidP="00B6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640D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DF27F1" w:rsidRPr="00E666A2" w14:paraId="7902BDDA" w14:textId="77777777" w:rsidTr="00864AD1">
        <w:trPr>
          <w:trHeight w:val="443"/>
        </w:trPr>
        <w:tc>
          <w:tcPr>
            <w:tcW w:w="1905" w:type="dxa"/>
          </w:tcPr>
          <w:p w14:paraId="6445FE8E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980" w:type="dxa"/>
          </w:tcPr>
          <w:p w14:paraId="6C4377E8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</w:tcPr>
          <w:p w14:paraId="735BF5D1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87" w:type="dxa"/>
          </w:tcPr>
          <w:p w14:paraId="29F23A8E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</w:tcPr>
          <w:p w14:paraId="4CBD1527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CE16285" w14:textId="3351B30A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45</w:t>
            </w: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  <w:r w:rsidRPr="00057DE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00</w:t>
            </w:r>
          </w:p>
        </w:tc>
        <w:tc>
          <w:tcPr>
            <w:tcW w:w="861" w:type="dxa"/>
          </w:tcPr>
          <w:p w14:paraId="7074D2CF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70" w:type="dxa"/>
          </w:tcPr>
          <w:p w14:paraId="4CC8449D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5" w:type="dxa"/>
          </w:tcPr>
          <w:p w14:paraId="0FBE42A0" w14:textId="77777777" w:rsidR="00DF27F1" w:rsidRPr="0055121D" w:rsidRDefault="00DF27F1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D5D8D4E" w14:textId="761C7292" w:rsidR="00DF27F1" w:rsidRPr="0055121D" w:rsidRDefault="000A4CBA" w:rsidP="0036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40</w:t>
            </w:r>
            <w:r w:rsidR="00DF27F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,000</w:t>
            </w:r>
          </w:p>
        </w:tc>
      </w:tr>
    </w:tbl>
    <w:p w14:paraId="1099D13D" w14:textId="70AC3592" w:rsidR="00E666A2" w:rsidRDefault="00E666A2" w:rsidP="00542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Style w:val="TableGrid"/>
        <w:tblW w:w="9455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3"/>
        <w:gridCol w:w="982"/>
        <w:gridCol w:w="273"/>
        <w:gridCol w:w="988"/>
        <w:gridCol w:w="273"/>
        <w:gridCol w:w="1119"/>
        <w:gridCol w:w="863"/>
        <w:gridCol w:w="870"/>
        <w:gridCol w:w="1171"/>
        <w:gridCol w:w="1023"/>
      </w:tblGrid>
      <w:tr w:rsidR="00DF27F1" w:rsidRPr="009777AF" w14:paraId="0A4AFB51" w14:textId="77777777" w:rsidTr="00DC35E3">
        <w:trPr>
          <w:trHeight w:val="443"/>
          <w:tblHeader/>
        </w:trPr>
        <w:tc>
          <w:tcPr>
            <w:tcW w:w="1942" w:type="dxa"/>
            <w:vAlign w:val="bottom"/>
          </w:tcPr>
          <w:p w14:paraId="7B2EC551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4C54BD65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76" w:type="dxa"/>
            <w:vAlign w:val="bottom"/>
          </w:tcPr>
          <w:p w14:paraId="69F2A707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29" w:type="dxa"/>
          </w:tcPr>
          <w:p w14:paraId="1CFEA17E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3840" w:type="dxa"/>
            <w:gridSpan w:val="4"/>
            <w:vAlign w:val="bottom"/>
          </w:tcPr>
          <w:p w14:paraId="6F863277" w14:textId="274BA4CD" w:rsidR="00DF27F1" w:rsidRPr="0055121D" w:rsidRDefault="00DF27F1" w:rsidP="00DF2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เฉพาะกิจการ</w:t>
            </w:r>
          </w:p>
        </w:tc>
      </w:tr>
      <w:tr w:rsidR="00DF27F1" w:rsidRPr="009777AF" w14:paraId="3C7EEDCD" w14:textId="77777777" w:rsidTr="00DC35E3">
        <w:trPr>
          <w:trHeight w:val="856"/>
          <w:tblHeader/>
        </w:trPr>
        <w:tc>
          <w:tcPr>
            <w:tcW w:w="1942" w:type="dxa"/>
            <w:shd w:val="clear" w:color="auto" w:fill="auto"/>
            <w:vAlign w:val="bottom"/>
          </w:tcPr>
          <w:p w14:paraId="7997FE1B" w14:textId="77777777" w:rsidR="00DF27F1" w:rsidRPr="0055121D" w:rsidRDefault="00DF27F1" w:rsidP="00DC3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992" w:type="dxa"/>
            <w:vAlign w:val="bottom"/>
          </w:tcPr>
          <w:p w14:paraId="56FC4E0A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284AB5C5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5512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276" w:type="dxa"/>
            <w:vAlign w:val="bottom"/>
          </w:tcPr>
          <w:p w14:paraId="552BFBC4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136666B2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5A7E81FF" w14:textId="77777777" w:rsidR="00DF27F1" w:rsidRPr="008B796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8B796D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กันยายน</w:t>
            </w:r>
          </w:p>
        </w:tc>
        <w:tc>
          <w:tcPr>
            <w:tcW w:w="276" w:type="dxa"/>
            <w:vAlign w:val="bottom"/>
          </w:tcPr>
          <w:p w14:paraId="424DEA7B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9" w:type="dxa"/>
            <w:vAlign w:val="bottom"/>
          </w:tcPr>
          <w:p w14:paraId="4229382A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425C8809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55121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</w:p>
        </w:tc>
        <w:tc>
          <w:tcPr>
            <w:tcW w:w="873" w:type="dxa"/>
            <w:vAlign w:val="bottom"/>
          </w:tcPr>
          <w:p w14:paraId="72DBA6DF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43" w:type="dxa"/>
            <w:vAlign w:val="bottom"/>
          </w:tcPr>
          <w:p w14:paraId="6F9D9E89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1" w:type="dxa"/>
          </w:tcPr>
          <w:p w14:paraId="0CD7F2C5" w14:textId="77777777" w:rsidR="00DF27F1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20"/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</w:rPr>
            </w:pPr>
          </w:p>
          <w:p w14:paraId="538932ED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20"/>
              <w:jc w:val="center"/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</w:rPr>
              <w:t>โ</w:t>
            </w:r>
            <w:r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อน</w:t>
            </w:r>
            <w:r w:rsidRPr="0055121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ไปเงินกู้ยืม</w:t>
            </w:r>
          </w:p>
        </w:tc>
        <w:tc>
          <w:tcPr>
            <w:tcW w:w="1033" w:type="dxa"/>
            <w:vAlign w:val="bottom"/>
          </w:tcPr>
          <w:p w14:paraId="51739340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</w:p>
          <w:p w14:paraId="59E4E054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B796D">
              <w:rPr>
                <w:rFonts w:asciiTheme="majorBidi" w:hAnsiTheme="majorBidi" w:cstheme="majorBidi"/>
                <w:spacing w:val="-6"/>
                <w:sz w:val="29"/>
                <w:szCs w:val="29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29"/>
                <w:szCs w:val="29"/>
                <w:cs/>
              </w:rPr>
              <w:t>กันยายน</w:t>
            </w:r>
          </w:p>
        </w:tc>
      </w:tr>
      <w:tr w:rsidR="00DF27F1" w:rsidRPr="009777AF" w14:paraId="66867F69" w14:textId="77777777" w:rsidTr="00DC35E3">
        <w:trPr>
          <w:trHeight w:val="443"/>
          <w:tblHeader/>
        </w:trPr>
        <w:tc>
          <w:tcPr>
            <w:tcW w:w="1942" w:type="dxa"/>
            <w:vAlign w:val="bottom"/>
          </w:tcPr>
          <w:p w14:paraId="6C75B1E7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55121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เงินกู้ยืมระยะสั้น</w:t>
            </w:r>
          </w:p>
        </w:tc>
        <w:tc>
          <w:tcPr>
            <w:tcW w:w="992" w:type="dxa"/>
            <w:vAlign w:val="bottom"/>
          </w:tcPr>
          <w:p w14:paraId="7A36E25A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276" w:type="dxa"/>
            <w:vAlign w:val="bottom"/>
          </w:tcPr>
          <w:p w14:paraId="26968537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778165D2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276" w:type="dxa"/>
            <w:vAlign w:val="bottom"/>
          </w:tcPr>
          <w:p w14:paraId="3A2C1722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9" w:type="dxa"/>
            <w:vAlign w:val="bottom"/>
          </w:tcPr>
          <w:p w14:paraId="48805848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873" w:type="dxa"/>
            <w:vAlign w:val="bottom"/>
          </w:tcPr>
          <w:p w14:paraId="7EC78F54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743" w:type="dxa"/>
            <w:vAlign w:val="bottom"/>
          </w:tcPr>
          <w:p w14:paraId="48D28D2A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ลดลง</w:t>
            </w:r>
          </w:p>
        </w:tc>
        <w:tc>
          <w:tcPr>
            <w:tcW w:w="1191" w:type="dxa"/>
          </w:tcPr>
          <w:p w14:paraId="507E63A4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ระยะยาว</w:t>
            </w:r>
          </w:p>
        </w:tc>
        <w:tc>
          <w:tcPr>
            <w:tcW w:w="1033" w:type="dxa"/>
            <w:vAlign w:val="bottom"/>
          </w:tcPr>
          <w:p w14:paraId="1BC16D30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</w:tr>
      <w:tr w:rsidR="00DF27F1" w:rsidRPr="009777AF" w14:paraId="335F98D8" w14:textId="77777777" w:rsidTr="00DC35E3">
        <w:trPr>
          <w:trHeight w:val="433"/>
          <w:tblHeader/>
        </w:trPr>
        <w:tc>
          <w:tcPr>
            <w:tcW w:w="1942" w:type="dxa"/>
            <w:vAlign w:val="bottom"/>
          </w:tcPr>
          <w:p w14:paraId="50D2C918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68" w:type="dxa"/>
            <w:gridSpan w:val="3"/>
          </w:tcPr>
          <w:p w14:paraId="4179716A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276" w:type="dxa"/>
          </w:tcPr>
          <w:p w14:paraId="6B00C539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969" w:type="dxa"/>
            <w:gridSpan w:val="5"/>
          </w:tcPr>
          <w:p w14:paraId="179B141F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DF27F1" w:rsidRPr="009777AF" w14:paraId="5D1FA70F" w14:textId="77777777" w:rsidTr="00DC35E3">
        <w:trPr>
          <w:trHeight w:val="422"/>
        </w:trPr>
        <w:tc>
          <w:tcPr>
            <w:tcW w:w="1942" w:type="dxa"/>
          </w:tcPr>
          <w:p w14:paraId="7577570E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55121D">
              <w:rPr>
                <w:rFonts w:asciiTheme="majorBidi" w:hAnsiTheme="majorBidi" w:cstheme="majorBidi"/>
                <w:sz w:val="29"/>
                <w:szCs w:val="29"/>
                <w:cs/>
              </w:rPr>
              <w:t>ผู้ถือหุ้น</w:t>
            </w:r>
          </w:p>
        </w:tc>
        <w:tc>
          <w:tcPr>
            <w:tcW w:w="992" w:type="dxa"/>
          </w:tcPr>
          <w:p w14:paraId="7E53A3F3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55121D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Pr="00057DE0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276" w:type="dxa"/>
          </w:tcPr>
          <w:p w14:paraId="69C5A8D2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0" w:type="dxa"/>
          </w:tcPr>
          <w:p w14:paraId="5EEA70C1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6.00</w:t>
            </w:r>
          </w:p>
        </w:tc>
        <w:tc>
          <w:tcPr>
            <w:tcW w:w="276" w:type="dxa"/>
          </w:tcPr>
          <w:p w14:paraId="62F48E9A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9" w:type="dxa"/>
          </w:tcPr>
          <w:p w14:paraId="5B0F98C3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sz w:val="29"/>
                <w:szCs w:val="29"/>
              </w:rPr>
              <w:t>45</w:t>
            </w:r>
            <w:r w:rsidRPr="0055121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057DE0">
              <w:rPr>
                <w:rFonts w:asciiTheme="majorBidi" w:hAnsiTheme="majorBidi" w:cstheme="majorBidi"/>
                <w:sz w:val="29"/>
                <w:szCs w:val="29"/>
              </w:rPr>
              <w:t>000</w:t>
            </w:r>
          </w:p>
        </w:tc>
        <w:tc>
          <w:tcPr>
            <w:tcW w:w="873" w:type="dxa"/>
          </w:tcPr>
          <w:p w14:paraId="0064637C" w14:textId="1ADFD144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32,500</w:t>
            </w:r>
          </w:p>
        </w:tc>
        <w:tc>
          <w:tcPr>
            <w:tcW w:w="743" w:type="dxa"/>
          </w:tcPr>
          <w:p w14:paraId="26493C14" w14:textId="59D34577" w:rsidR="00DF27F1" w:rsidRPr="0055121D" w:rsidRDefault="000A4CBA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DF27F1">
              <w:rPr>
                <w:rFonts w:asciiTheme="majorBidi" w:hAnsiTheme="majorBidi" w:cstheme="majorBidi"/>
                <w:sz w:val="29"/>
                <w:szCs w:val="29"/>
              </w:rPr>
              <w:t>12,500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91" w:type="dxa"/>
          </w:tcPr>
          <w:p w14:paraId="62928F4D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(45,000)</w:t>
            </w:r>
          </w:p>
        </w:tc>
        <w:tc>
          <w:tcPr>
            <w:tcW w:w="1033" w:type="dxa"/>
          </w:tcPr>
          <w:p w14:paraId="2B906281" w14:textId="7AE10B8C" w:rsidR="00DF27F1" w:rsidRPr="00367834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</w:tr>
      <w:tr w:rsidR="00DF27F1" w:rsidRPr="009777AF" w14:paraId="3C45621E" w14:textId="77777777" w:rsidTr="00DC35E3">
        <w:trPr>
          <w:trHeight w:val="422"/>
        </w:trPr>
        <w:tc>
          <w:tcPr>
            <w:tcW w:w="1942" w:type="dxa"/>
          </w:tcPr>
          <w:p w14:paraId="2258CD22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992" w:type="dxa"/>
          </w:tcPr>
          <w:p w14:paraId="43C24D4B" w14:textId="77777777" w:rsidR="00DF27F1" w:rsidRPr="00057DE0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76" w:type="dxa"/>
          </w:tcPr>
          <w:p w14:paraId="101C1C14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00" w:type="dxa"/>
          </w:tcPr>
          <w:p w14:paraId="216DD8F9" w14:textId="79A26EFB" w:rsidR="00DF27F1" w:rsidRDefault="00121893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276" w:type="dxa"/>
          </w:tcPr>
          <w:p w14:paraId="0E299AA8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9" w:type="dxa"/>
          </w:tcPr>
          <w:p w14:paraId="6D1EDC78" w14:textId="77777777" w:rsidR="00DF27F1" w:rsidRPr="00057DE0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873" w:type="dxa"/>
          </w:tcPr>
          <w:p w14:paraId="53FCE5B2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15,000</w:t>
            </w:r>
          </w:p>
        </w:tc>
        <w:tc>
          <w:tcPr>
            <w:tcW w:w="743" w:type="dxa"/>
          </w:tcPr>
          <w:p w14:paraId="2804D27B" w14:textId="4BA7541A" w:rsidR="00DF27F1" w:rsidRPr="0055121D" w:rsidRDefault="00DA66B4" w:rsidP="00DA6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91" w:type="dxa"/>
          </w:tcPr>
          <w:p w14:paraId="5C0B72FA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8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(15,000)</w:t>
            </w:r>
          </w:p>
        </w:tc>
        <w:tc>
          <w:tcPr>
            <w:tcW w:w="1033" w:type="dxa"/>
          </w:tcPr>
          <w:p w14:paraId="3E46C6CC" w14:textId="77777777" w:rsidR="00DF27F1" w:rsidRPr="00B640D5" w:rsidRDefault="00DF27F1" w:rsidP="00B64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640D5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DF27F1" w:rsidRPr="00E666A2" w14:paraId="6CDE6BFF" w14:textId="77777777" w:rsidTr="00DC35E3">
        <w:trPr>
          <w:trHeight w:val="443"/>
        </w:trPr>
        <w:tc>
          <w:tcPr>
            <w:tcW w:w="1942" w:type="dxa"/>
          </w:tcPr>
          <w:p w14:paraId="4CD1E2DA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992" w:type="dxa"/>
          </w:tcPr>
          <w:p w14:paraId="2AF8A9C0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6" w:type="dxa"/>
          </w:tcPr>
          <w:p w14:paraId="2094FB73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</w:tcPr>
          <w:p w14:paraId="0E7F364F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6" w:type="dxa"/>
          </w:tcPr>
          <w:p w14:paraId="41532BC6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2EC311D0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57DE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45</w:t>
            </w:r>
            <w:r w:rsidRPr="0055121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  <w:r w:rsidRPr="00057DE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00</w:t>
            </w:r>
          </w:p>
        </w:tc>
        <w:tc>
          <w:tcPr>
            <w:tcW w:w="873" w:type="dxa"/>
          </w:tcPr>
          <w:p w14:paraId="0C8F2BF6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43" w:type="dxa"/>
          </w:tcPr>
          <w:p w14:paraId="6B963636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91" w:type="dxa"/>
          </w:tcPr>
          <w:p w14:paraId="7CAA9825" w14:textId="77777777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379BBE40" w14:textId="2AE597FE" w:rsidR="00DF27F1" w:rsidRPr="0055121D" w:rsidRDefault="00DF27F1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20,000</w:t>
            </w:r>
          </w:p>
        </w:tc>
      </w:tr>
    </w:tbl>
    <w:p w14:paraId="28CEB3BA" w14:textId="77777777" w:rsidR="00385499" w:rsidRDefault="00385499" w:rsidP="00542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Style w:val="TableGrid"/>
        <w:tblW w:w="94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847"/>
        <w:gridCol w:w="242"/>
        <w:gridCol w:w="748"/>
        <w:gridCol w:w="240"/>
        <w:gridCol w:w="242"/>
        <w:gridCol w:w="242"/>
        <w:gridCol w:w="356"/>
        <w:gridCol w:w="270"/>
        <w:gridCol w:w="630"/>
        <w:gridCol w:w="248"/>
        <w:gridCol w:w="910"/>
        <w:gridCol w:w="274"/>
        <w:gridCol w:w="1048"/>
        <w:gridCol w:w="259"/>
        <w:gridCol w:w="722"/>
        <w:gridCol w:w="240"/>
        <w:gridCol w:w="859"/>
        <w:gridCol w:w="8"/>
      </w:tblGrid>
      <w:tr w:rsidR="00D76DA5" w:rsidRPr="00917B1E" w14:paraId="754DD804" w14:textId="77777777" w:rsidTr="000517B7">
        <w:trPr>
          <w:gridAfter w:val="1"/>
          <w:wAfter w:w="8" w:type="dxa"/>
          <w:trHeight w:val="406"/>
          <w:tblHeader/>
        </w:trPr>
        <w:tc>
          <w:tcPr>
            <w:tcW w:w="1025" w:type="dxa"/>
            <w:vAlign w:val="bottom"/>
          </w:tcPr>
          <w:p w14:paraId="1A175773" w14:textId="34253AE8" w:rsidR="00D76DA5" w:rsidRPr="00917B1E" w:rsidRDefault="00D76DA5" w:rsidP="0049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37" w:type="dxa"/>
            <w:gridSpan w:val="3"/>
            <w:vAlign w:val="bottom"/>
          </w:tcPr>
          <w:p w14:paraId="0C829EC9" w14:textId="35F9E3E5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A124DDA" w14:textId="77777777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350653B" w14:textId="77777777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D371A28" w14:textId="77777777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6" w:type="dxa"/>
            <w:gridSpan w:val="11"/>
          </w:tcPr>
          <w:p w14:paraId="17FD8E6E" w14:textId="1CED7891" w:rsidR="00D76DA5" w:rsidRPr="00917B1E" w:rsidRDefault="00D76DA5" w:rsidP="0076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F614B" w:rsidRPr="00917B1E" w14:paraId="1E2BFBF9" w14:textId="77777777" w:rsidTr="000517B7">
        <w:trPr>
          <w:trHeight w:val="406"/>
          <w:tblHeader/>
        </w:trPr>
        <w:tc>
          <w:tcPr>
            <w:tcW w:w="1025" w:type="dxa"/>
            <w:vAlign w:val="bottom"/>
          </w:tcPr>
          <w:p w14:paraId="4ADBFFF7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hanging="30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37" w:type="dxa"/>
            <w:gridSpan w:val="3"/>
            <w:vAlign w:val="bottom"/>
          </w:tcPr>
          <w:p w14:paraId="5E422699" w14:textId="4EA8893B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0" w:type="dxa"/>
            <w:vAlign w:val="bottom"/>
          </w:tcPr>
          <w:p w14:paraId="2ACFAC6D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vAlign w:val="bottom"/>
          </w:tcPr>
          <w:p w14:paraId="7C169A33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A26971C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57FB4F6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63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71C252BF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0" w:type="dxa"/>
          </w:tcPr>
          <w:p w14:paraId="031C9D4E" w14:textId="49A24CAC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4" w:type="dxa"/>
            <w:vAlign w:val="bottom"/>
          </w:tcPr>
          <w:p w14:paraId="0F4E0628" w14:textId="25F35550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8" w:type="dxa"/>
          </w:tcPr>
          <w:p w14:paraId="71E022A8" w14:textId="2CCE6F24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35" w:hanging="100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  <w:t>โอนจากเงินกู้ยืม</w:t>
            </w:r>
          </w:p>
        </w:tc>
        <w:tc>
          <w:tcPr>
            <w:tcW w:w="259" w:type="dxa"/>
          </w:tcPr>
          <w:p w14:paraId="3E9E7148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20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14:paraId="5F6CA082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240" w:type="dxa"/>
          </w:tcPr>
          <w:p w14:paraId="655694C2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4595C825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</w:tr>
      <w:tr w:rsidR="008F614B" w:rsidRPr="00917B1E" w14:paraId="61BC1E96" w14:textId="77777777" w:rsidTr="000517B7">
        <w:trPr>
          <w:trHeight w:val="406"/>
          <w:tblHeader/>
        </w:trPr>
        <w:tc>
          <w:tcPr>
            <w:tcW w:w="1025" w:type="dxa"/>
            <w:vAlign w:val="bottom"/>
          </w:tcPr>
          <w:p w14:paraId="3DA3B645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hanging="30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47" w:type="dxa"/>
            <w:vAlign w:val="bottom"/>
          </w:tcPr>
          <w:p w14:paraId="4C94525A" w14:textId="4F7D9C72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42" w:type="dxa"/>
            <w:vAlign w:val="bottom"/>
          </w:tcPr>
          <w:p w14:paraId="71282600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2C46D001" w14:textId="78ABCB51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40" w:type="dxa"/>
            <w:vAlign w:val="bottom"/>
          </w:tcPr>
          <w:p w14:paraId="33A66F89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vAlign w:val="bottom"/>
          </w:tcPr>
          <w:p w14:paraId="1311A4F4" w14:textId="7B34764B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26F1D160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5FA1436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63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1CD3395C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0" w:type="dxa"/>
          </w:tcPr>
          <w:p w14:paraId="47DAA510" w14:textId="6B5B838A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274" w:type="dxa"/>
            <w:vAlign w:val="bottom"/>
          </w:tcPr>
          <w:p w14:paraId="05E62846" w14:textId="7BCB787F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8" w:type="dxa"/>
          </w:tcPr>
          <w:p w14:paraId="14678B34" w14:textId="068A931F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35" w:hanging="10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ระยะสั้นจาก</w:t>
            </w:r>
          </w:p>
        </w:tc>
        <w:tc>
          <w:tcPr>
            <w:tcW w:w="259" w:type="dxa"/>
          </w:tcPr>
          <w:p w14:paraId="6353F546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14:paraId="26F55ECA" w14:textId="3FDFC376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โอนจาก</w:t>
            </w:r>
          </w:p>
        </w:tc>
        <w:tc>
          <w:tcPr>
            <w:tcW w:w="240" w:type="dxa"/>
          </w:tcPr>
          <w:p w14:paraId="2E42357D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3D0AC88A" w14:textId="0B8FC5FA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</w:tr>
      <w:tr w:rsidR="008F614B" w:rsidRPr="00917B1E" w14:paraId="7F19C8FB" w14:textId="77777777" w:rsidTr="000517B7">
        <w:trPr>
          <w:trHeight w:val="406"/>
          <w:tblHeader/>
        </w:trPr>
        <w:tc>
          <w:tcPr>
            <w:tcW w:w="1025" w:type="dxa"/>
            <w:vAlign w:val="bottom"/>
          </w:tcPr>
          <w:p w14:paraId="63165349" w14:textId="272237D5" w:rsidR="008F614B" w:rsidRPr="00917B1E" w:rsidRDefault="008F614B" w:rsidP="00864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hanging="27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847" w:type="dxa"/>
            <w:vAlign w:val="bottom"/>
          </w:tcPr>
          <w:p w14:paraId="6A860E47" w14:textId="663D7A98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4"/>
                <w:sz w:val="26"/>
                <w:szCs w:val="26"/>
              </w:rPr>
              <w:t xml:space="preserve">31 </w:t>
            </w:r>
            <w:r w:rsidRPr="00917B1E"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2" w:type="dxa"/>
            <w:vAlign w:val="bottom"/>
          </w:tcPr>
          <w:p w14:paraId="33DEB62D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4"/>
                <w:sz w:val="26"/>
                <w:szCs w:val="26"/>
              </w:rPr>
            </w:pPr>
          </w:p>
        </w:tc>
        <w:tc>
          <w:tcPr>
            <w:tcW w:w="748" w:type="dxa"/>
            <w:vAlign w:val="bottom"/>
          </w:tcPr>
          <w:p w14:paraId="01FFA3E9" w14:textId="20097034" w:rsidR="008F614B" w:rsidRPr="008B796D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</w:pPr>
            <w:r w:rsidRPr="008B796D">
              <w:rPr>
                <w:rFonts w:asciiTheme="majorBidi" w:hAnsiTheme="majorBidi" w:cstheme="majorBidi"/>
                <w:spacing w:val="-16"/>
                <w:sz w:val="26"/>
                <w:szCs w:val="26"/>
              </w:rPr>
              <w:t xml:space="preserve">30 </w:t>
            </w:r>
            <w:r w:rsidR="00A369FD">
              <w:rPr>
                <w:rFonts w:asciiTheme="majorBidi" w:hAnsiTheme="majorBidi" w:cstheme="majorBidi" w:hint="cs"/>
                <w:spacing w:val="-1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0" w:type="dxa"/>
            <w:vAlign w:val="bottom"/>
          </w:tcPr>
          <w:p w14:paraId="473FC0AA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vAlign w:val="bottom"/>
          </w:tcPr>
          <w:p w14:paraId="73CF1B3D" w14:textId="26AB0A84" w:rsidR="008F614B" w:rsidRPr="007543C3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</w:pPr>
            <w:r w:rsidRPr="007543C3">
              <w:rPr>
                <w:rFonts w:asciiTheme="majorBidi" w:hAnsiTheme="majorBidi" w:cstheme="majorBidi"/>
                <w:spacing w:val="-16"/>
                <w:sz w:val="26"/>
                <w:szCs w:val="26"/>
              </w:rPr>
              <w:t xml:space="preserve">31 </w:t>
            </w:r>
            <w:r w:rsidRPr="007543C3">
              <w:rPr>
                <w:rFonts w:asciiTheme="majorBidi" w:hAnsiTheme="majorBidi" w:cstheme="majorBidi"/>
                <w:spacing w:val="-1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B54F010" w14:textId="77777777" w:rsidR="008F614B" w:rsidRPr="007543C3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48A8E39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63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48" w:type="dxa"/>
          </w:tcPr>
          <w:p w14:paraId="007004B3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0" w:type="dxa"/>
          </w:tcPr>
          <w:p w14:paraId="238F1377" w14:textId="30D22DF5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274" w:type="dxa"/>
            <w:vAlign w:val="bottom"/>
          </w:tcPr>
          <w:p w14:paraId="427EF6A6" w14:textId="29FB2A36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048" w:type="dxa"/>
          </w:tcPr>
          <w:p w14:paraId="3C4935CB" w14:textId="0D3AB3FA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35" w:hanging="10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บุคคลที่</w:t>
            </w:r>
          </w:p>
        </w:tc>
        <w:tc>
          <w:tcPr>
            <w:tcW w:w="259" w:type="dxa"/>
          </w:tcPr>
          <w:p w14:paraId="5FA16FCE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722" w:type="dxa"/>
          </w:tcPr>
          <w:p w14:paraId="4F4B217A" w14:textId="065A67F4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40" w:type="dxa"/>
          </w:tcPr>
          <w:p w14:paraId="105037E4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707CCEE3" w14:textId="50D14B6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 w:rsidR="00A369FD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กันยายน</w:t>
            </w:r>
          </w:p>
        </w:tc>
      </w:tr>
      <w:tr w:rsidR="008F614B" w:rsidRPr="00917B1E" w14:paraId="09AB3726" w14:textId="77777777" w:rsidTr="000517B7">
        <w:trPr>
          <w:trHeight w:val="406"/>
          <w:tblHeader/>
        </w:trPr>
        <w:tc>
          <w:tcPr>
            <w:tcW w:w="1025" w:type="dxa"/>
            <w:vAlign w:val="center"/>
          </w:tcPr>
          <w:p w14:paraId="0A1E4FF4" w14:textId="40761853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hanging="30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17B1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</w:t>
            </w:r>
            <w:r w:rsidR="00864AD1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  </w:t>
            </w:r>
            <w:r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847" w:type="dxa"/>
            <w:vAlign w:val="center"/>
          </w:tcPr>
          <w:p w14:paraId="47EDFB03" w14:textId="70F3D601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2563</w:t>
            </w:r>
          </w:p>
        </w:tc>
        <w:tc>
          <w:tcPr>
            <w:tcW w:w="242" w:type="dxa"/>
            <w:vAlign w:val="center"/>
          </w:tcPr>
          <w:p w14:paraId="0FC384D9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48" w:type="dxa"/>
            <w:vAlign w:val="center"/>
          </w:tcPr>
          <w:p w14:paraId="5ACC3BBE" w14:textId="5512C993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4</w:t>
            </w:r>
          </w:p>
        </w:tc>
        <w:tc>
          <w:tcPr>
            <w:tcW w:w="240" w:type="dxa"/>
            <w:vAlign w:val="center"/>
          </w:tcPr>
          <w:p w14:paraId="681CC9BA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3373DF61" w14:textId="0ABF39C1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center"/>
          </w:tcPr>
          <w:p w14:paraId="7F4D5AE9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55A59235" w14:textId="7593AE29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63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8" w:type="dxa"/>
            <w:vAlign w:val="center"/>
          </w:tcPr>
          <w:p w14:paraId="5C66C29F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0" w:type="dxa"/>
            <w:vAlign w:val="center"/>
          </w:tcPr>
          <w:p w14:paraId="3819B56D" w14:textId="1614353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(</w:t>
            </w:r>
            <w:r w:rsidRPr="00917B1E">
              <w:rPr>
                <w:rFonts w:asciiTheme="majorBidi" w:hAnsiTheme="majorBidi" w:cstheme="majorBidi" w:hint="cs"/>
                <w:spacing w:val="-12"/>
                <w:sz w:val="26"/>
                <w:szCs w:val="26"/>
                <w:cs/>
              </w:rPr>
              <w:t xml:space="preserve">หมายเหตุ </w:t>
            </w:r>
            <w:r w:rsidR="008A6534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4</w:t>
            </w:r>
            <w:r w:rsidRPr="00917B1E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)</w:t>
            </w:r>
          </w:p>
        </w:tc>
        <w:tc>
          <w:tcPr>
            <w:tcW w:w="274" w:type="dxa"/>
            <w:vAlign w:val="center"/>
          </w:tcPr>
          <w:p w14:paraId="4BE6D4F1" w14:textId="42EA7866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6"/>
                <w:sz w:val="26"/>
                <w:szCs w:val="26"/>
              </w:rPr>
            </w:pPr>
          </w:p>
        </w:tc>
        <w:tc>
          <w:tcPr>
            <w:tcW w:w="1048" w:type="dxa"/>
            <w:vAlign w:val="center"/>
          </w:tcPr>
          <w:p w14:paraId="645984BD" w14:textId="09C7F479" w:rsidR="008F614B" w:rsidRPr="00CF5739" w:rsidRDefault="008F614B" w:rsidP="00CF5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00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  <w:r w:rsidRPr="00CF5739"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  <w:t>ไม่เกี่ยวข้องกัน</w:t>
            </w:r>
            <w:r w:rsidRPr="00CF5739">
              <w:rPr>
                <w:rFonts w:asciiTheme="majorBidi" w:hAnsiTheme="majorBidi" w:cstheme="majorBidi"/>
                <w:spacing w:val="-12"/>
                <w:sz w:val="26"/>
                <w:szCs w:val="26"/>
              </w:rPr>
              <w:t>*</w:t>
            </w:r>
          </w:p>
        </w:tc>
        <w:tc>
          <w:tcPr>
            <w:tcW w:w="259" w:type="dxa"/>
            <w:vAlign w:val="center"/>
          </w:tcPr>
          <w:p w14:paraId="5946207F" w14:textId="77777777" w:rsidR="008F614B" w:rsidRPr="00CF5739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  <w:cs/>
              </w:rPr>
            </w:pPr>
          </w:p>
        </w:tc>
        <w:tc>
          <w:tcPr>
            <w:tcW w:w="722" w:type="dxa"/>
            <w:vAlign w:val="center"/>
          </w:tcPr>
          <w:p w14:paraId="7259A02B" w14:textId="5552A633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240" w:type="dxa"/>
            <w:vAlign w:val="center"/>
          </w:tcPr>
          <w:p w14:paraId="7362915F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67" w:type="dxa"/>
            <w:gridSpan w:val="2"/>
            <w:vAlign w:val="center"/>
          </w:tcPr>
          <w:p w14:paraId="276FDE2D" w14:textId="25277E85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2564</w:t>
            </w:r>
          </w:p>
        </w:tc>
      </w:tr>
      <w:tr w:rsidR="00804A5C" w:rsidRPr="00917B1E" w14:paraId="79FE1B43" w14:textId="77777777" w:rsidTr="000517B7">
        <w:trPr>
          <w:gridAfter w:val="1"/>
          <w:wAfter w:w="8" w:type="dxa"/>
          <w:trHeight w:val="396"/>
          <w:tblHeader/>
        </w:trPr>
        <w:tc>
          <w:tcPr>
            <w:tcW w:w="1025" w:type="dxa"/>
            <w:vAlign w:val="bottom"/>
          </w:tcPr>
          <w:p w14:paraId="6633ECBD" w14:textId="77777777" w:rsidR="00804A5C" w:rsidRPr="00917B1E" w:rsidRDefault="00804A5C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gridSpan w:val="3"/>
          </w:tcPr>
          <w:p w14:paraId="710E0D49" w14:textId="77777777" w:rsidR="00804A5C" w:rsidRPr="00917B1E" w:rsidRDefault="00804A5C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4320A8AC" w14:textId="77777777" w:rsidR="00804A5C" w:rsidRPr="00917B1E" w:rsidRDefault="00804A5C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13"/>
          </w:tcPr>
          <w:p w14:paraId="5DF77987" w14:textId="4D51DE4E" w:rsidR="00804A5C" w:rsidRPr="00917B1E" w:rsidRDefault="00804A5C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F614B" w:rsidRPr="00917B1E" w14:paraId="3F69210B" w14:textId="77777777" w:rsidTr="000517B7">
        <w:trPr>
          <w:trHeight w:val="386"/>
        </w:trPr>
        <w:tc>
          <w:tcPr>
            <w:tcW w:w="1025" w:type="dxa"/>
          </w:tcPr>
          <w:p w14:paraId="299B95E4" w14:textId="0E933568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104" w:hanging="9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847" w:type="dxa"/>
          </w:tcPr>
          <w:p w14:paraId="50D21508" w14:textId="40748F6D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267DBF81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</w:tcPr>
          <w:p w14:paraId="41288B69" w14:textId="1BFE05F2" w:rsidR="008F614B" w:rsidRPr="00917B1E" w:rsidRDefault="00DF27F1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6.00</w:t>
            </w:r>
          </w:p>
        </w:tc>
        <w:tc>
          <w:tcPr>
            <w:tcW w:w="240" w:type="dxa"/>
          </w:tcPr>
          <w:p w14:paraId="4B7902ED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gridSpan w:val="3"/>
          </w:tcPr>
          <w:p w14:paraId="7C721862" w14:textId="25A05F2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61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1E6315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68CC03A7" w14:textId="0705D895" w:rsidR="008F614B" w:rsidRPr="00917B1E" w:rsidRDefault="00DF27F1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8" w:type="dxa"/>
          </w:tcPr>
          <w:p w14:paraId="400F069F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</w:tcPr>
          <w:p w14:paraId="2ACA9CB8" w14:textId="161294EC" w:rsidR="008F614B" w:rsidRPr="00917B1E" w:rsidRDefault="00DF27F1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62,500</w:t>
            </w:r>
          </w:p>
        </w:tc>
        <w:tc>
          <w:tcPr>
            <w:tcW w:w="274" w:type="dxa"/>
          </w:tcPr>
          <w:p w14:paraId="75B51480" w14:textId="5EACEB45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1899BF7C" w14:textId="6EBB2039" w:rsidR="008F614B" w:rsidRPr="00917B1E" w:rsidRDefault="00DF27F1" w:rsidP="00D71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5D53AB85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6DE80559" w14:textId="590E8B68" w:rsidR="008F614B" w:rsidRPr="00917B1E" w:rsidRDefault="00DF27F1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  <w:tab w:val="left" w:pos="51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240" w:type="dxa"/>
          </w:tcPr>
          <w:p w14:paraId="79222715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gridSpan w:val="2"/>
          </w:tcPr>
          <w:p w14:paraId="2E42454B" w14:textId="52917946" w:rsidR="008F614B" w:rsidRPr="00917B1E" w:rsidRDefault="00DF27F1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107,500</w:t>
            </w:r>
          </w:p>
        </w:tc>
      </w:tr>
      <w:tr w:rsidR="008F614B" w:rsidRPr="006F2A1D" w14:paraId="65E34A77" w14:textId="77777777" w:rsidTr="000517B7">
        <w:trPr>
          <w:trHeight w:val="386"/>
        </w:trPr>
        <w:tc>
          <w:tcPr>
            <w:tcW w:w="1025" w:type="dxa"/>
          </w:tcPr>
          <w:p w14:paraId="0C442000" w14:textId="0F407DA4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" w:right="-104" w:hanging="90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บุคคลที่</w:t>
            </w: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br/>
              <w:t>เกี่ยวข้องกัน</w:t>
            </w:r>
          </w:p>
        </w:tc>
        <w:tc>
          <w:tcPr>
            <w:tcW w:w="847" w:type="dxa"/>
          </w:tcPr>
          <w:p w14:paraId="4C4A3215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8C5CFE" w14:textId="7E3CEBF6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FD85092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" w:type="dxa"/>
          </w:tcPr>
          <w:p w14:paraId="7B36D49A" w14:textId="77777777" w:rsidR="008F614B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97B1C7" w14:textId="018700ED" w:rsidR="00DF27F1" w:rsidRPr="00917B1E" w:rsidRDefault="00DF27F1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6.00</w:t>
            </w:r>
          </w:p>
        </w:tc>
        <w:tc>
          <w:tcPr>
            <w:tcW w:w="240" w:type="dxa"/>
          </w:tcPr>
          <w:p w14:paraId="7E8BF6BB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gridSpan w:val="3"/>
          </w:tcPr>
          <w:p w14:paraId="7A033242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61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856329" w14:textId="470DDDCF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61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3A0638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06528CF2" w14:textId="77777777" w:rsidR="008F614B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120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0D6285" w14:textId="257BB66F" w:rsidR="00DF27F1" w:rsidRPr="00917B1E" w:rsidRDefault="00DF27F1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right="-120" w:hanging="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48" w:type="dxa"/>
          </w:tcPr>
          <w:p w14:paraId="47A625E0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</w:tcPr>
          <w:p w14:paraId="61E7D7FB" w14:textId="77777777" w:rsidR="008F614B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5" w:right="-99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3E8D56" w14:textId="1655A582" w:rsidR="00DF27F1" w:rsidRPr="00917B1E" w:rsidRDefault="00DF27F1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5" w:right="-99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2F89496E" w14:textId="39EB12D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1BD02D29" w14:textId="77777777" w:rsidR="008F614B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240379" w14:textId="1C613A84" w:rsidR="00DF27F1" w:rsidRPr="00917B1E" w:rsidRDefault="00DF27F1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259" w:type="dxa"/>
          </w:tcPr>
          <w:p w14:paraId="43A5E9BC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1E06EA21" w14:textId="77777777" w:rsidR="008F614B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35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04B4A7" w14:textId="0A50A332" w:rsidR="00DF27F1" w:rsidRPr="00917B1E" w:rsidRDefault="00DF27F1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35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240" w:type="dxa"/>
          </w:tcPr>
          <w:p w14:paraId="0837E78F" w14:textId="77777777" w:rsidR="008F614B" w:rsidRPr="00917B1E" w:rsidRDefault="008F614B" w:rsidP="0091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gridSpan w:val="2"/>
          </w:tcPr>
          <w:p w14:paraId="31E6508A" w14:textId="77777777" w:rsidR="008F614B" w:rsidRDefault="008F614B" w:rsidP="006F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933EF7" w14:textId="6BAC9D5D" w:rsidR="00DF27F1" w:rsidRPr="00917B1E" w:rsidRDefault="00DF27F1" w:rsidP="006F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185,000</w:t>
            </w:r>
          </w:p>
        </w:tc>
      </w:tr>
      <w:tr w:rsidR="008F614B" w:rsidRPr="00917B1E" w14:paraId="1685D736" w14:textId="77777777" w:rsidTr="000517B7">
        <w:trPr>
          <w:trHeight w:val="406"/>
        </w:trPr>
        <w:tc>
          <w:tcPr>
            <w:tcW w:w="1025" w:type="dxa"/>
          </w:tcPr>
          <w:p w14:paraId="4FEE734C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47" w:type="dxa"/>
          </w:tcPr>
          <w:p w14:paraId="09CA0461" w14:textId="5490CF62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2616B895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</w:tcPr>
          <w:p w14:paraId="50B40093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2486D614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CF8C77" w14:textId="5D694D5D" w:rsidR="008F614B" w:rsidRPr="00917B1E" w:rsidRDefault="008F614B" w:rsidP="006F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61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4C8AD9" w14:textId="6D5028AB" w:rsidR="008F614B" w:rsidRPr="00917B1E" w:rsidRDefault="008F614B" w:rsidP="006F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0F77639A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" w:type="dxa"/>
          </w:tcPr>
          <w:p w14:paraId="631C8CB9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0" w:type="dxa"/>
          </w:tcPr>
          <w:p w14:paraId="2E09FF34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</w:tcPr>
          <w:p w14:paraId="7234CA55" w14:textId="1CC0DDCF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</w:tcPr>
          <w:p w14:paraId="556603E5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7BAD0A7D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2" w:type="dxa"/>
          </w:tcPr>
          <w:p w14:paraId="5FE688E4" w14:textId="3D40D80C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505172B9" w14:textId="77777777" w:rsidR="008F614B" w:rsidRPr="00917B1E" w:rsidRDefault="008F614B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B0464D" w14:textId="581DF3D1" w:rsidR="008F614B" w:rsidRPr="00917B1E" w:rsidRDefault="00DF27F1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292,500</w:t>
            </w:r>
          </w:p>
        </w:tc>
      </w:tr>
    </w:tbl>
    <w:p w14:paraId="437DD282" w14:textId="77777777" w:rsidR="00DA4B16" w:rsidRPr="00C70E5D" w:rsidRDefault="00DA4B16" w:rsidP="00687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outlineLvl w:val="0"/>
        <w:rPr>
          <w:rFonts w:ascii="Angsana New" w:hAnsi="Angsana New"/>
          <w:b/>
          <w:bCs/>
        </w:rPr>
      </w:pP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15"/>
        <w:gridCol w:w="274"/>
        <w:gridCol w:w="829"/>
        <w:gridCol w:w="269"/>
        <w:gridCol w:w="912"/>
        <w:gridCol w:w="239"/>
        <w:gridCol w:w="702"/>
        <w:gridCol w:w="256"/>
        <w:gridCol w:w="1281"/>
        <w:gridCol w:w="239"/>
        <w:gridCol w:w="878"/>
        <w:gridCol w:w="252"/>
        <w:gridCol w:w="911"/>
        <w:gridCol w:w="8"/>
        <w:gridCol w:w="19"/>
      </w:tblGrid>
      <w:tr w:rsidR="00DA4B16" w:rsidRPr="00917B1E" w14:paraId="2B389D5F" w14:textId="77777777" w:rsidTr="000517B7">
        <w:trPr>
          <w:gridAfter w:val="2"/>
          <w:wAfter w:w="27" w:type="dxa"/>
          <w:trHeight w:val="427"/>
          <w:tblHeader/>
        </w:trPr>
        <w:tc>
          <w:tcPr>
            <w:tcW w:w="1260" w:type="dxa"/>
            <w:vAlign w:val="bottom"/>
          </w:tcPr>
          <w:p w14:paraId="4D01A655" w14:textId="77777777" w:rsidR="00DA4B16" w:rsidRPr="00917B1E" w:rsidRDefault="00DA4B16" w:rsidP="00156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8" w:type="dxa"/>
            <w:gridSpan w:val="3"/>
            <w:vAlign w:val="bottom"/>
          </w:tcPr>
          <w:p w14:paraId="5356F44D" w14:textId="202C3A85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vAlign w:val="bottom"/>
          </w:tcPr>
          <w:p w14:paraId="49E71D9E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70" w:type="dxa"/>
            <w:gridSpan w:val="9"/>
          </w:tcPr>
          <w:p w14:paraId="4268029A" w14:textId="5B06BEBB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17B1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23F0" w:rsidRPr="00917B1E" w14:paraId="6A40818A" w14:textId="77777777" w:rsidTr="000517B7">
        <w:trPr>
          <w:gridAfter w:val="1"/>
          <w:wAfter w:w="19" w:type="dxa"/>
          <w:trHeight w:val="427"/>
          <w:tblHeader/>
        </w:trPr>
        <w:tc>
          <w:tcPr>
            <w:tcW w:w="1260" w:type="dxa"/>
            <w:vAlign w:val="bottom"/>
          </w:tcPr>
          <w:p w14:paraId="6B51F112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18" w:type="dxa"/>
            <w:gridSpan w:val="3"/>
            <w:vAlign w:val="bottom"/>
          </w:tcPr>
          <w:p w14:paraId="40BB5242" w14:textId="5BCDCB65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6D4F7814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1CBE89C2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54B79FEE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14:paraId="237F601A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68969BD6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281" w:type="dxa"/>
          </w:tcPr>
          <w:p w14:paraId="2B03F6C6" w14:textId="206C7D1B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โอนจากเงินกู้ยืม</w:t>
            </w:r>
          </w:p>
        </w:tc>
        <w:tc>
          <w:tcPr>
            <w:tcW w:w="239" w:type="dxa"/>
          </w:tcPr>
          <w:p w14:paraId="521EE531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78" w:type="dxa"/>
          </w:tcPr>
          <w:p w14:paraId="064B6BC9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252" w:type="dxa"/>
          </w:tcPr>
          <w:p w14:paraId="1672AF7A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48C28A4D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</w:tr>
      <w:tr w:rsidR="006A23F0" w:rsidRPr="00917B1E" w14:paraId="0FFF22B2" w14:textId="77777777" w:rsidTr="000517B7">
        <w:trPr>
          <w:gridAfter w:val="1"/>
          <w:wAfter w:w="19" w:type="dxa"/>
          <w:trHeight w:val="427"/>
          <w:tblHeader/>
        </w:trPr>
        <w:tc>
          <w:tcPr>
            <w:tcW w:w="1260" w:type="dxa"/>
            <w:vAlign w:val="bottom"/>
          </w:tcPr>
          <w:p w14:paraId="471CA47E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15" w:type="dxa"/>
            <w:vAlign w:val="bottom"/>
          </w:tcPr>
          <w:p w14:paraId="30DF4F8A" w14:textId="6D6936E4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74" w:type="dxa"/>
            <w:vAlign w:val="bottom"/>
          </w:tcPr>
          <w:p w14:paraId="01FB2BD7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29" w:type="dxa"/>
            <w:vAlign w:val="bottom"/>
          </w:tcPr>
          <w:p w14:paraId="1BCD8E41" w14:textId="59990ED3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" w:type="dxa"/>
            <w:vAlign w:val="bottom"/>
          </w:tcPr>
          <w:p w14:paraId="37D72178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532BB882" w14:textId="614B2A68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9" w:type="dxa"/>
            <w:vAlign w:val="bottom"/>
          </w:tcPr>
          <w:p w14:paraId="4F522ABE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14:paraId="1E3E9ADC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62C7A99C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281" w:type="dxa"/>
          </w:tcPr>
          <w:p w14:paraId="53B40FA4" w14:textId="7C0BB6B8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ระยะสั้นจาก</w:t>
            </w:r>
          </w:p>
        </w:tc>
        <w:tc>
          <w:tcPr>
            <w:tcW w:w="239" w:type="dxa"/>
          </w:tcPr>
          <w:p w14:paraId="3DC8FA1E" w14:textId="77777777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78" w:type="dxa"/>
          </w:tcPr>
          <w:p w14:paraId="62302E2F" w14:textId="1056EC21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โอนจาก</w:t>
            </w:r>
          </w:p>
        </w:tc>
        <w:tc>
          <w:tcPr>
            <w:tcW w:w="252" w:type="dxa"/>
          </w:tcPr>
          <w:p w14:paraId="6D68A061" w14:textId="77777777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61DDAB3D" w14:textId="352C0DF8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ณ วันที่</w:t>
            </w:r>
          </w:p>
        </w:tc>
      </w:tr>
      <w:tr w:rsidR="006A23F0" w:rsidRPr="00917B1E" w14:paraId="53B93A1A" w14:textId="77777777" w:rsidTr="000517B7">
        <w:trPr>
          <w:gridAfter w:val="1"/>
          <w:wAfter w:w="19" w:type="dxa"/>
          <w:trHeight w:val="427"/>
          <w:tblHeader/>
        </w:trPr>
        <w:tc>
          <w:tcPr>
            <w:tcW w:w="1260" w:type="dxa"/>
            <w:vAlign w:val="bottom"/>
          </w:tcPr>
          <w:p w14:paraId="6131B816" w14:textId="38CFECCF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915" w:type="dxa"/>
            <w:vAlign w:val="bottom"/>
          </w:tcPr>
          <w:p w14:paraId="4B6FFE35" w14:textId="3E6F914C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31 </w:t>
            </w: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4" w:type="dxa"/>
            <w:vAlign w:val="bottom"/>
          </w:tcPr>
          <w:p w14:paraId="22780568" w14:textId="7777777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29" w:type="dxa"/>
            <w:vAlign w:val="bottom"/>
          </w:tcPr>
          <w:p w14:paraId="71742B90" w14:textId="5055C43C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8B796D">
              <w:rPr>
                <w:rFonts w:asciiTheme="majorBidi" w:hAnsiTheme="majorBidi" w:cstheme="majorBidi"/>
                <w:spacing w:val="-16"/>
                <w:sz w:val="26"/>
                <w:szCs w:val="26"/>
              </w:rPr>
              <w:t xml:space="preserve">30 </w:t>
            </w:r>
            <w:r w:rsidR="00A369FD">
              <w:rPr>
                <w:rFonts w:asciiTheme="majorBidi" w:hAnsiTheme="majorBidi" w:cstheme="majorBidi" w:hint="cs"/>
                <w:spacing w:val="-1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69" w:type="dxa"/>
            <w:vAlign w:val="bottom"/>
          </w:tcPr>
          <w:p w14:paraId="10B829C7" w14:textId="7777777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2" w:type="dxa"/>
            <w:vAlign w:val="bottom"/>
          </w:tcPr>
          <w:p w14:paraId="04277184" w14:textId="581929C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31 </w:t>
            </w: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vAlign w:val="bottom"/>
          </w:tcPr>
          <w:p w14:paraId="783A8D99" w14:textId="7777777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02" w:type="dxa"/>
            <w:vAlign w:val="bottom"/>
          </w:tcPr>
          <w:p w14:paraId="79570CB5" w14:textId="7777777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256" w:type="dxa"/>
            <w:vAlign w:val="bottom"/>
          </w:tcPr>
          <w:p w14:paraId="1B8F6BC6" w14:textId="7777777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281" w:type="dxa"/>
          </w:tcPr>
          <w:p w14:paraId="45A3CD7A" w14:textId="07D57075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บุคคลที่</w:t>
            </w:r>
          </w:p>
        </w:tc>
        <w:tc>
          <w:tcPr>
            <w:tcW w:w="239" w:type="dxa"/>
          </w:tcPr>
          <w:p w14:paraId="380EAD38" w14:textId="7777777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78" w:type="dxa"/>
          </w:tcPr>
          <w:p w14:paraId="26180667" w14:textId="02B755AD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52" w:type="dxa"/>
          </w:tcPr>
          <w:p w14:paraId="02BA54B8" w14:textId="77777777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919" w:type="dxa"/>
            <w:gridSpan w:val="2"/>
            <w:vAlign w:val="bottom"/>
          </w:tcPr>
          <w:p w14:paraId="4150CC45" w14:textId="481AD86F" w:rsidR="006A23F0" w:rsidRPr="00917B1E" w:rsidRDefault="006A23F0" w:rsidP="008B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30 </w:t>
            </w:r>
            <w:r w:rsidR="00A369FD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กันยายน</w:t>
            </w:r>
          </w:p>
        </w:tc>
      </w:tr>
      <w:tr w:rsidR="006A23F0" w:rsidRPr="00917B1E" w14:paraId="7875E9B0" w14:textId="77777777" w:rsidTr="000517B7">
        <w:trPr>
          <w:gridAfter w:val="1"/>
          <w:wAfter w:w="19" w:type="dxa"/>
          <w:trHeight w:val="427"/>
          <w:tblHeader/>
        </w:trPr>
        <w:tc>
          <w:tcPr>
            <w:tcW w:w="1260" w:type="dxa"/>
            <w:vAlign w:val="center"/>
          </w:tcPr>
          <w:p w14:paraId="550BFB22" w14:textId="72B21712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917B1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915" w:type="dxa"/>
            <w:vAlign w:val="center"/>
          </w:tcPr>
          <w:p w14:paraId="7DE8CA38" w14:textId="4C71A263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2563</w:t>
            </w:r>
          </w:p>
        </w:tc>
        <w:tc>
          <w:tcPr>
            <w:tcW w:w="274" w:type="dxa"/>
            <w:vAlign w:val="center"/>
          </w:tcPr>
          <w:p w14:paraId="66A2CA84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29" w:type="dxa"/>
            <w:vAlign w:val="center"/>
          </w:tcPr>
          <w:p w14:paraId="4B3FB900" w14:textId="44C96AD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2564</w:t>
            </w:r>
          </w:p>
        </w:tc>
        <w:tc>
          <w:tcPr>
            <w:tcW w:w="269" w:type="dxa"/>
            <w:vAlign w:val="center"/>
          </w:tcPr>
          <w:p w14:paraId="66A91714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12" w:type="dxa"/>
            <w:vAlign w:val="center"/>
          </w:tcPr>
          <w:p w14:paraId="68306EA7" w14:textId="522B0986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2563</w:t>
            </w:r>
          </w:p>
        </w:tc>
        <w:tc>
          <w:tcPr>
            <w:tcW w:w="239" w:type="dxa"/>
            <w:vAlign w:val="center"/>
          </w:tcPr>
          <w:p w14:paraId="2511F42E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02" w:type="dxa"/>
            <w:vAlign w:val="center"/>
          </w:tcPr>
          <w:p w14:paraId="3CD157B0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6" w:type="dxa"/>
            <w:vAlign w:val="center"/>
          </w:tcPr>
          <w:p w14:paraId="461DBFA6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281" w:type="dxa"/>
            <w:vAlign w:val="center"/>
          </w:tcPr>
          <w:p w14:paraId="14F28262" w14:textId="56FA71DD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ไม่เกี่ยวข้องกัน</w:t>
            </w:r>
            <w:r>
              <w:rPr>
                <w:rFonts w:asciiTheme="majorBidi" w:hAnsiTheme="majorBidi" w:cstheme="majorBidi"/>
                <w:spacing w:val="-10"/>
                <w:sz w:val="26"/>
                <w:szCs w:val="26"/>
              </w:rPr>
              <w:t>*</w:t>
            </w:r>
          </w:p>
        </w:tc>
        <w:tc>
          <w:tcPr>
            <w:tcW w:w="239" w:type="dxa"/>
            <w:vAlign w:val="center"/>
          </w:tcPr>
          <w:p w14:paraId="3680B7FA" w14:textId="77777777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878" w:type="dxa"/>
            <w:vAlign w:val="center"/>
          </w:tcPr>
          <w:p w14:paraId="68E865C9" w14:textId="1E5832AF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252" w:type="dxa"/>
            <w:vAlign w:val="center"/>
          </w:tcPr>
          <w:p w14:paraId="3695B480" w14:textId="77777777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</w:p>
        </w:tc>
        <w:tc>
          <w:tcPr>
            <w:tcW w:w="919" w:type="dxa"/>
            <w:gridSpan w:val="2"/>
            <w:vAlign w:val="center"/>
          </w:tcPr>
          <w:p w14:paraId="61F11315" w14:textId="1D8445B0" w:rsidR="006A23F0" w:rsidRPr="00917B1E" w:rsidRDefault="006A23F0" w:rsidP="00165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2564</w:t>
            </w:r>
          </w:p>
        </w:tc>
      </w:tr>
      <w:tr w:rsidR="00DA4B16" w:rsidRPr="00917B1E" w14:paraId="41CBFF5A" w14:textId="77777777" w:rsidTr="000517B7">
        <w:trPr>
          <w:trHeight w:val="416"/>
          <w:tblHeader/>
        </w:trPr>
        <w:tc>
          <w:tcPr>
            <w:tcW w:w="1260" w:type="dxa"/>
            <w:vAlign w:val="bottom"/>
          </w:tcPr>
          <w:p w14:paraId="5E92F5B4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18" w:type="dxa"/>
            <w:gridSpan w:val="3"/>
          </w:tcPr>
          <w:p w14:paraId="46E8E277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6F44D488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7" w:type="dxa"/>
            <w:gridSpan w:val="11"/>
          </w:tcPr>
          <w:p w14:paraId="3E9A556D" w14:textId="77777777" w:rsidR="00DA4B16" w:rsidRPr="00917B1E" w:rsidRDefault="00DA4B16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A23F0" w:rsidRPr="00917B1E" w14:paraId="56CF895F" w14:textId="77777777" w:rsidTr="000517B7">
        <w:trPr>
          <w:gridAfter w:val="1"/>
          <w:wAfter w:w="19" w:type="dxa"/>
          <w:trHeight w:val="390"/>
        </w:trPr>
        <w:tc>
          <w:tcPr>
            <w:tcW w:w="1260" w:type="dxa"/>
          </w:tcPr>
          <w:p w14:paraId="231A51F6" w14:textId="0697319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915" w:type="dxa"/>
          </w:tcPr>
          <w:p w14:paraId="43C716B8" w14:textId="71563256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47BF6E34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15F3A72C" w14:textId="101F7CA9" w:rsidR="006A23F0" w:rsidRPr="00917B1E" w:rsidRDefault="00DF27F1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  <w:tc>
          <w:tcPr>
            <w:tcW w:w="269" w:type="dxa"/>
          </w:tcPr>
          <w:p w14:paraId="3F60F423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</w:tcPr>
          <w:p w14:paraId="0582C28D" w14:textId="38EB5EDE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46E5AEA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18A2859F" w14:textId="3358F432" w:rsidR="006A23F0" w:rsidRPr="00917B1E" w:rsidRDefault="00DF27F1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dxa"/>
          </w:tcPr>
          <w:p w14:paraId="2DECEA99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</w:tcPr>
          <w:p w14:paraId="030CDEA0" w14:textId="16E82320" w:rsidR="006A23F0" w:rsidRPr="00917B1E" w:rsidRDefault="00BB41AE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5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FC540A5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6D4DCD56" w14:textId="13D84035" w:rsidR="006A23F0" w:rsidRPr="00917B1E" w:rsidRDefault="00BB41AE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252" w:type="dxa"/>
          </w:tcPr>
          <w:p w14:paraId="5CCB5374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gridSpan w:val="2"/>
          </w:tcPr>
          <w:p w14:paraId="7F4D62AD" w14:textId="05EEA831" w:rsidR="006A23F0" w:rsidRPr="00917B1E" w:rsidRDefault="00BB41AE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6A23F0" w:rsidRPr="00917B1E" w14:paraId="65530EA1" w14:textId="77777777" w:rsidTr="000517B7">
        <w:trPr>
          <w:gridAfter w:val="1"/>
          <w:wAfter w:w="19" w:type="dxa"/>
          <w:trHeight w:val="769"/>
        </w:trPr>
        <w:tc>
          <w:tcPr>
            <w:tcW w:w="1260" w:type="dxa"/>
          </w:tcPr>
          <w:p w14:paraId="4A1007D8" w14:textId="27B124AC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บุคคลที่</w:t>
            </w:r>
          </w:p>
          <w:p w14:paraId="68599F8E" w14:textId="72364B16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 w:hanging="15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917B1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 เกี่ยวข้องกัน</w:t>
            </w:r>
          </w:p>
        </w:tc>
        <w:tc>
          <w:tcPr>
            <w:tcW w:w="915" w:type="dxa"/>
          </w:tcPr>
          <w:p w14:paraId="1B20FC85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D07FF8" w14:textId="50BDC44F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4" w:type="dxa"/>
          </w:tcPr>
          <w:p w14:paraId="06CA1421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9" w:type="dxa"/>
          </w:tcPr>
          <w:p w14:paraId="22FE09CE" w14:textId="77777777" w:rsidR="006A23F0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B5135F" w14:textId="06CAF656" w:rsidR="00DF27F1" w:rsidRPr="00917B1E" w:rsidRDefault="00DF27F1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  <w:tc>
          <w:tcPr>
            <w:tcW w:w="269" w:type="dxa"/>
          </w:tcPr>
          <w:p w14:paraId="3EB51734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</w:tcPr>
          <w:p w14:paraId="116F9F72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064779" w14:textId="057FC32F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6F0D8B4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6C543CD2" w14:textId="77777777" w:rsidR="006A23F0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935E0C" w14:textId="76AE4709" w:rsidR="00BB41AE" w:rsidRPr="00917B1E" w:rsidRDefault="00BB41AE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256" w:type="dxa"/>
          </w:tcPr>
          <w:p w14:paraId="0A8BC070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1" w:type="dxa"/>
          </w:tcPr>
          <w:p w14:paraId="62984A08" w14:textId="77777777" w:rsidR="006A23F0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DB7171" w14:textId="1E685116" w:rsidR="00BB41AE" w:rsidRPr="00917B1E" w:rsidRDefault="00BB41AE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140,000</w:t>
            </w:r>
          </w:p>
        </w:tc>
        <w:tc>
          <w:tcPr>
            <w:tcW w:w="239" w:type="dxa"/>
          </w:tcPr>
          <w:p w14:paraId="449BEAA5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8" w:type="dxa"/>
          </w:tcPr>
          <w:p w14:paraId="6A23F00B" w14:textId="77777777" w:rsidR="006A23F0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D15137" w14:textId="7FBCB813" w:rsidR="00BB41AE" w:rsidRPr="00917B1E" w:rsidRDefault="00BB41AE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252" w:type="dxa"/>
          </w:tcPr>
          <w:p w14:paraId="1125B30E" w14:textId="77777777" w:rsidR="006A23F0" w:rsidRPr="00917B1E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gridSpan w:val="2"/>
          </w:tcPr>
          <w:p w14:paraId="2FB719DF" w14:textId="77777777" w:rsidR="006A23F0" w:rsidRDefault="006A23F0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B030F5" w14:textId="22FB8100" w:rsidR="00BB41AE" w:rsidRPr="00917B1E" w:rsidRDefault="00BB41AE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185,000</w:t>
            </w:r>
          </w:p>
        </w:tc>
      </w:tr>
      <w:tr w:rsidR="006A23F0" w:rsidRPr="00917B1E" w14:paraId="23DBD5D5" w14:textId="77777777" w:rsidTr="000517B7">
        <w:trPr>
          <w:gridAfter w:val="1"/>
          <w:wAfter w:w="19" w:type="dxa"/>
          <w:trHeight w:val="427"/>
        </w:trPr>
        <w:tc>
          <w:tcPr>
            <w:tcW w:w="1260" w:type="dxa"/>
          </w:tcPr>
          <w:p w14:paraId="697D7341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5" w:type="dxa"/>
          </w:tcPr>
          <w:p w14:paraId="0CBB70D0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</w:tcPr>
          <w:p w14:paraId="0DE39A22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9" w:type="dxa"/>
          </w:tcPr>
          <w:p w14:paraId="6F9CB129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945758B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</w:tcPr>
          <w:p w14:paraId="28BB34E2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17B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0E87E58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6243D14E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</w:tcPr>
          <w:p w14:paraId="5EC18748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</w:tcPr>
          <w:p w14:paraId="703E1312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86E95D9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8" w:type="dxa"/>
          </w:tcPr>
          <w:p w14:paraId="6577667E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30A3E69C" w14:textId="77777777" w:rsidR="006A23F0" w:rsidRPr="00917B1E" w:rsidRDefault="006A23F0" w:rsidP="00687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D2CBA9" w14:textId="2590A5D5" w:rsidR="006A23F0" w:rsidRPr="00917B1E" w:rsidRDefault="00BB41AE" w:rsidP="000F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2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230,000</w:t>
            </w:r>
          </w:p>
        </w:tc>
      </w:tr>
    </w:tbl>
    <w:p w14:paraId="10FA8847" w14:textId="6B522670" w:rsidR="00AC78AA" w:rsidRPr="00223D18" w:rsidRDefault="00AC78AA" w:rsidP="00542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5CA2ADD1" w14:textId="21500365" w:rsidR="00223D18" w:rsidRDefault="00461483" w:rsidP="00223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284A">
        <w:rPr>
          <w:rFonts w:ascii="Angsana New" w:hAnsi="Angsana New"/>
          <w:sz w:val="30"/>
          <w:szCs w:val="30"/>
        </w:rPr>
        <w:t>*</w:t>
      </w:r>
      <w:r w:rsidRPr="000D284A">
        <w:rPr>
          <w:rFonts w:ascii="Angsana New" w:hAnsi="Angsana New"/>
          <w:sz w:val="30"/>
          <w:szCs w:val="30"/>
          <w:cs/>
        </w:rPr>
        <w:t>ในระหว่างงวด</w:t>
      </w:r>
      <w:r w:rsidR="00A369FD">
        <w:rPr>
          <w:rFonts w:ascii="Angsana New" w:hAnsi="Angsana New" w:hint="cs"/>
          <w:sz w:val="30"/>
          <w:szCs w:val="30"/>
          <w:cs/>
        </w:rPr>
        <w:t>เก้า</w:t>
      </w:r>
      <w:r w:rsidRPr="000D284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D284A">
        <w:rPr>
          <w:rFonts w:ascii="Angsana New" w:hAnsi="Angsana New"/>
          <w:sz w:val="30"/>
          <w:szCs w:val="30"/>
        </w:rPr>
        <w:t>30</w:t>
      </w:r>
      <w:r w:rsidR="00A369FD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0D284A">
        <w:rPr>
          <w:rFonts w:ascii="Angsana New" w:hAnsi="Angsana New"/>
          <w:sz w:val="30"/>
          <w:szCs w:val="30"/>
          <w:cs/>
        </w:rPr>
        <w:t xml:space="preserve"> </w:t>
      </w:r>
      <w:r w:rsidRPr="000D284A">
        <w:rPr>
          <w:rFonts w:ascii="Angsana New" w:hAnsi="Angsana New"/>
          <w:sz w:val="30"/>
          <w:szCs w:val="30"/>
        </w:rPr>
        <w:t xml:space="preserve">2564 </w:t>
      </w:r>
      <w:r w:rsidRPr="000D284A">
        <w:rPr>
          <w:rFonts w:ascii="Angsana New" w:hAnsi="Angsana New"/>
          <w:sz w:val="30"/>
          <w:szCs w:val="30"/>
          <w:cs/>
        </w:rPr>
        <w:t>ผู้ให้กู้ยืมเงินแก่บริษัทบุคคลหนึ่ง ซึ่งเดิมเป็นบุคคลที่ไม่เกี่ยวข้องกัน</w:t>
      </w:r>
      <w:r w:rsidRPr="000D284A">
        <w:rPr>
          <w:rFonts w:ascii="Angsana New" w:hAnsi="Angsana New"/>
          <w:sz w:val="30"/>
          <w:szCs w:val="30"/>
        </w:rPr>
        <w:t xml:space="preserve"> </w:t>
      </w:r>
      <w:r w:rsidRPr="000D284A">
        <w:rPr>
          <w:rFonts w:ascii="Angsana New" w:hAnsi="Angsana New"/>
          <w:sz w:val="30"/>
          <w:szCs w:val="30"/>
          <w:cs/>
        </w:rPr>
        <w:t>ได้เปลี่ยนเป็นบุคคลที่เกี่ยวข้องกัน</w:t>
      </w:r>
    </w:p>
    <w:p w14:paraId="159F0DEA" w14:textId="11E583C8" w:rsidR="00546239" w:rsidRDefault="00546239" w:rsidP="00223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FD44DB" w14:textId="249F8249" w:rsidR="00546239" w:rsidRPr="000739F4" w:rsidRDefault="00546239" w:rsidP="00223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739F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เงินกู้ยืมระยะสั้นกับบุคคลที่เกี่ยวข้องกัน</w:t>
      </w:r>
    </w:p>
    <w:p w14:paraId="1655E305" w14:textId="0F4603CB" w:rsidR="00546239" w:rsidRPr="006607F5" w:rsidRDefault="00546239" w:rsidP="00223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C0C376D" w14:textId="042A5802" w:rsidR="00546239" w:rsidRPr="00130AFE" w:rsidRDefault="00546239" w:rsidP="0013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4623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46239">
        <w:rPr>
          <w:rFonts w:ascii="Angsana New" w:hAnsi="Angsana New"/>
          <w:sz w:val="30"/>
          <w:szCs w:val="30"/>
        </w:rPr>
        <w:t xml:space="preserve">30 </w:t>
      </w:r>
      <w:r w:rsidRPr="00546239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546239">
        <w:rPr>
          <w:rFonts w:ascii="Angsana New" w:hAnsi="Angsana New"/>
          <w:sz w:val="30"/>
          <w:szCs w:val="30"/>
        </w:rPr>
        <w:t xml:space="preserve">2564 </w:t>
      </w:r>
      <w:r w:rsidR="00130AF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546239">
        <w:rPr>
          <w:rFonts w:ascii="Angsana New" w:hAnsi="Angsana New" w:hint="cs"/>
          <w:sz w:val="30"/>
          <w:szCs w:val="30"/>
          <w:cs/>
        </w:rPr>
        <w:t>บริษัทมีสัญญากู้</w:t>
      </w:r>
      <w:r>
        <w:rPr>
          <w:rFonts w:ascii="Angsana New" w:hAnsi="Angsana New" w:hint="cs"/>
          <w:sz w:val="30"/>
          <w:szCs w:val="30"/>
          <w:cs/>
        </w:rPr>
        <w:t>ยื</w:t>
      </w:r>
      <w:r w:rsidRPr="00546239">
        <w:rPr>
          <w:rFonts w:ascii="Angsana New" w:hAnsi="Angsana New" w:hint="cs"/>
          <w:sz w:val="30"/>
          <w:szCs w:val="30"/>
          <w:cs/>
        </w:rPr>
        <w:t xml:space="preserve">มเงินระยะสั้นที่ไม่มีหลักประกันกับบุคคลที่เกี่ยวข้องกันเป็นจำนวน </w:t>
      </w:r>
      <w:r w:rsidR="00130AFE">
        <w:rPr>
          <w:rFonts w:ascii="Angsana New" w:hAnsi="Angsana New"/>
          <w:sz w:val="30"/>
          <w:szCs w:val="30"/>
        </w:rPr>
        <w:t>4</w:t>
      </w:r>
      <w:r w:rsidRPr="00546239">
        <w:rPr>
          <w:rFonts w:ascii="Angsana New" w:hAnsi="Angsana New"/>
          <w:sz w:val="30"/>
          <w:szCs w:val="30"/>
        </w:rPr>
        <w:t>0</w:t>
      </w:r>
      <w:r w:rsidR="008D50E4">
        <w:rPr>
          <w:rFonts w:ascii="Angsana New" w:hAnsi="Angsana New" w:hint="cs"/>
          <w:sz w:val="30"/>
          <w:szCs w:val="30"/>
          <w:cs/>
        </w:rPr>
        <w:t xml:space="preserve"> </w:t>
      </w:r>
      <w:r w:rsidRPr="00546239">
        <w:rPr>
          <w:rFonts w:ascii="Angsana New" w:hAnsi="Angsana New" w:hint="cs"/>
          <w:sz w:val="30"/>
          <w:szCs w:val="30"/>
          <w:cs/>
        </w:rPr>
        <w:t>ล้านบาท</w:t>
      </w:r>
      <w:r w:rsidR="00130AF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30AFE">
        <w:rPr>
          <w:rFonts w:ascii="Angsana New" w:hAnsi="Angsana New"/>
          <w:sz w:val="30"/>
          <w:szCs w:val="30"/>
        </w:rPr>
        <w:t xml:space="preserve">20 </w:t>
      </w:r>
      <w:r w:rsidR="00130AFE">
        <w:rPr>
          <w:rFonts w:ascii="Angsana New" w:hAnsi="Angsana New" w:hint="cs"/>
          <w:sz w:val="30"/>
          <w:szCs w:val="30"/>
          <w:cs/>
        </w:rPr>
        <w:t>ล้าน</w:t>
      </w:r>
      <w:r w:rsidR="00B46821">
        <w:rPr>
          <w:rFonts w:ascii="Angsana New" w:hAnsi="Angsana New" w:hint="cs"/>
          <w:sz w:val="30"/>
          <w:szCs w:val="30"/>
          <w:cs/>
        </w:rPr>
        <w:t>บ</w:t>
      </w:r>
      <w:r w:rsidR="00130AFE">
        <w:rPr>
          <w:rFonts w:ascii="Angsana New" w:hAnsi="Angsana New" w:hint="cs"/>
          <w:sz w:val="30"/>
          <w:szCs w:val="30"/>
          <w:cs/>
        </w:rPr>
        <w:t>าท ตามลำดับ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(</w:t>
      </w:r>
      <w:r>
        <w:rPr>
          <w:rFonts w:ascii="Angsana New" w:hAnsi="Angsana New"/>
          <w:i/>
          <w:iCs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z w:val="30"/>
          <w:szCs w:val="30"/>
        </w:rPr>
        <w:t xml:space="preserve">2563: </w:t>
      </w:r>
      <w:r w:rsidRPr="00546239">
        <w:rPr>
          <w:rFonts w:ascii="Angsana New" w:hAnsi="Angsana New"/>
          <w:i/>
          <w:iCs/>
          <w:sz w:val="30"/>
          <w:szCs w:val="30"/>
          <w:cs/>
        </w:rPr>
        <w:t>จำนวน</w:t>
      </w:r>
      <w:r>
        <w:rPr>
          <w:rFonts w:ascii="Angsana New" w:hAnsi="Angsana New"/>
          <w:i/>
          <w:iCs/>
          <w:sz w:val="30"/>
          <w:szCs w:val="30"/>
        </w:rPr>
        <w:t xml:space="preserve"> 45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>
        <w:rPr>
          <w:rFonts w:ascii="Angsana New" w:hAnsi="Angsana New" w:hint="cs"/>
          <w:sz w:val="30"/>
          <w:szCs w:val="30"/>
          <w:cs/>
        </w:rPr>
        <w:t xml:space="preserve">โดยเงินกู้ยืมดังกล่าวมีอัตราดอกเบี้ยร้อยละ </w:t>
      </w:r>
      <w:r>
        <w:rPr>
          <w:rFonts w:ascii="Angsana New" w:hAnsi="Angsana New"/>
          <w:sz w:val="30"/>
          <w:szCs w:val="30"/>
        </w:rPr>
        <w:t xml:space="preserve">6.00 </w:t>
      </w:r>
      <w:r>
        <w:rPr>
          <w:rFonts w:ascii="Angsana New" w:hAnsi="Angsana New" w:hint="cs"/>
          <w:sz w:val="30"/>
          <w:szCs w:val="30"/>
          <w:cs/>
        </w:rPr>
        <w:t xml:space="preserve">ต่อปี </w:t>
      </w:r>
      <w:r>
        <w:rPr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 xml:space="preserve">31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z w:val="30"/>
          <w:szCs w:val="30"/>
        </w:rPr>
        <w:t xml:space="preserve">2563: 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อัตราดอกเบี้ยร้อยละ </w:t>
      </w:r>
      <w:r>
        <w:rPr>
          <w:rFonts w:ascii="Angsana New" w:hAnsi="Angsana New"/>
          <w:sz w:val="30"/>
          <w:szCs w:val="30"/>
        </w:rPr>
        <w:t xml:space="preserve">6.00 </w:t>
      </w:r>
      <w:r>
        <w:rPr>
          <w:rFonts w:ascii="Angsana New" w:hAnsi="Angsana New" w:hint="cs"/>
          <w:sz w:val="30"/>
          <w:szCs w:val="30"/>
          <w:cs/>
        </w:rPr>
        <w:t>ต่อปี</w:t>
      </w:r>
      <w:r>
        <w:rPr>
          <w:rFonts w:ascii="Angsana New" w:hAnsi="Angsana New" w:hint="cs"/>
          <w:i/>
          <w:iCs/>
          <w:sz w:val="30"/>
          <w:szCs w:val="30"/>
          <w:cs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ซึ่งมีกำหนดชำระดอกเบี้ยตามวันครบกำหนดชำระในวันที่ </w:t>
      </w:r>
      <w:r>
        <w:rPr>
          <w:rFonts w:ascii="Angsana New" w:hAnsi="Angsana New"/>
          <w:sz w:val="30"/>
          <w:szCs w:val="30"/>
        </w:rPr>
        <w:t xml:space="preserve">29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นอกจากนี้ สัญญาเงินกู้ยืมระยะสั้นกับบุคคลที่เกี่ยวข้องกัน</w:t>
      </w:r>
      <w:r w:rsidR="00130AFE">
        <w:rPr>
          <w:rFonts w:ascii="Angsana New" w:hAnsi="Angsana New" w:hint="cs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 xml:space="preserve">ได้รับการขยายเวลาครบกำหนดชำระหนี้จากผู้ให้กู้ยืมเป็นวันที่ </w:t>
      </w:r>
      <w:r w:rsidR="00965ABD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2564</w:t>
      </w:r>
    </w:p>
    <w:p w14:paraId="67F3232F" w14:textId="77777777" w:rsidR="00223D18" w:rsidRPr="00223D18" w:rsidRDefault="00223D18" w:rsidP="00223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EF0E380" w14:textId="367C6104" w:rsidR="00D674D6" w:rsidRPr="00223D18" w:rsidRDefault="00D674D6" w:rsidP="00D34A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  <w:r w:rsidRPr="004756AF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รายการสำคัญที่ทำกับกิจการที่เกี่ยวข้องกัน</w:t>
      </w:r>
    </w:p>
    <w:p w14:paraId="1A5471DB" w14:textId="77777777" w:rsidR="00D674D6" w:rsidRPr="00223D18" w:rsidRDefault="00D674D6" w:rsidP="001563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0C4C3EE" w14:textId="5CEF65D8" w:rsidR="00FA68EB" w:rsidRPr="00FA68EB" w:rsidRDefault="00FA68EB" w:rsidP="00FA6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68EB">
        <w:rPr>
          <w:rFonts w:ascii="Angsana New" w:hAnsi="Angsana New"/>
          <w:i/>
          <w:iCs/>
          <w:sz w:val="30"/>
          <w:szCs w:val="30"/>
          <w:cs/>
        </w:rPr>
        <w:t>สัญญาซื้อขายหุ้น“</w:t>
      </w:r>
      <w:r w:rsidR="00F34A8A" w:rsidRPr="00F34A8A">
        <w:rPr>
          <w:rFonts w:asciiTheme="majorBidi" w:hAnsiTheme="majorBidi"/>
          <w:i/>
          <w:iCs/>
          <w:spacing w:val="-2"/>
          <w:sz w:val="30"/>
          <w:szCs w:val="30"/>
          <w:cs/>
        </w:rPr>
        <w:t>บริษัท ไทย นิวส์ แอนด์ เอ็นเตอร์เทนเมนท์ เวิลด์ จำกัด</w:t>
      </w:r>
      <w:r w:rsidRPr="00FA68EB">
        <w:rPr>
          <w:rFonts w:ascii="Angsana New" w:hAnsi="Angsana New"/>
          <w:i/>
          <w:iCs/>
          <w:sz w:val="30"/>
          <w:szCs w:val="30"/>
          <w:cs/>
        </w:rPr>
        <w:t>”</w:t>
      </w:r>
    </w:p>
    <w:p w14:paraId="279D72C1" w14:textId="77777777" w:rsidR="00FA68EB" w:rsidRPr="00223D18" w:rsidRDefault="00FA68EB" w:rsidP="00623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644C2064" w14:textId="4CE70532" w:rsidR="005A4883" w:rsidRPr="00752804" w:rsidRDefault="005A4883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280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52804">
        <w:rPr>
          <w:rFonts w:ascii="Angsana New" w:hAnsi="Angsana New"/>
          <w:sz w:val="30"/>
          <w:szCs w:val="30"/>
        </w:rPr>
        <w:t xml:space="preserve">29 </w:t>
      </w:r>
      <w:r w:rsidRPr="00752804">
        <w:rPr>
          <w:rFonts w:ascii="Angsana New" w:hAnsi="Angsana New" w:hint="cs"/>
          <w:sz w:val="30"/>
          <w:szCs w:val="30"/>
          <w:cs/>
        </w:rPr>
        <w:t>มกราคม</w:t>
      </w:r>
      <w:r w:rsidR="00752804">
        <w:rPr>
          <w:rFonts w:ascii="Angsana New" w:hAnsi="Angsana New"/>
          <w:sz w:val="30"/>
          <w:szCs w:val="30"/>
        </w:rPr>
        <w:t xml:space="preserve"> </w:t>
      </w:r>
      <w:r w:rsidR="00D50E59">
        <w:rPr>
          <w:rFonts w:ascii="Angsana New" w:hAnsi="Angsana New"/>
          <w:sz w:val="30"/>
          <w:szCs w:val="30"/>
        </w:rPr>
        <w:t>2564</w:t>
      </w:r>
      <w:r w:rsidR="00752804">
        <w:rPr>
          <w:rFonts w:ascii="Angsana New" w:hAnsi="Angsana New"/>
          <w:sz w:val="30"/>
          <w:szCs w:val="30"/>
        </w:rPr>
        <w:t xml:space="preserve"> </w:t>
      </w:r>
      <w:r w:rsidRPr="00752804">
        <w:rPr>
          <w:rFonts w:ascii="Angsana New" w:hAnsi="Angsana New" w:hint="cs"/>
          <w:sz w:val="30"/>
          <w:szCs w:val="30"/>
          <w:cs/>
        </w:rPr>
        <w:t xml:space="preserve">บริษัท เนชั่น บรอดแคสติ้ง คอร์ปอเรชั่น จำกัด (มหาชน) ซึ่งเป็นบริษัทย่อย ได้เข้าลงทุนซื้อหุ้นสามัญของ บริษัท ไทย นิวส์ แอนด์ เอ็นเตอร์เทนเมนท์ เวิลด์ จำกัด (เดิมชื่อ “บริษัท กรีน เน็ต </w:t>
      </w:r>
      <w:r w:rsidR="00D50E59">
        <w:rPr>
          <w:rFonts w:ascii="Angsana New" w:hAnsi="Angsana New"/>
          <w:sz w:val="30"/>
          <w:szCs w:val="30"/>
        </w:rPr>
        <w:t>1282</w:t>
      </w:r>
      <w:r w:rsidRPr="00752804">
        <w:rPr>
          <w:rFonts w:ascii="Angsana New" w:hAnsi="Angsana New" w:hint="cs"/>
          <w:sz w:val="30"/>
          <w:szCs w:val="30"/>
          <w:cs/>
        </w:rPr>
        <w:t xml:space="preserve"> จำกัด”) ซึ่งเป็นกิจการที่เกี่ยวข้องกัน จากบริษัท นิวส์ เน็ตเวิร์ค คอร์ปอเรชั่น จำกัด (มหาชน) ซึ่งเป็นผู้ถือหุ้นรายหนึ่งของบริษัท คิดเป็นสัดส่วนร้อยละ </w:t>
      </w:r>
      <w:r w:rsidR="00D50E59">
        <w:rPr>
          <w:rFonts w:ascii="Angsana New" w:hAnsi="Angsana New"/>
          <w:sz w:val="30"/>
          <w:szCs w:val="30"/>
        </w:rPr>
        <w:t>99.998</w:t>
      </w:r>
      <w:r w:rsidRPr="00752804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 จำนวน </w:t>
      </w:r>
      <w:r w:rsidR="00D50E59">
        <w:rPr>
          <w:rFonts w:ascii="Angsana New" w:hAnsi="Angsana New"/>
          <w:sz w:val="30"/>
          <w:szCs w:val="30"/>
        </w:rPr>
        <w:t>164.40</w:t>
      </w:r>
      <w:r w:rsidRPr="00752804">
        <w:rPr>
          <w:rFonts w:ascii="Angsana New" w:hAnsi="Angsana New" w:hint="cs"/>
          <w:sz w:val="30"/>
          <w:szCs w:val="30"/>
          <w:cs/>
        </w:rPr>
        <w:t xml:space="preserve"> ล้านบาท  โดยมีรายละเอียดตามหมายเหตุข้อ </w:t>
      </w:r>
      <w:r w:rsidR="008A6534">
        <w:rPr>
          <w:rFonts w:ascii="Angsana New" w:hAnsi="Angsana New"/>
          <w:sz w:val="30"/>
          <w:szCs w:val="30"/>
        </w:rPr>
        <w:t>4</w:t>
      </w:r>
    </w:p>
    <w:p w14:paraId="407A8ACD" w14:textId="77777777" w:rsidR="00493B30" w:rsidRPr="00223D18" w:rsidRDefault="00493B30" w:rsidP="00493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9178316" w14:textId="065D3302" w:rsidR="00CD10D9" w:rsidRPr="00CD10D9" w:rsidRDefault="00CD10D9" w:rsidP="00D34AF7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A68EB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สัญญาซื้อขายธุรกิจและเครื่องหมายการค้า “คมชัดลึก”</w:t>
      </w:r>
      <w:r w:rsidRPr="00CD10D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6B40DDE" w14:textId="77777777" w:rsidR="00CD10D9" w:rsidRPr="00223D18" w:rsidRDefault="00CD10D9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DB8C71B" w14:textId="42733271" w:rsidR="000333D8" w:rsidRDefault="00D674D6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733AA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/>
          <w:sz w:val="30"/>
          <w:szCs w:val="30"/>
          <w:cs/>
        </w:rPr>
        <w:t>คณะกรรมการ</w:t>
      </w:r>
      <w:r w:rsidRPr="003733AA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733A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57DE0" w:rsidRPr="00057DE0">
        <w:rPr>
          <w:rFonts w:ascii="Angsana New" w:hAnsi="Angsana New"/>
          <w:sz w:val="30"/>
          <w:szCs w:val="30"/>
        </w:rPr>
        <w:t>25</w:t>
      </w:r>
      <w:r w:rsidRPr="003733A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พฤษภาคม</w:t>
      </w:r>
      <w:r w:rsidRPr="003733AA">
        <w:rPr>
          <w:rFonts w:ascii="Angsana New" w:hAnsi="Angsana New"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sz w:val="30"/>
          <w:szCs w:val="30"/>
        </w:rPr>
        <w:t>2563</w:t>
      </w:r>
      <w:r w:rsidRPr="003733A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คณะกรรมการของบริษัท</w:t>
      </w:r>
      <w:r w:rsidRPr="003733AA">
        <w:rPr>
          <w:rFonts w:ascii="Angsana New" w:hAnsi="Angsana New"/>
          <w:sz w:val="30"/>
          <w:szCs w:val="30"/>
          <w:cs/>
        </w:rPr>
        <w:t>มีมติอนุมัติให</w:t>
      </w:r>
      <w:r>
        <w:rPr>
          <w:rFonts w:ascii="Angsana New" w:hAnsi="Angsana New"/>
          <w:sz w:val="30"/>
          <w:szCs w:val="30"/>
          <w:cs/>
        </w:rPr>
        <w:t>้บริษัท</w:t>
      </w:r>
      <w:r w:rsidR="000333D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เข้าทำสัญญาซื้อขายธุรกิจและ</w:t>
      </w:r>
      <w:r w:rsidRPr="003733AA">
        <w:rPr>
          <w:rFonts w:ascii="Angsana New" w:hAnsi="Angsana New"/>
          <w:sz w:val="30"/>
          <w:szCs w:val="30"/>
          <w:cs/>
        </w:rPr>
        <w:t xml:space="preserve">เครื่องหมายการค้า “คมชัดลึก” </w:t>
      </w:r>
      <w:r>
        <w:rPr>
          <w:rFonts w:ascii="Angsana New" w:hAnsi="Angsana New"/>
          <w:sz w:val="30"/>
          <w:szCs w:val="30"/>
          <w:cs/>
        </w:rPr>
        <w:t>กับบริษัท</w:t>
      </w:r>
      <w:r w:rsidRPr="006162CD">
        <w:rPr>
          <w:rFonts w:ascii="Angsana New" w:hAnsi="Angsana New"/>
          <w:sz w:val="30"/>
          <w:szCs w:val="30"/>
          <w:cs/>
        </w:rPr>
        <w:t xml:space="preserve"> เนชั่น บรอดแคสติ้ง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6162CD">
        <w:rPr>
          <w:rFonts w:ascii="Angsana New" w:hAnsi="Angsana New"/>
          <w:sz w:val="30"/>
          <w:szCs w:val="30"/>
          <w:cs/>
        </w:rPr>
        <w:t>คอร์ปอเรชั่น จำกัด (มหาชน)</w:t>
      </w:r>
      <w:r w:rsidR="008F79C7">
        <w:rPr>
          <w:rFonts w:ascii="Angsana New" w:hAnsi="Angsana New"/>
          <w:sz w:val="30"/>
          <w:szCs w:val="30"/>
          <w:cs/>
        </w:rPr>
        <w:t xml:space="preserve"> และ</w:t>
      </w:r>
      <w:r w:rsidR="008F79C7" w:rsidRPr="003733AA">
        <w:rPr>
          <w:rFonts w:ascii="Angsana New" w:hAnsi="Angsana New"/>
          <w:sz w:val="30"/>
          <w:szCs w:val="30"/>
          <w:cs/>
        </w:rPr>
        <w:t>บริษัท คมชัดลึก มีเดีย จำกัด</w:t>
      </w:r>
      <w:r w:rsidRPr="006162C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โดยบริษัท</w:t>
      </w:r>
      <w:r w:rsidRPr="006162CD">
        <w:rPr>
          <w:rFonts w:ascii="Angsana New" w:hAnsi="Angsana New"/>
          <w:sz w:val="30"/>
          <w:szCs w:val="30"/>
          <w:cs/>
        </w:rPr>
        <w:t xml:space="preserve"> เนชั่น บรอดแคสติ้ง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6162CD">
        <w:rPr>
          <w:rFonts w:ascii="Angsana New" w:hAnsi="Angsana New"/>
          <w:sz w:val="30"/>
          <w:szCs w:val="30"/>
          <w:cs/>
        </w:rPr>
        <w:t>คอร์ปอเรชั่น จำกัด (มหาชน)</w:t>
      </w:r>
      <w:r>
        <w:rPr>
          <w:rFonts w:ascii="Angsana New" w:hAnsi="Angsana New"/>
          <w:sz w:val="30"/>
          <w:szCs w:val="30"/>
          <w:cs/>
        </w:rPr>
        <w:t xml:space="preserve"> ซื้อเครื่องหมายการค้า 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/>
          <w:sz w:val="30"/>
          <w:szCs w:val="30"/>
          <w:cs/>
        </w:rPr>
        <w:t>คมชัดลึก</w:t>
      </w:r>
      <w:r>
        <w:rPr>
          <w:rFonts w:ascii="Angsana New" w:hAnsi="Angsana New"/>
          <w:sz w:val="30"/>
          <w:szCs w:val="30"/>
        </w:rPr>
        <w:t xml:space="preserve">” </w:t>
      </w:r>
      <w:r w:rsidRPr="003733AA">
        <w:rPr>
          <w:rFonts w:ascii="Angsana New" w:hAnsi="Angsana New"/>
          <w:sz w:val="30"/>
          <w:szCs w:val="30"/>
          <w:cs/>
        </w:rPr>
        <w:t>จากบริษัท และ</w:t>
      </w:r>
      <w:r>
        <w:rPr>
          <w:rFonts w:ascii="Angsana New" w:hAnsi="Angsana New"/>
          <w:sz w:val="30"/>
          <w:szCs w:val="30"/>
          <w:cs/>
        </w:rPr>
        <w:t>ซื้อสินทรัพย์</w:t>
      </w:r>
      <w:r w:rsidRPr="003733AA">
        <w:rPr>
          <w:rFonts w:ascii="Angsana New" w:hAnsi="Angsana New"/>
          <w:sz w:val="30"/>
          <w:szCs w:val="30"/>
          <w:cs/>
        </w:rPr>
        <w:t>จากบริษัท คมชัดลึก มีเดีย 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D03436">
        <w:rPr>
          <w:rFonts w:ascii="Angsana New" w:hAnsi="Angsana New"/>
          <w:spacing w:val="-6"/>
          <w:sz w:val="30"/>
          <w:szCs w:val="30"/>
          <w:cs/>
        </w:rPr>
        <w:t xml:space="preserve">มูลค่า </w:t>
      </w:r>
      <w:r w:rsidR="00057DE0" w:rsidRPr="00057DE0">
        <w:rPr>
          <w:rFonts w:ascii="Angsana New" w:hAnsi="Angsana New"/>
          <w:spacing w:val="-6"/>
          <w:sz w:val="30"/>
          <w:szCs w:val="30"/>
        </w:rPr>
        <w:t>69</w:t>
      </w:r>
      <w:r w:rsidRPr="00D03436">
        <w:rPr>
          <w:rFonts w:ascii="Angsana New" w:hAnsi="Angsana New"/>
          <w:spacing w:val="-6"/>
          <w:sz w:val="30"/>
          <w:szCs w:val="30"/>
        </w:rPr>
        <w:t>.</w:t>
      </w:r>
      <w:r w:rsidR="00057DE0" w:rsidRPr="00057DE0">
        <w:rPr>
          <w:rFonts w:ascii="Angsana New" w:hAnsi="Angsana New"/>
          <w:spacing w:val="-6"/>
          <w:sz w:val="30"/>
          <w:szCs w:val="30"/>
        </w:rPr>
        <w:t>90</w:t>
      </w:r>
      <w:r w:rsidRPr="00D03436">
        <w:rPr>
          <w:rFonts w:ascii="Angsana New" w:hAnsi="Angsana New"/>
          <w:spacing w:val="-6"/>
          <w:sz w:val="30"/>
          <w:szCs w:val="30"/>
          <w:cs/>
        </w:rPr>
        <w:t xml:space="preserve"> ล้านบาท และ </w:t>
      </w:r>
      <w:r w:rsidR="00057DE0" w:rsidRPr="00057DE0">
        <w:rPr>
          <w:rFonts w:ascii="Angsana New" w:hAnsi="Angsana New"/>
          <w:spacing w:val="-6"/>
          <w:sz w:val="30"/>
          <w:szCs w:val="30"/>
        </w:rPr>
        <w:t>0</w:t>
      </w:r>
      <w:r w:rsidRPr="00D03436">
        <w:rPr>
          <w:rFonts w:ascii="Angsana New" w:hAnsi="Angsana New"/>
          <w:spacing w:val="-6"/>
          <w:sz w:val="30"/>
          <w:szCs w:val="30"/>
        </w:rPr>
        <w:t>.</w:t>
      </w:r>
      <w:r w:rsidR="00057DE0" w:rsidRPr="00057DE0">
        <w:rPr>
          <w:rFonts w:ascii="Angsana New" w:hAnsi="Angsana New"/>
          <w:spacing w:val="-6"/>
          <w:sz w:val="30"/>
          <w:szCs w:val="30"/>
        </w:rPr>
        <w:t>10</w:t>
      </w:r>
      <w:r w:rsidRPr="00D03436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3733AA">
        <w:rPr>
          <w:rFonts w:ascii="Angsana New" w:hAnsi="Angsana New"/>
          <w:sz w:val="30"/>
          <w:szCs w:val="30"/>
          <w:cs/>
        </w:rPr>
        <w:t xml:space="preserve"> 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ทั้งนี้ </w:t>
      </w:r>
      <w:r w:rsidR="00323BF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23BF1" w:rsidRPr="00057DE0">
        <w:rPr>
          <w:rFonts w:ascii="Angsana New" w:hAnsi="Angsana New"/>
          <w:sz w:val="30"/>
          <w:szCs w:val="30"/>
        </w:rPr>
        <w:t>29</w:t>
      </w:r>
      <w:r w:rsidR="00323BF1">
        <w:rPr>
          <w:rFonts w:ascii="Angsana New" w:hAnsi="Angsana New"/>
          <w:sz w:val="30"/>
          <w:szCs w:val="30"/>
        </w:rPr>
        <w:t xml:space="preserve"> </w:t>
      </w:r>
      <w:r w:rsidR="00323BF1">
        <w:rPr>
          <w:rFonts w:ascii="Angsana New" w:hAnsi="Angsana New"/>
          <w:sz w:val="30"/>
          <w:szCs w:val="30"/>
          <w:cs/>
        </w:rPr>
        <w:t xml:space="preserve">ตุลาคม </w:t>
      </w:r>
      <w:r w:rsidR="00323BF1" w:rsidRPr="00057DE0">
        <w:rPr>
          <w:rFonts w:ascii="Angsana New" w:hAnsi="Angsana New"/>
          <w:sz w:val="30"/>
          <w:szCs w:val="30"/>
        </w:rPr>
        <w:t>2563</w:t>
      </w:r>
      <w:r w:rsidR="00323BF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รายการดังกล่าวได้ผ่านการอนุมัติจากที่ประชุมผู้ถือหุ้นของ</w:t>
      </w:r>
      <w:r w:rsidRPr="00CA527D">
        <w:rPr>
          <w:rFonts w:ascii="Angsana New" w:hAnsi="Angsana New"/>
          <w:sz w:val="30"/>
          <w:szCs w:val="30"/>
          <w:cs/>
        </w:rPr>
        <w:t xml:space="preserve">บริษัท เนชั่น บรอดแคสติ้ง คอร์ปอเรชั่น จำกัด (มหาชน) ต่อมาเมื่อวันที่ </w:t>
      </w:r>
      <w:r w:rsidR="00057DE0" w:rsidRPr="00CA527D">
        <w:rPr>
          <w:rFonts w:ascii="Angsana New" w:hAnsi="Angsana New"/>
          <w:sz w:val="30"/>
          <w:szCs w:val="30"/>
        </w:rPr>
        <w:t>30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057DE0" w:rsidRPr="00CA527D">
        <w:rPr>
          <w:rFonts w:ascii="Angsana New" w:hAnsi="Angsana New"/>
          <w:sz w:val="30"/>
          <w:szCs w:val="30"/>
        </w:rPr>
        <w:t>2563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 xml:space="preserve">ได้ชำระเงินบางส่วนแล้วจำนวน </w:t>
      </w:r>
      <w:r w:rsidR="00057DE0" w:rsidRPr="00CA527D">
        <w:rPr>
          <w:rFonts w:ascii="Angsana New" w:hAnsi="Angsana New"/>
          <w:sz w:val="30"/>
          <w:szCs w:val="30"/>
        </w:rPr>
        <w:t>40</w:t>
      </w:r>
      <w:r w:rsidRPr="00CA527D">
        <w:rPr>
          <w:rFonts w:ascii="Angsana New" w:hAnsi="Angsana New"/>
          <w:sz w:val="30"/>
          <w:szCs w:val="30"/>
        </w:rPr>
        <w:t>.</w:t>
      </w:r>
      <w:r w:rsidR="00057DE0" w:rsidRPr="00CA527D">
        <w:rPr>
          <w:rFonts w:ascii="Angsana New" w:hAnsi="Angsana New"/>
          <w:sz w:val="30"/>
          <w:szCs w:val="30"/>
        </w:rPr>
        <w:t>82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057DE0" w:rsidRPr="00CA527D">
        <w:rPr>
          <w:rFonts w:ascii="Angsana New" w:hAnsi="Angsana New"/>
          <w:sz w:val="30"/>
          <w:szCs w:val="30"/>
        </w:rPr>
        <w:t>0</w:t>
      </w:r>
      <w:r w:rsidRPr="00CA527D">
        <w:rPr>
          <w:rFonts w:ascii="Angsana New" w:hAnsi="Angsana New"/>
          <w:sz w:val="30"/>
          <w:szCs w:val="30"/>
        </w:rPr>
        <w:t>.</w:t>
      </w:r>
      <w:r w:rsidR="00057DE0" w:rsidRPr="00CA527D">
        <w:rPr>
          <w:rFonts w:ascii="Angsana New" w:hAnsi="Angsana New"/>
          <w:sz w:val="30"/>
          <w:szCs w:val="30"/>
        </w:rPr>
        <w:t>10</w:t>
      </w:r>
      <w:r w:rsidRPr="00CA527D">
        <w:rPr>
          <w:rFonts w:ascii="Angsana New" w:hAnsi="Angsana New"/>
          <w:sz w:val="30"/>
          <w:szCs w:val="30"/>
        </w:rPr>
        <w:t xml:space="preserve"> </w:t>
      </w:r>
      <w:r w:rsidRPr="00CA527D">
        <w:rPr>
          <w:rFonts w:ascii="Angsana New" w:hAnsi="Angsana New"/>
          <w:sz w:val="30"/>
          <w:szCs w:val="30"/>
          <w:cs/>
        </w:rPr>
        <w:t xml:space="preserve">ล้านบาท ให้แก่บริษัทและบริษัท คมชัดลึก มีเดีย จำกัด </w:t>
      </w:r>
      <w:r w:rsidR="000333D8" w:rsidRPr="00CA527D">
        <w:rPr>
          <w:rFonts w:ascii="Angsana New" w:hAnsi="Angsana New"/>
          <w:sz w:val="30"/>
          <w:szCs w:val="30"/>
          <w:cs/>
        </w:rPr>
        <w:t xml:space="preserve">ทั้งนี้บริษัทรับรู้กำไรจากการจำหน่ายเครื่องหมายการค้าจำนวน </w:t>
      </w:r>
      <w:r w:rsidR="00057DE0" w:rsidRPr="00CA527D">
        <w:rPr>
          <w:rFonts w:ascii="Angsana New" w:hAnsi="Angsana New"/>
          <w:sz w:val="30"/>
          <w:szCs w:val="30"/>
        </w:rPr>
        <w:t>40</w:t>
      </w:r>
      <w:r w:rsidR="000333D8" w:rsidRPr="00CA527D">
        <w:rPr>
          <w:rFonts w:ascii="Angsana New" w:hAnsi="Angsana New"/>
          <w:sz w:val="30"/>
          <w:szCs w:val="30"/>
        </w:rPr>
        <w:t>.</w:t>
      </w:r>
      <w:r w:rsidR="00057DE0" w:rsidRPr="00CA527D">
        <w:rPr>
          <w:rFonts w:ascii="Angsana New" w:hAnsi="Angsana New"/>
          <w:sz w:val="30"/>
          <w:szCs w:val="30"/>
        </w:rPr>
        <w:t>82</w:t>
      </w:r>
      <w:r w:rsidR="000333D8" w:rsidRPr="00CA527D">
        <w:rPr>
          <w:rFonts w:ascii="Angsana New" w:hAnsi="Angsana New"/>
          <w:sz w:val="30"/>
          <w:szCs w:val="30"/>
        </w:rPr>
        <w:t xml:space="preserve"> </w:t>
      </w:r>
      <w:r w:rsidR="000333D8" w:rsidRPr="00CA527D">
        <w:rPr>
          <w:rFonts w:ascii="Angsana New" w:hAnsi="Angsana New"/>
          <w:sz w:val="30"/>
          <w:szCs w:val="30"/>
          <w:cs/>
        </w:rPr>
        <w:t xml:space="preserve">ล้านบาท ที่ได้รับมาแล้วในปี </w:t>
      </w:r>
      <w:r w:rsidR="00057DE0" w:rsidRPr="00CA527D">
        <w:rPr>
          <w:rFonts w:ascii="Angsana New" w:hAnsi="Angsana New"/>
          <w:sz w:val="30"/>
          <w:szCs w:val="30"/>
        </w:rPr>
        <w:t>2563</w:t>
      </w:r>
      <w:r w:rsidR="000333D8" w:rsidRPr="00CA527D">
        <w:rPr>
          <w:rFonts w:ascii="Angsana New" w:hAnsi="Angsana New"/>
          <w:sz w:val="30"/>
          <w:szCs w:val="30"/>
        </w:rPr>
        <w:t xml:space="preserve"> </w:t>
      </w:r>
      <w:r w:rsidR="00323BF1" w:rsidRPr="00CA527D">
        <w:rPr>
          <w:rFonts w:ascii="Angsana New" w:hAnsi="Angsana New" w:hint="cs"/>
          <w:sz w:val="30"/>
          <w:szCs w:val="30"/>
          <w:cs/>
        </w:rPr>
        <w:t xml:space="preserve">ในการนี้ </w:t>
      </w:r>
      <w:r w:rsidR="00323BF1" w:rsidRPr="00CA527D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 จะจ่ายชำระค่าเครื่องหมายการค้าส่วนที่เหลือจำนวน</w:t>
      </w:r>
      <w:r w:rsidR="00D52F60">
        <w:rPr>
          <w:rFonts w:ascii="Angsana New" w:hAnsi="Angsana New"/>
          <w:sz w:val="30"/>
          <w:szCs w:val="30"/>
        </w:rPr>
        <w:t xml:space="preserve"> 29.08 </w:t>
      </w:r>
      <w:r w:rsidR="00323BF1" w:rsidRPr="00CA527D">
        <w:rPr>
          <w:rFonts w:ascii="Angsana New" w:hAnsi="Angsana New"/>
          <w:sz w:val="30"/>
          <w:szCs w:val="30"/>
          <w:cs/>
        </w:rPr>
        <w:t>ล้านบาท ให้กับบริษัทในภายหลังหากได้มีการดำเนินการตามเงื่อนไขที่ตกลงกันในสัญญาซื้อขายธุรกิจและเครื่องหมายการค้าคมชัดลึกแล้ว</w:t>
      </w:r>
    </w:p>
    <w:p w14:paraId="00AFCF28" w14:textId="77777777" w:rsidR="000333D8" w:rsidRPr="002570D1" w:rsidRDefault="000333D8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4A0958F" w14:textId="03F52D23" w:rsidR="00D674D6" w:rsidRDefault="00DF1B22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32FF1">
        <w:rPr>
          <w:rFonts w:ascii="Angsana New" w:hAnsi="Angsana New"/>
          <w:sz w:val="30"/>
          <w:szCs w:val="30"/>
          <w:cs/>
        </w:rPr>
        <w:t>ต่อมาใน</w:t>
      </w:r>
      <w:r w:rsidR="000333D8" w:rsidRPr="00932FF1">
        <w:rPr>
          <w:rFonts w:ascii="Angsana New" w:hAnsi="Angsana New"/>
          <w:sz w:val="30"/>
          <w:szCs w:val="30"/>
          <w:cs/>
        </w:rPr>
        <w:t>ระหว่าง</w:t>
      </w:r>
      <w:r w:rsidRPr="00932FF1">
        <w:rPr>
          <w:rFonts w:ascii="Angsana New" w:hAnsi="Angsana New"/>
          <w:sz w:val="30"/>
          <w:szCs w:val="30"/>
          <w:cs/>
        </w:rPr>
        <w:t xml:space="preserve">ไตรมาส </w:t>
      </w:r>
      <w:r w:rsidR="00057DE0" w:rsidRPr="00057DE0">
        <w:rPr>
          <w:rFonts w:ascii="Angsana New" w:hAnsi="Angsana New"/>
          <w:sz w:val="30"/>
          <w:szCs w:val="30"/>
        </w:rPr>
        <w:t>1</w:t>
      </w:r>
      <w:r w:rsidRPr="00932FF1">
        <w:rPr>
          <w:rFonts w:ascii="Angsana New" w:hAnsi="Angsana New"/>
          <w:sz w:val="30"/>
          <w:szCs w:val="30"/>
        </w:rPr>
        <w:t xml:space="preserve"> </w:t>
      </w:r>
      <w:r w:rsidRPr="00932FF1">
        <w:rPr>
          <w:rFonts w:ascii="Angsana New" w:hAnsi="Angsana New"/>
          <w:sz w:val="30"/>
          <w:szCs w:val="30"/>
          <w:cs/>
        </w:rPr>
        <w:t xml:space="preserve">ปี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932FF1">
        <w:rPr>
          <w:rFonts w:ascii="Angsana New" w:hAnsi="Angsana New"/>
          <w:sz w:val="30"/>
          <w:szCs w:val="30"/>
        </w:rPr>
        <w:t xml:space="preserve"> </w:t>
      </w:r>
      <w:r w:rsidR="000333D8" w:rsidRPr="00932FF1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="000333D8" w:rsidRPr="00932FF1">
        <w:rPr>
          <w:rFonts w:ascii="Angsana New" w:hAnsi="Angsana New"/>
          <w:sz w:val="30"/>
          <w:szCs w:val="30"/>
        </w:rPr>
        <w:t xml:space="preserve"> </w:t>
      </w:r>
      <w:r w:rsidR="000333D8" w:rsidRPr="00932FF1">
        <w:rPr>
          <w:rFonts w:ascii="Angsana New" w:hAnsi="Angsana New"/>
          <w:sz w:val="30"/>
          <w:szCs w:val="30"/>
          <w:cs/>
        </w:rPr>
        <w:t>ได้ดำเนินการตาม</w:t>
      </w:r>
      <w:r w:rsidR="000333D8" w:rsidRPr="00932FF1">
        <w:rPr>
          <w:rFonts w:ascii="Angsana New" w:hAnsi="Angsana New"/>
          <w:spacing w:val="-4"/>
          <w:sz w:val="30"/>
          <w:szCs w:val="30"/>
          <w:cs/>
        </w:rPr>
        <w:t xml:space="preserve">เงื่อนไขที่ตกลงกันเสร็จสิ้นแล้ว </w:t>
      </w:r>
      <w:r w:rsidRPr="00932FF1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0333D8" w:rsidRPr="00932FF1">
        <w:rPr>
          <w:rFonts w:ascii="Angsana New" w:hAnsi="Angsana New"/>
          <w:spacing w:val="-4"/>
          <w:sz w:val="30"/>
          <w:szCs w:val="30"/>
          <w:cs/>
        </w:rPr>
        <w:t>จึง</w:t>
      </w:r>
      <w:r w:rsidRPr="00932FF1">
        <w:rPr>
          <w:rFonts w:ascii="Angsana New" w:hAnsi="Angsana New"/>
          <w:spacing w:val="-4"/>
          <w:sz w:val="30"/>
          <w:szCs w:val="30"/>
          <w:cs/>
        </w:rPr>
        <w:t>รับรู้กำไรจากการจำหน่าย</w:t>
      </w:r>
      <w:r w:rsidR="009367F6" w:rsidRPr="00932FF1">
        <w:rPr>
          <w:rFonts w:ascii="Angsana New" w:hAnsi="Angsana New"/>
          <w:spacing w:val="-4"/>
          <w:sz w:val="30"/>
          <w:szCs w:val="30"/>
          <w:cs/>
        </w:rPr>
        <w:t xml:space="preserve">เครื่องหมายการค้าที่เหลืออีกจำนวน </w:t>
      </w:r>
      <w:r w:rsidR="00057DE0" w:rsidRPr="00057DE0">
        <w:rPr>
          <w:rFonts w:ascii="Angsana New" w:hAnsi="Angsana New"/>
          <w:spacing w:val="-4"/>
          <w:sz w:val="30"/>
          <w:szCs w:val="30"/>
        </w:rPr>
        <w:t>29</w:t>
      </w:r>
      <w:r w:rsidR="009367F6" w:rsidRPr="00932FF1">
        <w:rPr>
          <w:rFonts w:ascii="Angsana New" w:hAnsi="Angsana New"/>
          <w:spacing w:val="-4"/>
          <w:sz w:val="30"/>
          <w:szCs w:val="30"/>
        </w:rPr>
        <w:t>.</w:t>
      </w:r>
      <w:r w:rsidR="00057DE0" w:rsidRPr="00057DE0">
        <w:rPr>
          <w:rFonts w:ascii="Angsana New" w:hAnsi="Angsana New"/>
          <w:spacing w:val="-4"/>
          <w:sz w:val="30"/>
          <w:szCs w:val="30"/>
        </w:rPr>
        <w:t>08</w:t>
      </w:r>
      <w:r w:rsidR="009367F6" w:rsidRPr="00932FF1">
        <w:rPr>
          <w:rFonts w:ascii="Angsana New" w:hAnsi="Angsana New"/>
          <w:spacing w:val="-4"/>
          <w:sz w:val="30"/>
          <w:szCs w:val="30"/>
        </w:rPr>
        <w:t xml:space="preserve"> </w:t>
      </w:r>
      <w:r w:rsidR="009367F6" w:rsidRPr="00932FF1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9367F6" w:rsidRPr="00932FF1">
        <w:rPr>
          <w:rFonts w:ascii="Angsana New" w:hAnsi="Angsana New"/>
          <w:sz w:val="30"/>
          <w:szCs w:val="30"/>
          <w:cs/>
        </w:rPr>
        <w:t xml:space="preserve"> ในงบการเงินเฉพาะกิจการ </w:t>
      </w:r>
      <w:r w:rsidR="00D674D6" w:rsidRPr="00932FF1">
        <w:rPr>
          <w:rFonts w:ascii="Angsana New" w:hAnsi="Angsana New"/>
          <w:sz w:val="30"/>
          <w:szCs w:val="30"/>
          <w:cs/>
        </w:rPr>
        <w:t>อย่างไรก็ตาม รายการดังกล่าว</w:t>
      </w:r>
      <w:r w:rsidR="00D674D6">
        <w:rPr>
          <w:rFonts w:ascii="Angsana New" w:hAnsi="Angsana New"/>
          <w:sz w:val="30"/>
          <w:szCs w:val="30"/>
          <w:cs/>
        </w:rPr>
        <w:t>ไม่มีผลกระทบต่องบการเงินรวมของกลุ่มบริษัท</w:t>
      </w:r>
    </w:p>
    <w:p w14:paraId="289F45FF" w14:textId="77777777" w:rsidR="00BC5486" w:rsidRPr="002570D1" w:rsidRDefault="00BC5486" w:rsidP="00D6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3537F3B" w14:textId="3699DBA8" w:rsidR="00A123DE" w:rsidRPr="00ED235E" w:rsidRDefault="00A123DE" w:rsidP="00D34AF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635B3DC8" w14:textId="77777777" w:rsidR="00A123DE" w:rsidRPr="00580801" w:rsidRDefault="00A123DE" w:rsidP="00A123DE">
      <w:pPr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8994" w:type="dxa"/>
        <w:tblInd w:w="52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810"/>
        <w:gridCol w:w="1091"/>
        <w:gridCol w:w="178"/>
        <w:gridCol w:w="1193"/>
        <w:gridCol w:w="178"/>
        <w:gridCol w:w="1279"/>
        <w:gridCol w:w="178"/>
        <w:gridCol w:w="1117"/>
      </w:tblGrid>
      <w:tr w:rsidR="00277DD9" w:rsidRPr="00636393" w14:paraId="04953186" w14:textId="77777777" w:rsidTr="008D3449">
        <w:trPr>
          <w:cantSplit/>
          <w:trHeight w:val="421"/>
          <w:tblHeader/>
        </w:trPr>
        <w:tc>
          <w:tcPr>
            <w:tcW w:w="2970" w:type="dxa"/>
            <w:vAlign w:val="bottom"/>
            <w:hideMark/>
          </w:tcPr>
          <w:p w14:paraId="3E5E144C" w14:textId="77777777" w:rsidR="00277DD9" w:rsidRPr="00636393" w:rsidRDefault="00277DD9" w:rsidP="008D609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4984359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3A3D7E01" w14:textId="66B6F9C1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417B065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BD71031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  <w:cs/>
                <w:lang w:bidi="th-TH"/>
              </w:rPr>
            </w:pPr>
            <w:r w:rsidRPr="0063639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B796D" w:rsidRPr="00636393" w14:paraId="6742B123" w14:textId="77777777" w:rsidTr="008D3449">
        <w:trPr>
          <w:cantSplit/>
          <w:trHeight w:val="421"/>
          <w:tblHeader/>
        </w:trPr>
        <w:tc>
          <w:tcPr>
            <w:tcW w:w="2970" w:type="dxa"/>
            <w:vAlign w:val="bottom"/>
          </w:tcPr>
          <w:p w14:paraId="6A998FC2" w14:textId="77777777" w:rsidR="008B796D" w:rsidRPr="00636393" w:rsidRDefault="008B796D" w:rsidP="008B796D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636393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3BB4E34" w14:textId="77777777" w:rsidR="008B796D" w:rsidRPr="00636393" w:rsidRDefault="008B796D" w:rsidP="008B796D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202CFA84" w14:textId="57877E55" w:rsidR="008B796D" w:rsidRPr="00636393" w:rsidRDefault="008B796D" w:rsidP="008B796D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8B796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="002E266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  <w:r w:rsidRPr="008B796D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78936926" w14:textId="77777777" w:rsidR="008B796D" w:rsidRPr="00636393" w:rsidRDefault="008B796D" w:rsidP="008B796D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A35D6C8" w14:textId="37A5FEA4" w:rsidR="008B796D" w:rsidRPr="00636393" w:rsidRDefault="008B796D" w:rsidP="008B796D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31</w:t>
            </w:r>
            <w:r w:rsidRPr="00636393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</w:t>
            </w:r>
            <w:r w:rsidRPr="006363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0E7D99CA" w14:textId="77777777" w:rsidR="008B796D" w:rsidRPr="00636393" w:rsidRDefault="008B796D" w:rsidP="008B796D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38199C7" w14:textId="42B92069" w:rsidR="008B796D" w:rsidRPr="00636393" w:rsidRDefault="008B796D" w:rsidP="008B796D">
            <w:pPr>
              <w:widowControl w:val="0"/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796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E266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B79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DF50E09" w14:textId="77777777" w:rsidR="008B796D" w:rsidRPr="00636393" w:rsidRDefault="008B796D" w:rsidP="008B796D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5D281F39" w14:textId="7FCB307C" w:rsidR="008B796D" w:rsidRPr="00636393" w:rsidRDefault="008B796D" w:rsidP="008B796D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31</w:t>
            </w:r>
            <w:r w:rsidRPr="00636393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</w:t>
            </w:r>
            <w:r w:rsidRPr="00636393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277DD9" w:rsidRPr="00636393" w14:paraId="230F80E4" w14:textId="77777777" w:rsidTr="008D3449">
        <w:trPr>
          <w:cantSplit/>
          <w:trHeight w:val="410"/>
          <w:tblHeader/>
        </w:trPr>
        <w:tc>
          <w:tcPr>
            <w:tcW w:w="2970" w:type="dxa"/>
            <w:vAlign w:val="bottom"/>
          </w:tcPr>
          <w:p w14:paraId="049266FB" w14:textId="77777777" w:rsidR="00277DD9" w:rsidRPr="00636393" w:rsidRDefault="00277DD9" w:rsidP="008D609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32D53A" w14:textId="35EB49C3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91" w:type="dxa"/>
            <w:vAlign w:val="bottom"/>
          </w:tcPr>
          <w:p w14:paraId="7F8567CC" w14:textId="4E686838" w:rsidR="00277DD9" w:rsidRPr="00636393" w:rsidRDefault="00057DE0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3BEBFB4A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7141B39" w14:textId="595BC13B" w:rsidR="00277DD9" w:rsidRPr="00636393" w:rsidRDefault="00057DE0" w:rsidP="008D609A">
            <w:pPr>
              <w:pStyle w:val="acctmergecolhdg"/>
              <w:widowControl w:val="0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096555A4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F9338B1" w14:textId="12AEA39C" w:rsidR="00277DD9" w:rsidRPr="00636393" w:rsidRDefault="00057DE0" w:rsidP="008D609A">
            <w:pPr>
              <w:widowControl w:val="0"/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8" w:type="dxa"/>
            <w:vAlign w:val="bottom"/>
          </w:tcPr>
          <w:p w14:paraId="1DF2960D" w14:textId="77777777" w:rsidR="00277DD9" w:rsidRPr="00636393" w:rsidRDefault="00277DD9" w:rsidP="008D609A">
            <w:pPr>
              <w:pStyle w:val="acctmergecolhdg"/>
              <w:widowControl w:val="0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E732997" w14:textId="098F177D" w:rsidR="00277DD9" w:rsidRPr="00636393" w:rsidRDefault="00057DE0" w:rsidP="008D609A">
            <w:pPr>
              <w:pStyle w:val="acctmergecolhdg"/>
              <w:widowControl w:val="0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277DD9" w:rsidRPr="00636393" w14:paraId="518EC7AF" w14:textId="77777777" w:rsidTr="008D3449">
        <w:trPr>
          <w:cantSplit/>
          <w:trHeight w:val="432"/>
          <w:tblHeader/>
        </w:trPr>
        <w:tc>
          <w:tcPr>
            <w:tcW w:w="2970" w:type="dxa"/>
            <w:vAlign w:val="bottom"/>
            <w:hideMark/>
          </w:tcPr>
          <w:p w14:paraId="24D06832" w14:textId="77777777" w:rsidR="00277DD9" w:rsidRPr="00636393" w:rsidRDefault="00277DD9" w:rsidP="008D609A">
            <w:pPr>
              <w:pStyle w:val="acctfourfigures"/>
              <w:widowControl w:val="0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86F1B5F" w14:textId="098106B7" w:rsidR="00277DD9" w:rsidRPr="00636393" w:rsidRDefault="00277DD9" w:rsidP="00277DD9">
            <w:pPr>
              <w:pStyle w:val="acctmergecolhdg"/>
              <w:widowControl w:val="0"/>
              <w:spacing w:line="240" w:lineRule="auto"/>
              <w:ind w:left="-83" w:right="-79" w:firstLine="4"/>
              <w:jc w:val="lef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14" w:type="dxa"/>
            <w:gridSpan w:val="7"/>
            <w:vAlign w:val="bottom"/>
            <w:hideMark/>
          </w:tcPr>
          <w:p w14:paraId="6A3A16EF" w14:textId="6C2AFE6A" w:rsidR="00277DD9" w:rsidRPr="00636393" w:rsidRDefault="00277DD9" w:rsidP="008D609A">
            <w:pPr>
              <w:pStyle w:val="acctmergecolhdg"/>
              <w:widowControl w:val="0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63639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77DD9" w:rsidRPr="00636393" w14:paraId="487E2BA8" w14:textId="77777777" w:rsidTr="008D3449">
        <w:trPr>
          <w:cantSplit/>
          <w:trHeight w:val="410"/>
        </w:trPr>
        <w:tc>
          <w:tcPr>
            <w:tcW w:w="2970" w:type="dxa"/>
          </w:tcPr>
          <w:p w14:paraId="5123A98E" w14:textId="0CC2F676" w:rsidR="00277DD9" w:rsidRPr="00E666A2" w:rsidRDefault="00277DD9" w:rsidP="00E666A2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66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701211C" w14:textId="77777777" w:rsidR="00277DD9" w:rsidRDefault="00277DD9" w:rsidP="00E666A2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02C8EE4" w14:textId="6979F6E2" w:rsidR="00277DD9" w:rsidRDefault="00277DD9" w:rsidP="00E666A2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872A6A8" w14:textId="77777777" w:rsidR="00277DD9" w:rsidRPr="00636393" w:rsidRDefault="00277DD9" w:rsidP="00E666A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1704F1A" w14:textId="77777777" w:rsidR="00277DD9" w:rsidRDefault="00277DD9" w:rsidP="00E666A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C976AA4" w14:textId="77777777" w:rsidR="00277DD9" w:rsidRPr="00636393" w:rsidRDefault="00277DD9" w:rsidP="00E666A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7E2F962" w14:textId="77777777" w:rsidR="00277DD9" w:rsidRDefault="00277DD9" w:rsidP="00E666A2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985FC58" w14:textId="77777777" w:rsidR="00277DD9" w:rsidRPr="00636393" w:rsidRDefault="00277DD9" w:rsidP="00E666A2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42E8A58" w14:textId="77777777" w:rsidR="00277DD9" w:rsidRDefault="00277DD9" w:rsidP="00E666A2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DD9" w:rsidRPr="00636393" w14:paraId="35A61722" w14:textId="77777777" w:rsidTr="008D3449">
        <w:trPr>
          <w:cantSplit/>
          <w:trHeight w:val="410"/>
        </w:trPr>
        <w:tc>
          <w:tcPr>
            <w:tcW w:w="2970" w:type="dxa"/>
          </w:tcPr>
          <w:p w14:paraId="0AF55F26" w14:textId="318EBD1B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65AC55CE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24FE2E4" w14:textId="3514EBFE" w:rsidR="00277DD9" w:rsidRDefault="00310284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15,279</w:t>
            </w:r>
          </w:p>
        </w:tc>
        <w:tc>
          <w:tcPr>
            <w:tcW w:w="178" w:type="dxa"/>
          </w:tcPr>
          <w:p w14:paraId="4DBFED24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6F94D47" w14:textId="786AF50D" w:rsidR="00277DD9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305</w:t>
            </w:r>
          </w:p>
        </w:tc>
        <w:tc>
          <w:tcPr>
            <w:tcW w:w="178" w:type="dxa"/>
          </w:tcPr>
          <w:p w14:paraId="35168D69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D3BCF35" w14:textId="3415AEDF" w:rsidR="00277DD9" w:rsidRDefault="009A27E8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16,746</w:t>
            </w:r>
          </w:p>
        </w:tc>
        <w:tc>
          <w:tcPr>
            <w:tcW w:w="178" w:type="dxa"/>
          </w:tcPr>
          <w:p w14:paraId="3A890AD5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6715A68" w14:textId="1DC4265C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080</w:t>
            </w:r>
          </w:p>
        </w:tc>
      </w:tr>
      <w:tr w:rsidR="00277DD9" w:rsidRPr="00636393" w14:paraId="781454C1" w14:textId="77777777" w:rsidTr="008D3449">
        <w:trPr>
          <w:cantSplit/>
          <w:trHeight w:val="399"/>
        </w:trPr>
        <w:tc>
          <w:tcPr>
            <w:tcW w:w="2970" w:type="dxa"/>
          </w:tcPr>
          <w:p w14:paraId="3FD2348A" w14:textId="052B0FAB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7248896E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E366D04" w14:textId="1F649F86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9013F52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FE6F2DA" w14:textId="77777777" w:rsidR="00277DD9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9FF424E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09F6B26" w14:textId="77777777" w:rsidR="00277DD9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DE6F37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65D65B9" w14:textId="77777777" w:rsidR="00277DD9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DD9" w:rsidRPr="00636393" w14:paraId="322F4512" w14:textId="77777777" w:rsidTr="008D3449">
        <w:trPr>
          <w:cantSplit/>
          <w:trHeight w:val="410"/>
        </w:trPr>
        <w:tc>
          <w:tcPr>
            <w:tcW w:w="2970" w:type="dxa"/>
          </w:tcPr>
          <w:p w14:paraId="3F045557" w14:textId="3D73E43C" w:rsidR="00277DD9" w:rsidRPr="0022774D" w:rsidRDefault="00277DD9" w:rsidP="007C34AF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520AD3DE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44AD3BB" w14:textId="7EAE2E5C" w:rsidR="00277DD9" w:rsidRDefault="00310284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4,436</w:t>
            </w:r>
          </w:p>
        </w:tc>
        <w:tc>
          <w:tcPr>
            <w:tcW w:w="178" w:type="dxa"/>
          </w:tcPr>
          <w:p w14:paraId="65A980B4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2BB5614" w14:textId="048DA4CC" w:rsidR="00277DD9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046</w:t>
            </w:r>
          </w:p>
        </w:tc>
        <w:tc>
          <w:tcPr>
            <w:tcW w:w="178" w:type="dxa"/>
          </w:tcPr>
          <w:p w14:paraId="57E20B31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5D42D0C" w14:textId="3EE27C20" w:rsidR="00277DD9" w:rsidRDefault="009A27E8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6,669</w:t>
            </w:r>
          </w:p>
        </w:tc>
        <w:tc>
          <w:tcPr>
            <w:tcW w:w="178" w:type="dxa"/>
          </w:tcPr>
          <w:p w14:paraId="07D0DB76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27FF6E3" w14:textId="37DE1333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646</w:t>
            </w:r>
          </w:p>
        </w:tc>
      </w:tr>
      <w:tr w:rsidR="00277DD9" w:rsidRPr="00636393" w14:paraId="4E4B8A62" w14:textId="77777777" w:rsidTr="008D3449">
        <w:trPr>
          <w:cantSplit/>
          <w:trHeight w:val="399"/>
        </w:trPr>
        <w:tc>
          <w:tcPr>
            <w:tcW w:w="2970" w:type="dxa"/>
          </w:tcPr>
          <w:p w14:paraId="5A799EE0" w14:textId="1CCCF286" w:rsidR="00277DD9" w:rsidRPr="0022774D" w:rsidRDefault="00057DE0" w:rsidP="007C34AF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7DD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2C5E12C2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6D0E154" w14:textId="7B357D60" w:rsidR="00277DD9" w:rsidRDefault="00310284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66100DA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26A5A8D" w14:textId="12A55701" w:rsidR="00277DD9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77D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412</w:t>
            </w:r>
          </w:p>
        </w:tc>
        <w:tc>
          <w:tcPr>
            <w:tcW w:w="178" w:type="dxa"/>
          </w:tcPr>
          <w:p w14:paraId="6520A544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0711DEF" w14:textId="11C0ACAC" w:rsidR="00277DD9" w:rsidRDefault="009A27E8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2,236</w:t>
            </w:r>
          </w:p>
        </w:tc>
        <w:tc>
          <w:tcPr>
            <w:tcW w:w="178" w:type="dxa"/>
          </w:tcPr>
          <w:p w14:paraId="7E9639CE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43487D3" w14:textId="485201BE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642</w:t>
            </w:r>
          </w:p>
        </w:tc>
      </w:tr>
      <w:tr w:rsidR="00277DD9" w:rsidRPr="00636393" w14:paraId="74F7D502" w14:textId="77777777" w:rsidTr="008D3449">
        <w:trPr>
          <w:cantSplit/>
          <w:trHeight w:val="410"/>
        </w:trPr>
        <w:tc>
          <w:tcPr>
            <w:tcW w:w="2970" w:type="dxa"/>
          </w:tcPr>
          <w:p w14:paraId="4308BE8C" w14:textId="325CE3C1" w:rsidR="00277DD9" w:rsidRPr="0022774D" w:rsidRDefault="00057DE0" w:rsidP="007C34AF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57DE0">
              <w:rPr>
                <w:rFonts w:ascii="Angsana New" w:hAnsi="Angsana New"/>
                <w:sz w:val="30"/>
                <w:szCs w:val="30"/>
              </w:rPr>
              <w:t>12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7DD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6984B2F7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182DEBF" w14:textId="4E17B2C0" w:rsidR="00277DD9" w:rsidRDefault="00310284" w:rsidP="00253920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4A80FB7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E6FC083" w14:textId="224D1147" w:rsidR="00277DD9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819</w:t>
            </w:r>
          </w:p>
        </w:tc>
        <w:tc>
          <w:tcPr>
            <w:tcW w:w="178" w:type="dxa"/>
          </w:tcPr>
          <w:p w14:paraId="3039440C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FF44DC3" w14:textId="27ACFC2E" w:rsidR="00277DD9" w:rsidRDefault="009A27E8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717</w:t>
            </w:r>
          </w:p>
        </w:tc>
        <w:tc>
          <w:tcPr>
            <w:tcW w:w="178" w:type="dxa"/>
          </w:tcPr>
          <w:p w14:paraId="7A57FDAA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CAB5C12" w14:textId="1D57713C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486</w:t>
            </w:r>
          </w:p>
        </w:tc>
      </w:tr>
      <w:tr w:rsidR="00277DD9" w:rsidRPr="00636393" w14:paraId="0D758D7F" w14:textId="77777777" w:rsidTr="008D3449">
        <w:trPr>
          <w:cantSplit/>
          <w:trHeight w:val="410"/>
        </w:trPr>
        <w:tc>
          <w:tcPr>
            <w:tcW w:w="2970" w:type="dxa"/>
          </w:tcPr>
          <w:p w14:paraId="62B3AFF3" w14:textId="5796A99D" w:rsidR="00277DD9" w:rsidRPr="0022774D" w:rsidRDefault="00277DD9" w:rsidP="007C34AF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6B82364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271F1CB" w14:textId="7E3158B9" w:rsidR="00277DD9" w:rsidRDefault="00310284" w:rsidP="000279FE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855BD89" w14:textId="77777777" w:rsidR="00277DD9" w:rsidRPr="00636393" w:rsidRDefault="00277DD9" w:rsidP="00EB5702">
            <w:pPr>
              <w:pStyle w:val="acctfourfigures"/>
              <w:widowControl w:val="0"/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C54DA81" w14:textId="0FCE3917" w:rsidR="00277DD9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E4F675F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3D7F8E" w14:textId="3253454E" w:rsidR="00277DD9" w:rsidRDefault="009A27E8" w:rsidP="000279FE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D532E78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5B2AA129" w14:textId="6DD2CDFE" w:rsidR="00277DD9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487</w:t>
            </w:r>
            <w:r w:rsidR="00277DD9"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619</w:t>
            </w:r>
          </w:p>
        </w:tc>
      </w:tr>
      <w:tr w:rsidR="00277DD9" w:rsidRPr="00636393" w14:paraId="27F993A9" w14:textId="77777777" w:rsidTr="008D3449">
        <w:trPr>
          <w:cantSplit/>
          <w:trHeight w:val="410"/>
        </w:trPr>
        <w:tc>
          <w:tcPr>
            <w:tcW w:w="2970" w:type="dxa"/>
          </w:tcPr>
          <w:p w14:paraId="71C1EE51" w14:textId="6F2E394C" w:rsidR="00277DD9" w:rsidRPr="00BC5486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4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62FB3CE6" w14:textId="77777777" w:rsidR="00277DD9" w:rsidRP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7E08792" w14:textId="46259D67" w:rsidR="00277DD9" w:rsidRPr="00BC5486" w:rsidRDefault="00310284" w:rsidP="00EB5702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19,715</w:t>
            </w:r>
          </w:p>
        </w:tc>
        <w:tc>
          <w:tcPr>
            <w:tcW w:w="178" w:type="dxa"/>
          </w:tcPr>
          <w:p w14:paraId="3BBDC67A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7A74195F" w14:textId="2B89F118" w:rsidR="00277DD9" w:rsidRPr="00BC5486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  <w:tc>
          <w:tcPr>
            <w:tcW w:w="178" w:type="dxa"/>
          </w:tcPr>
          <w:p w14:paraId="52FE56A9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24F62B2" w14:textId="61618D27" w:rsidR="00277DD9" w:rsidRPr="00BC5486" w:rsidRDefault="00310284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26,368</w:t>
            </w:r>
          </w:p>
        </w:tc>
        <w:tc>
          <w:tcPr>
            <w:tcW w:w="178" w:type="dxa"/>
          </w:tcPr>
          <w:p w14:paraId="3A89FD36" w14:textId="77777777" w:rsidR="00277DD9" w:rsidRPr="00BC5486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5AC3E373" w14:textId="0FCEC81C" w:rsidR="00277DD9" w:rsidRPr="00BC5486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546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473</w:t>
            </w:r>
          </w:p>
        </w:tc>
      </w:tr>
      <w:tr w:rsidR="00310284" w:rsidRPr="00636393" w14:paraId="24A555E4" w14:textId="77777777" w:rsidTr="008D3449">
        <w:trPr>
          <w:cantSplit/>
          <w:trHeight w:val="410"/>
        </w:trPr>
        <w:tc>
          <w:tcPr>
            <w:tcW w:w="2970" w:type="dxa"/>
          </w:tcPr>
          <w:p w14:paraId="5C1685B6" w14:textId="77777777" w:rsidR="00310284" w:rsidRPr="00BC5486" w:rsidRDefault="00310284" w:rsidP="00BC5486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7147440" w14:textId="77777777" w:rsidR="00310284" w:rsidRPr="00277DD9" w:rsidRDefault="00310284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6BCB2FD" w14:textId="77777777" w:rsidR="00310284" w:rsidRDefault="00310284" w:rsidP="00EB5702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02B516D" w14:textId="77777777" w:rsidR="00310284" w:rsidRPr="00BC5486" w:rsidRDefault="00310284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78DFA14E" w14:textId="77777777" w:rsidR="00310284" w:rsidRPr="00057DE0" w:rsidRDefault="00310284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363C1DF4" w14:textId="77777777" w:rsidR="00310284" w:rsidRPr="00BC5486" w:rsidRDefault="00310284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B55F3C8" w14:textId="77777777" w:rsidR="00310284" w:rsidRDefault="00310284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B7606D6" w14:textId="77777777" w:rsidR="00310284" w:rsidRPr="00BC5486" w:rsidRDefault="00310284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9F12F03" w14:textId="77777777" w:rsidR="00310284" w:rsidRPr="00057DE0" w:rsidRDefault="00310284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77DD9" w:rsidRPr="00636393" w14:paraId="49416853" w14:textId="77777777" w:rsidTr="008D3449">
        <w:trPr>
          <w:cantSplit/>
          <w:trHeight w:val="410"/>
        </w:trPr>
        <w:tc>
          <w:tcPr>
            <w:tcW w:w="2970" w:type="dxa"/>
            <w:vAlign w:val="bottom"/>
          </w:tcPr>
          <w:p w14:paraId="56F94F45" w14:textId="77777777" w:rsidR="00EB5702" w:rsidRDefault="00277DD9" w:rsidP="0075611C">
            <w:pPr>
              <w:widowControl w:val="0"/>
              <w:spacing w:line="240" w:lineRule="auto"/>
              <w:ind w:left="202" w:hanging="202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76607" w:rsidRPr="0022774D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="00176607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  <w:p w14:paraId="2CA28EEA" w14:textId="78660F5A" w:rsidR="00277DD9" w:rsidRPr="0022774D" w:rsidRDefault="00EB5702" w:rsidP="00176607">
            <w:pPr>
              <w:widowControl w:val="0"/>
              <w:spacing w:line="240" w:lineRule="auto"/>
              <w:ind w:left="195" w:hanging="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176607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9368DF8" w14:textId="77777777" w:rsidR="00277DD9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C145D59" w14:textId="77777777" w:rsidR="008442ED" w:rsidRDefault="008442ED" w:rsidP="00F732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3517CA6" w14:textId="244DEC83" w:rsidR="00310284" w:rsidRDefault="00310284" w:rsidP="00F73295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827DDC0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1EBCFAE2" w14:textId="77777777" w:rsidR="00176607" w:rsidRDefault="00176607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-7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C72C286" w14:textId="63D2881F" w:rsidR="00277DD9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-73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387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99D7C39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96E881" w14:textId="77777777" w:rsidR="004A4A09" w:rsidRDefault="004A4A09" w:rsidP="00F40CE9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9B385F9" w14:textId="396298CC" w:rsidR="00310284" w:rsidRDefault="00310284" w:rsidP="00F40CE9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88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727978B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5DF2E2B6" w14:textId="77777777" w:rsidR="00176607" w:rsidRDefault="00176607" w:rsidP="00BC5486">
            <w:pPr>
              <w:pStyle w:val="acctfourfigures"/>
              <w:widowControl w:val="0"/>
              <w:tabs>
                <w:tab w:val="clear" w:pos="765"/>
                <w:tab w:val="decimal" w:pos="555"/>
                <w:tab w:val="decimal" w:pos="915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4ED9387" w14:textId="6315FF60" w:rsidR="00277DD9" w:rsidRDefault="00277DD9" w:rsidP="00BC5486">
            <w:pPr>
              <w:pStyle w:val="acctfourfigures"/>
              <w:widowControl w:val="0"/>
              <w:tabs>
                <w:tab w:val="clear" w:pos="765"/>
                <w:tab w:val="decimal" w:pos="555"/>
                <w:tab w:val="decimal" w:pos="915"/>
              </w:tabs>
              <w:spacing w:line="240" w:lineRule="auto"/>
              <w:ind w:left="-79" w:righ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273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792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77DD9" w:rsidRPr="00636393" w14:paraId="1CA4E414" w14:textId="77777777" w:rsidTr="008D3449">
        <w:trPr>
          <w:cantSplit/>
          <w:trHeight w:val="410"/>
        </w:trPr>
        <w:tc>
          <w:tcPr>
            <w:tcW w:w="2970" w:type="dxa"/>
          </w:tcPr>
          <w:p w14:paraId="706C0E7A" w14:textId="77777777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4A8FEB4" w14:textId="6EF12E7B" w:rsidR="00277DD9" w:rsidRPr="00C41D80" w:rsidRDefault="008A6534" w:rsidP="00277DD9">
            <w:pPr>
              <w:pStyle w:val="acctfourfigures"/>
              <w:widowControl w:val="0"/>
              <w:tabs>
                <w:tab w:val="decimal" w:pos="639"/>
              </w:tabs>
              <w:spacing w:line="240" w:lineRule="auto"/>
              <w:ind w:left="-83" w:right="11" w:firstLine="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7C745DEB" w14:textId="5C771483" w:rsidR="00277DD9" w:rsidRPr="00BC5486" w:rsidRDefault="00310284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19,715</w:t>
            </w:r>
          </w:p>
        </w:tc>
        <w:tc>
          <w:tcPr>
            <w:tcW w:w="178" w:type="dxa"/>
          </w:tcPr>
          <w:p w14:paraId="17440D77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28C542E8" w14:textId="52DDDBDF" w:rsidR="00277DD9" w:rsidRPr="00BC5486" w:rsidRDefault="00057DE0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195</w:t>
            </w:r>
          </w:p>
        </w:tc>
        <w:tc>
          <w:tcPr>
            <w:tcW w:w="178" w:type="dxa"/>
          </w:tcPr>
          <w:p w14:paraId="32A48C5C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DA9633C" w14:textId="6A0AA2D0" w:rsidR="00277DD9" w:rsidRPr="00BC5486" w:rsidRDefault="00310284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26,368</w:t>
            </w:r>
          </w:p>
        </w:tc>
        <w:tc>
          <w:tcPr>
            <w:tcW w:w="178" w:type="dxa"/>
          </w:tcPr>
          <w:p w14:paraId="1650EF62" w14:textId="77777777" w:rsidR="00277DD9" w:rsidRPr="00BC5486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9FC3C5F" w14:textId="56494B4A" w:rsidR="00277DD9" w:rsidRPr="00BC5486" w:rsidRDefault="00057DE0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272</w:t>
            </w:r>
            <w:r w:rsidR="00277DD9"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681</w:t>
            </w:r>
          </w:p>
        </w:tc>
      </w:tr>
      <w:tr w:rsidR="00C7444B" w:rsidRPr="00636393" w14:paraId="08CA44C0" w14:textId="77777777" w:rsidTr="008D3449">
        <w:trPr>
          <w:cantSplit/>
          <w:trHeight w:val="263"/>
        </w:trPr>
        <w:tc>
          <w:tcPr>
            <w:tcW w:w="2970" w:type="dxa"/>
          </w:tcPr>
          <w:p w14:paraId="11BDDA2D" w14:textId="77777777" w:rsidR="00C7444B" w:rsidRPr="002570D1" w:rsidRDefault="00C7444B" w:rsidP="00277DD9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3B679C2E" w14:textId="77777777" w:rsidR="00C7444B" w:rsidRPr="002570D1" w:rsidRDefault="00C7444B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91" w:type="dxa"/>
          </w:tcPr>
          <w:p w14:paraId="10DF7485" w14:textId="77777777" w:rsidR="00C7444B" w:rsidRPr="002570D1" w:rsidRDefault="00C7444B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8" w:type="dxa"/>
          </w:tcPr>
          <w:p w14:paraId="6785C3B1" w14:textId="77777777" w:rsidR="00C7444B" w:rsidRPr="002570D1" w:rsidRDefault="00C7444B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93" w:type="dxa"/>
          </w:tcPr>
          <w:p w14:paraId="11B1520B" w14:textId="77777777" w:rsidR="00C7444B" w:rsidRPr="002570D1" w:rsidRDefault="00C7444B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8" w:type="dxa"/>
          </w:tcPr>
          <w:p w14:paraId="5AA52352" w14:textId="77777777" w:rsidR="00C7444B" w:rsidRPr="002570D1" w:rsidRDefault="00C7444B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79" w:type="dxa"/>
          </w:tcPr>
          <w:p w14:paraId="0C48EAE4" w14:textId="77777777" w:rsidR="00C7444B" w:rsidRPr="002570D1" w:rsidRDefault="00C7444B" w:rsidP="008D609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8" w:type="dxa"/>
          </w:tcPr>
          <w:p w14:paraId="6467E818" w14:textId="77777777" w:rsidR="00C7444B" w:rsidRPr="002570D1" w:rsidRDefault="00C7444B" w:rsidP="008D609A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17" w:type="dxa"/>
          </w:tcPr>
          <w:p w14:paraId="013FD490" w14:textId="77777777" w:rsidR="00C7444B" w:rsidRPr="002570D1" w:rsidRDefault="00C7444B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77DD9" w:rsidRPr="00636393" w14:paraId="53C49855" w14:textId="77777777" w:rsidTr="008D3449">
        <w:trPr>
          <w:cantSplit/>
          <w:trHeight w:val="421"/>
        </w:trPr>
        <w:tc>
          <w:tcPr>
            <w:tcW w:w="2970" w:type="dxa"/>
          </w:tcPr>
          <w:p w14:paraId="6D4C2086" w14:textId="09093354" w:rsidR="00277DD9" w:rsidRPr="00E666A2" w:rsidRDefault="00277DD9" w:rsidP="00277DD9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66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5E687160" w14:textId="77777777" w:rsidR="00277DD9" w:rsidRDefault="00277DD9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1C88B5DC" w14:textId="32400E11" w:rsidR="00277DD9" w:rsidRDefault="00277DD9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43B57218" w14:textId="77777777" w:rsidR="00277DD9" w:rsidRPr="00636393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2E6CCE6" w14:textId="77777777" w:rsidR="00277DD9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B4F66A7" w14:textId="77777777" w:rsidR="00277DD9" w:rsidRPr="00636393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021D902" w14:textId="77777777" w:rsidR="00277DD9" w:rsidRDefault="00277DD9" w:rsidP="008D609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D8EC804" w14:textId="77777777" w:rsidR="00277DD9" w:rsidRPr="00636393" w:rsidRDefault="00277DD9" w:rsidP="008D609A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99C1453" w14:textId="77777777" w:rsidR="00277DD9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DD9" w:rsidRPr="00636393" w14:paraId="46430CA8" w14:textId="77777777" w:rsidTr="008D3449">
        <w:trPr>
          <w:cantSplit/>
          <w:trHeight w:val="399"/>
        </w:trPr>
        <w:tc>
          <w:tcPr>
            <w:tcW w:w="2970" w:type="dxa"/>
            <w:hideMark/>
          </w:tcPr>
          <w:p w14:paraId="6D8F5DE3" w14:textId="5F286807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10" w:type="dxa"/>
          </w:tcPr>
          <w:p w14:paraId="095A238B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011BB16" w14:textId="6AF70710" w:rsidR="00277DD9" w:rsidRPr="00636393" w:rsidRDefault="00D414AC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49,126</w:t>
            </w:r>
          </w:p>
        </w:tc>
        <w:tc>
          <w:tcPr>
            <w:tcW w:w="178" w:type="dxa"/>
          </w:tcPr>
          <w:p w14:paraId="33430AF1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E079220" w14:textId="64091B3A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015</w:t>
            </w:r>
          </w:p>
        </w:tc>
        <w:tc>
          <w:tcPr>
            <w:tcW w:w="178" w:type="dxa"/>
          </w:tcPr>
          <w:p w14:paraId="737D8F8B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2F8B0FF" w14:textId="5F5AC4E6" w:rsidR="00277DD9" w:rsidRPr="00636393" w:rsidRDefault="00310284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17,645</w:t>
            </w:r>
          </w:p>
        </w:tc>
        <w:tc>
          <w:tcPr>
            <w:tcW w:w="178" w:type="dxa"/>
          </w:tcPr>
          <w:p w14:paraId="09AAF6E3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ECE2A8B" w14:textId="5E65450A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476</w:t>
            </w:r>
          </w:p>
        </w:tc>
      </w:tr>
      <w:tr w:rsidR="00277DD9" w:rsidRPr="00636393" w14:paraId="11298F1D" w14:textId="77777777" w:rsidTr="008D3449">
        <w:trPr>
          <w:cantSplit/>
          <w:trHeight w:val="410"/>
        </w:trPr>
        <w:tc>
          <w:tcPr>
            <w:tcW w:w="2970" w:type="dxa"/>
            <w:hideMark/>
          </w:tcPr>
          <w:p w14:paraId="1549741B" w14:textId="4A674175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10" w:type="dxa"/>
          </w:tcPr>
          <w:p w14:paraId="72CFB390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3DF7F8F0" w14:textId="62124AE2" w:rsidR="00277DD9" w:rsidRPr="0063639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D15F3D0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E377097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FE73EC7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5601DC0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3623733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9EC814F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7DD9" w:rsidRPr="00636393" w14:paraId="63D3AD14" w14:textId="77777777" w:rsidTr="008D3449">
        <w:trPr>
          <w:cantSplit/>
          <w:trHeight w:val="399"/>
        </w:trPr>
        <w:tc>
          <w:tcPr>
            <w:tcW w:w="2970" w:type="dxa"/>
            <w:hideMark/>
          </w:tcPr>
          <w:p w14:paraId="02641618" w14:textId="74B5BA1C" w:rsidR="00277DD9" w:rsidRPr="0022774D" w:rsidRDefault="00277DD9" w:rsidP="00BC5486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215BCEB5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4B03FEE" w14:textId="0F5F501B" w:rsidR="00277DD9" w:rsidRPr="00636393" w:rsidRDefault="00D414AC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13,694</w:t>
            </w:r>
          </w:p>
        </w:tc>
        <w:tc>
          <w:tcPr>
            <w:tcW w:w="178" w:type="dxa"/>
          </w:tcPr>
          <w:p w14:paraId="0891638F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CA5241D" w14:textId="74F651A9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178" w:type="dxa"/>
          </w:tcPr>
          <w:p w14:paraId="76674B17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3B8BA66" w14:textId="38408731" w:rsidR="00277DD9" w:rsidRPr="00636393" w:rsidRDefault="00310284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7,878</w:t>
            </w:r>
          </w:p>
        </w:tc>
        <w:tc>
          <w:tcPr>
            <w:tcW w:w="178" w:type="dxa"/>
          </w:tcPr>
          <w:p w14:paraId="10D3BD70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6173832" w14:textId="43756348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030</w:t>
            </w:r>
          </w:p>
        </w:tc>
      </w:tr>
      <w:tr w:rsidR="00277DD9" w:rsidRPr="00636393" w14:paraId="704AB69F" w14:textId="77777777" w:rsidTr="008D3449">
        <w:trPr>
          <w:cantSplit/>
          <w:trHeight w:val="410"/>
        </w:trPr>
        <w:tc>
          <w:tcPr>
            <w:tcW w:w="2970" w:type="dxa"/>
            <w:hideMark/>
          </w:tcPr>
          <w:p w14:paraId="4AA3CD14" w14:textId="68E9168F" w:rsidR="00277DD9" w:rsidRPr="0022774D" w:rsidRDefault="00057DE0" w:rsidP="00BC5486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7DD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C40ABA7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8FF58ED" w14:textId="11EDF675" w:rsidR="00277DD9" w:rsidRPr="00636393" w:rsidRDefault="001C1A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2,175</w:t>
            </w:r>
          </w:p>
        </w:tc>
        <w:tc>
          <w:tcPr>
            <w:tcW w:w="178" w:type="dxa"/>
          </w:tcPr>
          <w:p w14:paraId="47033BB6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216971F" w14:textId="18C0BE9F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178" w:type="dxa"/>
          </w:tcPr>
          <w:p w14:paraId="17B07095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6DBC251" w14:textId="1E8F4243" w:rsidR="00277DD9" w:rsidRPr="00636393" w:rsidRDefault="00310284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1,286</w:t>
            </w:r>
          </w:p>
        </w:tc>
        <w:tc>
          <w:tcPr>
            <w:tcW w:w="178" w:type="dxa"/>
          </w:tcPr>
          <w:p w14:paraId="17BA947D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BDF4AEF" w14:textId="7C9A927C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399</w:t>
            </w:r>
          </w:p>
        </w:tc>
      </w:tr>
      <w:tr w:rsidR="00277DD9" w:rsidRPr="00636393" w14:paraId="7A2890C9" w14:textId="77777777" w:rsidTr="008D3449">
        <w:trPr>
          <w:cantSplit/>
          <w:trHeight w:val="399"/>
        </w:trPr>
        <w:tc>
          <w:tcPr>
            <w:tcW w:w="2970" w:type="dxa"/>
            <w:hideMark/>
          </w:tcPr>
          <w:p w14:paraId="7D4CDF14" w14:textId="2E278F63" w:rsidR="00277DD9" w:rsidRPr="0022774D" w:rsidRDefault="00057DE0" w:rsidP="00BC5486">
            <w:pPr>
              <w:widowControl w:val="0"/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6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057DE0">
              <w:rPr>
                <w:rFonts w:ascii="Angsana New" w:hAnsi="Angsana New"/>
                <w:sz w:val="30"/>
                <w:szCs w:val="30"/>
              </w:rPr>
              <w:t>12</w:t>
            </w:r>
            <w:r w:rsidR="00277DD9" w:rsidRPr="002277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77DD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31A959C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9170312" w14:textId="4B84DE9B" w:rsidR="00277DD9" w:rsidRPr="00636393" w:rsidRDefault="001C1AED" w:rsidP="00D414AC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2,57</w:t>
            </w:r>
            <w:r w:rsidR="00D414A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52DD864E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17764417" w14:textId="736DD81B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178" w:type="dxa"/>
          </w:tcPr>
          <w:p w14:paraId="2F1EF375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16EA5D2" w14:textId="78EDC78C" w:rsidR="00277DD9" w:rsidRPr="00636393" w:rsidRDefault="00310284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1CDC4CB9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A780A1B" w14:textId="5AABCE2D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048</w:t>
            </w:r>
          </w:p>
        </w:tc>
      </w:tr>
      <w:tr w:rsidR="00277DD9" w:rsidRPr="00636393" w14:paraId="6B25B0E8" w14:textId="77777777" w:rsidTr="008D3449">
        <w:trPr>
          <w:cantSplit/>
          <w:trHeight w:val="410"/>
        </w:trPr>
        <w:tc>
          <w:tcPr>
            <w:tcW w:w="2970" w:type="dxa"/>
            <w:hideMark/>
          </w:tcPr>
          <w:p w14:paraId="01476D34" w14:textId="422663FE" w:rsidR="00277DD9" w:rsidRPr="0022774D" w:rsidRDefault="00277DD9" w:rsidP="00BC5486">
            <w:pPr>
              <w:widowControl w:val="0"/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12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10" w:type="dxa"/>
          </w:tcPr>
          <w:p w14:paraId="0C61EBDB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512DF" w14:textId="405B0D39" w:rsidR="00277DD9" w:rsidRPr="00636393" w:rsidRDefault="001C1A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34,137</w:t>
            </w:r>
          </w:p>
        </w:tc>
        <w:tc>
          <w:tcPr>
            <w:tcW w:w="178" w:type="dxa"/>
          </w:tcPr>
          <w:p w14:paraId="0B21CA96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585BE" w14:textId="1E1A73C3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178" w:type="dxa"/>
          </w:tcPr>
          <w:p w14:paraId="13C8906C" w14:textId="77777777" w:rsidR="00277DD9" w:rsidRPr="0063639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93885" w14:textId="550D4370" w:rsidR="00277DD9" w:rsidRPr="00636393" w:rsidRDefault="00310284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30,894</w:t>
            </w:r>
          </w:p>
        </w:tc>
        <w:tc>
          <w:tcPr>
            <w:tcW w:w="178" w:type="dxa"/>
          </w:tcPr>
          <w:p w14:paraId="49DA07C4" w14:textId="77777777" w:rsidR="00277DD9" w:rsidRPr="00636393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CA4C" w14:textId="21A3BFC2" w:rsidR="00277DD9" w:rsidRPr="0063639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457</w:t>
            </w:r>
          </w:p>
        </w:tc>
      </w:tr>
      <w:tr w:rsidR="00277DD9" w:rsidRPr="00BC5486" w14:paraId="4F773F99" w14:textId="77777777" w:rsidTr="008D3449">
        <w:trPr>
          <w:cantSplit/>
          <w:trHeight w:val="410"/>
        </w:trPr>
        <w:tc>
          <w:tcPr>
            <w:tcW w:w="2970" w:type="dxa"/>
            <w:hideMark/>
          </w:tcPr>
          <w:p w14:paraId="20009252" w14:textId="51C03B78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30C9216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A05C4" w14:textId="5818ED12" w:rsidR="00277DD9" w:rsidRPr="00BC5486" w:rsidRDefault="00D414AC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101,710</w:t>
            </w:r>
          </w:p>
        </w:tc>
        <w:tc>
          <w:tcPr>
            <w:tcW w:w="178" w:type="dxa"/>
          </w:tcPr>
          <w:p w14:paraId="22BC0FF7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D2F74" w14:textId="6306A932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125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018</w:t>
            </w:r>
          </w:p>
        </w:tc>
        <w:tc>
          <w:tcPr>
            <w:tcW w:w="178" w:type="dxa"/>
          </w:tcPr>
          <w:p w14:paraId="2BD23BE0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FC5D6" w14:textId="75DCD076" w:rsidR="00277DD9" w:rsidRPr="00BC5486" w:rsidRDefault="00310284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57,712</w:t>
            </w:r>
          </w:p>
        </w:tc>
        <w:tc>
          <w:tcPr>
            <w:tcW w:w="178" w:type="dxa"/>
          </w:tcPr>
          <w:p w14:paraId="7E6564D3" w14:textId="77777777" w:rsidR="00277DD9" w:rsidRPr="00BC5486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</w:tcPr>
          <w:p w14:paraId="12D9FACD" w14:textId="5A5C6F51" w:rsidR="00277DD9" w:rsidRPr="00BC5486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410</w:t>
            </w:r>
          </w:p>
        </w:tc>
      </w:tr>
      <w:tr w:rsidR="00277DD9" w:rsidRPr="00636393" w14:paraId="17B46ECB" w14:textId="77777777" w:rsidTr="008D3449">
        <w:trPr>
          <w:cantSplit/>
          <w:trHeight w:val="71"/>
        </w:trPr>
        <w:tc>
          <w:tcPr>
            <w:tcW w:w="2970" w:type="dxa"/>
            <w:vAlign w:val="bottom"/>
            <w:hideMark/>
          </w:tcPr>
          <w:p w14:paraId="2CCFA21B" w14:textId="30181924" w:rsidR="00277DD9" w:rsidRPr="0022774D" w:rsidRDefault="00277DD9" w:rsidP="00C70E5D">
            <w:pPr>
              <w:widowControl w:val="0"/>
              <w:spacing w:line="240" w:lineRule="auto"/>
              <w:ind w:left="285" w:hanging="285"/>
              <w:rPr>
                <w:rFonts w:ascii="Angsana New" w:hAnsi="Angsana New"/>
                <w:sz w:val="30"/>
                <w:szCs w:val="30"/>
                <w:cs/>
              </w:rPr>
            </w:pPr>
            <w:r w:rsidRPr="002277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2774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="00C70E5D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  <w:r w:rsidR="00C70E5D">
              <w:rPr>
                <w:rFonts w:ascii="Angsana New" w:hAnsi="Angsana New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810" w:type="dxa"/>
          </w:tcPr>
          <w:p w14:paraId="79CA59C3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</w:tcPr>
          <w:p w14:paraId="79CB2ED3" w14:textId="77777777" w:rsidR="008442ED" w:rsidRDefault="008442ED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48AB143" w14:textId="691765A7" w:rsidR="00600ADA" w:rsidRPr="00EC7673" w:rsidRDefault="00600ADA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(34,736)</w:t>
            </w:r>
          </w:p>
        </w:tc>
        <w:tc>
          <w:tcPr>
            <w:tcW w:w="178" w:type="dxa"/>
            <w:vAlign w:val="bottom"/>
          </w:tcPr>
          <w:p w14:paraId="47BF2DCF" w14:textId="77777777" w:rsidR="00277DD9" w:rsidRPr="00EC7673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</w:tcPr>
          <w:p w14:paraId="326D1773" w14:textId="77777777" w:rsidR="00CE0B9E" w:rsidRDefault="00CE0B9E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C4D2935" w14:textId="36E60C27" w:rsidR="00277DD9" w:rsidRPr="00EC767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-55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816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073282EA" w14:textId="77777777" w:rsidR="00277DD9" w:rsidRPr="00EC767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</w:tcPr>
          <w:p w14:paraId="33362765" w14:textId="77777777" w:rsidR="008442ED" w:rsidRDefault="008442ED" w:rsidP="00BC5486">
            <w:pPr>
              <w:pStyle w:val="acctfourfigures"/>
              <w:widowControl w:val="0"/>
              <w:tabs>
                <w:tab w:val="decimal" w:pos="465"/>
                <w:tab w:val="decimal" w:pos="701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7D50860" w14:textId="23664155" w:rsidR="00310284" w:rsidRPr="00EC7673" w:rsidRDefault="001C1AED" w:rsidP="00BC5486">
            <w:pPr>
              <w:pStyle w:val="acctfourfigures"/>
              <w:widowControl w:val="0"/>
              <w:tabs>
                <w:tab w:val="decimal" w:pos="465"/>
                <w:tab w:val="decimal" w:pos="701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(30,913)</w:t>
            </w:r>
          </w:p>
        </w:tc>
        <w:tc>
          <w:tcPr>
            <w:tcW w:w="178" w:type="dxa"/>
            <w:vAlign w:val="bottom"/>
          </w:tcPr>
          <w:p w14:paraId="02AF1BA7" w14:textId="77777777" w:rsidR="00277DD9" w:rsidRPr="00EC7673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bottom w:val="single" w:sz="2" w:space="0" w:color="auto"/>
              <w:right w:val="nil"/>
            </w:tcBorders>
          </w:tcPr>
          <w:p w14:paraId="60698CD3" w14:textId="77777777" w:rsidR="00CE0B9E" w:rsidRDefault="00CE0B9E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2C481CE" w14:textId="48758B30" w:rsidR="00277DD9" w:rsidRPr="00EC7673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sz w:val="30"/>
                <w:szCs w:val="30"/>
                <w:lang w:val="en-US"/>
              </w:rPr>
              <w:t>051</w:t>
            </w:r>
            <w:r w:rsidRPr="00BC548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77DD9" w:rsidRPr="00BC5486" w14:paraId="2CD8BC51" w14:textId="77777777" w:rsidTr="008D3449">
        <w:trPr>
          <w:cantSplit/>
          <w:trHeight w:val="410"/>
        </w:trPr>
        <w:tc>
          <w:tcPr>
            <w:tcW w:w="2970" w:type="dxa"/>
            <w:hideMark/>
          </w:tcPr>
          <w:p w14:paraId="000B19A6" w14:textId="4C40419F" w:rsidR="00277DD9" w:rsidRPr="0022774D" w:rsidRDefault="00277DD9" w:rsidP="00BC5486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9B1FF43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395C0" w14:textId="241CEB86" w:rsidR="00277DD9" w:rsidRPr="00BC5486" w:rsidRDefault="00D414AC" w:rsidP="00BC5486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66,974</w:t>
            </w:r>
          </w:p>
        </w:tc>
        <w:tc>
          <w:tcPr>
            <w:tcW w:w="178" w:type="dxa"/>
          </w:tcPr>
          <w:p w14:paraId="69F4B32D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AB750" w14:textId="47E591E9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91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202</w:t>
            </w:r>
          </w:p>
        </w:tc>
        <w:tc>
          <w:tcPr>
            <w:tcW w:w="178" w:type="dxa"/>
          </w:tcPr>
          <w:p w14:paraId="43A75C77" w14:textId="77777777" w:rsidR="00277DD9" w:rsidRPr="00BC5486" w:rsidRDefault="00277DD9" w:rsidP="00BC5486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32A5C" w14:textId="24E51287" w:rsidR="00277DD9" w:rsidRPr="00BC5486" w:rsidRDefault="001C1AED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26,799</w:t>
            </w:r>
          </w:p>
        </w:tc>
        <w:tc>
          <w:tcPr>
            <w:tcW w:w="178" w:type="dxa"/>
          </w:tcPr>
          <w:p w14:paraId="56CCB8D4" w14:textId="77777777" w:rsidR="00277DD9" w:rsidRPr="00BC5486" w:rsidRDefault="00277DD9" w:rsidP="00BC5486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2" w:space="0" w:color="auto"/>
              <w:bottom w:val="single" w:sz="4" w:space="0" w:color="auto"/>
            </w:tcBorders>
          </w:tcPr>
          <w:p w14:paraId="06DB79B5" w14:textId="31457377" w:rsidR="00277DD9" w:rsidRPr="00BC5486" w:rsidRDefault="00277DD9" w:rsidP="00BC5486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BC548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7DE0"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359</w:t>
            </w:r>
          </w:p>
        </w:tc>
      </w:tr>
      <w:tr w:rsidR="00277DD9" w:rsidRPr="00636393" w14:paraId="7280183F" w14:textId="77777777" w:rsidTr="008D3449">
        <w:trPr>
          <w:cantSplit/>
          <w:trHeight w:val="421"/>
        </w:trPr>
        <w:tc>
          <w:tcPr>
            <w:tcW w:w="2970" w:type="dxa"/>
          </w:tcPr>
          <w:p w14:paraId="3BC36176" w14:textId="77777777" w:rsidR="00277DD9" w:rsidRPr="0022774D" w:rsidRDefault="00277DD9" w:rsidP="008D609A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A4D1A6B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</w:tcPr>
          <w:p w14:paraId="517EB90B" w14:textId="2C9A6623" w:rsidR="00277DD9" w:rsidRPr="00BC5486" w:rsidRDefault="00277DD9" w:rsidP="008D609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58DB849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</w:tcPr>
          <w:p w14:paraId="28E38177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AEA8DDE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</w:tcPr>
          <w:p w14:paraId="53515D1B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36DBE61" w14:textId="77777777" w:rsidR="00277DD9" w:rsidRPr="00BC5486" w:rsidRDefault="00277DD9" w:rsidP="008D609A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542D8CD1" w14:textId="77777777" w:rsidR="00277DD9" w:rsidRPr="00BC5486" w:rsidRDefault="00277DD9" w:rsidP="008D609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0ADA" w:rsidRPr="00636393" w14:paraId="4653F02F" w14:textId="77777777" w:rsidTr="008D3449">
        <w:trPr>
          <w:cantSplit/>
          <w:trHeight w:val="410"/>
        </w:trPr>
        <w:tc>
          <w:tcPr>
            <w:tcW w:w="2970" w:type="dxa"/>
          </w:tcPr>
          <w:p w14:paraId="37903500" w14:textId="52491234" w:rsidR="00600ADA" w:rsidRPr="0022774D" w:rsidRDefault="00600ADA" w:rsidP="00600ADA">
            <w:pPr>
              <w:widowControl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5341A614" w14:textId="77777777" w:rsidR="00600ADA" w:rsidRDefault="00600ADA" w:rsidP="00600ADA">
            <w:pPr>
              <w:pStyle w:val="acctfourfigures"/>
              <w:widowControl w:val="0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left w:val="nil"/>
              <w:bottom w:val="double" w:sz="4" w:space="0" w:color="auto"/>
              <w:right w:val="nil"/>
            </w:tcBorders>
          </w:tcPr>
          <w:p w14:paraId="324E1DFD" w14:textId="5522DFFF" w:rsidR="00600ADA" w:rsidRPr="00600ADA" w:rsidRDefault="00D414AC" w:rsidP="00600ADA">
            <w:pPr>
              <w:pStyle w:val="Heading2"/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86,689</w:t>
            </w:r>
          </w:p>
        </w:tc>
        <w:tc>
          <w:tcPr>
            <w:tcW w:w="178" w:type="dxa"/>
          </w:tcPr>
          <w:p w14:paraId="79E13658" w14:textId="77777777" w:rsidR="00600ADA" w:rsidRPr="00636393" w:rsidRDefault="00600ADA" w:rsidP="00600A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bottom w:val="double" w:sz="4" w:space="0" w:color="auto"/>
              <w:right w:val="nil"/>
            </w:tcBorders>
          </w:tcPr>
          <w:p w14:paraId="4FEEBA17" w14:textId="454CE5D5" w:rsidR="00600ADA" w:rsidRDefault="00600ADA" w:rsidP="00600A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178" w:type="dxa"/>
          </w:tcPr>
          <w:p w14:paraId="1465E265" w14:textId="77777777" w:rsidR="00600ADA" w:rsidRPr="00636393" w:rsidRDefault="00600ADA" w:rsidP="00600ADA">
            <w:pPr>
              <w:pStyle w:val="acctfourfigures"/>
              <w:widowControl w:val="0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</w:tcPr>
          <w:p w14:paraId="23AAEE99" w14:textId="030484D0" w:rsidR="00600ADA" w:rsidRDefault="00600ADA" w:rsidP="00600AD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53,167</w:t>
            </w:r>
          </w:p>
        </w:tc>
        <w:tc>
          <w:tcPr>
            <w:tcW w:w="178" w:type="dxa"/>
          </w:tcPr>
          <w:p w14:paraId="6F901602" w14:textId="77777777" w:rsidR="00600ADA" w:rsidRPr="00636393" w:rsidRDefault="00600ADA" w:rsidP="00600ADA">
            <w:pPr>
              <w:pStyle w:val="acctfourfigures"/>
              <w:widowControl w:val="0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05A92DEF" w14:textId="7DCC51A1" w:rsidR="00600ADA" w:rsidRDefault="00600ADA" w:rsidP="00600ADA">
            <w:pPr>
              <w:pStyle w:val="acctfourfigures"/>
              <w:widowControl w:val="0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040</w:t>
            </w:r>
          </w:p>
        </w:tc>
      </w:tr>
    </w:tbl>
    <w:p w14:paraId="11BD45AC" w14:textId="77777777" w:rsidR="00A123DE" w:rsidRPr="00E437F2" w:rsidRDefault="00A123DE" w:rsidP="00A123DE">
      <w:pPr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80"/>
        <w:gridCol w:w="180"/>
        <w:gridCol w:w="1170"/>
        <w:gridCol w:w="180"/>
        <w:gridCol w:w="1260"/>
        <w:gridCol w:w="180"/>
        <w:gridCol w:w="1170"/>
      </w:tblGrid>
      <w:tr w:rsidR="00A123DE" w:rsidRPr="00E863B2" w14:paraId="48722D73" w14:textId="77777777" w:rsidTr="00DE7B10">
        <w:trPr>
          <w:cantSplit/>
          <w:tblHeader/>
        </w:trPr>
        <w:tc>
          <w:tcPr>
            <w:tcW w:w="3870" w:type="dxa"/>
            <w:vAlign w:val="bottom"/>
            <w:hideMark/>
          </w:tcPr>
          <w:p w14:paraId="25268D96" w14:textId="4695CCE4" w:rsidR="00A123DE" w:rsidRPr="00E863B2" w:rsidRDefault="00DE7B10" w:rsidP="00DE7B10">
            <w:pPr>
              <w:pStyle w:val="acctfourfigures"/>
              <w:tabs>
                <w:tab w:val="clear" w:pos="765"/>
              </w:tabs>
              <w:spacing w:line="240" w:lineRule="auto"/>
              <w:ind w:left="187" w:right="-73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9629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="00A123DE"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</w:t>
            </w:r>
            <w:r w:rsidR="00C70E5D" w:rsidRPr="00C70E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53126C83" w14:textId="77777777" w:rsidR="00A123DE" w:rsidRPr="00E863B2" w:rsidRDefault="00A123DE" w:rsidP="008D609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863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4D9C033" w14:textId="77777777" w:rsidR="00A123DE" w:rsidRPr="00E863B2" w:rsidRDefault="00A123DE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0AF1981" w14:textId="77777777" w:rsidR="00A123DE" w:rsidRPr="00E863B2" w:rsidRDefault="00A123DE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E863B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23DE" w:rsidRPr="00E863B2" w14:paraId="1D19B91C" w14:textId="77777777" w:rsidTr="00DE7B10">
        <w:trPr>
          <w:cantSplit/>
          <w:tblHeader/>
        </w:trPr>
        <w:tc>
          <w:tcPr>
            <w:tcW w:w="3870" w:type="dxa"/>
            <w:vAlign w:val="bottom"/>
          </w:tcPr>
          <w:p w14:paraId="5F466878" w14:textId="2B845EE2" w:rsidR="00A123DE" w:rsidRPr="00E863B2" w:rsidRDefault="00DE7B10" w:rsidP="008D609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="00A123DE"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 w:rsidR="002E26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ดเก้า</w:t>
            </w:r>
            <w:r w:rsidR="00A123DE" w:rsidRPr="00E863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2A12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2E26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2B22BFAD" w14:textId="4F063F8C" w:rsidR="00A123DE" w:rsidRPr="007B7D04" w:rsidRDefault="00057DE0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7DE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F2021E4" w14:textId="77777777" w:rsidR="00A123DE" w:rsidRPr="007B7D04" w:rsidRDefault="00A123DE" w:rsidP="008D609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C1240F" w14:textId="238DF422" w:rsidR="00A123DE" w:rsidRPr="007B7D04" w:rsidRDefault="00057DE0" w:rsidP="008D609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7DE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2913396" w14:textId="77777777" w:rsidR="00A123DE" w:rsidRPr="007B7D04" w:rsidRDefault="00A123DE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74B6B0" w14:textId="5DE42A0F" w:rsidR="00A123DE" w:rsidRPr="007B7D04" w:rsidRDefault="00057DE0" w:rsidP="008D609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57DE0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03917CCC" w14:textId="77777777" w:rsidR="00A123DE" w:rsidRPr="007B7D04" w:rsidRDefault="00A123DE" w:rsidP="008D609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6D3F13" w14:textId="2F3A2E81" w:rsidR="00A123DE" w:rsidRPr="007B7D04" w:rsidRDefault="00057DE0" w:rsidP="008D609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057DE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A123DE" w:rsidRPr="00E863B2" w14:paraId="3B3DE20F" w14:textId="77777777" w:rsidTr="00DE7B10">
        <w:trPr>
          <w:cantSplit/>
          <w:tblHeader/>
        </w:trPr>
        <w:tc>
          <w:tcPr>
            <w:tcW w:w="3870" w:type="dxa"/>
            <w:vAlign w:val="bottom"/>
            <w:hideMark/>
          </w:tcPr>
          <w:p w14:paraId="7EDF2EBA" w14:textId="77777777" w:rsidR="00A123DE" w:rsidRPr="00E863B2" w:rsidRDefault="00A123DE" w:rsidP="008D609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3108151" w14:textId="77777777" w:rsidR="00A123DE" w:rsidRPr="00E863B2" w:rsidRDefault="00A123DE" w:rsidP="008D60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E863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863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31DBF" w:rsidRPr="00E863B2" w14:paraId="1D44884B" w14:textId="77777777" w:rsidTr="00DE7B10">
        <w:trPr>
          <w:cantSplit/>
        </w:trPr>
        <w:tc>
          <w:tcPr>
            <w:tcW w:w="3870" w:type="dxa"/>
          </w:tcPr>
          <w:p w14:paraId="006C855F" w14:textId="5BEFDE71" w:rsidR="00031DBF" w:rsidRPr="00F810DF" w:rsidRDefault="00084E30" w:rsidP="00F810DF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0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="008442ED">
              <w:rPr>
                <w:rFonts w:asciiTheme="majorBidi" w:hAnsiTheme="majorBidi" w:cstheme="majorBidi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080" w:type="dxa"/>
          </w:tcPr>
          <w:p w14:paraId="5E45342C" w14:textId="6D394943" w:rsidR="00031DBF" w:rsidRPr="00E863B2" w:rsidRDefault="008442ED" w:rsidP="00F025C0">
            <w:pPr>
              <w:pStyle w:val="acctfourfigures"/>
              <w:tabs>
                <w:tab w:val="decimal" w:pos="465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025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2,467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FEF71B3" w14:textId="77777777" w:rsidR="00031DBF" w:rsidRPr="00E863B2" w:rsidRDefault="00031DBF" w:rsidP="00031D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9ACAE" w14:textId="1DBB9EE3" w:rsidR="00031DBF" w:rsidRPr="00E863B2" w:rsidRDefault="00F025C0" w:rsidP="00A10D4A">
            <w:pPr>
              <w:pStyle w:val="acctfourfigures"/>
              <w:tabs>
                <w:tab w:val="decimal" w:pos="731"/>
              </w:tabs>
              <w:spacing w:line="240" w:lineRule="auto"/>
              <w:ind w:left="-83" w:right="-7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(1,458)</w:t>
            </w:r>
          </w:p>
        </w:tc>
        <w:tc>
          <w:tcPr>
            <w:tcW w:w="180" w:type="dxa"/>
          </w:tcPr>
          <w:p w14:paraId="02926216" w14:textId="77777777" w:rsidR="00031DBF" w:rsidRPr="00E863B2" w:rsidRDefault="00031DBF" w:rsidP="00031D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C9956C" w14:textId="537A7BBE" w:rsidR="00031DBF" w:rsidRPr="00B801C2" w:rsidRDefault="00333A81" w:rsidP="00F025C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E64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  <w:r w:rsidR="00F025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E64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4762941" w14:textId="77777777" w:rsidR="00031DBF" w:rsidRPr="00B801C2" w:rsidRDefault="00031DBF" w:rsidP="00031DB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4196500" w14:textId="69F40F9C" w:rsidR="00031DBF" w:rsidRPr="00B801C2" w:rsidRDefault="00F025C0" w:rsidP="00084E30">
            <w:pPr>
              <w:pStyle w:val="acctfourfigures"/>
              <w:tabs>
                <w:tab w:val="clear" w:pos="765"/>
                <w:tab w:val="decimal" w:pos="190"/>
              </w:tabs>
              <w:spacing w:line="240" w:lineRule="auto"/>
              <w:ind w:left="-83" w:right="8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54,474</w:t>
            </w:r>
          </w:p>
        </w:tc>
      </w:tr>
    </w:tbl>
    <w:p w14:paraId="5FCFEB96" w14:textId="6A0559FB" w:rsidR="00F025C0" w:rsidRPr="00E437F2" w:rsidRDefault="00F02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7515807F" w14:textId="28124438" w:rsidR="00B777EB" w:rsidRPr="00ED235E" w:rsidRDefault="00B777EB" w:rsidP="00D34AF7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</w:t>
      </w:r>
      <w:r w:rsidR="00313D20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14:paraId="53C01BF5" w14:textId="77777777" w:rsidR="009E74D1" w:rsidRPr="00F574E8" w:rsidRDefault="009E74D1" w:rsidP="009E74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14CB7A8" w14:textId="3001A8F1" w:rsidR="009E74D1" w:rsidRPr="009E74D1" w:rsidRDefault="009E74D1" w:rsidP="009E74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74D1">
        <w:rPr>
          <w:rFonts w:ascii="Angsana New" w:hAnsi="Angsana New"/>
          <w:b/>
          <w:bCs/>
          <w:i/>
          <w:iCs/>
          <w:sz w:val="30"/>
          <w:szCs w:val="30"/>
          <w:cs/>
        </w:rPr>
        <w:t>การลงทุนเพิ่ม</w:t>
      </w:r>
    </w:p>
    <w:p w14:paraId="272EA251" w14:textId="77777777" w:rsidR="009E74D1" w:rsidRPr="00F574E8" w:rsidRDefault="009E74D1" w:rsidP="009E74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7B6BE049" w14:textId="4BAD0B4D" w:rsidR="002F7E25" w:rsidRPr="00AC365B" w:rsidRDefault="009E74D1" w:rsidP="007705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E74D1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057DE0" w:rsidRPr="00057DE0">
        <w:rPr>
          <w:rFonts w:ascii="Angsana New" w:hAnsi="Angsana New"/>
          <w:sz w:val="30"/>
          <w:szCs w:val="30"/>
        </w:rPr>
        <w:t>12</w:t>
      </w:r>
      <w:r w:rsidRPr="009E74D1">
        <w:rPr>
          <w:rFonts w:ascii="Angsana New" w:hAnsi="Angsana New"/>
          <w:sz w:val="30"/>
          <w:szCs w:val="30"/>
          <w:cs/>
        </w:rPr>
        <w:t xml:space="preserve"> มกราคม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9E74D1">
        <w:rPr>
          <w:rFonts w:ascii="Angsana New" w:hAnsi="Angsana New"/>
          <w:sz w:val="30"/>
          <w:szCs w:val="30"/>
          <w:cs/>
        </w:rPr>
        <w:t xml:space="preserve"> คณะกรรมการของบริษัทมีมติอนุมัติการลงทุนในธุรกิจกาแฟ</w:t>
      </w:r>
      <w:r w:rsidR="007F17BD">
        <w:rPr>
          <w:rFonts w:ascii="Angsana New" w:hAnsi="Angsana New"/>
          <w:sz w:val="30"/>
          <w:szCs w:val="30"/>
        </w:rPr>
        <w:t xml:space="preserve"> (</w:t>
      </w:r>
      <w:r w:rsidR="007F17BD">
        <w:rPr>
          <w:rFonts w:ascii="Angsana New" w:hAnsi="Angsana New" w:hint="cs"/>
          <w:sz w:val="30"/>
          <w:szCs w:val="30"/>
          <w:cs/>
        </w:rPr>
        <w:t>บริษัท เนชั่น คอฟฟี่ จำกัด</w:t>
      </w:r>
      <w:r w:rsidR="007F17BD">
        <w:rPr>
          <w:rFonts w:ascii="Angsana New" w:hAnsi="Angsana New"/>
          <w:sz w:val="30"/>
          <w:szCs w:val="30"/>
        </w:rPr>
        <w:t xml:space="preserve">) </w:t>
      </w:r>
      <w:r w:rsidRPr="009E74D1">
        <w:rPr>
          <w:rFonts w:ascii="Angsana New" w:hAnsi="Angsana New"/>
          <w:sz w:val="30"/>
          <w:szCs w:val="30"/>
          <w:cs/>
        </w:rPr>
        <w:t xml:space="preserve">ในมูลค่าการลงทุนจำนวน </w:t>
      </w:r>
      <w:r w:rsidR="00057DE0" w:rsidRPr="00057DE0">
        <w:rPr>
          <w:rFonts w:ascii="Angsana New" w:hAnsi="Angsana New"/>
          <w:sz w:val="30"/>
          <w:szCs w:val="30"/>
        </w:rPr>
        <w:t>4</w:t>
      </w:r>
      <w:r w:rsidRPr="009E74D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D733F9">
        <w:rPr>
          <w:rFonts w:ascii="Angsana New" w:hAnsi="Angsana New"/>
          <w:sz w:val="30"/>
          <w:szCs w:val="30"/>
          <w:cs/>
        </w:rPr>
        <w:t>คิดเป็นสัดส่วน</w:t>
      </w:r>
      <w:r w:rsidRPr="009E74D1">
        <w:rPr>
          <w:rFonts w:ascii="Angsana New" w:hAnsi="Angsana New"/>
          <w:sz w:val="30"/>
          <w:szCs w:val="30"/>
          <w:cs/>
        </w:rPr>
        <w:t xml:space="preserve">ร้อยละ </w:t>
      </w:r>
      <w:r w:rsidR="00057DE0" w:rsidRPr="00057DE0">
        <w:rPr>
          <w:rFonts w:ascii="Angsana New" w:hAnsi="Angsana New"/>
          <w:sz w:val="30"/>
          <w:szCs w:val="30"/>
        </w:rPr>
        <w:t>40</w:t>
      </w:r>
      <w:r w:rsidR="007F7099">
        <w:rPr>
          <w:rFonts w:ascii="Angsana New" w:hAnsi="Angsana New"/>
          <w:sz w:val="30"/>
          <w:szCs w:val="30"/>
        </w:rPr>
        <w:t xml:space="preserve"> </w:t>
      </w:r>
      <w:r w:rsidR="007F17BD">
        <w:rPr>
          <w:rFonts w:ascii="Angsana New" w:hAnsi="Angsana New" w:hint="cs"/>
          <w:sz w:val="30"/>
          <w:szCs w:val="30"/>
          <w:cs/>
        </w:rPr>
        <w:t>ของ</w:t>
      </w:r>
      <w:r w:rsidR="008A26F6">
        <w:rPr>
          <w:rFonts w:ascii="Angsana New" w:hAnsi="Angsana New"/>
          <w:sz w:val="30"/>
          <w:szCs w:val="30"/>
        </w:rPr>
        <w:br/>
      </w:r>
      <w:r w:rsidR="007F17BD">
        <w:rPr>
          <w:rFonts w:ascii="Angsana New" w:hAnsi="Angsana New" w:hint="cs"/>
          <w:sz w:val="30"/>
          <w:szCs w:val="30"/>
          <w:cs/>
        </w:rPr>
        <w:t>ทุนจดทะเบียน</w:t>
      </w:r>
      <w:r w:rsidR="008F25C6">
        <w:rPr>
          <w:rFonts w:ascii="Angsana New" w:hAnsi="Angsana New"/>
          <w:sz w:val="30"/>
          <w:szCs w:val="30"/>
          <w:cs/>
        </w:rPr>
        <w:t>โดยบริษัท</w:t>
      </w:r>
      <w:r w:rsidR="00D733F9">
        <w:rPr>
          <w:rFonts w:ascii="Angsana New" w:hAnsi="Angsana New"/>
          <w:sz w:val="30"/>
          <w:szCs w:val="30"/>
          <w:cs/>
        </w:rPr>
        <w:t>ได้จ่ายชำระค่า</w:t>
      </w:r>
      <w:r w:rsidR="008F25C6">
        <w:rPr>
          <w:rFonts w:ascii="Angsana New" w:hAnsi="Angsana New"/>
          <w:sz w:val="30"/>
          <w:szCs w:val="30"/>
          <w:cs/>
        </w:rPr>
        <w:t>หุ้นของบริษัทดังกล่าว</w:t>
      </w:r>
      <w:r w:rsidR="00D733F9">
        <w:rPr>
          <w:rFonts w:ascii="Angsana New" w:hAnsi="Angsana New"/>
          <w:sz w:val="30"/>
          <w:szCs w:val="30"/>
          <w:cs/>
        </w:rPr>
        <w:t>แล้ว</w:t>
      </w:r>
      <w:r w:rsidR="008F25C6">
        <w:rPr>
          <w:rFonts w:ascii="Angsana New" w:hAnsi="Angsana New"/>
          <w:sz w:val="30"/>
          <w:szCs w:val="30"/>
          <w:cs/>
        </w:rPr>
        <w:t xml:space="preserve">จำนวน </w:t>
      </w:r>
      <w:r w:rsidR="00057DE0" w:rsidRPr="00057DE0">
        <w:rPr>
          <w:rFonts w:ascii="Angsana New" w:hAnsi="Angsana New"/>
          <w:sz w:val="30"/>
          <w:szCs w:val="30"/>
        </w:rPr>
        <w:t>1</w:t>
      </w:r>
      <w:r w:rsidR="008F25C6">
        <w:rPr>
          <w:rFonts w:ascii="Angsana New" w:hAnsi="Angsana New"/>
          <w:sz w:val="30"/>
          <w:szCs w:val="30"/>
        </w:rPr>
        <w:t xml:space="preserve"> </w:t>
      </w:r>
      <w:r w:rsidR="008F25C6">
        <w:rPr>
          <w:rFonts w:ascii="Angsana New" w:hAnsi="Angsana New"/>
          <w:sz w:val="30"/>
          <w:szCs w:val="30"/>
          <w:cs/>
        </w:rPr>
        <w:t>ล้านบาท</w:t>
      </w:r>
    </w:p>
    <w:p w14:paraId="748843D5" w14:textId="77777777" w:rsidR="002F7E25" w:rsidRPr="00F574E8" w:rsidRDefault="002F7E25" w:rsidP="002F7E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0EA81386" w14:textId="167844FD" w:rsidR="002F7E25" w:rsidRPr="008A26F6" w:rsidRDefault="002F7E25" w:rsidP="002F7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ในการประชุมคณะกรรมการบริษัทย่อยแห่งหนึ่ง (“บริษัท เนชั่น บรอดแคสติ้ง คอร์ปอเรชั่น จำกัด (มหาชน)”) เมื่อวันที่ </w:t>
      </w:r>
      <w:r w:rsidRPr="00057DE0">
        <w:rPr>
          <w:rFonts w:ascii="Angsana New" w:hAnsi="Angsana New"/>
          <w:sz w:val="30"/>
          <w:szCs w:val="30"/>
          <w:lang w:eastAsia="x-none"/>
        </w:rPr>
        <w:t>20</w:t>
      </w:r>
      <w:r>
        <w:rPr>
          <w:rFonts w:ascii="Angsana New" w:hAnsi="Angsana New"/>
          <w:sz w:val="30"/>
          <w:szCs w:val="30"/>
          <w:cs/>
          <w:lang w:eastAsia="x-none"/>
        </w:rPr>
        <w:t xml:space="preserve"> มกราคม </w:t>
      </w:r>
      <w:r w:rsidRPr="00057DE0">
        <w:rPr>
          <w:rFonts w:ascii="Angsana New" w:hAnsi="Angsana New"/>
          <w:sz w:val="30"/>
          <w:szCs w:val="30"/>
          <w:lang w:eastAsia="x-none"/>
        </w:rPr>
        <w:t>2564</w:t>
      </w:r>
      <w:r>
        <w:rPr>
          <w:rFonts w:ascii="Angsana New" w:hAnsi="Angsana New"/>
          <w:sz w:val="30"/>
          <w:szCs w:val="30"/>
          <w:cs/>
          <w:lang w:eastAsia="x-none"/>
        </w:rPr>
        <w:t xml:space="preserve"> คณะกรรมการของบริษัทย่อยมีมติอนุมัติให้บริษัทย่อยทางอ้อมแห่งหนึ่ง (</w:t>
      </w:r>
      <w:r>
        <w:rPr>
          <w:rFonts w:ascii="Angsana New" w:hAnsi="Angsana New"/>
          <w:sz w:val="30"/>
          <w:szCs w:val="30"/>
          <w:lang w:eastAsia="x-none"/>
        </w:rPr>
        <w:t>“</w:t>
      </w:r>
      <w:r w:rsidRPr="00396EA9">
        <w:rPr>
          <w:rFonts w:ascii="Angsana New" w:hAnsi="Angsana New"/>
          <w:sz w:val="30"/>
          <w:szCs w:val="30"/>
          <w:cs/>
          <w:lang w:eastAsia="x-none"/>
        </w:rPr>
        <w:t xml:space="preserve">บริษัท เอ็นบีซี </w:t>
      </w:r>
      <w:r w:rsidRPr="008A26F6">
        <w:rPr>
          <w:rFonts w:ascii="Angsana New" w:hAnsi="Angsana New"/>
          <w:spacing w:val="-4"/>
          <w:sz w:val="30"/>
          <w:szCs w:val="30"/>
          <w:cs/>
          <w:lang w:eastAsia="x-none"/>
        </w:rPr>
        <w:t>เน็กซ์ วิชั่น จำกัด</w:t>
      </w:r>
      <w:r w:rsidRPr="008A26F6">
        <w:rPr>
          <w:rFonts w:ascii="Angsana New" w:hAnsi="Angsana New"/>
          <w:spacing w:val="-4"/>
          <w:sz w:val="30"/>
          <w:szCs w:val="30"/>
          <w:lang w:eastAsia="x-none"/>
        </w:rPr>
        <w:t>”</w:t>
      </w:r>
      <w:r w:rsidRPr="008A26F6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) เข้าลงทุนในหุ้นสามัญของบริษัท เนชั่น คอฟฟี่ จำกัด จำนวน </w:t>
      </w:r>
      <w:r w:rsidRPr="008A26F6">
        <w:rPr>
          <w:rFonts w:ascii="Angsana New" w:hAnsi="Angsana New"/>
          <w:spacing w:val="-4"/>
          <w:sz w:val="30"/>
          <w:szCs w:val="30"/>
          <w:lang w:eastAsia="x-none"/>
        </w:rPr>
        <w:t xml:space="preserve">6 </w:t>
      </w:r>
      <w:r w:rsidRPr="008A26F6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ล้านบาท คิดเป็นสัดส่วนร้อยละ </w:t>
      </w:r>
      <w:r w:rsidRPr="008A26F6">
        <w:rPr>
          <w:rFonts w:ascii="Angsana New" w:hAnsi="Angsana New"/>
          <w:spacing w:val="-4"/>
          <w:sz w:val="30"/>
          <w:szCs w:val="30"/>
          <w:lang w:eastAsia="x-none"/>
        </w:rPr>
        <w:t>60</w:t>
      </w:r>
      <w:r w:rsidRPr="008A26F6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Pr="008A26F6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ของทุนจดทะเบียน </w:t>
      </w:r>
      <w:r w:rsidR="008A26F6" w:rsidRPr="008A26F6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 เนชั่น คอฟฟี่ จำกัด</w:t>
      </w:r>
      <w:r w:rsidR="008A26F6" w:rsidRPr="008A26F6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8A26F6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ได้จดทะเบียนกับกระทรวงพาณิชย์เมื่อวันที่ </w:t>
      </w:r>
      <w:r w:rsidRPr="008A26F6">
        <w:rPr>
          <w:rFonts w:ascii="Angsana New" w:hAnsi="Angsana New"/>
          <w:spacing w:val="-2"/>
          <w:sz w:val="30"/>
          <w:szCs w:val="30"/>
          <w:lang w:eastAsia="x-none"/>
        </w:rPr>
        <w:t xml:space="preserve">27 </w:t>
      </w:r>
      <w:r w:rsidRPr="008A26F6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มกราคม </w:t>
      </w:r>
      <w:r w:rsidRPr="008A26F6">
        <w:rPr>
          <w:rFonts w:ascii="Angsana New" w:hAnsi="Angsana New"/>
          <w:spacing w:val="-2"/>
          <w:sz w:val="30"/>
          <w:szCs w:val="30"/>
          <w:lang w:eastAsia="x-none"/>
        </w:rPr>
        <w:t xml:space="preserve">2564 </w:t>
      </w:r>
    </w:p>
    <w:p w14:paraId="6101C2DC" w14:textId="4F84446E" w:rsidR="002F7E25" w:rsidRPr="00F574E8" w:rsidRDefault="002F7E25" w:rsidP="002F7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eastAsia="x-none"/>
        </w:rPr>
      </w:pPr>
    </w:p>
    <w:p w14:paraId="1FAA18B8" w14:textId="77777777" w:rsidR="002944A1" w:rsidRPr="002944A1" w:rsidRDefault="002944A1" w:rsidP="002944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2944A1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2944A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เพิ่มทุนในบริษัทย่อย</w:t>
      </w:r>
    </w:p>
    <w:p w14:paraId="5B82FBEC" w14:textId="77777777" w:rsidR="002944A1" w:rsidRPr="00F574E8" w:rsidRDefault="002944A1" w:rsidP="002944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i/>
          <w:iCs/>
          <w:sz w:val="16"/>
          <w:szCs w:val="16"/>
        </w:rPr>
      </w:pPr>
    </w:p>
    <w:p w14:paraId="4B076599" w14:textId="551D42B2" w:rsidR="002944A1" w:rsidRDefault="002944A1" w:rsidP="002944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ในการประชุมวิสามัญผู้ถือหุ้นของบริษัทย่อยแห่งหนึ่ง (“บริษัท กรุงเทพธุรกิจ มีเดีย จำกัด”) เมื่อวันที่ </w:t>
      </w:r>
      <w:r w:rsidRPr="002100E8">
        <w:rPr>
          <w:rFonts w:ascii="Angsana New" w:hAnsi="Angsana New" w:hint="cs"/>
          <w:sz w:val="30"/>
          <w:szCs w:val="30"/>
          <w:lang w:eastAsia="x-none"/>
        </w:rPr>
        <w:t>22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 พฤษภาคม </w:t>
      </w:r>
      <w:r w:rsidR="000739F4">
        <w:rPr>
          <w:rFonts w:ascii="Angsana New" w:hAnsi="Angsana New"/>
          <w:sz w:val="30"/>
          <w:szCs w:val="30"/>
          <w:lang w:eastAsia="x-none"/>
        </w:rPr>
        <w:t>2564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 ผู้ถือหุ้นของบริษัทย่อยมีมติอนุมัติการเพิ่มทุนจดทะเบียนจำนวน </w:t>
      </w:r>
      <w:r w:rsidRPr="002100E8">
        <w:rPr>
          <w:rFonts w:ascii="Angsana New" w:hAnsi="Angsana New" w:hint="cs"/>
          <w:sz w:val="30"/>
          <w:szCs w:val="30"/>
          <w:lang w:eastAsia="x-none"/>
        </w:rPr>
        <w:t xml:space="preserve">28,481,600 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บาท จาก </w:t>
      </w:r>
      <w:r w:rsidR="000739F4">
        <w:rPr>
          <w:rFonts w:ascii="Angsana New" w:hAnsi="Angsana New"/>
          <w:sz w:val="30"/>
          <w:szCs w:val="30"/>
          <w:lang w:eastAsia="x-none"/>
        </w:rPr>
        <w:t>25</w:t>
      </w:r>
      <w:r w:rsidRPr="002100E8">
        <w:rPr>
          <w:rFonts w:ascii="Angsana New" w:hAnsi="Angsana New" w:hint="cs"/>
          <w:sz w:val="30"/>
          <w:szCs w:val="30"/>
          <w:lang w:eastAsia="x-none"/>
        </w:rPr>
        <w:t xml:space="preserve">,000,000 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>บาท (แบ่งออกเป็นหุ้นส</w:t>
      </w:r>
      <w:r w:rsidRPr="002100E8">
        <w:rPr>
          <w:rFonts w:ascii="Angsana New" w:hAnsi="Angsana New" w:hint="cs"/>
          <w:sz w:val="30"/>
          <w:szCs w:val="30"/>
          <w:cs/>
        </w:rPr>
        <w:t xml:space="preserve">ามัญจำนวน </w:t>
      </w:r>
      <w:r w:rsidRPr="002100E8">
        <w:rPr>
          <w:rFonts w:ascii="Angsana New" w:hAnsi="Angsana New" w:hint="cs"/>
          <w:sz w:val="30"/>
          <w:szCs w:val="30"/>
        </w:rPr>
        <w:t>250,000</w:t>
      </w:r>
      <w:r w:rsidRPr="002100E8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="00AF4B71">
        <w:rPr>
          <w:rFonts w:ascii="Angsana New" w:hAnsi="Angsana New"/>
          <w:sz w:val="30"/>
          <w:szCs w:val="30"/>
        </w:rPr>
        <w:t>100</w:t>
      </w:r>
      <w:r w:rsidRPr="002100E8">
        <w:rPr>
          <w:rFonts w:ascii="Angsana New" w:hAnsi="Angsana New" w:hint="cs"/>
          <w:sz w:val="30"/>
          <w:szCs w:val="30"/>
          <w:cs/>
        </w:rPr>
        <w:t xml:space="preserve"> บาท) เป็น </w:t>
      </w:r>
      <w:r w:rsidRPr="002100E8">
        <w:rPr>
          <w:rFonts w:ascii="Angsana New" w:hAnsi="Angsana New" w:hint="cs"/>
          <w:sz w:val="30"/>
          <w:szCs w:val="30"/>
        </w:rPr>
        <w:t>53,481,600</w:t>
      </w:r>
      <w:r w:rsidRPr="002100E8">
        <w:rPr>
          <w:rFonts w:ascii="Angsana New" w:hAnsi="Angsana New" w:hint="cs"/>
          <w:sz w:val="30"/>
          <w:szCs w:val="30"/>
          <w:cs/>
        </w:rPr>
        <w:t xml:space="preserve"> บาท (แบ่งออกเป็นหุ้นสามัญจำนวน </w:t>
      </w:r>
      <w:r w:rsidRPr="002100E8">
        <w:rPr>
          <w:rFonts w:ascii="Angsana New" w:hAnsi="Angsana New" w:hint="cs"/>
          <w:sz w:val="30"/>
          <w:szCs w:val="30"/>
        </w:rPr>
        <w:t>534,816</w:t>
      </w:r>
      <w:r w:rsidRPr="002100E8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="00AF4B71">
        <w:rPr>
          <w:rFonts w:ascii="Angsana New" w:hAnsi="Angsana New"/>
          <w:sz w:val="30"/>
          <w:szCs w:val="30"/>
        </w:rPr>
        <w:t>100</w:t>
      </w:r>
      <w:r w:rsidRPr="002100E8">
        <w:rPr>
          <w:rFonts w:ascii="Angsana New" w:hAnsi="Angsana New" w:hint="cs"/>
          <w:sz w:val="30"/>
          <w:szCs w:val="30"/>
          <w:cs/>
        </w:rPr>
        <w:t xml:space="preserve"> บาท) บริษัทย่อยได้จดทะเบียนเพิ่มทุนกับกระทรวงพาณิชย์แล้วเมื่อวันที่ </w:t>
      </w:r>
      <w:r w:rsidR="00AF4B71">
        <w:rPr>
          <w:rFonts w:ascii="Angsana New" w:hAnsi="Angsana New"/>
          <w:sz w:val="30"/>
          <w:szCs w:val="30"/>
        </w:rPr>
        <w:t>27</w:t>
      </w:r>
      <w:r w:rsidRPr="002100E8">
        <w:rPr>
          <w:rFonts w:ascii="Angsana New" w:hAnsi="Angsana New" w:hint="cs"/>
          <w:sz w:val="30"/>
          <w:szCs w:val="30"/>
        </w:rPr>
        <w:t xml:space="preserve"> </w:t>
      </w:r>
      <w:r w:rsidRPr="002100E8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2100E8">
        <w:rPr>
          <w:rFonts w:ascii="Angsana New" w:hAnsi="Angsana New" w:hint="cs"/>
          <w:sz w:val="30"/>
          <w:szCs w:val="30"/>
        </w:rPr>
        <w:t>2564</w:t>
      </w:r>
    </w:p>
    <w:p w14:paraId="4CE19CA7" w14:textId="77777777" w:rsidR="002944A1" w:rsidRPr="00F574E8" w:rsidRDefault="002944A1" w:rsidP="002944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75D188C1" w14:textId="46A27837" w:rsidR="002944A1" w:rsidRPr="002100E8" w:rsidRDefault="002944A1" w:rsidP="002944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lang w:eastAsia="x-none"/>
        </w:rPr>
      </w:pPr>
      <w:r w:rsidRPr="002100E8">
        <w:rPr>
          <w:rFonts w:ascii="Angsana New" w:hAnsi="Angsana New" w:hint="cs"/>
          <w:sz w:val="30"/>
          <w:szCs w:val="30"/>
          <w:cs/>
        </w:rPr>
        <w:t>ใน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การประชุมวิสามัญผู้ถือหุ้นของบริษัทย่อยแห่งหนึ่ง (“บริษัท คมชัดลึก มีเดีย จำกัด”) เมื่อวันที่ </w:t>
      </w:r>
      <w:r w:rsidRPr="002100E8">
        <w:rPr>
          <w:rFonts w:ascii="Angsana New" w:hAnsi="Angsana New" w:hint="cs"/>
          <w:sz w:val="30"/>
          <w:szCs w:val="30"/>
          <w:lang w:eastAsia="x-none"/>
        </w:rPr>
        <w:t>22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 พฤษภาคม </w:t>
      </w:r>
      <w:r w:rsidRPr="002100E8">
        <w:rPr>
          <w:rFonts w:ascii="Angsana New" w:hAnsi="Angsana New" w:hint="cs"/>
          <w:sz w:val="30"/>
          <w:szCs w:val="30"/>
          <w:lang w:eastAsia="x-none"/>
        </w:rPr>
        <w:t xml:space="preserve">2564 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>ผู้ถือหุ้นของบริษัทย่อย มีมติ</w:t>
      </w:r>
      <w:r w:rsidRPr="002944A1">
        <w:rPr>
          <w:rFonts w:ascii="Angsana New" w:hAnsi="Angsana New" w:hint="cs"/>
          <w:sz w:val="30"/>
          <w:szCs w:val="30"/>
          <w:cs/>
          <w:lang w:eastAsia="x-none"/>
        </w:rPr>
        <w:t>อนุมัติ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การเพิ่มทุนจดทะเบียนจำนวน </w:t>
      </w:r>
      <w:r w:rsidRPr="002100E8">
        <w:rPr>
          <w:rFonts w:ascii="Angsana New" w:hAnsi="Angsana New" w:hint="cs"/>
          <w:sz w:val="30"/>
          <w:szCs w:val="30"/>
          <w:lang w:eastAsia="x-none"/>
        </w:rPr>
        <w:t>44,664,300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2944A1">
        <w:rPr>
          <w:rFonts w:ascii="Angsana New" w:hAnsi="Angsana New" w:hint="cs"/>
          <w:sz w:val="30"/>
          <w:szCs w:val="30"/>
          <w:cs/>
          <w:lang w:eastAsia="x-none"/>
        </w:rPr>
        <w:t xml:space="preserve">บาท </w:t>
      </w:r>
      <w:r w:rsidRPr="008D50E4">
        <w:rPr>
          <w:rFonts w:ascii="Angsana New" w:hAnsi="Angsana New"/>
          <w:sz w:val="30"/>
          <w:szCs w:val="30"/>
          <w:cs/>
          <w:lang w:eastAsia="x-none"/>
        </w:rPr>
        <w:t xml:space="preserve">จาก </w:t>
      </w:r>
      <w:r w:rsidR="000739F4">
        <w:rPr>
          <w:rFonts w:ascii="Angsana New" w:hAnsi="Angsana New"/>
          <w:sz w:val="30"/>
          <w:szCs w:val="30"/>
          <w:lang w:eastAsia="x-none"/>
        </w:rPr>
        <w:t>25</w:t>
      </w:r>
      <w:r w:rsidRPr="008D50E4">
        <w:rPr>
          <w:rFonts w:ascii="Angsana New" w:hAnsi="Angsana New"/>
          <w:sz w:val="30"/>
          <w:szCs w:val="30"/>
          <w:lang w:eastAsia="x-none"/>
        </w:rPr>
        <w:t xml:space="preserve">,000,000 </w:t>
      </w:r>
      <w:r w:rsidRPr="008D50E4">
        <w:rPr>
          <w:rFonts w:ascii="Angsana New" w:hAnsi="Angsana New"/>
          <w:sz w:val="30"/>
          <w:szCs w:val="30"/>
          <w:cs/>
          <w:lang w:eastAsia="x-none"/>
        </w:rPr>
        <w:t>บาท</w:t>
      </w:r>
      <w:r w:rsidRPr="008D50E4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2944A1">
        <w:rPr>
          <w:rFonts w:ascii="Angsana New" w:hAnsi="Angsana New" w:hint="cs"/>
          <w:sz w:val="30"/>
          <w:szCs w:val="30"/>
          <w:cs/>
          <w:lang w:eastAsia="x-none"/>
        </w:rPr>
        <w:t xml:space="preserve">(แบ่งออกเป็นหุ้นสามัญจำนวน </w:t>
      </w:r>
      <w:r w:rsidR="006242AF">
        <w:rPr>
          <w:rFonts w:ascii="Angsana New" w:hAnsi="Angsana New"/>
          <w:sz w:val="30"/>
          <w:szCs w:val="30"/>
          <w:lang w:eastAsia="x-none"/>
        </w:rPr>
        <w:t>2</w:t>
      </w:r>
      <w:r w:rsidRPr="002944A1">
        <w:rPr>
          <w:rFonts w:ascii="Angsana New" w:hAnsi="Angsana New" w:hint="cs"/>
          <w:sz w:val="30"/>
          <w:szCs w:val="30"/>
          <w:lang w:eastAsia="x-none"/>
        </w:rPr>
        <w:t>,</w:t>
      </w:r>
      <w:r w:rsidRPr="002944A1">
        <w:rPr>
          <w:rFonts w:ascii="Angsana New" w:hAnsi="Angsana New" w:hint="cs"/>
          <w:sz w:val="30"/>
          <w:szCs w:val="30"/>
          <w:cs/>
          <w:lang w:eastAsia="x-none"/>
        </w:rPr>
        <w:t>50</w:t>
      </w:r>
      <w:r w:rsidRPr="002944A1">
        <w:rPr>
          <w:rFonts w:ascii="Angsana New" w:hAnsi="Angsana New" w:hint="cs"/>
          <w:sz w:val="30"/>
          <w:szCs w:val="30"/>
          <w:lang w:eastAsia="x-none"/>
        </w:rPr>
        <w:t>0,</w:t>
      </w:r>
      <w:r w:rsidR="006242AF">
        <w:rPr>
          <w:rFonts w:ascii="Angsana New" w:hAnsi="Angsana New"/>
          <w:sz w:val="30"/>
          <w:szCs w:val="30"/>
          <w:lang w:eastAsia="x-none"/>
        </w:rPr>
        <w:t>000</w:t>
      </w:r>
      <w:r w:rsidRPr="002944A1">
        <w:rPr>
          <w:rFonts w:ascii="Angsana New" w:hAnsi="Angsana New" w:hint="cs"/>
          <w:sz w:val="30"/>
          <w:szCs w:val="30"/>
          <w:cs/>
          <w:lang w:eastAsia="x-none"/>
        </w:rPr>
        <w:t xml:space="preserve"> หุ้น มูลค่าที่ตราไว้หุ้นละ </w:t>
      </w:r>
      <w:r w:rsidR="00AF4B71">
        <w:rPr>
          <w:rFonts w:ascii="Angsana New" w:hAnsi="Angsana New"/>
          <w:sz w:val="30"/>
          <w:szCs w:val="30"/>
          <w:lang w:eastAsia="x-none"/>
        </w:rPr>
        <w:t>10</w:t>
      </w:r>
      <w:r w:rsidRPr="002944A1">
        <w:rPr>
          <w:rFonts w:ascii="Angsana New" w:hAnsi="Angsana New" w:hint="cs"/>
          <w:sz w:val="30"/>
          <w:szCs w:val="30"/>
          <w:cs/>
          <w:lang w:eastAsia="x-none"/>
        </w:rPr>
        <w:t xml:space="preserve"> บาท)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 เป็น </w:t>
      </w:r>
      <w:r w:rsidRPr="002100E8">
        <w:rPr>
          <w:rFonts w:ascii="Angsana New" w:hAnsi="Angsana New" w:hint="cs"/>
          <w:sz w:val="30"/>
          <w:szCs w:val="30"/>
          <w:lang w:eastAsia="x-none"/>
        </w:rPr>
        <w:t>69,664,300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 บาท (แบ่งออกเป็นหุ้นสามัญจำนวน </w:t>
      </w:r>
      <w:r w:rsidRPr="002100E8">
        <w:rPr>
          <w:rFonts w:ascii="Angsana New" w:hAnsi="Angsana New" w:hint="cs"/>
          <w:sz w:val="30"/>
          <w:szCs w:val="30"/>
          <w:lang w:eastAsia="x-none"/>
        </w:rPr>
        <w:t>6,966,430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 หุ้น มูลค่าที่ตราไว้หุ้น</w:t>
      </w:r>
      <w:r w:rsidRPr="008D50E4">
        <w:rPr>
          <w:rFonts w:ascii="Angsana New" w:hAnsi="Angsana New"/>
          <w:sz w:val="30"/>
          <w:szCs w:val="30"/>
          <w:cs/>
          <w:lang w:eastAsia="x-none"/>
        </w:rPr>
        <w:t xml:space="preserve">ละ </w:t>
      </w:r>
      <w:r w:rsidR="000739F4">
        <w:rPr>
          <w:rFonts w:ascii="Angsana New" w:hAnsi="Angsana New"/>
          <w:sz w:val="30"/>
          <w:szCs w:val="30"/>
          <w:lang w:eastAsia="x-none"/>
        </w:rPr>
        <w:t>10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 บาท) บริษัทย่อยได้จดทะเบียนเพิ่มทุนกับกระทรวงพาณิชย์แล้วเมื่อวันที่ </w:t>
      </w:r>
      <w:r w:rsidR="00AF4B71">
        <w:rPr>
          <w:rFonts w:ascii="Angsana New" w:hAnsi="Angsana New"/>
          <w:sz w:val="30"/>
          <w:szCs w:val="30"/>
          <w:lang w:eastAsia="x-none"/>
        </w:rPr>
        <w:t>27</w:t>
      </w:r>
      <w:r w:rsidRPr="002100E8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="00086E3D">
        <w:rPr>
          <w:rFonts w:ascii="Angsana New" w:hAnsi="Angsana New"/>
          <w:sz w:val="30"/>
          <w:szCs w:val="30"/>
          <w:lang w:eastAsia="x-none"/>
        </w:rPr>
        <w:t xml:space="preserve"> 2564</w:t>
      </w:r>
      <w:r w:rsidRPr="002100E8">
        <w:rPr>
          <w:rFonts w:ascii="Angsana New" w:hAnsi="Angsana New" w:hint="cs"/>
          <w:sz w:val="30"/>
          <w:szCs w:val="30"/>
          <w:lang w:eastAsia="x-none"/>
        </w:rPr>
        <w:t xml:space="preserve"> </w:t>
      </w:r>
    </w:p>
    <w:p w14:paraId="02783CB8" w14:textId="77777777" w:rsidR="002944A1" w:rsidRPr="00F574E8" w:rsidRDefault="002944A1" w:rsidP="002944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  <w:lang w:eastAsia="x-none"/>
        </w:rPr>
      </w:pPr>
    </w:p>
    <w:p w14:paraId="59BE01D6" w14:textId="30D83C80" w:rsidR="002944A1" w:rsidRPr="002100E8" w:rsidRDefault="002944A1" w:rsidP="00F574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  <w:lang w:eastAsia="x-none"/>
        </w:rPr>
      </w:pP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ในการประชุมคณะกรรมการของบริษัทย่อยแห่งหนึ่ง (“บริษัท สเวน คอร์ปอเรชั่น จำกัด”) เมื่อวันที่ </w:t>
      </w:r>
      <w:r w:rsidRPr="002100E8">
        <w:rPr>
          <w:rFonts w:ascii="Angsana New" w:hAnsi="Angsana New" w:hint="cs"/>
          <w:sz w:val="30"/>
          <w:szCs w:val="30"/>
          <w:lang w:eastAsia="x-none"/>
        </w:rPr>
        <w:t xml:space="preserve">7 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>พฤษภาคม 2564 คณะกรรมการของบริษัทย่อย มีมติ</w:t>
      </w:r>
      <w:r w:rsidRPr="002944A1">
        <w:rPr>
          <w:rFonts w:ascii="Angsana New" w:hAnsi="Angsana New" w:hint="cs"/>
          <w:sz w:val="30"/>
          <w:szCs w:val="30"/>
          <w:cs/>
          <w:lang w:eastAsia="x-none"/>
        </w:rPr>
        <w:t>เรียกชำระค่าหุ้นส่วนที่เหลือ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จำนวน </w:t>
      </w:r>
      <w:r w:rsidR="006242AF">
        <w:rPr>
          <w:rFonts w:ascii="Angsana New" w:hAnsi="Angsana New"/>
          <w:sz w:val="30"/>
          <w:szCs w:val="30"/>
          <w:lang w:eastAsia="x-none"/>
        </w:rPr>
        <w:t>50</w:t>
      </w:r>
      <w:r w:rsidRPr="002100E8">
        <w:rPr>
          <w:rFonts w:ascii="Angsana New" w:hAnsi="Angsana New" w:hint="cs"/>
          <w:sz w:val="30"/>
          <w:szCs w:val="30"/>
          <w:lang w:eastAsia="x-none"/>
        </w:rPr>
        <w:t>,0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>00</w:t>
      </w:r>
      <w:r w:rsidRPr="002100E8">
        <w:rPr>
          <w:rFonts w:ascii="Angsana New" w:hAnsi="Angsana New" w:hint="cs"/>
          <w:sz w:val="30"/>
          <w:szCs w:val="30"/>
          <w:lang w:eastAsia="x-none"/>
        </w:rPr>
        <w:t>,000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2944A1">
        <w:rPr>
          <w:rFonts w:ascii="Angsana New" w:hAnsi="Angsana New" w:hint="cs"/>
          <w:sz w:val="30"/>
          <w:szCs w:val="30"/>
          <w:cs/>
          <w:lang w:eastAsia="x-none"/>
        </w:rPr>
        <w:t xml:space="preserve">บาท (แบ่งออกเป็นหุ้นสามัญจำนวน </w:t>
      </w:r>
      <w:r w:rsidRPr="002944A1">
        <w:rPr>
          <w:rFonts w:ascii="Angsana New" w:hAnsi="Angsana New" w:hint="cs"/>
          <w:sz w:val="30"/>
          <w:szCs w:val="30"/>
          <w:lang w:eastAsia="x-none"/>
        </w:rPr>
        <w:t>10,00</w:t>
      </w:r>
      <w:r w:rsidRPr="002944A1">
        <w:rPr>
          <w:rFonts w:ascii="Angsana New" w:hAnsi="Angsana New" w:hint="cs"/>
          <w:sz w:val="30"/>
          <w:szCs w:val="30"/>
          <w:cs/>
          <w:lang w:eastAsia="x-none"/>
        </w:rPr>
        <w:t>0</w:t>
      </w:r>
      <w:r w:rsidRPr="002944A1">
        <w:rPr>
          <w:rFonts w:ascii="Angsana New" w:hAnsi="Angsana New" w:hint="cs"/>
          <w:sz w:val="30"/>
          <w:szCs w:val="30"/>
          <w:lang w:eastAsia="x-none"/>
        </w:rPr>
        <w:t>,</w:t>
      </w:r>
      <w:r w:rsidR="006242AF">
        <w:rPr>
          <w:rFonts w:ascii="Angsana New" w:hAnsi="Angsana New"/>
          <w:sz w:val="30"/>
          <w:szCs w:val="30"/>
          <w:lang w:eastAsia="x-none"/>
        </w:rPr>
        <w:t>000</w:t>
      </w:r>
      <w:r w:rsidRPr="002944A1">
        <w:rPr>
          <w:rFonts w:ascii="Angsana New" w:hAnsi="Angsana New" w:hint="cs"/>
          <w:sz w:val="30"/>
          <w:szCs w:val="30"/>
          <w:cs/>
          <w:lang w:eastAsia="x-none"/>
        </w:rPr>
        <w:t xml:space="preserve"> หุ้น มูลค่าที่เรียกชำระหุ้นละ </w:t>
      </w:r>
      <w:r w:rsidRPr="002944A1">
        <w:rPr>
          <w:rFonts w:ascii="Angsana New" w:hAnsi="Angsana New" w:hint="cs"/>
          <w:sz w:val="30"/>
          <w:szCs w:val="30"/>
          <w:lang w:eastAsia="x-none"/>
        </w:rPr>
        <w:t>5</w:t>
      </w:r>
      <w:r w:rsidRPr="002944A1">
        <w:rPr>
          <w:rFonts w:ascii="Angsana New" w:hAnsi="Angsana New" w:hint="cs"/>
          <w:sz w:val="30"/>
          <w:szCs w:val="30"/>
          <w:cs/>
          <w:lang w:eastAsia="x-none"/>
        </w:rPr>
        <w:t xml:space="preserve"> บาท)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 เป็น </w:t>
      </w:r>
      <w:r w:rsidRPr="002100E8">
        <w:rPr>
          <w:rFonts w:ascii="Angsana New" w:hAnsi="Angsana New" w:hint="cs"/>
          <w:sz w:val="30"/>
          <w:szCs w:val="30"/>
          <w:lang w:eastAsia="x-none"/>
        </w:rPr>
        <w:t>100,000,000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 บาท (แบ่งออกเป็นหุ้นสามัญจำนวน </w:t>
      </w:r>
      <w:r w:rsidRPr="002100E8">
        <w:rPr>
          <w:rFonts w:ascii="Angsana New" w:hAnsi="Angsana New" w:hint="cs"/>
          <w:sz w:val="30"/>
          <w:szCs w:val="30"/>
          <w:lang w:eastAsia="x-none"/>
        </w:rPr>
        <w:t>10,000,000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 หุ้น มูลค่าที่ชำระแล้วหุ้นละ </w:t>
      </w:r>
      <w:r w:rsidR="00F025C0">
        <w:rPr>
          <w:rFonts w:ascii="Angsana New" w:hAnsi="Angsana New"/>
          <w:sz w:val="30"/>
          <w:szCs w:val="30"/>
          <w:lang w:eastAsia="x-none"/>
        </w:rPr>
        <w:t>10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 บาท) บริษัทย่อยได้จดทะเบียน</w:t>
      </w:r>
      <w:r>
        <w:rPr>
          <w:rFonts w:ascii="Angsana New" w:hAnsi="Angsana New" w:hint="cs"/>
          <w:sz w:val="30"/>
          <w:szCs w:val="30"/>
          <w:cs/>
          <w:lang w:eastAsia="x-none"/>
        </w:rPr>
        <w:t>ทุนชำระแล้ว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กับกระทรวงพาณิชย์แล้วเมื่อวันที่ </w:t>
      </w:r>
      <w:r>
        <w:rPr>
          <w:rFonts w:ascii="Angsana New" w:hAnsi="Angsana New"/>
          <w:sz w:val="30"/>
          <w:szCs w:val="30"/>
          <w:lang w:eastAsia="x-none"/>
        </w:rPr>
        <w:t>6</w:t>
      </w:r>
      <w:r w:rsidRPr="002100E8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2100E8">
        <w:rPr>
          <w:rFonts w:ascii="Angsana New" w:hAnsi="Angsana New" w:hint="cs"/>
          <w:sz w:val="30"/>
          <w:szCs w:val="30"/>
          <w:cs/>
          <w:lang w:eastAsia="x-none"/>
        </w:rPr>
        <w:t xml:space="preserve">สิงหาคม </w:t>
      </w:r>
      <w:r w:rsidR="006324B4">
        <w:rPr>
          <w:rFonts w:ascii="Angsana New" w:hAnsi="Angsana New"/>
          <w:sz w:val="30"/>
          <w:szCs w:val="30"/>
          <w:lang w:eastAsia="x-none"/>
        </w:rPr>
        <w:t>2564</w:t>
      </w:r>
      <w:r w:rsidRPr="002100E8">
        <w:rPr>
          <w:rFonts w:ascii="Angsana New" w:hAnsi="Angsana New" w:hint="cs"/>
          <w:sz w:val="30"/>
          <w:szCs w:val="30"/>
          <w:lang w:eastAsia="x-none"/>
        </w:rPr>
        <w:t xml:space="preserve"> </w:t>
      </w:r>
    </w:p>
    <w:p w14:paraId="695941EA" w14:textId="77777777" w:rsidR="002944A1" w:rsidRPr="00F574E8" w:rsidRDefault="002944A1" w:rsidP="002944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16"/>
          <w:szCs w:val="16"/>
          <w:lang w:eastAsia="x-none"/>
        </w:rPr>
      </w:pPr>
    </w:p>
    <w:p w14:paraId="20429051" w14:textId="2D9F7750" w:rsidR="002944A1" w:rsidRPr="00D25384" w:rsidRDefault="002944A1" w:rsidP="00CF4EE9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  <w:r w:rsidRPr="00D25384">
        <w:rPr>
          <w:rFonts w:ascii="Angsana New" w:hAnsi="Angsana New" w:hint="cs"/>
          <w:sz w:val="30"/>
          <w:szCs w:val="30"/>
          <w:cs/>
          <w:lang w:eastAsia="x-none"/>
        </w:rPr>
        <w:lastRenderedPageBreak/>
        <w:t xml:space="preserve">ในการประชุมวิสามัญผู้ถือหุ้นของบริษัทย่อยแห่งหนึ่ง (“บริษัท สเวน คอร์ปอเรชั่น จำกัด”) เมื่อวันที่ </w:t>
      </w:r>
      <w:r w:rsidR="00C37F18">
        <w:rPr>
          <w:rFonts w:ascii="Angsana New" w:hAnsi="Angsana New"/>
          <w:sz w:val="30"/>
          <w:szCs w:val="30"/>
          <w:lang w:eastAsia="x-none"/>
        </w:rPr>
        <w:t xml:space="preserve">22 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พฤษภาคม </w:t>
      </w:r>
      <w:r w:rsidR="00C37F18">
        <w:rPr>
          <w:rFonts w:ascii="Angsana New" w:hAnsi="Angsana New"/>
          <w:sz w:val="30"/>
          <w:szCs w:val="30"/>
          <w:lang w:eastAsia="x-none"/>
        </w:rPr>
        <w:t>2564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 ผู้ถือหุ้นของบริษัทย่อย มีมติอนุมัติการเพิ่มทุนจดทะเบียนจำนวน </w:t>
      </w:r>
      <w:r w:rsidRPr="00D25384">
        <w:rPr>
          <w:rFonts w:ascii="Angsana New" w:hAnsi="Angsana New" w:hint="cs"/>
          <w:sz w:val="30"/>
          <w:szCs w:val="30"/>
          <w:lang w:eastAsia="x-none"/>
        </w:rPr>
        <w:t xml:space="preserve">2,465,800 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บาท จาก </w:t>
      </w:r>
      <w:r w:rsidRPr="00D25384">
        <w:rPr>
          <w:rFonts w:ascii="Angsana New" w:hAnsi="Angsana New" w:hint="cs"/>
          <w:sz w:val="30"/>
          <w:szCs w:val="30"/>
          <w:lang w:eastAsia="x-none"/>
        </w:rPr>
        <w:t>100,000,00</w:t>
      </w:r>
      <w:r w:rsidRPr="00D25384">
        <w:rPr>
          <w:rFonts w:ascii="Angsana New" w:hAnsi="Angsana New" w:hint="cs"/>
          <w:spacing w:val="-2"/>
          <w:sz w:val="30"/>
          <w:szCs w:val="30"/>
        </w:rPr>
        <w:t xml:space="preserve">0 </w:t>
      </w:r>
      <w:r w:rsidRPr="00D25384">
        <w:rPr>
          <w:rFonts w:ascii="Angsana New" w:hAnsi="Angsana New" w:hint="cs"/>
          <w:spacing w:val="-2"/>
          <w:sz w:val="30"/>
          <w:szCs w:val="30"/>
          <w:cs/>
        </w:rPr>
        <w:t xml:space="preserve">บาท (แบ่งออกเป็นหุ้นสามัญจำนวน </w:t>
      </w:r>
      <w:r w:rsidRPr="00D25384">
        <w:rPr>
          <w:rFonts w:ascii="Angsana New" w:hAnsi="Angsana New" w:hint="cs"/>
          <w:spacing w:val="-2"/>
          <w:sz w:val="30"/>
          <w:szCs w:val="30"/>
        </w:rPr>
        <w:t>10,00</w:t>
      </w:r>
      <w:r w:rsidRPr="00D25384">
        <w:rPr>
          <w:rFonts w:ascii="Angsana New" w:hAnsi="Angsana New" w:hint="cs"/>
          <w:spacing w:val="-2"/>
          <w:sz w:val="30"/>
          <w:szCs w:val="30"/>
          <w:cs/>
        </w:rPr>
        <w:t>0</w:t>
      </w:r>
      <w:r w:rsidRPr="00D25384">
        <w:rPr>
          <w:rFonts w:ascii="Angsana New" w:hAnsi="Angsana New" w:hint="cs"/>
          <w:spacing w:val="-2"/>
          <w:sz w:val="30"/>
          <w:szCs w:val="30"/>
        </w:rPr>
        <w:t>,</w:t>
      </w:r>
      <w:r w:rsidR="00D369BD" w:rsidRPr="00D25384">
        <w:rPr>
          <w:rFonts w:ascii="Angsana New" w:hAnsi="Angsana New"/>
          <w:spacing w:val="-2"/>
          <w:sz w:val="30"/>
          <w:szCs w:val="30"/>
        </w:rPr>
        <w:t>000</w:t>
      </w:r>
      <w:r w:rsidRPr="00D25384">
        <w:rPr>
          <w:rFonts w:ascii="Angsana New" w:hAnsi="Angsana New" w:hint="cs"/>
          <w:spacing w:val="-2"/>
          <w:sz w:val="30"/>
          <w:szCs w:val="30"/>
          <w:cs/>
        </w:rPr>
        <w:t xml:space="preserve"> หุ้น มูลค่าที่ตราไว้หุ้นละ </w:t>
      </w:r>
      <w:r w:rsidR="00D369BD" w:rsidRPr="00D25384">
        <w:rPr>
          <w:rFonts w:ascii="Angsana New" w:hAnsi="Angsana New"/>
          <w:spacing w:val="-2"/>
          <w:sz w:val="30"/>
          <w:szCs w:val="30"/>
        </w:rPr>
        <w:t>10</w:t>
      </w:r>
      <w:r w:rsidRPr="00D25384">
        <w:rPr>
          <w:rFonts w:ascii="Angsana New" w:hAnsi="Angsana New" w:hint="cs"/>
          <w:spacing w:val="-2"/>
          <w:sz w:val="30"/>
          <w:szCs w:val="30"/>
          <w:cs/>
        </w:rPr>
        <w:t xml:space="preserve"> บาท)</w:t>
      </w:r>
      <w:r w:rsidRPr="00D25384">
        <w:rPr>
          <w:rFonts w:ascii="Angsana New" w:hAnsi="Angsana New" w:hint="cs"/>
          <w:sz w:val="30"/>
          <w:szCs w:val="30"/>
          <w:cs/>
        </w:rPr>
        <w:t xml:space="preserve"> เป็น </w:t>
      </w:r>
      <w:r w:rsidRPr="00D25384">
        <w:rPr>
          <w:rFonts w:ascii="Angsana New" w:hAnsi="Angsana New" w:hint="cs"/>
          <w:sz w:val="30"/>
          <w:szCs w:val="30"/>
        </w:rPr>
        <w:t xml:space="preserve">102,465,800 </w:t>
      </w:r>
      <w:r w:rsidRPr="00D25384">
        <w:rPr>
          <w:rFonts w:ascii="Angsana New" w:hAnsi="Angsana New" w:hint="cs"/>
          <w:sz w:val="30"/>
          <w:szCs w:val="30"/>
          <w:cs/>
        </w:rPr>
        <w:t xml:space="preserve">บาท (แบ่งออกเป็นหุ้นสามัญจำนวน </w:t>
      </w:r>
      <w:r w:rsidRPr="00D25384">
        <w:rPr>
          <w:rFonts w:ascii="Angsana New" w:hAnsi="Angsana New" w:hint="cs"/>
          <w:sz w:val="30"/>
          <w:szCs w:val="30"/>
        </w:rPr>
        <w:t>10,246,580</w:t>
      </w:r>
      <w:r w:rsidRPr="00D25384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10 บาท) บริษัทย่อยได้จดทะเบียนเพิ่มทุนกับกระทรวงพาณิชย์แล้วเมื่อวันที่ </w:t>
      </w:r>
      <w:r w:rsidRPr="00D25384">
        <w:rPr>
          <w:rFonts w:ascii="Angsana New" w:hAnsi="Angsana New"/>
          <w:sz w:val="30"/>
          <w:szCs w:val="30"/>
        </w:rPr>
        <w:t>6</w:t>
      </w:r>
      <w:r w:rsidRPr="00D25384">
        <w:rPr>
          <w:rFonts w:ascii="Angsana New" w:hAnsi="Angsana New" w:hint="cs"/>
          <w:sz w:val="30"/>
          <w:szCs w:val="30"/>
        </w:rPr>
        <w:t xml:space="preserve"> </w:t>
      </w:r>
      <w:r w:rsidRPr="00D25384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D369BD" w:rsidRPr="00D25384">
        <w:rPr>
          <w:rFonts w:ascii="Angsana New" w:hAnsi="Angsana New"/>
          <w:sz w:val="30"/>
          <w:szCs w:val="30"/>
        </w:rPr>
        <w:t>2564</w:t>
      </w:r>
    </w:p>
    <w:p w14:paraId="0A25D1C1" w14:textId="77777777" w:rsidR="002944A1" w:rsidRPr="00E6711F" w:rsidRDefault="002944A1" w:rsidP="002944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8"/>
          <w:szCs w:val="28"/>
          <w:lang w:eastAsia="x-none"/>
        </w:rPr>
      </w:pPr>
    </w:p>
    <w:p w14:paraId="67EC968D" w14:textId="5E1F0DFC" w:rsidR="002944A1" w:rsidRPr="00D25384" w:rsidRDefault="002944A1" w:rsidP="002944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ในการประชุมวิสามัญผู้ถือหุ้นของบริษัทย่อยแห่งหนึ่ง (“บริษัท คมชัดลึก มีเดีย จำกัด”) เมื่อวันที่ </w:t>
      </w:r>
      <w:r w:rsidRPr="00D25384">
        <w:rPr>
          <w:rFonts w:ascii="Angsana New" w:hAnsi="Angsana New"/>
          <w:sz w:val="30"/>
          <w:szCs w:val="30"/>
          <w:lang w:eastAsia="x-none"/>
        </w:rPr>
        <w:t>16</w:t>
      </w:r>
      <w:r w:rsidRPr="00D25384">
        <w:rPr>
          <w:rFonts w:ascii="Angsana New" w:hAnsi="Angsana New" w:hint="cs"/>
          <w:sz w:val="30"/>
          <w:szCs w:val="30"/>
          <w:lang w:eastAsia="x-none"/>
        </w:rPr>
        <w:t xml:space="preserve"> 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>สิงหาคม</w:t>
      </w:r>
      <w:r w:rsidR="009B23A8">
        <w:rPr>
          <w:rFonts w:ascii="Angsana New" w:hAnsi="Angsana New"/>
          <w:sz w:val="30"/>
          <w:szCs w:val="30"/>
          <w:lang w:eastAsia="x-none"/>
        </w:rPr>
        <w:t xml:space="preserve"> 2564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 ผู้ถือหุ้นของบริษัทย่อย มีมติอนุมัติการเพิ่มทุนจดทะเบียนจำนวน </w:t>
      </w:r>
      <w:r w:rsidR="00F7365B" w:rsidRPr="00D25384">
        <w:rPr>
          <w:rFonts w:ascii="Angsana New" w:hAnsi="Angsana New"/>
          <w:sz w:val="30"/>
          <w:szCs w:val="30"/>
          <w:lang w:eastAsia="x-none"/>
        </w:rPr>
        <w:t>105</w:t>
      </w:r>
      <w:r w:rsidRPr="00D25384">
        <w:rPr>
          <w:rFonts w:ascii="Angsana New" w:hAnsi="Angsana New" w:hint="cs"/>
          <w:sz w:val="30"/>
          <w:szCs w:val="30"/>
          <w:lang w:eastAsia="x-none"/>
        </w:rPr>
        <w:t>,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>335</w:t>
      </w:r>
      <w:r w:rsidRPr="00D25384">
        <w:rPr>
          <w:rFonts w:ascii="Angsana New" w:hAnsi="Angsana New" w:hint="cs"/>
          <w:sz w:val="30"/>
          <w:szCs w:val="30"/>
          <w:lang w:eastAsia="x-none"/>
        </w:rPr>
        <w:t>,</w:t>
      </w:r>
      <w:r w:rsidR="00692BE9" w:rsidRPr="00D25384">
        <w:rPr>
          <w:rFonts w:ascii="Angsana New" w:hAnsi="Angsana New"/>
          <w:sz w:val="30"/>
          <w:szCs w:val="30"/>
          <w:lang w:eastAsia="x-none"/>
        </w:rPr>
        <w:t>700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 บาท จาก </w:t>
      </w:r>
      <w:r w:rsidR="00692BE9" w:rsidRPr="00D25384">
        <w:rPr>
          <w:rFonts w:ascii="Angsana New" w:hAnsi="Angsana New"/>
          <w:sz w:val="30"/>
          <w:szCs w:val="30"/>
          <w:lang w:eastAsia="x-none"/>
        </w:rPr>
        <w:t>69</w:t>
      </w:r>
      <w:r w:rsidRPr="00D25384">
        <w:rPr>
          <w:rFonts w:ascii="Angsana New" w:hAnsi="Angsana New" w:hint="cs"/>
          <w:sz w:val="30"/>
          <w:szCs w:val="30"/>
          <w:lang w:eastAsia="x-none"/>
        </w:rPr>
        <w:t>,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>664</w:t>
      </w:r>
      <w:r w:rsidRPr="00D25384">
        <w:rPr>
          <w:rFonts w:ascii="Angsana New" w:hAnsi="Angsana New" w:hint="cs"/>
          <w:sz w:val="30"/>
          <w:szCs w:val="30"/>
          <w:lang w:eastAsia="x-none"/>
        </w:rPr>
        <w:t>,</w:t>
      </w:r>
      <w:r w:rsidR="00692BE9" w:rsidRPr="00D25384">
        <w:rPr>
          <w:rFonts w:ascii="Angsana New" w:hAnsi="Angsana New"/>
          <w:sz w:val="30"/>
          <w:szCs w:val="30"/>
          <w:lang w:eastAsia="x-none"/>
        </w:rPr>
        <w:t>300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 บาท (แบ่งออกเป็นหุ้นสามัญจำนวน 6</w:t>
      </w:r>
      <w:r w:rsidRPr="00D25384">
        <w:rPr>
          <w:rFonts w:ascii="Angsana New" w:hAnsi="Angsana New" w:hint="cs"/>
          <w:sz w:val="30"/>
          <w:szCs w:val="30"/>
          <w:lang w:eastAsia="x-none"/>
        </w:rPr>
        <w:t>,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>966</w:t>
      </w:r>
      <w:r w:rsidRPr="00D25384">
        <w:rPr>
          <w:rFonts w:ascii="Angsana New" w:hAnsi="Angsana New" w:hint="cs"/>
          <w:sz w:val="30"/>
          <w:szCs w:val="30"/>
          <w:lang w:eastAsia="x-none"/>
        </w:rPr>
        <w:t>,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>4</w:t>
      </w:r>
      <w:r w:rsidR="00F7365B" w:rsidRPr="00D25384">
        <w:rPr>
          <w:rFonts w:ascii="Angsana New" w:hAnsi="Angsana New"/>
          <w:sz w:val="30"/>
          <w:szCs w:val="30"/>
          <w:lang w:eastAsia="x-none"/>
        </w:rPr>
        <w:t>30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 หุ้น มูลค่าที่ตราไว้หุ้นละ</w:t>
      </w:r>
      <w:r w:rsidR="009B23A8">
        <w:rPr>
          <w:rFonts w:ascii="Angsana New" w:hAnsi="Angsana New"/>
          <w:sz w:val="30"/>
          <w:szCs w:val="30"/>
          <w:lang w:eastAsia="x-none"/>
        </w:rPr>
        <w:t xml:space="preserve"> 10 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บาท) เป็น </w:t>
      </w:r>
      <w:r w:rsidR="00F7365B" w:rsidRPr="00D25384">
        <w:rPr>
          <w:rFonts w:ascii="Angsana New" w:hAnsi="Angsana New"/>
          <w:sz w:val="30"/>
          <w:szCs w:val="30"/>
          <w:lang w:eastAsia="x-none"/>
        </w:rPr>
        <w:t>175</w:t>
      </w:r>
      <w:r w:rsidRPr="00D25384">
        <w:rPr>
          <w:rFonts w:ascii="Angsana New" w:hAnsi="Angsana New" w:hint="cs"/>
          <w:sz w:val="30"/>
          <w:szCs w:val="30"/>
          <w:lang w:eastAsia="x-none"/>
        </w:rPr>
        <w:t>,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>000</w:t>
      </w:r>
      <w:r w:rsidRPr="00D25384">
        <w:rPr>
          <w:rFonts w:ascii="Angsana New" w:hAnsi="Angsana New" w:hint="cs"/>
          <w:sz w:val="30"/>
          <w:szCs w:val="30"/>
          <w:lang w:eastAsia="x-none"/>
        </w:rPr>
        <w:t>,</w:t>
      </w:r>
      <w:r w:rsidR="00F7365B" w:rsidRPr="00D25384">
        <w:rPr>
          <w:rFonts w:ascii="Angsana New" w:hAnsi="Angsana New"/>
          <w:sz w:val="30"/>
          <w:szCs w:val="30"/>
          <w:lang w:eastAsia="x-none"/>
        </w:rPr>
        <w:t>000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 บาท (แบ่งออกเป็น</w:t>
      </w:r>
      <w:r w:rsidRPr="00D25384">
        <w:rPr>
          <w:rFonts w:ascii="Angsana New" w:hAnsi="Angsana New" w:hint="cs"/>
          <w:sz w:val="30"/>
          <w:szCs w:val="30"/>
          <w:cs/>
        </w:rPr>
        <w:t xml:space="preserve">หุ้นสามัญจำนวน </w:t>
      </w:r>
      <w:r w:rsidR="00AF4B71" w:rsidRPr="00D25384">
        <w:rPr>
          <w:rFonts w:ascii="Angsana New" w:hAnsi="Angsana New"/>
          <w:sz w:val="30"/>
          <w:szCs w:val="30"/>
        </w:rPr>
        <w:t>17</w:t>
      </w:r>
      <w:r w:rsidRPr="00D25384">
        <w:rPr>
          <w:rFonts w:ascii="Angsana New" w:hAnsi="Angsana New" w:hint="cs"/>
          <w:sz w:val="30"/>
          <w:szCs w:val="30"/>
        </w:rPr>
        <w:t>,</w:t>
      </w:r>
      <w:r w:rsidRPr="00D25384">
        <w:rPr>
          <w:rFonts w:ascii="Angsana New" w:hAnsi="Angsana New" w:hint="cs"/>
          <w:sz w:val="30"/>
          <w:szCs w:val="30"/>
          <w:cs/>
        </w:rPr>
        <w:t>500</w:t>
      </w:r>
      <w:r w:rsidRPr="00D25384">
        <w:rPr>
          <w:rFonts w:ascii="Angsana New" w:hAnsi="Angsana New" w:hint="cs"/>
          <w:sz w:val="30"/>
          <w:szCs w:val="30"/>
        </w:rPr>
        <w:t>,</w:t>
      </w:r>
      <w:r w:rsidR="00F7365B" w:rsidRPr="00D25384">
        <w:rPr>
          <w:rFonts w:ascii="Angsana New" w:hAnsi="Angsana New"/>
          <w:sz w:val="30"/>
          <w:szCs w:val="30"/>
        </w:rPr>
        <w:t>000</w:t>
      </w:r>
      <w:r w:rsidRPr="00D25384">
        <w:rPr>
          <w:rFonts w:ascii="Angsana New" w:hAnsi="Angsana New" w:hint="cs"/>
          <w:sz w:val="30"/>
          <w:szCs w:val="30"/>
          <w:cs/>
        </w:rPr>
        <w:t xml:space="preserve"> มูลค่าที่ตราไว้หุ้นละ </w:t>
      </w:r>
      <w:r w:rsidR="00F7365B" w:rsidRPr="00D25384">
        <w:rPr>
          <w:rFonts w:ascii="Angsana New" w:hAnsi="Angsana New"/>
          <w:sz w:val="30"/>
          <w:szCs w:val="30"/>
        </w:rPr>
        <w:t>10</w:t>
      </w:r>
      <w:r w:rsidRPr="00D25384">
        <w:rPr>
          <w:rFonts w:ascii="Angsana New" w:hAnsi="Angsana New" w:hint="cs"/>
          <w:sz w:val="30"/>
          <w:szCs w:val="30"/>
          <w:cs/>
        </w:rPr>
        <w:t xml:space="preserve"> บาท) บริษัทย่อย</w:t>
      </w:r>
      <w:r w:rsidR="0024621E">
        <w:rPr>
          <w:rFonts w:ascii="Angsana New" w:hAnsi="Angsana New" w:hint="cs"/>
          <w:sz w:val="30"/>
          <w:szCs w:val="30"/>
          <w:cs/>
        </w:rPr>
        <w:t>ได้</w:t>
      </w:r>
      <w:r w:rsidRPr="00D25384">
        <w:rPr>
          <w:rFonts w:ascii="Angsana New" w:hAnsi="Angsana New" w:hint="cs"/>
          <w:sz w:val="30"/>
          <w:szCs w:val="30"/>
          <w:cs/>
        </w:rPr>
        <w:t>จดทะเบียนเพิ่มทุนกับกระทรวงพาณิชย์</w:t>
      </w:r>
      <w:r w:rsidR="0024621E">
        <w:rPr>
          <w:rFonts w:ascii="Angsana New" w:hAnsi="Angsana New" w:hint="cs"/>
          <w:sz w:val="30"/>
          <w:szCs w:val="30"/>
          <w:cs/>
        </w:rPr>
        <w:t xml:space="preserve">แล้ว เมื่อวันที่ </w:t>
      </w:r>
      <w:r w:rsidR="0024621E">
        <w:rPr>
          <w:rFonts w:ascii="Angsana New" w:hAnsi="Angsana New"/>
          <w:sz w:val="30"/>
          <w:szCs w:val="30"/>
        </w:rPr>
        <w:t xml:space="preserve">9 </w:t>
      </w:r>
      <w:r w:rsidR="0024621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24621E">
        <w:rPr>
          <w:rFonts w:ascii="Angsana New" w:hAnsi="Angsana New"/>
          <w:sz w:val="30"/>
          <w:szCs w:val="30"/>
        </w:rPr>
        <w:t>2564</w:t>
      </w:r>
    </w:p>
    <w:p w14:paraId="03F507F5" w14:textId="38EF3C3E" w:rsidR="007659A3" w:rsidRDefault="007659A3" w:rsidP="00765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5074D50C" w14:textId="614549D0" w:rsidR="007659A3" w:rsidRPr="00C43166" w:rsidRDefault="007659A3" w:rsidP="00765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  <w:r w:rsidRPr="00C43166"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  <w:t>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eastAsia="x-none"/>
        </w:rPr>
        <w:t>จำหน่ายเงินลงทุน</w:t>
      </w:r>
    </w:p>
    <w:p w14:paraId="6CD1A0F0" w14:textId="77777777" w:rsidR="007659A3" w:rsidRPr="00E6711F" w:rsidRDefault="007659A3" w:rsidP="00765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6A3EEE96" w14:textId="77777777" w:rsidR="007659A3" w:rsidRPr="00D25384" w:rsidRDefault="007659A3" w:rsidP="00765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lang w:eastAsia="x-none"/>
        </w:rPr>
      </w:pPr>
      <w:r w:rsidRPr="00D25384">
        <w:rPr>
          <w:rFonts w:ascii="Angsana New" w:hAnsi="Angsana New" w:hint="cs"/>
          <w:sz w:val="30"/>
          <w:szCs w:val="30"/>
          <w:cs/>
        </w:rPr>
        <w:t>ในก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ารประชุมคณะกรรมการบริหารของบริษัทเมื่อวันที่ </w:t>
      </w:r>
      <w:r w:rsidRPr="00D25384">
        <w:rPr>
          <w:rFonts w:ascii="Angsana New" w:hAnsi="Angsana New" w:hint="cs"/>
          <w:sz w:val="30"/>
          <w:szCs w:val="30"/>
          <w:lang w:eastAsia="x-none"/>
        </w:rPr>
        <w:t xml:space="preserve">11 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สิงหาคม </w:t>
      </w:r>
      <w:r w:rsidRPr="00D25384">
        <w:rPr>
          <w:rFonts w:ascii="Angsana New" w:hAnsi="Angsana New" w:hint="cs"/>
          <w:sz w:val="30"/>
          <w:szCs w:val="30"/>
          <w:lang w:eastAsia="x-none"/>
        </w:rPr>
        <w:t xml:space="preserve">2564 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คณะกรรมการบริหารมีมติอนุมัติให้บริษัทย่อยแห่งหนึ่ง (“บริษัท กรุงเทพธุรกิจ มีเดีย จำกัด”) จำหน่ายเงินลงทุนในบริษัท แนท บิสสิเนส จำกัด จำนวน </w:t>
      </w:r>
      <w:r w:rsidRPr="00D25384">
        <w:rPr>
          <w:rFonts w:ascii="Angsana New" w:hAnsi="Angsana New" w:hint="cs"/>
          <w:sz w:val="30"/>
          <w:szCs w:val="30"/>
          <w:lang w:eastAsia="x-none"/>
        </w:rPr>
        <w:t xml:space="preserve">3,999,998 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หุ้น คิดเป็นสัดส่วนร้อยละ </w:t>
      </w:r>
      <w:r w:rsidRPr="00D25384">
        <w:rPr>
          <w:rFonts w:ascii="Angsana New" w:hAnsi="Angsana New" w:hint="cs"/>
          <w:sz w:val="30"/>
          <w:szCs w:val="30"/>
          <w:lang w:eastAsia="x-none"/>
        </w:rPr>
        <w:t xml:space="preserve">40 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 xml:space="preserve">ของจำนวนหุ้นทั้งหมดของบริษัทดังกล่าว ในราคาหุ้นละ </w:t>
      </w:r>
      <w:r w:rsidRPr="00D25384">
        <w:rPr>
          <w:rFonts w:ascii="Angsana New" w:hAnsi="Angsana New" w:hint="cs"/>
          <w:sz w:val="30"/>
          <w:szCs w:val="30"/>
          <w:lang w:eastAsia="x-none"/>
        </w:rPr>
        <w:t xml:space="preserve">0.75 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>บาท คิดเป็นมูลค่ารวมทั้งสิ้น 2</w:t>
      </w:r>
      <w:r w:rsidRPr="00D25384">
        <w:rPr>
          <w:rFonts w:ascii="Angsana New" w:hAnsi="Angsana New" w:hint="cs"/>
          <w:sz w:val="30"/>
          <w:szCs w:val="30"/>
          <w:lang w:eastAsia="x-none"/>
        </w:rPr>
        <w:t xml:space="preserve">,999,999 </w:t>
      </w:r>
      <w:r w:rsidRPr="00D25384">
        <w:rPr>
          <w:rFonts w:ascii="Angsana New" w:hAnsi="Angsana New" w:hint="cs"/>
          <w:sz w:val="30"/>
          <w:szCs w:val="30"/>
          <w:cs/>
          <w:lang w:eastAsia="x-none"/>
        </w:rPr>
        <w:t>บาท</w:t>
      </w:r>
      <w:r w:rsidRPr="00D25384">
        <w:rPr>
          <w:rFonts w:ascii="Angsana New" w:hAnsi="Angsana New" w:hint="cs"/>
          <w:sz w:val="30"/>
          <w:szCs w:val="30"/>
          <w:lang w:eastAsia="x-none"/>
        </w:rPr>
        <w:t xml:space="preserve"> </w:t>
      </w:r>
    </w:p>
    <w:p w14:paraId="20420442" w14:textId="35AE7B1C" w:rsidR="002944A1" w:rsidRPr="007659A3" w:rsidRDefault="002944A1" w:rsidP="002F7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</w:p>
    <w:p w14:paraId="32EE3E1C" w14:textId="77777777" w:rsidR="00C43166" w:rsidRPr="00C43166" w:rsidRDefault="00C43166" w:rsidP="00C4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  <w:r w:rsidRPr="00C43166"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  <w:t>การพิจารณาการด้อยค่า</w:t>
      </w:r>
    </w:p>
    <w:p w14:paraId="78D181FA" w14:textId="77777777" w:rsidR="00C43166" w:rsidRPr="00340396" w:rsidRDefault="00C43166" w:rsidP="00C4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i/>
          <w:iCs/>
          <w:sz w:val="20"/>
          <w:szCs w:val="20"/>
        </w:rPr>
      </w:pPr>
    </w:p>
    <w:p w14:paraId="01B5B505" w14:textId="7394782B" w:rsidR="00C43166" w:rsidRDefault="00C43166" w:rsidP="00C4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C43166">
        <w:rPr>
          <w:rFonts w:ascii="Angsana New" w:hAnsi="Angsana New"/>
          <w:sz w:val="30"/>
          <w:szCs w:val="30"/>
          <w:cs/>
          <w:lang w:eastAsia="x-none"/>
        </w:rPr>
        <w:t xml:space="preserve">ในระหว่างงวดสามเดือนและเก้าเดือนสิ้นสุดวันที่ </w:t>
      </w:r>
      <w:r w:rsidRPr="00C43166">
        <w:rPr>
          <w:rFonts w:ascii="Angsana New" w:hAnsi="Angsana New"/>
          <w:sz w:val="30"/>
          <w:szCs w:val="30"/>
          <w:lang w:eastAsia="x-none"/>
        </w:rPr>
        <w:t xml:space="preserve">30 </w:t>
      </w:r>
      <w:r w:rsidRPr="00C43166">
        <w:rPr>
          <w:rFonts w:ascii="Angsana New" w:hAnsi="Angsana New"/>
          <w:sz w:val="30"/>
          <w:szCs w:val="30"/>
          <w:cs/>
          <w:lang w:eastAsia="x-none"/>
        </w:rPr>
        <w:t xml:space="preserve">กันยายน </w:t>
      </w:r>
      <w:r w:rsidRPr="00C43166">
        <w:rPr>
          <w:rFonts w:ascii="Angsana New" w:hAnsi="Angsana New"/>
          <w:sz w:val="30"/>
          <w:szCs w:val="30"/>
          <w:lang w:eastAsia="x-none"/>
        </w:rPr>
        <w:t xml:space="preserve">2564 </w:t>
      </w:r>
      <w:r w:rsidRPr="00C43166">
        <w:rPr>
          <w:rFonts w:ascii="Angsana New" w:hAnsi="Angsana New"/>
          <w:sz w:val="30"/>
          <w:szCs w:val="30"/>
          <w:cs/>
          <w:lang w:eastAsia="x-none"/>
        </w:rPr>
        <w:t>บริษัทได้รับรู้</w:t>
      </w:r>
      <w:r w:rsidR="00515ABA">
        <w:rPr>
          <w:rFonts w:ascii="Angsana New" w:hAnsi="Angsana New" w:hint="cs"/>
          <w:sz w:val="30"/>
          <w:szCs w:val="30"/>
          <w:cs/>
          <w:lang w:eastAsia="x-none"/>
        </w:rPr>
        <w:t>ผล</w:t>
      </w:r>
      <w:r w:rsidRPr="00C43166">
        <w:rPr>
          <w:rFonts w:ascii="Angsana New" w:hAnsi="Angsana New"/>
          <w:sz w:val="30"/>
          <w:szCs w:val="30"/>
          <w:cs/>
          <w:lang w:eastAsia="x-none"/>
        </w:rPr>
        <w:t>ขาดทุนจากการด้อยค่าของ</w:t>
      </w:r>
      <w:r w:rsidR="00E52418">
        <w:rPr>
          <w:rFonts w:ascii="Angsana New" w:hAnsi="Angsana New"/>
          <w:sz w:val="30"/>
          <w:szCs w:val="30"/>
          <w:lang w:eastAsia="x-none"/>
        </w:rPr>
        <w:br/>
      </w:r>
      <w:r w:rsidRPr="00C43166">
        <w:rPr>
          <w:rFonts w:ascii="Angsana New" w:hAnsi="Angsana New"/>
          <w:sz w:val="30"/>
          <w:szCs w:val="30"/>
          <w:cs/>
          <w:lang w:eastAsia="x-none"/>
        </w:rPr>
        <w:t xml:space="preserve">เงินลงทุนในบริษัท สเวน คอร์ปอเรชั่น จำกัด </w:t>
      </w:r>
      <w:r w:rsidR="00515ABA">
        <w:rPr>
          <w:rFonts w:ascii="Angsana New" w:hAnsi="Angsana New" w:hint="cs"/>
          <w:sz w:val="30"/>
          <w:szCs w:val="30"/>
          <w:cs/>
          <w:lang w:eastAsia="x-none"/>
        </w:rPr>
        <w:t>และ</w:t>
      </w:r>
      <w:r w:rsidRPr="00C43166">
        <w:rPr>
          <w:rFonts w:ascii="Angsana New" w:hAnsi="Angsana New"/>
          <w:sz w:val="30"/>
          <w:szCs w:val="30"/>
          <w:cs/>
          <w:lang w:eastAsia="x-none"/>
        </w:rPr>
        <w:t xml:space="preserve">บริษัท คมชัดลึก มีเดีย จำกัด เป็นจำนวนเงินรวม </w:t>
      </w:r>
      <w:r w:rsidRPr="00C43166">
        <w:rPr>
          <w:rFonts w:ascii="Angsana New" w:hAnsi="Angsana New"/>
          <w:sz w:val="30"/>
          <w:szCs w:val="30"/>
          <w:lang w:eastAsia="x-none"/>
        </w:rPr>
        <w:t xml:space="preserve">183 </w:t>
      </w:r>
      <w:r w:rsidRPr="00C43166">
        <w:rPr>
          <w:rFonts w:ascii="Angsana New" w:hAnsi="Angsana New"/>
          <w:sz w:val="30"/>
          <w:szCs w:val="30"/>
          <w:cs/>
          <w:lang w:eastAsia="x-none"/>
        </w:rPr>
        <w:t>ล้านบาท ใน</w:t>
      </w:r>
      <w:r w:rsidRPr="00E52418">
        <w:rPr>
          <w:rFonts w:ascii="Angsana New" w:hAnsi="Angsana New"/>
          <w:spacing w:val="-4"/>
          <w:sz w:val="30"/>
          <w:szCs w:val="30"/>
          <w:cs/>
          <w:lang w:eastAsia="x-none"/>
        </w:rPr>
        <w:t>งบกำไรขาดทุนเบ็ดเสร็จเฉพาะกิจการ เนื่องจากมูลค่าตามบัญชีของเงินลงทุนดังกล่าวสูงกว่ามูลค่าที่คาดว่าจะได้รับคืน</w:t>
      </w:r>
    </w:p>
    <w:p w14:paraId="5E683C11" w14:textId="77777777" w:rsidR="00C43166" w:rsidRPr="00E6711F" w:rsidRDefault="00C43166" w:rsidP="00C43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</w:p>
    <w:p w14:paraId="148FEBFB" w14:textId="77777777" w:rsidR="0003796C" w:rsidRPr="00D25384" w:rsidRDefault="0003796C" w:rsidP="0003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  <w:r w:rsidRPr="00D25384">
        <w:rPr>
          <w:rFonts w:ascii="Angsana New" w:hAnsi="Angsana New"/>
          <w:b/>
          <w:bCs/>
          <w:i/>
          <w:iCs/>
          <w:sz w:val="30"/>
          <w:szCs w:val="30"/>
          <w:cs/>
          <w:lang w:eastAsia="x-none"/>
        </w:rPr>
        <w:t>การสูญเสียอำนาจควบคุม</w:t>
      </w:r>
    </w:p>
    <w:p w14:paraId="705CAAB6" w14:textId="29839565" w:rsidR="0003796C" w:rsidRPr="00340396" w:rsidRDefault="0003796C" w:rsidP="00037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16728A72" w14:textId="2E88B07A" w:rsidR="00CF4EE9" w:rsidRDefault="00CF4EE9" w:rsidP="00CF4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>กลุ่มบริษัทสูญเสียอำนาจควบคุมในบริษัท แฮปปี้ โปรดักส์ แอนด์ เซอร์วิส จำกัด ซึ่งเป็นบริษัทย่อยทางอ้อม เนื่องจากบริษัท เอ็นบีซี เน็กซ์ วิชั่น จำกัด ซึ่งเป็นบริษัทย่อยทางอ้อมสละสิทธิซื้อหุ้นสามัญเพิ่มทุนในบริษัทย่อยทางอ้อมดังกล่าว ดูรายละเอียดใน</w:t>
      </w:r>
      <w:r w:rsidRPr="00394A07">
        <w:rPr>
          <w:rFonts w:ascii="Angsana New" w:eastAsia="Calibri" w:hAnsi="Angsana New"/>
          <w:spacing w:val="-2"/>
          <w:sz w:val="30"/>
          <w:szCs w:val="30"/>
          <w:cs/>
        </w:rPr>
        <w:t>หมายเหตุข้อ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t>11</w:t>
      </w:r>
    </w:p>
    <w:p w14:paraId="7D9BCFF9" w14:textId="77777777" w:rsidR="00C43166" w:rsidRDefault="00C43166" w:rsidP="00E671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6B6CBFB1" w14:textId="1D4D331C" w:rsidR="00464255" w:rsidRDefault="00464255" w:rsidP="00C431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770FB79" w14:textId="77777777" w:rsidR="002C6C6D" w:rsidRDefault="002C6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2C6C6D" w:rsidSect="00E04DF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8"/>
          <w:cols w:space="720"/>
          <w:titlePg/>
          <w:docGrid w:linePitch="245"/>
        </w:sectPr>
      </w:pPr>
    </w:p>
    <w:p w14:paraId="444FFA51" w14:textId="2A46E8D0" w:rsidR="00E007F5" w:rsidRPr="00A1451E" w:rsidRDefault="00E007F5" w:rsidP="00FC3F08">
      <w:pPr>
        <w:pStyle w:val="block"/>
        <w:tabs>
          <w:tab w:val="left" w:pos="567"/>
        </w:tabs>
        <w:spacing w:after="0" w:line="240" w:lineRule="auto"/>
        <w:ind w:left="0" w:firstLine="450"/>
        <w:rPr>
          <w:rFonts w:ascii="Angsana New" w:hAnsi="Angsana New" w:cs="Angsana New"/>
          <w:sz w:val="6"/>
          <w:szCs w:val="6"/>
          <w:lang w:val="en-US"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Pr="00057DE0">
        <w:rPr>
          <w:rFonts w:ascii="Angsana New" w:hAnsi="Angsana New" w:cs="Angsana New"/>
          <w:sz w:val="30"/>
          <w:szCs w:val="30"/>
          <w:lang w:val="en-US" w:bidi="th-TH"/>
        </w:rPr>
        <w:t>3</w:t>
      </w:r>
      <w:r>
        <w:rPr>
          <w:rFonts w:ascii="Angsana New" w:hAnsi="Angsana New" w:cs="Angsana New"/>
          <w:sz w:val="30"/>
          <w:szCs w:val="30"/>
          <w:lang w:val="en-US" w:bidi="th-TH"/>
        </w:rPr>
        <w:t>0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E266B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057DE0">
        <w:rPr>
          <w:rFonts w:ascii="Angsana New" w:hAnsi="Angsana New" w:cs="Angsana New"/>
          <w:sz w:val="30"/>
          <w:szCs w:val="30"/>
          <w:lang w:val="en-US" w:bidi="th-TH"/>
        </w:rPr>
        <w:t>2564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Pr="00057DE0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Pr="00057DE0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และเงินปันผลรับจากเงินลงทุนสำหรับแต่ละ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งว</w:t>
      </w:r>
      <w:r w:rsidR="002E266B">
        <w:rPr>
          <w:rFonts w:ascii="Angsana New" w:hAnsi="Angsana New" w:cs="Angsana New" w:hint="cs"/>
          <w:sz w:val="30"/>
          <w:szCs w:val="30"/>
          <w:cs/>
          <w:lang w:val="en-US" w:bidi="th-TH"/>
        </w:rPr>
        <w:t>ดเก้า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Pr="00057DE0">
        <w:rPr>
          <w:rFonts w:ascii="Angsana New" w:hAnsi="Angsana New" w:cs="Angsana New"/>
          <w:sz w:val="30"/>
          <w:szCs w:val="30"/>
          <w:lang w:val="en-US" w:bidi="th-TH"/>
        </w:rPr>
        <w:t>3</w:t>
      </w:r>
      <w:r>
        <w:rPr>
          <w:rFonts w:ascii="Angsana New" w:hAnsi="Angsana New" w:cs="Angsana New"/>
          <w:sz w:val="30"/>
          <w:szCs w:val="30"/>
          <w:lang w:val="en-US" w:bidi="th-TH"/>
        </w:rPr>
        <w:t>0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2E266B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057DE0">
        <w:rPr>
          <w:rFonts w:ascii="Angsana New" w:hAnsi="Angsana New" w:cs="Angsana New"/>
          <w:sz w:val="30"/>
          <w:szCs w:val="30"/>
          <w:lang w:val="en-US" w:bidi="th-TH"/>
        </w:rPr>
        <w:t>2564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Pr="00057DE0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</w:p>
    <w:tbl>
      <w:tblPr>
        <w:tblW w:w="15124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0"/>
        <w:gridCol w:w="752"/>
        <w:gridCol w:w="810"/>
        <w:gridCol w:w="178"/>
        <w:gridCol w:w="794"/>
        <w:gridCol w:w="798"/>
        <w:gridCol w:w="178"/>
        <w:gridCol w:w="794"/>
        <w:gridCol w:w="178"/>
        <w:gridCol w:w="900"/>
        <w:gridCol w:w="178"/>
        <w:gridCol w:w="922"/>
        <w:gridCol w:w="178"/>
        <w:gridCol w:w="867"/>
        <w:gridCol w:w="178"/>
        <w:gridCol w:w="755"/>
        <w:gridCol w:w="182"/>
        <w:gridCol w:w="773"/>
        <w:gridCol w:w="178"/>
        <w:gridCol w:w="757"/>
        <w:gridCol w:w="180"/>
        <w:gridCol w:w="724"/>
      </w:tblGrid>
      <w:tr w:rsidR="00E007F5" w:rsidRPr="00AC365B" w14:paraId="246A0318" w14:textId="77777777" w:rsidTr="0022378C">
        <w:trPr>
          <w:tblHeader/>
        </w:trPr>
        <w:tc>
          <w:tcPr>
            <w:tcW w:w="3870" w:type="dxa"/>
            <w:gridSpan w:val="2"/>
          </w:tcPr>
          <w:p w14:paraId="4B42CCA4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254" w:type="dxa"/>
            <w:gridSpan w:val="21"/>
          </w:tcPr>
          <w:p w14:paraId="355944D4" w14:textId="77777777" w:rsidR="000D7306" w:rsidRPr="000D7306" w:rsidRDefault="000D7306" w:rsidP="006175F2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bCs/>
                <w:color w:val="000000"/>
                <w:sz w:val="2"/>
                <w:szCs w:val="2"/>
                <w:lang w:bidi="th-TH"/>
              </w:rPr>
            </w:pPr>
          </w:p>
          <w:p w14:paraId="5CB199E6" w14:textId="5A74291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007F5" w:rsidRPr="00AC365B" w14:paraId="7365F5E0" w14:textId="77777777" w:rsidTr="0022378C">
        <w:trPr>
          <w:tblHeader/>
        </w:trPr>
        <w:tc>
          <w:tcPr>
            <w:tcW w:w="2070" w:type="dxa"/>
            <w:vAlign w:val="bottom"/>
          </w:tcPr>
          <w:p w14:paraId="120570D6" w14:textId="77777777" w:rsidR="00E007F5" w:rsidRPr="0051170D" w:rsidRDefault="00E007F5" w:rsidP="006175F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75C66F4C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562" w:type="dxa"/>
            <w:gridSpan w:val="2"/>
            <w:vAlign w:val="bottom"/>
          </w:tcPr>
          <w:p w14:paraId="58A8A13B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83E408E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  <w:vAlign w:val="bottom"/>
          </w:tcPr>
          <w:p w14:paraId="673F658B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6277D29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33F94472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CC385E1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Align w:val="bottom"/>
          </w:tcPr>
          <w:p w14:paraId="73F3F8FA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A392EB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B482434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A1A8D9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661" w:type="dxa"/>
            <w:gridSpan w:val="3"/>
          </w:tcPr>
          <w:p w14:paraId="19D74B06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E007F5" w:rsidRPr="00AC365B" w14:paraId="309CD0EB" w14:textId="77777777" w:rsidTr="0022378C">
        <w:trPr>
          <w:tblHeader/>
        </w:trPr>
        <w:tc>
          <w:tcPr>
            <w:tcW w:w="2070" w:type="dxa"/>
            <w:vAlign w:val="bottom"/>
          </w:tcPr>
          <w:p w14:paraId="29968445" w14:textId="77777777" w:rsidR="00E007F5" w:rsidRPr="0051170D" w:rsidRDefault="00E007F5" w:rsidP="006175F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E5D0224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62" w:type="dxa"/>
            <w:gridSpan w:val="2"/>
            <w:vAlign w:val="bottom"/>
          </w:tcPr>
          <w:p w14:paraId="2127E5F6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12ADE1C4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  <w:vAlign w:val="bottom"/>
          </w:tcPr>
          <w:p w14:paraId="33BAD60D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21B26CE4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55083B32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37D3DB3C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Align w:val="bottom"/>
          </w:tcPr>
          <w:p w14:paraId="558E601E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520A3823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D187D5D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5F8E5324" w14:textId="77777777" w:rsidR="00E007F5" w:rsidRPr="0051170D" w:rsidRDefault="00E007F5" w:rsidP="006175F2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661" w:type="dxa"/>
            <w:gridSpan w:val="3"/>
          </w:tcPr>
          <w:p w14:paraId="72187DBE" w14:textId="6E63D428" w:rsidR="00E007F5" w:rsidRPr="0051170D" w:rsidRDefault="00BF29F2" w:rsidP="006175F2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bidi="th-TH"/>
              </w:rPr>
              <w:t>เก้า</w:t>
            </w:r>
            <w:r w:rsidR="00E007F5" w:rsidRPr="0051170D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2E266B" w:rsidRPr="005428D7" w14:paraId="183B0205" w14:textId="77777777" w:rsidTr="0022378C">
        <w:trPr>
          <w:trHeight w:val="270"/>
          <w:tblHeader/>
        </w:trPr>
        <w:tc>
          <w:tcPr>
            <w:tcW w:w="2070" w:type="dxa"/>
          </w:tcPr>
          <w:p w14:paraId="0B079A9F" w14:textId="77777777" w:rsidR="002E266B" w:rsidRPr="0051170D" w:rsidRDefault="002E266B" w:rsidP="002E266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DC371AC" w14:textId="77777777" w:rsidR="002E266B" w:rsidRPr="0051170D" w:rsidRDefault="002E266B" w:rsidP="002E266B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</w:tcPr>
          <w:p w14:paraId="0DEC97E6" w14:textId="4EB31A19" w:rsidR="002E266B" w:rsidRPr="0051170D" w:rsidRDefault="002E266B" w:rsidP="002E266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0" w:type="dxa"/>
          </w:tcPr>
          <w:p w14:paraId="488BFFD0" w14:textId="77777777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Pr="0051170D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8" w:type="dxa"/>
          </w:tcPr>
          <w:p w14:paraId="3DE19D50" w14:textId="77777777" w:rsidR="002E266B" w:rsidRPr="0051170D" w:rsidRDefault="002E266B" w:rsidP="002E266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35CDC3C" w14:textId="11A64465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98" w:type="dxa"/>
          </w:tcPr>
          <w:p w14:paraId="6C7998ED" w14:textId="77777777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Pr="0051170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0FEC9F9B" w14:textId="77777777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03B3B92E" w14:textId="5141984E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78" w:type="dxa"/>
          </w:tcPr>
          <w:p w14:paraId="20D3D236" w14:textId="77777777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341371" w14:textId="77777777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Pr="0051170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5DDACE3C" w14:textId="77777777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529CD865" w14:textId="77777777" w:rsidR="002E266B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14:paraId="2E26BB20" w14:textId="162633C5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78" w:type="dxa"/>
          </w:tcPr>
          <w:p w14:paraId="1EE5809C" w14:textId="77777777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583AD2C" w14:textId="77777777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Pr="0051170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07975C49" w14:textId="77777777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</w:tcPr>
          <w:p w14:paraId="54BC1431" w14:textId="1CA2EFAE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2" w:type="dxa"/>
          </w:tcPr>
          <w:p w14:paraId="4E5F7411" w14:textId="77777777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14:paraId="3EF488F7" w14:textId="77777777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31</w:t>
            </w:r>
            <w:r w:rsidRPr="0051170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46374EEF" w14:textId="77777777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</w:tcPr>
          <w:p w14:paraId="52DC138B" w14:textId="52801568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80" w:type="dxa"/>
          </w:tcPr>
          <w:p w14:paraId="5FE6AAD7" w14:textId="77777777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2F34D0CD" w14:textId="2EF1F870" w:rsidR="002E266B" w:rsidRPr="0051170D" w:rsidRDefault="002E266B" w:rsidP="002E2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E007F5" w:rsidRPr="00AC365B" w14:paraId="42C04850" w14:textId="77777777" w:rsidTr="0022378C">
        <w:trPr>
          <w:trHeight w:val="270"/>
          <w:tblHeader/>
        </w:trPr>
        <w:tc>
          <w:tcPr>
            <w:tcW w:w="2070" w:type="dxa"/>
          </w:tcPr>
          <w:p w14:paraId="2AC9407A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5BB46D0" w14:textId="77777777" w:rsidR="00E007F5" w:rsidRPr="0051170D" w:rsidRDefault="00E007F5" w:rsidP="006175F2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2" w:type="dxa"/>
          </w:tcPr>
          <w:p w14:paraId="7C985FC4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10" w:type="dxa"/>
          </w:tcPr>
          <w:p w14:paraId="7C9EE9F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7782D463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11ADF8F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98" w:type="dxa"/>
          </w:tcPr>
          <w:p w14:paraId="2EFF6C0F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17E13FB6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755EECD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76B70576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597BA6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11E96BD8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42DAFD75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78" w:type="dxa"/>
          </w:tcPr>
          <w:p w14:paraId="663A4FFD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661B789F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46EF5230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</w:tcPr>
          <w:p w14:paraId="6630E0E3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82" w:type="dxa"/>
          </w:tcPr>
          <w:p w14:paraId="7C30626A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14:paraId="673C89AC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187A6D6B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</w:tcPr>
          <w:p w14:paraId="2BC464DC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80" w:type="dxa"/>
          </w:tcPr>
          <w:p w14:paraId="285E0E3C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3B54E41F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E007F5" w:rsidRPr="00AC365B" w14:paraId="1CF62F8C" w14:textId="77777777" w:rsidTr="0022378C">
        <w:trPr>
          <w:trHeight w:val="270"/>
          <w:tblHeader/>
        </w:trPr>
        <w:tc>
          <w:tcPr>
            <w:tcW w:w="2070" w:type="dxa"/>
          </w:tcPr>
          <w:p w14:paraId="65A2F0BD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6FA6E0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62" w:type="dxa"/>
            <w:gridSpan w:val="2"/>
          </w:tcPr>
          <w:p w14:paraId="405C0DE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117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268E77CA" w14:textId="77777777" w:rsidR="00E007F5" w:rsidRPr="0051170D" w:rsidRDefault="00E007F5" w:rsidP="006175F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14" w:type="dxa"/>
            <w:gridSpan w:val="18"/>
            <w:vAlign w:val="bottom"/>
          </w:tcPr>
          <w:p w14:paraId="4296598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007F5" w:rsidRPr="00AC365B" w14:paraId="4FFCC8C9" w14:textId="77777777" w:rsidTr="0022378C">
        <w:trPr>
          <w:trHeight w:val="270"/>
        </w:trPr>
        <w:tc>
          <w:tcPr>
            <w:tcW w:w="2070" w:type="dxa"/>
          </w:tcPr>
          <w:p w14:paraId="2B8ABF9D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1170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800" w:type="dxa"/>
          </w:tcPr>
          <w:p w14:paraId="04E5B4E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2" w:type="dxa"/>
          </w:tcPr>
          <w:p w14:paraId="7B5953E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CF4FD9E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4DB2667F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012F6A5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8" w:type="dxa"/>
          </w:tcPr>
          <w:p w14:paraId="028CEFF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73DF5A6E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A9D1D8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882C6A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0B726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3161D7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57834F51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6386CAF0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45244456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B5E675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</w:tcPr>
          <w:p w14:paraId="0FAF551E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</w:tcPr>
          <w:p w14:paraId="54611193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14:paraId="2AEC1EA7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3F60B5E0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</w:tcPr>
          <w:p w14:paraId="7C2E179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4C8F3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071F1F3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007F5" w:rsidRPr="00AC365B" w14:paraId="7C8D02E0" w14:textId="77777777" w:rsidTr="0022378C">
        <w:trPr>
          <w:trHeight w:val="270"/>
        </w:trPr>
        <w:tc>
          <w:tcPr>
            <w:tcW w:w="2070" w:type="dxa"/>
          </w:tcPr>
          <w:p w14:paraId="2FAF9805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บรอดแคสติ้ง</w:t>
            </w:r>
          </w:p>
          <w:p w14:paraId="7E67B8DA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คอร์ปอเรชั่น จำกัด </w:t>
            </w:r>
          </w:p>
          <w:p w14:paraId="6C2B7682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(มหาชน)</w:t>
            </w:r>
          </w:p>
        </w:tc>
        <w:tc>
          <w:tcPr>
            <w:tcW w:w="1800" w:type="dxa"/>
          </w:tcPr>
          <w:p w14:paraId="5A6E480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6" w:right="-80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 และให้บริการโฆษณาผ่านสื่อโทรทัศน์และ</w:t>
            </w:r>
            <w:r w:rsidRPr="0051170D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สื่อรูปแบบใหม่</w:t>
            </w:r>
          </w:p>
        </w:tc>
        <w:tc>
          <w:tcPr>
            <w:tcW w:w="752" w:type="dxa"/>
            <w:vAlign w:val="bottom"/>
          </w:tcPr>
          <w:p w14:paraId="53CEC0B6" w14:textId="63153D8B" w:rsidR="00E007F5" w:rsidRPr="0051170D" w:rsidRDefault="006A61FD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71.45</w:t>
            </w:r>
          </w:p>
        </w:tc>
        <w:tc>
          <w:tcPr>
            <w:tcW w:w="810" w:type="dxa"/>
            <w:vAlign w:val="bottom"/>
          </w:tcPr>
          <w:p w14:paraId="3DC3E37A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71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78" w:type="dxa"/>
            <w:vAlign w:val="bottom"/>
          </w:tcPr>
          <w:p w14:paraId="1EFAA59A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0AFB61A" w14:textId="74F93832" w:rsidR="00E007F5" w:rsidRPr="0051170D" w:rsidRDefault="00416F4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1,124,417</w:t>
            </w:r>
          </w:p>
        </w:tc>
        <w:tc>
          <w:tcPr>
            <w:tcW w:w="798" w:type="dxa"/>
            <w:vAlign w:val="bottom"/>
          </w:tcPr>
          <w:p w14:paraId="3FE9BCEA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124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178" w:type="dxa"/>
            <w:vAlign w:val="bottom"/>
          </w:tcPr>
          <w:p w14:paraId="05014310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C767F6D" w14:textId="645B5150" w:rsidR="00E007F5" w:rsidRPr="0051170D" w:rsidRDefault="00416F4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1,212,618</w:t>
            </w:r>
          </w:p>
        </w:tc>
        <w:tc>
          <w:tcPr>
            <w:tcW w:w="178" w:type="dxa"/>
            <w:vAlign w:val="bottom"/>
          </w:tcPr>
          <w:p w14:paraId="09033E6F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7EE6E3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212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78" w:type="dxa"/>
            <w:vAlign w:val="bottom"/>
          </w:tcPr>
          <w:p w14:paraId="0B6C8602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D5DB1A6" w14:textId="1E4B4600" w:rsidR="00E007F5" w:rsidRPr="0051170D" w:rsidRDefault="00416F42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(695,000)</w:t>
            </w:r>
          </w:p>
        </w:tc>
        <w:tc>
          <w:tcPr>
            <w:tcW w:w="178" w:type="dxa"/>
            <w:vAlign w:val="bottom"/>
          </w:tcPr>
          <w:p w14:paraId="6E750C9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B71BEAD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75ACAC0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7C5005FE" w14:textId="48C942F8" w:rsidR="00E007F5" w:rsidRPr="0051170D" w:rsidRDefault="00416F4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517,618</w:t>
            </w:r>
          </w:p>
        </w:tc>
        <w:tc>
          <w:tcPr>
            <w:tcW w:w="182" w:type="dxa"/>
            <w:vAlign w:val="bottom"/>
          </w:tcPr>
          <w:p w14:paraId="2502DAE2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7993E272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517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178" w:type="dxa"/>
            <w:vAlign w:val="bottom"/>
          </w:tcPr>
          <w:p w14:paraId="3963212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2AFBCB2E" w14:textId="4449A1CA" w:rsidR="00E007F5" w:rsidRPr="0051170D" w:rsidRDefault="00416F4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AE80C6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98EF655" w14:textId="767EE4C7" w:rsidR="00E007F5" w:rsidRPr="0051170D" w:rsidRDefault="00416F4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007F5" w:rsidRPr="00AC365B" w14:paraId="4BB6DD09" w14:textId="77777777" w:rsidTr="0022378C">
        <w:trPr>
          <w:trHeight w:val="56"/>
        </w:trPr>
        <w:tc>
          <w:tcPr>
            <w:tcW w:w="2070" w:type="dxa"/>
          </w:tcPr>
          <w:p w14:paraId="48B45013" w14:textId="77777777" w:rsidR="00E007F5" w:rsidRPr="0054161F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 w:hanging="13"/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</w:pPr>
            <w:r w:rsidRPr="0054161F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บริษัท สเวน คอร์ปอเรชั่น</w:t>
            </w:r>
            <w:r w:rsidRPr="0054161F"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  <w:t xml:space="preserve"> </w:t>
            </w:r>
            <w:r w:rsidRPr="0054161F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จำกัด</w:t>
            </w:r>
            <w:r w:rsidRPr="0054161F">
              <w:rPr>
                <w:rFonts w:ascii="Angsana New" w:hAnsi="Angsana New"/>
                <w:color w:val="000000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4870B6C1" w14:textId="77777777" w:rsidR="00E007F5" w:rsidRPr="00FC3F08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3" w:hanging="90"/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</w:pPr>
            <w:r w:rsidRPr="00FC3F08">
              <w:rPr>
                <w:rFonts w:ascii="Angsana New" w:hAnsi="Angsana New"/>
                <w:color w:val="000000"/>
                <w:spacing w:val="-6"/>
                <w:sz w:val="24"/>
                <w:szCs w:val="24"/>
                <w:cs/>
              </w:rPr>
              <w:t>ให้บริการงานด้านดิจิตอล</w:t>
            </w:r>
          </w:p>
        </w:tc>
        <w:tc>
          <w:tcPr>
            <w:tcW w:w="752" w:type="dxa"/>
            <w:vAlign w:val="bottom"/>
          </w:tcPr>
          <w:p w14:paraId="271FD964" w14:textId="40E6DBD5" w:rsidR="00E007F5" w:rsidRPr="0051170D" w:rsidRDefault="006A61FD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  <w:vAlign w:val="bottom"/>
          </w:tcPr>
          <w:p w14:paraId="0BE38B8D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336D58DF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4F722C8" w14:textId="17EDBAF2" w:rsidR="00E007F5" w:rsidRPr="0051170D" w:rsidRDefault="00416F4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102,466</w:t>
            </w:r>
          </w:p>
        </w:tc>
        <w:tc>
          <w:tcPr>
            <w:tcW w:w="798" w:type="dxa"/>
            <w:vAlign w:val="bottom"/>
          </w:tcPr>
          <w:p w14:paraId="17FDF5E0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04CE5417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A7CB54B" w14:textId="1629953B" w:rsidR="00E007F5" w:rsidRPr="0051170D" w:rsidRDefault="00416F4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102,466</w:t>
            </w:r>
          </w:p>
        </w:tc>
        <w:tc>
          <w:tcPr>
            <w:tcW w:w="178" w:type="dxa"/>
            <w:vAlign w:val="bottom"/>
          </w:tcPr>
          <w:p w14:paraId="1D43EE4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186F75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0E78C3A8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9F6C9F0" w14:textId="544EBE91" w:rsidR="00E007F5" w:rsidRPr="0051170D" w:rsidRDefault="00416F42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(91,400)</w:t>
            </w:r>
          </w:p>
        </w:tc>
        <w:tc>
          <w:tcPr>
            <w:tcW w:w="178" w:type="dxa"/>
            <w:vAlign w:val="bottom"/>
          </w:tcPr>
          <w:p w14:paraId="1BADE816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9AD5D0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0AD77306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5" w:type="dxa"/>
            <w:vAlign w:val="bottom"/>
          </w:tcPr>
          <w:p w14:paraId="066462C2" w14:textId="6BF19B1D" w:rsidR="00E007F5" w:rsidRPr="0051170D" w:rsidRDefault="00416F42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11,066</w:t>
            </w:r>
          </w:p>
        </w:tc>
        <w:tc>
          <w:tcPr>
            <w:tcW w:w="182" w:type="dxa"/>
            <w:vAlign w:val="bottom"/>
          </w:tcPr>
          <w:p w14:paraId="542D5B15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6B0C0DB7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4877248F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1DC25E30" w14:textId="2ED88A97" w:rsidR="00E007F5" w:rsidRPr="0051170D" w:rsidRDefault="00416F4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A421E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7B5FCF9" w14:textId="7D1B8A9E" w:rsidR="00E007F5" w:rsidRPr="0051170D" w:rsidRDefault="00416F4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007F5" w:rsidRPr="00AC365B" w14:paraId="2E5DA575" w14:textId="77777777" w:rsidTr="0022378C">
        <w:trPr>
          <w:trHeight w:val="270"/>
        </w:trPr>
        <w:tc>
          <w:tcPr>
            <w:tcW w:w="2070" w:type="dxa"/>
          </w:tcPr>
          <w:p w14:paraId="414A706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คมชัดลึก มีเดีย จำกัด</w:t>
            </w:r>
          </w:p>
        </w:tc>
        <w:tc>
          <w:tcPr>
            <w:tcW w:w="1800" w:type="dxa"/>
          </w:tcPr>
          <w:p w14:paraId="5FC7A404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right="-80" w:hanging="10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ให้บริการ</w:t>
            </w:r>
            <w:r w:rsidRPr="0054161F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  <w:t>ดิจิตอลมีเดียและสื่อโฆษณา</w:t>
            </w:r>
          </w:p>
        </w:tc>
        <w:tc>
          <w:tcPr>
            <w:tcW w:w="752" w:type="dxa"/>
            <w:vAlign w:val="bottom"/>
          </w:tcPr>
          <w:p w14:paraId="08EC23EB" w14:textId="738C4827" w:rsidR="00E007F5" w:rsidRPr="0051170D" w:rsidRDefault="006A61FD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  <w:vAlign w:val="bottom"/>
          </w:tcPr>
          <w:p w14:paraId="662AA883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0D8FA7FF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B2CA585" w14:textId="736262E5" w:rsidR="00E007F5" w:rsidRPr="0051170D" w:rsidRDefault="00416F4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175,000</w:t>
            </w:r>
          </w:p>
        </w:tc>
        <w:tc>
          <w:tcPr>
            <w:tcW w:w="798" w:type="dxa"/>
            <w:vAlign w:val="bottom"/>
          </w:tcPr>
          <w:p w14:paraId="5AD6CEE2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7DCB9FB2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7BA6993" w14:textId="7D348548" w:rsidR="00E007F5" w:rsidRPr="0051170D" w:rsidRDefault="00416F4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249,990</w:t>
            </w:r>
          </w:p>
        </w:tc>
        <w:tc>
          <w:tcPr>
            <w:tcW w:w="178" w:type="dxa"/>
            <w:vAlign w:val="bottom"/>
          </w:tcPr>
          <w:p w14:paraId="1570F443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57693C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78" w:type="dxa"/>
            <w:vAlign w:val="bottom"/>
          </w:tcPr>
          <w:p w14:paraId="196CF3CC" w14:textId="77777777" w:rsidR="00E007F5" w:rsidRPr="0051170D" w:rsidRDefault="00E007F5" w:rsidP="006175F2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03D19A27" w14:textId="62EA06E7" w:rsidR="00E007F5" w:rsidRPr="0051170D" w:rsidRDefault="00416F42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(241,590)</w:t>
            </w:r>
          </w:p>
        </w:tc>
        <w:tc>
          <w:tcPr>
            <w:tcW w:w="178" w:type="dxa"/>
            <w:vAlign w:val="bottom"/>
          </w:tcPr>
          <w:p w14:paraId="1B1370C2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3D98ADB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5BB0DF3B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2B70B4F3" w14:textId="4717AD8D" w:rsidR="00E007F5" w:rsidRPr="0051170D" w:rsidRDefault="00416F42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8,400</w:t>
            </w:r>
          </w:p>
        </w:tc>
        <w:tc>
          <w:tcPr>
            <w:tcW w:w="182" w:type="dxa"/>
            <w:vAlign w:val="bottom"/>
          </w:tcPr>
          <w:p w14:paraId="1DDA91F1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651D7ED9" w14:textId="77777777" w:rsidR="00E007F5" w:rsidRPr="0051170D" w:rsidRDefault="00E007F5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379842CB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747382A" w14:textId="57D0A18A" w:rsidR="00E007F5" w:rsidRPr="0051170D" w:rsidRDefault="00416F4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429BF8" w14:textId="77777777" w:rsidR="00E007F5" w:rsidRPr="0051170D" w:rsidRDefault="00E007F5" w:rsidP="006175F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0664479" w14:textId="24A1D7FF" w:rsidR="00E007F5" w:rsidRPr="0051170D" w:rsidRDefault="00416F4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843B41" w:rsidRPr="00AC365B" w14:paraId="5FE7E615" w14:textId="77777777" w:rsidTr="0022378C">
        <w:trPr>
          <w:trHeight w:val="270"/>
        </w:trPr>
        <w:tc>
          <w:tcPr>
            <w:tcW w:w="2070" w:type="dxa"/>
          </w:tcPr>
          <w:p w14:paraId="59A148A0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กรุงเทพธุรกิจ มีเดีย </w:t>
            </w:r>
          </w:p>
          <w:p w14:paraId="1B6C1B23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</w:tcPr>
          <w:p w14:paraId="1D59CE9B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right="-170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การลงทุนในการจัดทำแอพพลิเคชั่นเกี่ยวกับการเงินการลงทุน</w:t>
            </w:r>
          </w:p>
        </w:tc>
        <w:tc>
          <w:tcPr>
            <w:tcW w:w="752" w:type="dxa"/>
            <w:vAlign w:val="bottom"/>
          </w:tcPr>
          <w:p w14:paraId="1957CF53" w14:textId="67B8EED6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  <w:vAlign w:val="bottom"/>
          </w:tcPr>
          <w:p w14:paraId="58B973C6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5D9B5DDA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C6C55C1" w14:textId="4FA879C4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53,482</w:t>
            </w:r>
          </w:p>
        </w:tc>
        <w:tc>
          <w:tcPr>
            <w:tcW w:w="798" w:type="dxa"/>
            <w:vAlign w:val="bottom"/>
          </w:tcPr>
          <w:p w14:paraId="5322939F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708611AD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2610EA9" w14:textId="72CEA3F1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53,481</w:t>
            </w:r>
          </w:p>
        </w:tc>
        <w:tc>
          <w:tcPr>
            <w:tcW w:w="178" w:type="dxa"/>
            <w:vAlign w:val="bottom"/>
          </w:tcPr>
          <w:p w14:paraId="407C4A21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349A91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2C1AB0ED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7023E81" w14:textId="26DFAA50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4C249C80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394B8D6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6B83B784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372431A0" w14:textId="4DD9924B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53,481</w:t>
            </w:r>
          </w:p>
        </w:tc>
        <w:tc>
          <w:tcPr>
            <w:tcW w:w="182" w:type="dxa"/>
            <w:vAlign w:val="bottom"/>
          </w:tcPr>
          <w:p w14:paraId="0290858B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7D5FE4BB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62D6E5D3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93BC536" w14:textId="79D21F32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509A898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E95B259" w14:textId="6FE80A34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843B41" w:rsidRPr="00AC365B" w14:paraId="2C1027C2" w14:textId="77777777" w:rsidTr="0022378C">
        <w:trPr>
          <w:trHeight w:val="632"/>
        </w:trPr>
        <w:tc>
          <w:tcPr>
            <w:tcW w:w="2070" w:type="dxa"/>
          </w:tcPr>
          <w:p w14:paraId="5E72A718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เนชั่น ดิจิทัล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คอนเทนท์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6F811A09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right="-79" w:hanging="10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และให้บริการเนื้อหาในสื่อรูปแบบใหม่</w:t>
            </w:r>
          </w:p>
        </w:tc>
        <w:tc>
          <w:tcPr>
            <w:tcW w:w="752" w:type="dxa"/>
            <w:vAlign w:val="bottom"/>
          </w:tcPr>
          <w:p w14:paraId="46D0AEB3" w14:textId="3CAF6C85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  <w:vAlign w:val="bottom"/>
          </w:tcPr>
          <w:p w14:paraId="4ECAE45D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58A7ADBC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3C0D8FE" w14:textId="76103D9E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1,500,000</w:t>
            </w:r>
          </w:p>
        </w:tc>
        <w:tc>
          <w:tcPr>
            <w:tcW w:w="798" w:type="dxa"/>
            <w:vAlign w:val="bottom"/>
          </w:tcPr>
          <w:p w14:paraId="08515DFF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348FAB52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6AC3EA9" w14:textId="6818C73D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1,499,000</w:t>
            </w:r>
          </w:p>
        </w:tc>
        <w:tc>
          <w:tcPr>
            <w:tcW w:w="178" w:type="dxa"/>
            <w:vAlign w:val="bottom"/>
          </w:tcPr>
          <w:p w14:paraId="18EC9304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D0CE14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537EB5FF" w14:textId="77777777" w:rsidR="00843B41" w:rsidRPr="0051170D" w:rsidRDefault="00843B41" w:rsidP="00843B41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3F18E495" w14:textId="3BCDC36F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3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(1,499,000)</w:t>
            </w:r>
          </w:p>
        </w:tc>
        <w:tc>
          <w:tcPr>
            <w:tcW w:w="178" w:type="dxa"/>
            <w:vAlign w:val="bottom"/>
          </w:tcPr>
          <w:p w14:paraId="39060604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72191C8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80" w:lineRule="exact"/>
              <w:ind w:left="-81" w:right="-31" w:hanging="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1DE286B1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1655F065" w14:textId="00E2F843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82" w:type="dxa"/>
            <w:vAlign w:val="bottom"/>
          </w:tcPr>
          <w:p w14:paraId="79F42017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2580048C" w14:textId="6DAD1716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3B3B41CE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B585898" w14:textId="0D03A8DE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74BBA7A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F3DAC84" w14:textId="33DC726A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843B41" w:rsidRPr="00AC365B" w14:paraId="38405014" w14:textId="77777777" w:rsidTr="0022378C">
        <w:trPr>
          <w:trHeight w:val="270"/>
        </w:trPr>
        <w:tc>
          <w:tcPr>
            <w:tcW w:w="2070" w:type="dxa"/>
          </w:tcPr>
          <w:p w14:paraId="02D21539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สปริงนิวส์ จำกัด</w:t>
            </w:r>
          </w:p>
        </w:tc>
        <w:tc>
          <w:tcPr>
            <w:tcW w:w="1800" w:type="dxa"/>
          </w:tcPr>
          <w:p w14:paraId="5084D3B8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ให้บริการด้านโฆษณาผ่านสื่อดิจิตอล</w:t>
            </w:r>
          </w:p>
        </w:tc>
        <w:tc>
          <w:tcPr>
            <w:tcW w:w="752" w:type="dxa"/>
            <w:vAlign w:val="bottom"/>
          </w:tcPr>
          <w:p w14:paraId="12BB138A" w14:textId="30E30FEC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  <w:vAlign w:val="bottom"/>
          </w:tcPr>
          <w:p w14:paraId="2DE94982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  <w:r w:rsidRPr="0051170D">
              <w:rPr>
                <w:rFonts w:ascii="Angsana New" w:hAnsi="Angsana New"/>
                <w:sz w:val="24"/>
                <w:szCs w:val="24"/>
              </w:rPr>
              <w:t>.</w:t>
            </w:r>
            <w:r w:rsidRPr="00057DE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69B5D8CA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04AB20D" w14:textId="11E68FE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98" w:type="dxa"/>
            <w:vAlign w:val="bottom"/>
          </w:tcPr>
          <w:p w14:paraId="4C9D4914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4909727D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A79EEB2" w14:textId="19A05E48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250</w:t>
            </w:r>
          </w:p>
        </w:tc>
        <w:tc>
          <w:tcPr>
            <w:tcW w:w="178" w:type="dxa"/>
            <w:vAlign w:val="bottom"/>
          </w:tcPr>
          <w:p w14:paraId="02C6C882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06CC4A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62D7FB0A" w14:textId="77777777" w:rsidR="00843B41" w:rsidRPr="0051170D" w:rsidRDefault="00843B41" w:rsidP="00843B41">
            <w:pPr>
              <w:spacing w:line="240" w:lineRule="auto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2C69C68" w14:textId="22897E33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686AF93A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AE80FCB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  <w:vAlign w:val="bottom"/>
          </w:tcPr>
          <w:p w14:paraId="63B2C3E6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5C1230C9" w14:textId="5C4D9674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2" w:type="dxa"/>
            <w:vAlign w:val="bottom"/>
          </w:tcPr>
          <w:p w14:paraId="40E66DE1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631228ED" w14:textId="77777777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4AB90448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36E6257C" w14:textId="60720F1C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38CC08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BF81B69" w14:textId="2B1E1A5C" w:rsidR="00843B41" w:rsidRPr="0051170D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2378C" w:rsidRPr="00AC365B" w14:paraId="559C48FA" w14:textId="77777777" w:rsidTr="0022378C">
        <w:trPr>
          <w:trHeight w:val="270"/>
        </w:trPr>
        <w:tc>
          <w:tcPr>
            <w:tcW w:w="2070" w:type="dxa"/>
          </w:tcPr>
          <w:p w14:paraId="4596CB32" w14:textId="4CCF04EE" w:rsidR="0022378C" w:rsidRPr="00FD408F" w:rsidRDefault="0022378C" w:rsidP="004B5A20">
            <w:pPr>
              <w:tabs>
                <w:tab w:val="left" w:pos="540"/>
              </w:tabs>
              <w:spacing w:line="280" w:lineRule="exact"/>
              <w:ind w:left="100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800" w:type="dxa"/>
          </w:tcPr>
          <w:p w14:paraId="44FE1D39" w14:textId="77777777" w:rsidR="0022378C" w:rsidRPr="00FD408F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2" w:type="dxa"/>
            <w:vAlign w:val="bottom"/>
          </w:tcPr>
          <w:p w14:paraId="63B3E84D" w14:textId="77777777" w:rsidR="0022378C" w:rsidRPr="00FD408F" w:rsidRDefault="0022378C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7E3AE96" w14:textId="77777777" w:rsidR="0022378C" w:rsidRPr="00FD408F" w:rsidRDefault="0022378C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44AD7773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DCC5124" w14:textId="77777777" w:rsidR="0022378C" w:rsidRPr="00FD408F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3251AE2B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293642B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B76701A" w14:textId="77777777" w:rsidR="0022378C" w:rsidRPr="00FD408F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9B79547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E68AB3" w14:textId="77777777" w:rsidR="0022378C" w:rsidRPr="0051170D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163E0EC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FB8AD28" w14:textId="77777777" w:rsidR="0022378C" w:rsidRPr="0051170D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AD78EE8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A9216AD" w14:textId="77777777" w:rsidR="0022378C" w:rsidRPr="0051170D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17CADC3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4722CD2F" w14:textId="77777777" w:rsidR="0022378C" w:rsidRPr="00FD408F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1D265885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631EB4FD" w14:textId="77777777" w:rsidR="0022378C" w:rsidRPr="0051170D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C124379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3B35292" w14:textId="77777777" w:rsidR="0022378C" w:rsidRPr="0051170D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738E2C" w14:textId="77777777" w:rsidR="0022378C" w:rsidRPr="0051170D" w:rsidRDefault="0022378C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921ED5F" w14:textId="77777777" w:rsidR="0022378C" w:rsidRPr="0051170D" w:rsidRDefault="0022378C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43B41" w:rsidRPr="00AC365B" w14:paraId="7C38B8CD" w14:textId="77777777" w:rsidTr="0022378C">
        <w:trPr>
          <w:trHeight w:val="270"/>
        </w:trPr>
        <w:tc>
          <w:tcPr>
            <w:tcW w:w="2070" w:type="dxa"/>
          </w:tcPr>
          <w:p w14:paraId="1C7B792F" w14:textId="3C21CC5C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ind w:left="10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408F">
              <w:rPr>
                <w:rFonts w:ascii="Angsana New" w:hAnsi="Angsana New"/>
                <w:sz w:val="24"/>
                <w:szCs w:val="24"/>
                <w:cs/>
              </w:rPr>
              <w:t>บริษัท เนชั่น คอฟฟี่ จำกัด</w:t>
            </w:r>
          </w:p>
        </w:tc>
        <w:tc>
          <w:tcPr>
            <w:tcW w:w="1800" w:type="dxa"/>
          </w:tcPr>
          <w:p w14:paraId="47E4CBFA" w14:textId="36D84E1B" w:rsidR="00843B41" w:rsidRPr="0022378C" w:rsidRDefault="00843B41" w:rsidP="00843B41">
            <w:pPr>
              <w:tabs>
                <w:tab w:val="clear" w:pos="1644"/>
                <w:tab w:val="left" w:pos="540"/>
              </w:tabs>
              <w:spacing w:line="280" w:lineRule="exact"/>
              <w:ind w:right="-164"/>
              <w:rPr>
                <w:rFonts w:ascii="Angsana New" w:hAnsi="Angsana New"/>
                <w:b/>
                <w:bCs/>
                <w:spacing w:val="-8"/>
                <w:sz w:val="24"/>
                <w:szCs w:val="24"/>
              </w:rPr>
            </w:pPr>
            <w:r w:rsidRPr="0022378C">
              <w:rPr>
                <w:rFonts w:ascii="Angsana New" w:hAnsi="Angsana New"/>
                <w:spacing w:val="-8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752" w:type="dxa"/>
            <w:vAlign w:val="bottom"/>
          </w:tcPr>
          <w:p w14:paraId="2F720FBC" w14:textId="17B056D3" w:rsidR="00843B41" w:rsidRPr="00416F42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6F42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810" w:type="dxa"/>
            <w:vAlign w:val="bottom"/>
          </w:tcPr>
          <w:p w14:paraId="45D277F0" w14:textId="25068E8F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408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6500775" w14:textId="77777777" w:rsidR="00843B41" w:rsidRPr="0051170D" w:rsidRDefault="00843B41" w:rsidP="00843B4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73AE21B" w14:textId="62FFA22F" w:rsidR="00843B41" w:rsidRPr="00416F42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6F42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798" w:type="dxa"/>
            <w:vAlign w:val="bottom"/>
          </w:tcPr>
          <w:p w14:paraId="6900EE0A" w14:textId="50320859" w:rsidR="00843B41" w:rsidRPr="00416F42" w:rsidRDefault="00843B41" w:rsidP="00843B41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6F42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</w:tcPr>
          <w:p w14:paraId="63B8D35E" w14:textId="77777777" w:rsidR="00843B41" w:rsidRPr="00416F42" w:rsidRDefault="00843B41" w:rsidP="00843B4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44919FE7" w14:textId="384DB1F2" w:rsidR="00843B41" w:rsidRPr="00416F42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16F42">
              <w:rPr>
                <w:rFonts w:ascii="Angsana New" w:hAnsi="Angsana New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78" w:type="dxa"/>
            <w:vAlign w:val="bottom"/>
          </w:tcPr>
          <w:p w14:paraId="21B04A32" w14:textId="77777777" w:rsidR="00843B41" w:rsidRPr="00416F42" w:rsidRDefault="00843B41" w:rsidP="00843B4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1B1B83" w14:textId="475CDABE" w:rsidR="00843B41" w:rsidRPr="00416F42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</w:tcPr>
          <w:p w14:paraId="41FB1EAC" w14:textId="77777777" w:rsidR="00843B41" w:rsidRPr="00416F42" w:rsidRDefault="00843B41" w:rsidP="00843B4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9D47B29" w14:textId="1AB6ABC7" w:rsidR="00843B41" w:rsidRPr="00416F42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</w:tcPr>
          <w:p w14:paraId="4785BA19" w14:textId="77777777" w:rsidR="00843B41" w:rsidRPr="00416F42" w:rsidRDefault="00843B41" w:rsidP="00843B4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704121A1" w14:textId="72A67858" w:rsidR="00843B41" w:rsidRPr="00416F42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16F42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</w:tcPr>
          <w:p w14:paraId="0DB40172" w14:textId="77777777" w:rsidR="00843B41" w:rsidRPr="00416F42" w:rsidRDefault="00843B41" w:rsidP="00843B4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4DA831E1" w14:textId="2791CB5D" w:rsidR="00843B41" w:rsidRPr="00416F42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82" w:type="dxa"/>
          </w:tcPr>
          <w:p w14:paraId="488E58CF" w14:textId="77777777" w:rsidR="00843B41" w:rsidRPr="00416F42" w:rsidRDefault="00843B41" w:rsidP="00843B4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17F1CF66" w14:textId="1756F87B" w:rsidR="00843B41" w:rsidRPr="00416F42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16F42">
              <w:rPr>
                <w:rFonts w:ascii="Angsana New" w:hAnsi="Angsana New"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78" w:type="dxa"/>
          </w:tcPr>
          <w:p w14:paraId="32AE397F" w14:textId="77777777" w:rsidR="00843B41" w:rsidRPr="00416F42" w:rsidRDefault="00843B41" w:rsidP="00843B41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60E094E0" w14:textId="12BA836F" w:rsidR="00843B41" w:rsidRPr="00416F42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16F4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2BC4A1E" w14:textId="77777777" w:rsidR="00843B41" w:rsidRPr="00416F42" w:rsidRDefault="00843B41" w:rsidP="00843B41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C74143A" w14:textId="3CE60AB2" w:rsidR="00843B41" w:rsidRPr="00416F42" w:rsidRDefault="00843B41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16F4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4B5A20" w:rsidRPr="00AC365B" w14:paraId="1215D690" w14:textId="77777777" w:rsidTr="0022378C">
        <w:trPr>
          <w:trHeight w:val="270"/>
        </w:trPr>
        <w:tc>
          <w:tcPr>
            <w:tcW w:w="2070" w:type="dxa"/>
          </w:tcPr>
          <w:p w14:paraId="164CED4E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ind w:left="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170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20387B3E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2" w:type="dxa"/>
          </w:tcPr>
          <w:p w14:paraId="31DCABF4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9BD6C7B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2F79767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F7839D7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</w:tcPr>
          <w:p w14:paraId="624FA47A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2465BF14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E60252D" w14:textId="15BC03AC" w:rsidR="004B5A20" w:rsidRPr="0051170D" w:rsidRDefault="00416F42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3,118,80</w:t>
            </w:r>
            <w:r w:rsidR="005504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" w:type="dxa"/>
          </w:tcPr>
          <w:p w14:paraId="797F110D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BE1A88" w14:textId="77777777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886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858</w:t>
            </w:r>
          </w:p>
        </w:tc>
        <w:tc>
          <w:tcPr>
            <w:tcW w:w="178" w:type="dxa"/>
          </w:tcPr>
          <w:p w14:paraId="0A0CA229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21B5AEB3" w14:textId="0BC935A0" w:rsidR="004B5A20" w:rsidRPr="0051170D" w:rsidRDefault="00C6240E" w:rsidP="0084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416F4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2,526,990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51FBDE85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69477D2" w14:textId="77777777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343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48C59585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</w:tcPr>
          <w:p w14:paraId="5F05EE2D" w14:textId="33CFA690" w:rsidR="004B5A20" w:rsidRPr="0051170D" w:rsidRDefault="00416F42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591,81</w:t>
            </w:r>
            <w:r w:rsidR="0055042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2" w:type="dxa"/>
          </w:tcPr>
          <w:p w14:paraId="018F0C8B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67E0DBF4" w14:textId="77777777" w:rsidR="004B5A20" w:rsidRPr="0051170D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542</w:t>
            </w:r>
            <w:r w:rsidRPr="0051170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868</w:t>
            </w:r>
          </w:p>
        </w:tc>
        <w:tc>
          <w:tcPr>
            <w:tcW w:w="178" w:type="dxa"/>
          </w:tcPr>
          <w:p w14:paraId="386306F8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F298A" w14:textId="18510022" w:rsidR="004B5A20" w:rsidRPr="0051170D" w:rsidRDefault="00416F42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B97DFB" w14:textId="77777777" w:rsidR="004B5A20" w:rsidRPr="0051170D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2E0C5" w14:textId="60352F3F" w:rsidR="004B5A20" w:rsidRPr="0051170D" w:rsidRDefault="00416F42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4B5A20" w:rsidRPr="00AC365B" w14:paraId="5DFB7295" w14:textId="77777777" w:rsidTr="0022378C">
        <w:trPr>
          <w:trHeight w:val="270"/>
        </w:trPr>
        <w:tc>
          <w:tcPr>
            <w:tcW w:w="2070" w:type="dxa"/>
          </w:tcPr>
          <w:p w14:paraId="6AD5027D" w14:textId="77777777" w:rsidR="004B5A20" w:rsidRPr="00AC365B" w:rsidRDefault="004B5A20" w:rsidP="004B5A20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5" w:hanging="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800" w:type="dxa"/>
          </w:tcPr>
          <w:p w14:paraId="08CD6DC0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52" w:type="dxa"/>
          </w:tcPr>
          <w:p w14:paraId="4BF80770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5421F5E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54BA1E28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0323C98A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</w:tcPr>
          <w:p w14:paraId="0EF760EB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34DCA2D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1A51F0AC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48AC588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AC8E472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37F0D4CA" w14:textId="77777777" w:rsidR="004B5A20" w:rsidRPr="00AC365B" w:rsidRDefault="004B5A20" w:rsidP="004B5A20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</w:tcPr>
          <w:p w14:paraId="2D200819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0E3823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73068D34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D640A4F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</w:tcPr>
          <w:p w14:paraId="61EC73CE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4723906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</w:tcPr>
          <w:p w14:paraId="3A66E4AE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185FC254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</w:tcPr>
          <w:p w14:paraId="2CAEBF33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46E9C13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10A67C4E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B5A20" w:rsidRPr="00AC365B" w14:paraId="48582D8B" w14:textId="77777777" w:rsidTr="002E266B">
        <w:trPr>
          <w:trHeight w:val="270"/>
        </w:trPr>
        <w:tc>
          <w:tcPr>
            <w:tcW w:w="4622" w:type="dxa"/>
            <w:gridSpan w:val="3"/>
          </w:tcPr>
          <w:p w14:paraId="1267AB74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ถือหุ้นผ่านทางบริษัท เนชั่น บรอดแคสติ้ง คอร์ปอเรชั่น จำกัด (มหาชน)</w:t>
            </w:r>
          </w:p>
        </w:tc>
        <w:tc>
          <w:tcPr>
            <w:tcW w:w="810" w:type="dxa"/>
            <w:vAlign w:val="bottom"/>
          </w:tcPr>
          <w:p w14:paraId="2E293524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7DE8822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BD66829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  <w:vAlign w:val="bottom"/>
          </w:tcPr>
          <w:p w14:paraId="4B66E41B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549B946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85587A0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440CCC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FBFAD5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1D27460" w14:textId="77777777" w:rsidR="004B5A20" w:rsidRPr="00AC365B" w:rsidRDefault="004B5A20" w:rsidP="004B5A20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11C76D28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AB348B0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AF84168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0F218D5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42AF8C5B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3A844E4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4967C3C2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CCDB6A7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AE501F4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E88CCF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112B61EB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B5A20" w:rsidRPr="00AC365B" w14:paraId="427F835F" w14:textId="77777777" w:rsidTr="0022378C">
        <w:trPr>
          <w:trHeight w:val="270"/>
        </w:trPr>
        <w:tc>
          <w:tcPr>
            <w:tcW w:w="2070" w:type="dxa"/>
          </w:tcPr>
          <w:p w14:paraId="79D7F7AC" w14:textId="77777777" w:rsidR="004B5A2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เอ็นบีซี เน็กซ์ วิชั่น </w:t>
            </w:r>
          </w:p>
          <w:p w14:paraId="6D457AF1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800" w:type="dxa"/>
          </w:tcPr>
          <w:p w14:paraId="2F5F5B8D" w14:textId="6CC937D1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และให้บริการโฆษณา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ผ่านสื่อโทรทัศน์</w:t>
            </w:r>
          </w:p>
        </w:tc>
        <w:tc>
          <w:tcPr>
            <w:tcW w:w="752" w:type="dxa"/>
            <w:vAlign w:val="bottom"/>
          </w:tcPr>
          <w:p w14:paraId="78480244" w14:textId="6DCE5340" w:rsidR="004B5A20" w:rsidRPr="00AC365B" w:rsidRDefault="002E7912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D8BE6EE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B273EF4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BA718A5" w14:textId="1097D4BF" w:rsidR="004B5A20" w:rsidRPr="002E7912" w:rsidRDefault="002E7912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800,000</w:t>
            </w:r>
          </w:p>
        </w:tc>
        <w:tc>
          <w:tcPr>
            <w:tcW w:w="798" w:type="dxa"/>
            <w:vAlign w:val="bottom"/>
          </w:tcPr>
          <w:p w14:paraId="44692B1D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057DE0">
              <w:rPr>
                <w:rFonts w:ascii="Angsana New" w:hAnsi="Angsana New"/>
                <w:sz w:val="24"/>
                <w:szCs w:val="24"/>
              </w:rPr>
              <w:t>800</w:t>
            </w:r>
            <w:r w:rsidRPr="00AC365B">
              <w:rPr>
                <w:rFonts w:ascii="Angsana New" w:hAnsi="Angsana New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11A7C1B8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BBF5C93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74F5E1A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AD9D819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24409F5" w14:textId="77777777" w:rsidR="004B5A20" w:rsidRPr="00AC365B" w:rsidRDefault="004B5A20" w:rsidP="004B5A20">
            <w:pPr>
              <w:tabs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073EAB70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A439A58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E84E458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B38F25E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42B6D066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vAlign w:val="bottom"/>
          </w:tcPr>
          <w:p w14:paraId="7A65A12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27E38B84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F6C0BA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4F0841E3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AD4861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16291E63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92C8A" w:rsidRPr="00AC365B" w14:paraId="644BAD99" w14:textId="77777777" w:rsidTr="0022378C">
        <w:trPr>
          <w:trHeight w:val="270"/>
        </w:trPr>
        <w:tc>
          <w:tcPr>
            <w:tcW w:w="2070" w:type="dxa"/>
          </w:tcPr>
          <w:p w14:paraId="30DFB153" w14:textId="77777777" w:rsidR="00192C8A" w:rsidRDefault="00192C8A" w:rsidP="0019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ไทย นิวส์ แอนด์ </w:t>
            </w:r>
          </w:p>
          <w:p w14:paraId="10A28084" w14:textId="77777777" w:rsidR="00192C8A" w:rsidRPr="0058672C" w:rsidRDefault="00192C8A" w:rsidP="0019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/>
              <w:rPr>
                <w:rFonts w:ascii="Angsana New" w:hAnsi="Angsana New"/>
                <w:color w:val="000000"/>
                <w:spacing w:val="-10"/>
                <w:sz w:val="24"/>
                <w:szCs w:val="24"/>
                <w:cs/>
              </w:rPr>
            </w:pPr>
            <w:r w:rsidRPr="0058672C">
              <w:rPr>
                <w:rFonts w:ascii="Angsana New" w:hAnsi="Angsana New"/>
                <w:color w:val="000000"/>
                <w:spacing w:val="-10"/>
                <w:sz w:val="24"/>
                <w:szCs w:val="24"/>
                <w:cs/>
              </w:rPr>
              <w:t xml:space="preserve">   เอ็นเตอร์เทนเมนท์</w:t>
            </w:r>
            <w:r w:rsidRPr="0058672C">
              <w:rPr>
                <w:rFonts w:ascii="Angsana New" w:hAnsi="Angsana New" w:hint="cs"/>
                <w:color w:val="000000"/>
                <w:spacing w:val="-10"/>
                <w:sz w:val="24"/>
                <w:szCs w:val="24"/>
                <w:cs/>
              </w:rPr>
              <w:t xml:space="preserve"> เวิลด์</w:t>
            </w:r>
            <w:r w:rsidRPr="0058672C">
              <w:rPr>
                <w:rFonts w:ascii="Angsana New" w:hAnsi="Angsana New"/>
                <w:color w:val="000000"/>
                <w:spacing w:val="-1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51F4891B" w14:textId="052039B9" w:rsidR="00192C8A" w:rsidRPr="00AC365B" w:rsidRDefault="00192C8A" w:rsidP="0019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ให้บริการข่าวสารผ่าน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br/>
              <w:t xml:space="preserve">  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ระบบออนไลน์</w:t>
            </w:r>
          </w:p>
        </w:tc>
        <w:tc>
          <w:tcPr>
            <w:tcW w:w="752" w:type="dxa"/>
            <w:vAlign w:val="bottom"/>
          </w:tcPr>
          <w:p w14:paraId="2D3CA1BC" w14:textId="1F5C9DA3" w:rsidR="00192C8A" w:rsidRDefault="00192C8A" w:rsidP="00192C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A15635F" w14:textId="77777777" w:rsidR="00192C8A" w:rsidRPr="00AC365B" w:rsidRDefault="00192C8A" w:rsidP="00192C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191DE38" w14:textId="77777777" w:rsidR="00192C8A" w:rsidRPr="00AC365B" w:rsidRDefault="00192C8A" w:rsidP="00192C8A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406F8B8" w14:textId="27C540E3" w:rsidR="00192C8A" w:rsidRPr="00BE31F2" w:rsidRDefault="00192C8A" w:rsidP="0019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19,000</w:t>
            </w:r>
          </w:p>
        </w:tc>
        <w:tc>
          <w:tcPr>
            <w:tcW w:w="798" w:type="dxa"/>
            <w:vAlign w:val="bottom"/>
          </w:tcPr>
          <w:p w14:paraId="1A804D63" w14:textId="66A54F34" w:rsidR="00192C8A" w:rsidRPr="00E46390" w:rsidRDefault="00192C8A" w:rsidP="00192C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7259EB0" w14:textId="77777777" w:rsidR="00192C8A" w:rsidRPr="00AC365B" w:rsidRDefault="00192C8A" w:rsidP="00192C8A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945A9F8" w14:textId="77777777" w:rsidR="00192C8A" w:rsidRDefault="00192C8A" w:rsidP="0019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0965560" w14:textId="77777777" w:rsidR="00192C8A" w:rsidRPr="00AC365B" w:rsidRDefault="00192C8A" w:rsidP="00192C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562C40" w14:textId="77777777" w:rsidR="00192C8A" w:rsidRPr="00AC365B" w:rsidRDefault="00192C8A" w:rsidP="0019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EEC6E11" w14:textId="77777777" w:rsidR="00192C8A" w:rsidRPr="00AC365B" w:rsidRDefault="00192C8A" w:rsidP="00192C8A">
            <w:pPr>
              <w:tabs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3F473B59" w14:textId="77777777" w:rsidR="00192C8A" w:rsidRDefault="00192C8A" w:rsidP="0019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ABC8F83" w14:textId="77777777" w:rsidR="00192C8A" w:rsidRPr="00AC365B" w:rsidRDefault="00192C8A" w:rsidP="00192C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EDA67B0" w14:textId="77777777" w:rsidR="00192C8A" w:rsidRPr="00AC365B" w:rsidRDefault="00192C8A" w:rsidP="0019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BC88F46" w14:textId="77777777" w:rsidR="00192C8A" w:rsidRPr="00AC365B" w:rsidRDefault="00192C8A" w:rsidP="00192C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182D3D16" w14:textId="77777777" w:rsidR="00192C8A" w:rsidRDefault="00192C8A" w:rsidP="0019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2" w:type="dxa"/>
            <w:vAlign w:val="bottom"/>
          </w:tcPr>
          <w:p w14:paraId="1A8D2181" w14:textId="77777777" w:rsidR="00192C8A" w:rsidRPr="00AC365B" w:rsidRDefault="00192C8A" w:rsidP="00192C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334B014B" w14:textId="77777777" w:rsidR="00192C8A" w:rsidRPr="00AC365B" w:rsidRDefault="00192C8A" w:rsidP="0019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F7D7342" w14:textId="77777777" w:rsidR="00192C8A" w:rsidRPr="00AC365B" w:rsidRDefault="00192C8A" w:rsidP="00192C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ABBA316" w14:textId="77777777" w:rsidR="00192C8A" w:rsidRDefault="00192C8A" w:rsidP="0019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6C635A" w14:textId="77777777" w:rsidR="00192C8A" w:rsidRPr="00AC365B" w:rsidRDefault="00192C8A" w:rsidP="00192C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82C3DCD" w14:textId="77777777" w:rsidR="00192C8A" w:rsidRPr="00AC365B" w:rsidRDefault="00192C8A" w:rsidP="0019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B5A20" w:rsidRPr="007D35FC" w14:paraId="274EDC57" w14:textId="77777777" w:rsidTr="0022378C">
        <w:trPr>
          <w:trHeight w:val="270"/>
        </w:trPr>
        <w:tc>
          <w:tcPr>
            <w:tcW w:w="2070" w:type="dxa"/>
          </w:tcPr>
          <w:p w14:paraId="464FB567" w14:textId="77777777" w:rsidR="004B5A20" w:rsidRPr="007D35FC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800" w:type="dxa"/>
          </w:tcPr>
          <w:p w14:paraId="7AEEFCB1" w14:textId="77777777" w:rsidR="004B5A20" w:rsidRPr="007D35FC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752" w:type="dxa"/>
            <w:vAlign w:val="bottom"/>
          </w:tcPr>
          <w:p w14:paraId="3D610F0F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4F8B768F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" w:type="dxa"/>
            <w:vAlign w:val="bottom"/>
          </w:tcPr>
          <w:p w14:paraId="34502A0F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94" w:type="dxa"/>
            <w:vAlign w:val="bottom"/>
          </w:tcPr>
          <w:p w14:paraId="026A60B0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bottom"/>
          </w:tcPr>
          <w:p w14:paraId="460BEE3E" w14:textId="77777777" w:rsidR="004B5A20" w:rsidRPr="007D35FC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2BFA41B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94" w:type="dxa"/>
            <w:vAlign w:val="bottom"/>
          </w:tcPr>
          <w:p w14:paraId="1D0779A6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42D2A6FA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65C9E36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4A2E4BD8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22" w:type="dxa"/>
            <w:vAlign w:val="bottom"/>
          </w:tcPr>
          <w:p w14:paraId="6D206938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0F717BB0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67" w:type="dxa"/>
            <w:vAlign w:val="bottom"/>
          </w:tcPr>
          <w:p w14:paraId="0FA2C99C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731D21C3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bottom"/>
          </w:tcPr>
          <w:p w14:paraId="3FA5299B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2" w:type="dxa"/>
            <w:vAlign w:val="bottom"/>
          </w:tcPr>
          <w:p w14:paraId="3E39EB36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3" w:type="dxa"/>
            <w:vAlign w:val="bottom"/>
          </w:tcPr>
          <w:p w14:paraId="4F015088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8" w:type="dxa"/>
            <w:vAlign w:val="bottom"/>
          </w:tcPr>
          <w:p w14:paraId="007B4A0D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57" w:type="dxa"/>
            <w:vAlign w:val="bottom"/>
          </w:tcPr>
          <w:p w14:paraId="14D483A1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" w:type="dxa"/>
            <w:vAlign w:val="bottom"/>
          </w:tcPr>
          <w:p w14:paraId="37CA8617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4" w:type="dxa"/>
            <w:vAlign w:val="bottom"/>
          </w:tcPr>
          <w:p w14:paraId="6F86F416" w14:textId="77777777" w:rsidR="004B5A20" w:rsidRPr="007D35FC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4B5A20" w:rsidRPr="00AC365B" w14:paraId="04D9D6F4" w14:textId="77777777" w:rsidTr="002E266B">
        <w:trPr>
          <w:trHeight w:val="270"/>
        </w:trPr>
        <w:tc>
          <w:tcPr>
            <w:tcW w:w="4622" w:type="dxa"/>
            <w:gridSpan w:val="3"/>
          </w:tcPr>
          <w:p w14:paraId="1767C243" w14:textId="77777777" w:rsidR="004B5A20" w:rsidRDefault="004B5A20" w:rsidP="004B5A20">
            <w:pPr>
              <w:tabs>
                <w:tab w:val="clear" w:pos="227"/>
                <w:tab w:val="left" w:pos="190"/>
                <w:tab w:val="left" w:pos="540"/>
              </w:tabs>
              <w:spacing w:line="280" w:lineRule="exact"/>
              <w:ind w:left="1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</w:t>
            </w:r>
            <w:r w:rsidRPr="003F7603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หุ้นผ่านทาง</w:t>
            </w:r>
            <w:r w:rsidRPr="003F7603">
              <w:rPr>
                <w:rFonts w:ascii="Angsana New" w:hAnsi="Angsana New"/>
                <w:i/>
                <w:iCs/>
                <w:color w:val="000000"/>
                <w:sz w:val="24"/>
                <w:szCs w:val="24"/>
                <w:u w:val="single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810" w:type="dxa"/>
            <w:vAlign w:val="bottom"/>
          </w:tcPr>
          <w:p w14:paraId="029430DA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A22CAA1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3C43524" w14:textId="77777777" w:rsidR="004B5A20" w:rsidRPr="000C653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9378ED1" w14:textId="77777777" w:rsidR="004B5A20" w:rsidRPr="000C653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36ED671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E25AA2D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5FE8DBE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905C36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A2E4135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B8873EF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CD45DF6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A255A71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60B841C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52D7DE98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E833E71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4BFF4AFE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BECD93A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68564F93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2379B8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3A55B3A7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B5A20" w:rsidRPr="00AC365B" w14:paraId="392611A0" w14:textId="77777777" w:rsidTr="0022378C">
        <w:trPr>
          <w:trHeight w:val="270"/>
        </w:trPr>
        <w:tc>
          <w:tcPr>
            <w:tcW w:w="2070" w:type="dxa"/>
          </w:tcPr>
          <w:p w14:paraId="3417F47B" w14:textId="77777777" w:rsidR="004B5A2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แฮปปี้ โปรดักส์ </w:t>
            </w:r>
          </w:p>
          <w:p w14:paraId="160AE21C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แอนด์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00" w:type="dxa"/>
          </w:tcPr>
          <w:p w14:paraId="3A911454" w14:textId="77777777" w:rsidR="004B5A20" w:rsidRPr="00AC365B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จัดจำหน่ายผลิตภัณฑ์</w:t>
            </w:r>
          </w:p>
        </w:tc>
        <w:tc>
          <w:tcPr>
            <w:tcW w:w="752" w:type="dxa"/>
            <w:vAlign w:val="bottom"/>
          </w:tcPr>
          <w:p w14:paraId="6AC5B148" w14:textId="3F183288" w:rsidR="004B5A20" w:rsidRDefault="002E7912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D2EFE0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ED461E1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4BBE0EF" w14:textId="762E36F2" w:rsidR="004B5A20" w:rsidRPr="000C653B" w:rsidRDefault="00192C8A" w:rsidP="00192C8A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2E791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8" w:type="dxa"/>
            <w:vAlign w:val="bottom"/>
          </w:tcPr>
          <w:p w14:paraId="76B115C0" w14:textId="77777777" w:rsidR="004B5A20" w:rsidRPr="000C653B" w:rsidRDefault="004B5A20" w:rsidP="00192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9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57DE0">
              <w:rPr>
                <w:rFonts w:ascii="Angsana New" w:hAnsi="Angsana New"/>
                <w:sz w:val="24"/>
                <w:szCs w:val="24"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57DE0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029C5A4B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340A65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2395EAD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F1D6E3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1CD733F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1CAF4E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221300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E3C8A0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387462B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679BB87C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5C015738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3A7BE7F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E7DF845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01AA423E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BBE976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2F842C2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B5A20" w:rsidRPr="00AC365B" w14:paraId="30D68573" w14:textId="77777777" w:rsidTr="0022378C">
        <w:trPr>
          <w:trHeight w:val="270"/>
        </w:trPr>
        <w:tc>
          <w:tcPr>
            <w:tcW w:w="2070" w:type="dxa"/>
          </w:tcPr>
          <w:p w14:paraId="047EF86D" w14:textId="77777777" w:rsidR="004B5A20" w:rsidRPr="003F7603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41A3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คอฟฟี่ จำกัด</w:t>
            </w:r>
          </w:p>
        </w:tc>
        <w:tc>
          <w:tcPr>
            <w:tcW w:w="1800" w:type="dxa"/>
          </w:tcPr>
          <w:p w14:paraId="160D2426" w14:textId="77777777" w:rsidR="004B5A20" w:rsidRPr="003F7603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406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752" w:type="dxa"/>
            <w:vAlign w:val="bottom"/>
          </w:tcPr>
          <w:p w14:paraId="11308246" w14:textId="1E576DB7" w:rsidR="004B5A20" w:rsidRDefault="002E7912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D028150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427914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CFD7256" w14:textId="06E26E2A" w:rsidR="004B5A20" w:rsidRDefault="002E7912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798" w:type="dxa"/>
            <w:vAlign w:val="bottom"/>
          </w:tcPr>
          <w:p w14:paraId="52183EC2" w14:textId="77777777" w:rsidR="004B5A20" w:rsidRDefault="004B5A20" w:rsidP="004B5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72C7983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03E52AF" w14:textId="77777777" w:rsidR="004B5A20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1F6D0FB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BBD2A5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48CFD40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FDC7404" w14:textId="77777777" w:rsidR="004B5A20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75B8949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DAE621A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5F65C36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vAlign w:val="bottom"/>
          </w:tcPr>
          <w:p w14:paraId="273C3226" w14:textId="77777777" w:rsidR="004B5A20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4B5CADED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14:paraId="3D8939EF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48061AF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14:paraId="5C306AF0" w14:textId="77777777" w:rsidR="004B5A20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835666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1965F64" w14:textId="77777777" w:rsidR="004B5A20" w:rsidRPr="00AC365B" w:rsidRDefault="004B5A20" w:rsidP="004B5A20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0BBB56C" w14:textId="4B73C0D3" w:rsidR="00E95C7D" w:rsidRDefault="00E007F5" w:rsidP="00F60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0900">
        <w:rPr>
          <w:rFonts w:ascii="Angsana New" w:hAnsi="Angsana New"/>
          <w:sz w:val="6"/>
          <w:szCs w:val="6"/>
          <w:cs/>
        </w:rPr>
        <w:br/>
      </w:r>
    </w:p>
    <w:p w14:paraId="45EC9BDB" w14:textId="11C29430" w:rsidR="00E95C7D" w:rsidRPr="00E007F5" w:rsidRDefault="00E95C7D" w:rsidP="00550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4" w:lineRule="auto"/>
        <w:ind w:left="86"/>
        <w:rPr>
          <w:rFonts w:ascii="Angsana New" w:hAnsi="Angsana New"/>
          <w:sz w:val="30"/>
          <w:szCs w:val="30"/>
          <w:cs/>
        </w:rPr>
        <w:sectPr w:rsidR="00E95C7D" w:rsidRPr="00E007F5" w:rsidSect="00B75C63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B9DFFBE" w14:textId="387724A2" w:rsidR="00B25E82" w:rsidRPr="00AC365B" w:rsidRDefault="00B25E82" w:rsidP="00B2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ยกเว้นบริษัท เนชั่น บรอดแคสติ้ง คอร์ปอเรชั่น จำกัด (มหาชน) ซึ่งเป็นบริษัทจดทะเบียนในตลาดหลักทรัพย์ เอ็ม เอ ไอ ณ วันที่ </w:t>
      </w:r>
      <w:r w:rsidRPr="00057DE0">
        <w:rPr>
          <w:rFonts w:ascii="Angsana New" w:hAnsi="Angsana New"/>
          <w:sz w:val="30"/>
          <w:szCs w:val="30"/>
        </w:rPr>
        <w:t>3</w:t>
      </w:r>
      <w:r w:rsidR="00A55C17">
        <w:rPr>
          <w:rFonts w:ascii="Angsana New" w:hAnsi="Angsana New"/>
          <w:sz w:val="30"/>
          <w:szCs w:val="30"/>
        </w:rPr>
        <w:t>0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="002E266B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57DE0">
        <w:rPr>
          <w:rFonts w:ascii="Angsana New" w:hAnsi="Angsana New"/>
          <w:sz w:val="30"/>
          <w:szCs w:val="30"/>
        </w:rPr>
        <w:t>2564</w:t>
      </w:r>
      <w:r w:rsidRPr="00AC365B">
        <w:rPr>
          <w:rFonts w:ascii="Angsana New" w:hAnsi="Angsana New"/>
          <w:sz w:val="30"/>
          <w:szCs w:val="30"/>
          <w:cs/>
        </w:rPr>
        <w:t xml:space="preserve"> มีราคาปิดอยู่</w:t>
      </w:r>
      <w:r w:rsidRPr="00A22B97">
        <w:rPr>
          <w:rFonts w:ascii="Angsana New" w:hAnsi="Angsana New"/>
          <w:sz w:val="30"/>
          <w:szCs w:val="30"/>
          <w:cs/>
        </w:rPr>
        <w:t>ที่</w:t>
      </w:r>
      <w:r w:rsidR="00A22B97">
        <w:rPr>
          <w:rFonts w:ascii="Angsana New" w:hAnsi="Angsana New"/>
          <w:sz w:val="30"/>
          <w:szCs w:val="30"/>
        </w:rPr>
        <w:t xml:space="preserve"> </w:t>
      </w:r>
      <w:r w:rsidR="00DE3124">
        <w:rPr>
          <w:rFonts w:ascii="Angsana New" w:hAnsi="Angsana New"/>
          <w:sz w:val="30"/>
          <w:szCs w:val="30"/>
        </w:rPr>
        <w:t>0.84</w:t>
      </w:r>
      <w:r w:rsidRPr="00662142">
        <w:rPr>
          <w:rFonts w:ascii="Angsana New" w:hAnsi="Angsana New"/>
          <w:sz w:val="30"/>
          <w:szCs w:val="30"/>
          <w:cs/>
        </w:rPr>
        <w:t xml:space="preserve"> บาท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</w:rPr>
        <w:t>(</w:t>
      </w:r>
      <w:r w:rsidRPr="00057DE0">
        <w:rPr>
          <w:rFonts w:ascii="Angsana New" w:hAnsi="Angsana New"/>
          <w:i/>
          <w:iCs/>
          <w:sz w:val="30"/>
          <w:szCs w:val="30"/>
        </w:rPr>
        <w:t>31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Pr="00057DE0">
        <w:rPr>
          <w:rFonts w:ascii="Angsana New" w:hAnsi="Angsana New"/>
          <w:i/>
          <w:iCs/>
          <w:sz w:val="30"/>
          <w:szCs w:val="30"/>
        </w:rPr>
        <w:t>0</w:t>
      </w:r>
      <w:r w:rsidRPr="00AC365B">
        <w:rPr>
          <w:rFonts w:ascii="Angsana New" w:hAnsi="Angsana New"/>
          <w:i/>
          <w:iCs/>
          <w:sz w:val="30"/>
          <w:szCs w:val="30"/>
        </w:rPr>
        <w:t>.</w:t>
      </w:r>
      <w:r w:rsidRPr="00057DE0">
        <w:rPr>
          <w:rFonts w:ascii="Angsana New" w:hAnsi="Angsana New"/>
          <w:i/>
          <w:iCs/>
          <w:sz w:val="30"/>
          <w:szCs w:val="30"/>
        </w:rPr>
        <w:t>60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บาท)</w:t>
      </w:r>
      <w:r w:rsidRPr="00AC365B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มูลค่ายุติธรรมของเงินลงทุนในบริษัทดังกล่าวเท่ากับ</w:t>
      </w:r>
      <w:r w:rsidR="00F507A7">
        <w:rPr>
          <w:rFonts w:ascii="Angsana New" w:hAnsi="Angsana New"/>
          <w:sz w:val="30"/>
          <w:szCs w:val="30"/>
        </w:rPr>
        <w:t xml:space="preserve"> </w:t>
      </w:r>
      <w:r w:rsidR="00DE3124">
        <w:rPr>
          <w:rFonts w:ascii="Angsana New" w:hAnsi="Angsana New"/>
          <w:sz w:val="30"/>
          <w:szCs w:val="30"/>
        </w:rPr>
        <w:t>674.82</w:t>
      </w:r>
      <w:r w:rsidRPr="00AC365B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(</w:t>
      </w:r>
      <w:r w:rsidRPr="00057DE0">
        <w:rPr>
          <w:rFonts w:ascii="Angsana New" w:hAnsi="Angsana New"/>
          <w:i/>
          <w:iCs/>
          <w:sz w:val="30"/>
          <w:szCs w:val="30"/>
        </w:rPr>
        <w:t>31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Pr="00057DE0">
        <w:rPr>
          <w:rFonts w:ascii="Angsana New" w:hAnsi="Angsana New"/>
          <w:i/>
          <w:iCs/>
          <w:sz w:val="30"/>
          <w:szCs w:val="30"/>
        </w:rPr>
        <w:t>482</w:t>
      </w:r>
      <w:r>
        <w:rPr>
          <w:rFonts w:ascii="Angsana New" w:hAnsi="Angsana New"/>
          <w:i/>
          <w:iCs/>
          <w:sz w:val="30"/>
          <w:szCs w:val="30"/>
        </w:rPr>
        <w:t>.</w:t>
      </w:r>
      <w:r w:rsidRPr="00057DE0">
        <w:rPr>
          <w:rFonts w:ascii="Angsana New" w:hAnsi="Angsana New"/>
          <w:i/>
          <w:iCs/>
          <w:sz w:val="30"/>
          <w:szCs w:val="30"/>
        </w:rPr>
        <w:t>02</w:t>
      </w:r>
      <w:r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AC365B">
        <w:rPr>
          <w:rFonts w:ascii="Angsana New" w:hAnsi="Angsana New"/>
          <w:sz w:val="30"/>
          <w:szCs w:val="30"/>
        </w:rPr>
        <w:t xml:space="preserve"> </w:t>
      </w:r>
    </w:p>
    <w:p w14:paraId="10FFDE86" w14:textId="77777777" w:rsidR="00B25E82" w:rsidRDefault="00B25E82" w:rsidP="00A55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4B201CE" w14:textId="7F70DA21" w:rsidR="00970E2B" w:rsidRPr="00AC365B" w:rsidRDefault="002C6C6D" w:rsidP="00A66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การค้ำประ</w:t>
      </w:r>
      <w:r w:rsidR="00970E2B" w:rsidRPr="00AC365B">
        <w:rPr>
          <w:rFonts w:ascii="Angsana New" w:hAnsi="Angsana New"/>
          <w:i/>
          <w:iCs/>
          <w:sz w:val="30"/>
          <w:szCs w:val="30"/>
          <w:cs/>
        </w:rPr>
        <w:t>กัน</w:t>
      </w:r>
    </w:p>
    <w:p w14:paraId="5BFC0DD8" w14:textId="77777777" w:rsidR="00970E2B" w:rsidRPr="00CC6A0F" w:rsidRDefault="00970E2B" w:rsidP="00970E2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6FABFD08" w14:textId="544B3EDF" w:rsidR="00970E2B" w:rsidRPr="00AC365B" w:rsidRDefault="00970E2B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="00D85F73" w:rsidRPr="00D85F73">
        <w:rPr>
          <w:rFonts w:ascii="Angsana New" w:hAnsi="Angsana New"/>
          <w:sz w:val="30"/>
          <w:szCs w:val="30"/>
          <w:lang w:eastAsia="x-none"/>
        </w:rPr>
        <w:t xml:space="preserve">30 </w:t>
      </w:r>
      <w:r w:rsidR="002E266B">
        <w:rPr>
          <w:rFonts w:ascii="Angsana New" w:hAnsi="Angsana New" w:hint="cs"/>
          <w:sz w:val="30"/>
          <w:szCs w:val="30"/>
          <w:cs/>
          <w:lang w:eastAsia="x-none"/>
        </w:rPr>
        <w:t>กันยายน</w:t>
      </w:r>
      <w:r w:rsidR="00D85F73" w:rsidRPr="00D85F7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2564</w:t>
      </w:r>
      <w:r w:rsidR="002710E2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710E2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31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2563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E47E5" w:rsidRPr="00AC365B">
        <w:rPr>
          <w:rFonts w:ascii="Angsana New" w:hAnsi="Angsana New"/>
          <w:sz w:val="30"/>
          <w:szCs w:val="30"/>
          <w:cs/>
          <w:lang w:eastAsia="x-none"/>
        </w:rPr>
        <w:t>กลุ่ม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>บริษัท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ได้นำเงินลงทุนในบริษัทย่อย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ทางตรงและบริษัทย่อยทางอ้อม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เบิกเกินบัญชีและเงิน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กู้ยืมระยะสั้นและ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ระยะยาวกับ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สถาบันการเงิน</w:t>
      </w:r>
      <w:r w:rsidR="009F498B">
        <w:rPr>
          <w:rFonts w:ascii="Angsana New" w:hAnsi="Angsana New"/>
          <w:sz w:val="30"/>
          <w:szCs w:val="30"/>
          <w:cs/>
          <w:lang w:val="en-GB" w:eastAsia="x-none"/>
        </w:rPr>
        <w:t>และเงินกู้ระยะสั้นกับบริษัทแห่งหนึ่ง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ดังนี้</w:t>
      </w:r>
    </w:p>
    <w:p w14:paraId="69E8DC65" w14:textId="77777777" w:rsidR="00BF4D68" w:rsidRPr="00CC6A0F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GB" w:eastAsia="x-none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70"/>
        <w:gridCol w:w="1080"/>
        <w:gridCol w:w="270"/>
        <w:gridCol w:w="1080"/>
        <w:gridCol w:w="270"/>
        <w:gridCol w:w="1080"/>
      </w:tblGrid>
      <w:tr w:rsidR="00DC7912" w:rsidRPr="00AC365B" w14:paraId="770EB4AC" w14:textId="77777777" w:rsidTr="00D17698">
        <w:trPr>
          <w:tblHeader/>
        </w:trPr>
        <w:tc>
          <w:tcPr>
            <w:tcW w:w="3942" w:type="dxa"/>
          </w:tcPr>
          <w:p w14:paraId="182B7405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</w:pPr>
          </w:p>
        </w:tc>
        <w:tc>
          <w:tcPr>
            <w:tcW w:w="5130" w:type="dxa"/>
            <w:gridSpan w:val="7"/>
            <w:vAlign w:val="bottom"/>
          </w:tcPr>
          <w:p w14:paraId="4973B5B5" w14:textId="54A4B915" w:rsidR="00DC7912" w:rsidRPr="00DC7912" w:rsidRDefault="00DC7912" w:rsidP="00DC79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C7912" w:rsidRPr="00AC365B" w14:paraId="29FE23FB" w14:textId="77777777" w:rsidTr="00D17698">
        <w:trPr>
          <w:tblHeader/>
        </w:trPr>
        <w:tc>
          <w:tcPr>
            <w:tcW w:w="3942" w:type="dxa"/>
          </w:tcPr>
          <w:p w14:paraId="255C0CB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br w:type="page"/>
            </w:r>
          </w:p>
        </w:tc>
        <w:tc>
          <w:tcPr>
            <w:tcW w:w="2430" w:type="dxa"/>
            <w:gridSpan w:val="3"/>
          </w:tcPr>
          <w:p w14:paraId="5760E814" w14:textId="1129EB97" w:rsidR="00DC7912" w:rsidRPr="00AC365B" w:rsidRDefault="00D85F73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F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E266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85F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57DE0"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3BB41D0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7CBA178" w14:textId="79F1C1DF" w:rsidR="00DC7912" w:rsidRPr="00AC365B" w:rsidRDefault="00057DE0" w:rsidP="00DC79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271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DC7912" w:rsidRPr="00AC365B" w14:paraId="09AE0D68" w14:textId="77777777" w:rsidTr="00D17698">
        <w:tc>
          <w:tcPr>
            <w:tcW w:w="3942" w:type="dxa"/>
            <w:vAlign w:val="bottom"/>
          </w:tcPr>
          <w:p w14:paraId="15B70E2E" w14:textId="42D62D8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442B78">
              <w:rPr>
                <w:rFonts w:ascii="Angsana New" w:hAnsi="Angsana New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0" w:type="dxa"/>
          </w:tcPr>
          <w:p w14:paraId="2AA7C4D1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36520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BF6AB8B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FBFC6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A0CF0D3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FA15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5EA7BC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E55924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912AC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DC7912" w:rsidRPr="00AC365B" w14:paraId="0E2BFAC2" w14:textId="77777777" w:rsidTr="00D17698">
        <w:tc>
          <w:tcPr>
            <w:tcW w:w="3942" w:type="dxa"/>
          </w:tcPr>
          <w:p w14:paraId="7544F5B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4653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FCF907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A64F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6307FB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098D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13AE7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906F0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142" w:rsidRPr="00AC365B" w14:paraId="49D5CEB1" w14:textId="77777777" w:rsidTr="00D17698">
        <w:tc>
          <w:tcPr>
            <w:tcW w:w="3942" w:type="dxa"/>
          </w:tcPr>
          <w:p w14:paraId="483FA896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คอร์ปอเรชั่น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D33609A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</w:tcPr>
          <w:p w14:paraId="4DC52448" w14:textId="77777777" w:rsidR="006254CC" w:rsidRDefault="006254CC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86B6060" w14:textId="1F0DB84C" w:rsidR="00DE3124" w:rsidRPr="00797602" w:rsidRDefault="00DE3124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536,094</w:t>
            </w:r>
          </w:p>
        </w:tc>
        <w:tc>
          <w:tcPr>
            <w:tcW w:w="270" w:type="dxa"/>
          </w:tcPr>
          <w:p w14:paraId="4A5D4CD1" w14:textId="77777777" w:rsidR="00662142" w:rsidRPr="00A8609F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18F4C77" w14:textId="77777777" w:rsidR="00662142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344A13D" w14:textId="01755C3B" w:rsidR="00DE3124" w:rsidRPr="0038359E" w:rsidRDefault="00DE3124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345,413</w:t>
            </w:r>
          </w:p>
        </w:tc>
        <w:tc>
          <w:tcPr>
            <w:tcW w:w="270" w:type="dxa"/>
          </w:tcPr>
          <w:p w14:paraId="7AEA4F3D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975DD2" w14:textId="77777777" w:rsidR="00662142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  <w:p w14:paraId="291CA6CE" w14:textId="34F72CDA" w:rsidR="00A55C17" w:rsidRPr="00AC365B" w:rsidRDefault="00A55C17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536,094</w:t>
            </w:r>
          </w:p>
        </w:tc>
        <w:tc>
          <w:tcPr>
            <w:tcW w:w="270" w:type="dxa"/>
          </w:tcPr>
          <w:p w14:paraId="4B38045A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F1AE6" w14:textId="77777777" w:rsidR="00662142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34BB118" w14:textId="7FE729F9" w:rsidR="00662142" w:rsidRPr="00AC365B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345</w:t>
            </w:r>
            <w:r w:rsidR="00662142">
              <w:rPr>
                <w:rFonts w:ascii="Angsana New" w:hAnsi="Angsana New"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662142" w:rsidRPr="00AC365B" w14:paraId="34AEF4E7" w14:textId="77777777" w:rsidTr="00D17698">
        <w:tc>
          <w:tcPr>
            <w:tcW w:w="3942" w:type="dxa"/>
          </w:tcPr>
          <w:p w14:paraId="2A674880" w14:textId="717721DC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 เอ็นบีซี เน็ก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ซ์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วิชั่น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7551510" w14:textId="6C6402CA" w:rsidR="00662142" w:rsidRPr="00797602" w:rsidRDefault="00DE3124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70" w:type="dxa"/>
          </w:tcPr>
          <w:p w14:paraId="7615FA59" w14:textId="77777777" w:rsidR="00662142" w:rsidRPr="00A8609F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4322BFB" w14:textId="0E600599" w:rsidR="00662142" w:rsidRPr="0038359E" w:rsidRDefault="00DE3124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CE1B91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46C49" w14:textId="4A1B7757" w:rsidR="00662142" w:rsidRPr="00AC365B" w:rsidRDefault="006254CC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35BAE17F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6988B8" w14:textId="6985430D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2142" w:rsidRPr="00AC365B" w14:paraId="18A7B221" w14:textId="77777777" w:rsidTr="00D17698">
        <w:tc>
          <w:tcPr>
            <w:tcW w:w="3942" w:type="dxa"/>
          </w:tcPr>
          <w:p w14:paraId="36F617A3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59A44" w14:textId="53CBEEA7" w:rsidR="00662142" w:rsidRPr="00797602" w:rsidRDefault="00DE3124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616,094</w:t>
            </w:r>
          </w:p>
        </w:tc>
        <w:tc>
          <w:tcPr>
            <w:tcW w:w="270" w:type="dxa"/>
          </w:tcPr>
          <w:p w14:paraId="7E2BD234" w14:textId="77777777" w:rsidR="00662142" w:rsidRPr="00A8609F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2C1B3C" w14:textId="14C380F9" w:rsidR="00662142" w:rsidRPr="0038359E" w:rsidRDefault="00DE3124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345,413</w:t>
            </w:r>
          </w:p>
        </w:tc>
        <w:tc>
          <w:tcPr>
            <w:tcW w:w="270" w:type="dxa"/>
          </w:tcPr>
          <w:p w14:paraId="211DC0DD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C9FB3" w14:textId="1ABE32D4" w:rsidR="00662142" w:rsidRPr="00AC365B" w:rsidRDefault="006254CC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616,094</w:t>
            </w:r>
          </w:p>
        </w:tc>
        <w:tc>
          <w:tcPr>
            <w:tcW w:w="270" w:type="dxa"/>
          </w:tcPr>
          <w:p w14:paraId="01075F76" w14:textId="77777777" w:rsidR="00662142" w:rsidRPr="00AC365B" w:rsidRDefault="00662142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E5E5A5" w14:textId="350431E0" w:rsidR="00662142" w:rsidRPr="00AC365B" w:rsidRDefault="00057DE0" w:rsidP="009A4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6621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</w:tr>
    </w:tbl>
    <w:p w14:paraId="74694A07" w14:textId="3FC381BB" w:rsidR="00BF4D68" w:rsidRPr="00A317BA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GB" w:eastAsia="x-none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70"/>
        <w:gridCol w:w="1080"/>
        <w:gridCol w:w="270"/>
        <w:gridCol w:w="1080"/>
        <w:gridCol w:w="270"/>
        <w:gridCol w:w="1080"/>
      </w:tblGrid>
      <w:tr w:rsidR="00692382" w:rsidRPr="00AC365B" w14:paraId="684733CC" w14:textId="77777777" w:rsidTr="00D17698">
        <w:trPr>
          <w:tblHeader/>
        </w:trPr>
        <w:tc>
          <w:tcPr>
            <w:tcW w:w="3942" w:type="dxa"/>
          </w:tcPr>
          <w:p w14:paraId="3133BA15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</w:pPr>
          </w:p>
        </w:tc>
        <w:tc>
          <w:tcPr>
            <w:tcW w:w="5130" w:type="dxa"/>
            <w:gridSpan w:val="7"/>
            <w:vAlign w:val="bottom"/>
          </w:tcPr>
          <w:p w14:paraId="28769537" w14:textId="68E23016" w:rsidR="00692382" w:rsidRPr="00DC7912" w:rsidRDefault="00692382" w:rsidP="008D609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92382" w:rsidRPr="00AC365B" w14:paraId="3301248F" w14:textId="77777777" w:rsidTr="00D17698">
        <w:trPr>
          <w:tblHeader/>
        </w:trPr>
        <w:tc>
          <w:tcPr>
            <w:tcW w:w="3942" w:type="dxa"/>
          </w:tcPr>
          <w:p w14:paraId="0E9B0AA1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br w:type="page"/>
            </w:r>
          </w:p>
        </w:tc>
        <w:tc>
          <w:tcPr>
            <w:tcW w:w="2430" w:type="dxa"/>
            <w:gridSpan w:val="3"/>
          </w:tcPr>
          <w:p w14:paraId="6CF37D14" w14:textId="40AF60AB" w:rsidR="00692382" w:rsidRPr="00AC365B" w:rsidRDefault="00D85F73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7" w:name="_Hlk76991320"/>
            <w:r w:rsidRPr="00D85F7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E266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85F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bookmarkEnd w:id="7"/>
            <w:r w:rsidRPr="00D85F7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4126A1E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17DD27E" w14:textId="477FB00A" w:rsidR="00692382" w:rsidRPr="00AC365B" w:rsidRDefault="00057DE0" w:rsidP="008D609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57D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69238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057D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692382" w:rsidRPr="00AC365B" w14:paraId="284EEA3A" w14:textId="77777777" w:rsidTr="00D17698">
        <w:tc>
          <w:tcPr>
            <w:tcW w:w="3942" w:type="dxa"/>
            <w:vAlign w:val="bottom"/>
          </w:tcPr>
          <w:p w14:paraId="4DE4544B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B82B2FD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196368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9078246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D63B6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287245F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B0F86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DF7EAB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30B2AAD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136C5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692382" w:rsidRPr="00AC365B" w14:paraId="7BE616E7" w14:textId="77777777" w:rsidTr="00D17698">
        <w:tc>
          <w:tcPr>
            <w:tcW w:w="3942" w:type="dxa"/>
          </w:tcPr>
          <w:p w14:paraId="767C718F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1D6786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193ACC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18A03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D487020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27010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91F9FE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0597F" w14:textId="77777777" w:rsidR="00692382" w:rsidRPr="00AC365B" w:rsidRDefault="0069238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142" w:rsidRPr="00AC365B" w14:paraId="6CF5C40B" w14:textId="77777777" w:rsidTr="00D17698">
        <w:tc>
          <w:tcPr>
            <w:tcW w:w="3942" w:type="dxa"/>
          </w:tcPr>
          <w:p w14:paraId="45099DD8" w14:textId="77777777" w:rsidR="00662142" w:rsidRPr="00AC365B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คอร์ปอเรชั่น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CF9401D" w14:textId="77777777" w:rsidR="00662142" w:rsidRPr="00AC365B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378CE3" w14:textId="77777777" w:rsidR="00662142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1D4771" w14:textId="0D24BA0C" w:rsidR="00DE3124" w:rsidRPr="00442B78" w:rsidRDefault="00DE3124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536,094</w:t>
            </w:r>
          </w:p>
        </w:tc>
        <w:tc>
          <w:tcPr>
            <w:tcW w:w="270" w:type="dxa"/>
          </w:tcPr>
          <w:p w14:paraId="7B4A88A6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020476" w14:textId="77777777" w:rsidR="00662142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56936E5" w14:textId="4971F780" w:rsidR="00DE3124" w:rsidRPr="00442B78" w:rsidRDefault="00DE3124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345,413</w:t>
            </w:r>
          </w:p>
        </w:tc>
        <w:tc>
          <w:tcPr>
            <w:tcW w:w="270" w:type="dxa"/>
          </w:tcPr>
          <w:p w14:paraId="606BF34A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6140B7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5FC765C" w14:textId="4DDCF318" w:rsidR="00662142" w:rsidRPr="00442B78" w:rsidRDefault="006254CC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536,094</w:t>
            </w:r>
          </w:p>
        </w:tc>
        <w:tc>
          <w:tcPr>
            <w:tcW w:w="270" w:type="dxa"/>
          </w:tcPr>
          <w:p w14:paraId="31558502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DC728C" w14:textId="77777777" w:rsidR="00662142" w:rsidRPr="00442B78" w:rsidRDefault="00662142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C233002" w14:textId="0CDC54A4" w:rsidR="00662142" w:rsidRPr="00442B78" w:rsidRDefault="00057DE0" w:rsidP="008D6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345</w:t>
            </w:r>
            <w:r w:rsidR="00662142" w:rsidRPr="00442B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DE0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</w:tr>
    </w:tbl>
    <w:p w14:paraId="4A54C5C4" w14:textId="7F137DC1" w:rsidR="00692382" w:rsidRDefault="00692382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6FA3717E" w14:textId="05FDED9F" w:rsidR="001B45B6" w:rsidRDefault="00692382" w:rsidP="00CC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 w:eastAsia="x-none"/>
        </w:rPr>
      </w:pPr>
      <w:r w:rsidRPr="00692382">
        <w:rPr>
          <w:rFonts w:ascii="Angsana New" w:hAnsi="Angsana New"/>
          <w:sz w:val="30"/>
          <w:szCs w:val="30"/>
          <w:cs/>
          <w:lang w:val="en-GB" w:eastAsia="x-none"/>
        </w:rPr>
        <w:t xml:space="preserve">ณ วันที่ </w:t>
      </w:r>
      <w:r w:rsidR="00D85F73" w:rsidRPr="00D85F73">
        <w:rPr>
          <w:rFonts w:ascii="Angsana New" w:hAnsi="Angsana New"/>
          <w:sz w:val="30"/>
          <w:szCs w:val="30"/>
          <w:lang w:eastAsia="x-none"/>
        </w:rPr>
        <w:t xml:space="preserve">30 </w:t>
      </w:r>
      <w:r w:rsidR="002E266B">
        <w:rPr>
          <w:rFonts w:ascii="Angsana New" w:hAnsi="Angsana New" w:hint="cs"/>
          <w:sz w:val="30"/>
          <w:szCs w:val="30"/>
          <w:cs/>
          <w:lang w:eastAsia="x-none"/>
        </w:rPr>
        <w:t>กันยายน</w:t>
      </w:r>
      <w:r w:rsidR="00D85F73" w:rsidRPr="00D85F7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2564</w:t>
      </w:r>
      <w:r w:rsidR="00CC6A0F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C6A0F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31</w:t>
      </w:r>
      <w:r w:rsidR="00CC6A0F"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C6A0F" w:rsidRPr="00AC365B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057DE0" w:rsidRPr="00057DE0">
        <w:rPr>
          <w:rFonts w:ascii="Angsana New" w:hAnsi="Angsana New"/>
          <w:sz w:val="30"/>
          <w:szCs w:val="30"/>
          <w:lang w:eastAsia="x-none"/>
        </w:rPr>
        <w:t>2563</w:t>
      </w:r>
      <w:r w:rsidR="00CC6A0F"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92382">
        <w:rPr>
          <w:rFonts w:ascii="Angsana New" w:hAnsi="Angsana New"/>
          <w:sz w:val="30"/>
          <w:szCs w:val="30"/>
          <w:cs/>
          <w:lang w:val="en-GB" w:eastAsia="x-none"/>
        </w:rPr>
        <w:t>วงเงินสินเชื่อจากสถาบันการเงินแห่งหนึ่งของบริษัทค้ำประกันโดยบริษัทย่อยหลายแห่ง (บริษัท สเวน คอร์ปอเรชั่น จำกัด บริษัท คมชัดลึก มีเดีย จำกัด บริษัท กรุงเทพธุรกิจ มีเดีย จำกัด และบริษัท เนชั่น ดิจิทัล คอนเทนท์ จำกัด)</w:t>
      </w:r>
    </w:p>
    <w:p w14:paraId="17EEDE83" w14:textId="30AD4C17" w:rsidR="001B45B6" w:rsidRDefault="001B4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  <w:r>
        <w:rPr>
          <w:rFonts w:ascii="Angsana New" w:hAnsi="Angsana New"/>
          <w:sz w:val="30"/>
          <w:szCs w:val="30"/>
          <w:cs/>
          <w:lang w:val="en-GB" w:eastAsia="x-none"/>
        </w:rPr>
        <w:br w:type="page"/>
      </w:r>
    </w:p>
    <w:p w14:paraId="5ECF9E29" w14:textId="573778E8" w:rsidR="005F295B" w:rsidRDefault="005F295B" w:rsidP="00BC6633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8" w:name="_Hlk36428100"/>
      <w:r w:rsidRPr="00ED235E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06264F86" w14:textId="77777777" w:rsidR="00A83BFE" w:rsidRPr="007E3C34" w:rsidRDefault="00A83BFE" w:rsidP="00A83B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tbl>
      <w:tblPr>
        <w:tblW w:w="95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628"/>
        <w:gridCol w:w="898"/>
        <w:gridCol w:w="238"/>
        <w:gridCol w:w="845"/>
        <w:gridCol w:w="236"/>
        <w:gridCol w:w="797"/>
        <w:gridCol w:w="236"/>
        <w:gridCol w:w="811"/>
        <w:gridCol w:w="242"/>
        <w:gridCol w:w="838"/>
        <w:gridCol w:w="236"/>
        <w:gridCol w:w="754"/>
      </w:tblGrid>
      <w:tr w:rsidR="004120C5" w:rsidRPr="004120C5" w14:paraId="07093ABE" w14:textId="77777777" w:rsidTr="00AB2F0F">
        <w:tc>
          <w:tcPr>
            <w:tcW w:w="2790" w:type="dxa"/>
            <w:shd w:val="clear" w:color="auto" w:fill="auto"/>
          </w:tcPr>
          <w:p w14:paraId="02D8B32A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35D27D65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31" w:type="dxa"/>
            <w:gridSpan w:val="11"/>
            <w:shd w:val="clear" w:color="auto" w:fill="auto"/>
          </w:tcPr>
          <w:p w14:paraId="4E5DFEEA" w14:textId="3429774C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4120C5" w:rsidRPr="004120C5" w14:paraId="34D84FD5" w14:textId="77777777" w:rsidTr="00AB2F0F">
        <w:tc>
          <w:tcPr>
            <w:tcW w:w="2790" w:type="dxa"/>
            <w:shd w:val="clear" w:color="auto" w:fill="auto"/>
          </w:tcPr>
          <w:p w14:paraId="081F4C71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05F652F4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4" w:type="dxa"/>
            <w:gridSpan w:val="5"/>
            <w:shd w:val="clear" w:color="auto" w:fill="auto"/>
          </w:tcPr>
          <w:p w14:paraId="33C42E1E" w14:textId="67621380" w:rsidR="004120C5" w:rsidRPr="004120C5" w:rsidRDefault="00BC0679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C067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E266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BC067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120C5" w:rsidRPr="004120C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82A0F0A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shd w:val="clear" w:color="auto" w:fill="auto"/>
          </w:tcPr>
          <w:p w14:paraId="508FB9D0" w14:textId="77C99A78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120C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20C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4120C5" w:rsidRPr="004120C5" w14:paraId="2F763DC1" w14:textId="77777777" w:rsidTr="00AB2F0F">
        <w:tc>
          <w:tcPr>
            <w:tcW w:w="2790" w:type="dxa"/>
            <w:shd w:val="clear" w:color="auto" w:fill="auto"/>
          </w:tcPr>
          <w:p w14:paraId="697B6E1A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2F1F2408" w14:textId="77777777" w:rsid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4F66FF1" w14:textId="32A6412D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120C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F3BBF7A" w14:textId="55D91B3A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2D719A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46C0952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E69AD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7118F859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FC5AC0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D3271A9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3F282D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8F520A4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1E256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084BDE7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120C5" w:rsidRPr="004120C5" w14:paraId="7DE381A3" w14:textId="77777777" w:rsidTr="00AB2F0F">
        <w:tc>
          <w:tcPr>
            <w:tcW w:w="2790" w:type="dxa"/>
            <w:shd w:val="clear" w:color="auto" w:fill="auto"/>
          </w:tcPr>
          <w:p w14:paraId="662BF23F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6256C5AB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131" w:type="dxa"/>
            <w:gridSpan w:val="11"/>
            <w:shd w:val="clear" w:color="auto" w:fill="auto"/>
            <w:vAlign w:val="bottom"/>
          </w:tcPr>
          <w:p w14:paraId="3EF9529F" w14:textId="7D312B4B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120C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8A4780" w:rsidRPr="004120C5" w14:paraId="1A519289" w14:textId="77777777" w:rsidTr="00AB2F0F">
        <w:tc>
          <w:tcPr>
            <w:tcW w:w="2790" w:type="dxa"/>
            <w:shd w:val="clear" w:color="auto" w:fill="auto"/>
          </w:tcPr>
          <w:p w14:paraId="1BF14F4A" w14:textId="7777777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28" w:type="dxa"/>
          </w:tcPr>
          <w:p w14:paraId="71FAAB46" w14:textId="7777777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37B9424" w14:textId="59AC384F" w:rsidR="008A4780" w:rsidRPr="004120C5" w:rsidRDefault="000A4CBA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9,288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6EEDCC8" w14:textId="7777777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498A4DF" w14:textId="6B6AD2A1" w:rsidR="008A4780" w:rsidRPr="004120C5" w:rsidRDefault="000A4CBA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45,624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F9CC0A" w14:textId="7777777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0156AFC" w14:textId="3EF91461" w:rsidR="008A4780" w:rsidRPr="004120C5" w:rsidRDefault="000A4CBA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54,912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B606BD" w14:textId="7777777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22D3530" w14:textId="2119905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9,809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B5E3294" w14:textId="7777777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7C71DD4" w14:textId="2581FF8B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46,854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D0121F" w14:textId="77777777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55433BC" w14:textId="19F10078" w:rsidR="008A4780" w:rsidRPr="004120C5" w:rsidRDefault="008A4780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56,663</w:t>
            </w:r>
          </w:p>
        </w:tc>
      </w:tr>
      <w:tr w:rsidR="004120C5" w:rsidRPr="004120C5" w14:paraId="55BC2422" w14:textId="77777777" w:rsidTr="00AB2F0F">
        <w:tc>
          <w:tcPr>
            <w:tcW w:w="2790" w:type="dxa"/>
            <w:shd w:val="clear" w:color="auto" w:fill="auto"/>
          </w:tcPr>
          <w:p w14:paraId="466F4013" w14:textId="77777777" w:rsidR="004120C5" w:rsidRPr="004120C5" w:rsidRDefault="004120C5" w:rsidP="00A83BFE">
            <w:pPr>
              <w:pStyle w:val="ListParagraph"/>
              <w:ind w:left="166" w:right="-107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28" w:type="dxa"/>
          </w:tcPr>
          <w:p w14:paraId="101D1DB1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9FC7C" w14:textId="35420E7A" w:rsidR="004120C5" w:rsidRPr="004120C5" w:rsidRDefault="000A4CBA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71,300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57E3E1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E2FD7" w14:textId="423228B9" w:rsidR="004120C5" w:rsidRPr="006175F2" w:rsidRDefault="000A4CBA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theme="minorBidi"/>
                <w:sz w:val="24"/>
                <w:szCs w:val="24"/>
              </w:rPr>
            </w:pPr>
            <w:r>
              <w:rPr>
                <w:rFonts w:ascii="Angsana New" w:hAnsi="Angsana New" w:cstheme="minorBidi"/>
                <w:sz w:val="24"/>
                <w:szCs w:val="24"/>
              </w:rPr>
              <w:t>65,100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E23BF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E2BA7" w14:textId="19512936" w:rsidR="004120C5" w:rsidRPr="004120C5" w:rsidRDefault="000A4CBA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136,400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5D9AA1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20114" w14:textId="5C3EABAA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71,300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5F0605D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DB29E" w14:textId="4450AE4C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65,500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AA2146" w14:textId="77777777" w:rsidR="004120C5" w:rsidRPr="004120C5" w:rsidRDefault="004120C5" w:rsidP="00A83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B7E60" w14:textId="37E7FBB8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136,800</w:t>
            </w:r>
          </w:p>
        </w:tc>
      </w:tr>
      <w:tr w:rsidR="004120C5" w:rsidRPr="004120C5" w14:paraId="36C28C99" w14:textId="77777777" w:rsidTr="00AB2F0F">
        <w:tc>
          <w:tcPr>
            <w:tcW w:w="2790" w:type="dxa"/>
            <w:shd w:val="clear" w:color="auto" w:fill="auto"/>
          </w:tcPr>
          <w:p w14:paraId="3B39A45E" w14:textId="025BCD42" w:rsidR="004120C5" w:rsidRPr="004120C5" w:rsidRDefault="004120C5" w:rsidP="00581350">
            <w:pPr>
              <w:pStyle w:val="ListParagraph"/>
              <w:ind w:left="166" w:right="-107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628" w:type="dxa"/>
          </w:tcPr>
          <w:p w14:paraId="2D638530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95083" w14:textId="43157DF3" w:rsidR="004120C5" w:rsidRPr="004120C5" w:rsidRDefault="000A4CBA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80,588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09295C5" w14:textId="77777777" w:rsidR="004120C5" w:rsidRPr="004120C5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87AC9" w14:textId="0AE1E655" w:rsidR="004120C5" w:rsidRPr="004120C5" w:rsidRDefault="000A4CBA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110,724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DB5127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520BA" w14:textId="2793B5AE" w:rsidR="004120C5" w:rsidRPr="004120C5" w:rsidRDefault="000A4CBA" w:rsidP="000A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191,312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857E6C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FE300" w14:textId="487D657E" w:rsidR="004120C5" w:rsidRPr="004120C5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81,109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C47B2C" w14:textId="52FC7125" w:rsidR="004120C5" w:rsidRPr="004120C5" w:rsidRDefault="004120C5" w:rsidP="00412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630B6" w14:textId="28D6CBD8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7774FC" w14:textId="77777777" w:rsidR="004120C5" w:rsidRPr="004120C5" w:rsidRDefault="004120C5" w:rsidP="0058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FAA3C" w14:textId="5AFD334F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193,463</w:t>
            </w:r>
          </w:p>
        </w:tc>
      </w:tr>
      <w:tr w:rsidR="00C95A31" w:rsidRPr="00C95A31" w14:paraId="61F6FFD2" w14:textId="77777777" w:rsidTr="00AB2F0F">
        <w:trPr>
          <w:trHeight w:val="82"/>
        </w:trPr>
        <w:tc>
          <w:tcPr>
            <w:tcW w:w="2790" w:type="dxa"/>
            <w:shd w:val="clear" w:color="auto" w:fill="auto"/>
          </w:tcPr>
          <w:p w14:paraId="3EFCB7AC" w14:textId="77777777" w:rsidR="00C95A31" w:rsidRPr="00DC5E35" w:rsidRDefault="00C95A31" w:rsidP="00046CEF">
            <w:pPr>
              <w:pStyle w:val="ListParagraph"/>
              <w:ind w:left="166" w:right="-107" w:hanging="180"/>
              <w:rPr>
                <w:rFonts w:ascii="Angsana New" w:hAnsi="Angsan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628" w:type="dxa"/>
          </w:tcPr>
          <w:p w14:paraId="001F285D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pacing w:val="-8"/>
                <w:sz w:val="10"/>
                <w:szCs w:val="1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65C3A52" w14:textId="77777777" w:rsidR="00C95A31" w:rsidRPr="00DC5E35" w:rsidRDefault="00C95A31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B364104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B692DE3" w14:textId="77777777" w:rsidR="00C95A31" w:rsidRPr="00DC5E35" w:rsidRDefault="00C95A31" w:rsidP="00AE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124BD6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61F41992" w14:textId="77777777" w:rsidR="00C95A31" w:rsidRPr="00DC5E35" w:rsidRDefault="00C95A31" w:rsidP="0080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pacing w:val="-8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85E528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7B517AE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95A5AA2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A53CC53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D24CF7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pacing w:val="-8"/>
                <w:sz w:val="10"/>
                <w:szCs w:val="1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DDF7E23" w14:textId="77777777" w:rsidR="00C95A31" w:rsidRPr="00DC5E35" w:rsidRDefault="00C95A31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pacing w:val="-8"/>
                <w:sz w:val="10"/>
                <w:szCs w:val="10"/>
              </w:rPr>
            </w:pPr>
          </w:p>
        </w:tc>
      </w:tr>
      <w:tr w:rsidR="00046CEF" w:rsidRPr="004120C5" w14:paraId="1A3D476C" w14:textId="77777777" w:rsidTr="00AB2F0F">
        <w:tc>
          <w:tcPr>
            <w:tcW w:w="2790" w:type="dxa"/>
            <w:shd w:val="clear" w:color="auto" w:fill="auto"/>
          </w:tcPr>
          <w:p w14:paraId="2DC2FE8D" w14:textId="77777777" w:rsidR="00046CEF" w:rsidRPr="004120C5" w:rsidRDefault="00046CEF" w:rsidP="00046CEF">
            <w:pPr>
              <w:pStyle w:val="ListParagraph"/>
              <w:ind w:left="166" w:right="-107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  <w:r w:rsidRPr="004120C5">
              <w:rPr>
                <w:rFonts w:ascii="Angsana New" w:hAnsi="Angsana New" w:cs="Times New Roman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28" w:type="dxa"/>
          </w:tcPr>
          <w:p w14:paraId="13337D52" w14:textId="1C6368AA" w:rsidR="00046CEF" w:rsidRPr="004120C5" w:rsidRDefault="008A6534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2CAC24AA" w14:textId="68AD9F79" w:rsidR="00046CEF" w:rsidRPr="004120C5" w:rsidRDefault="000A4CBA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07657F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DCDADE0" w14:textId="67CBE38C" w:rsidR="00046CEF" w:rsidRPr="004120C5" w:rsidRDefault="000A4CBA" w:rsidP="00AE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44410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410403E9" w14:textId="13E55A50" w:rsidR="00046CEF" w:rsidRPr="004120C5" w:rsidRDefault="000A4CBA" w:rsidP="00805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16E346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319E845" w14:textId="5E6760C1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3F071DD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A4CFA1C" w14:textId="768D846A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23E14F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9876512" w14:textId="497DD8F8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45,000</w:t>
            </w:r>
          </w:p>
        </w:tc>
      </w:tr>
      <w:tr w:rsidR="00046CEF" w:rsidRPr="004120C5" w14:paraId="204FE048" w14:textId="77777777" w:rsidTr="00AB2F0F">
        <w:trPr>
          <w:trHeight w:val="432"/>
        </w:trPr>
        <w:tc>
          <w:tcPr>
            <w:tcW w:w="2790" w:type="dxa"/>
            <w:shd w:val="clear" w:color="auto" w:fill="auto"/>
          </w:tcPr>
          <w:p w14:paraId="3BE9B295" w14:textId="5D095019" w:rsidR="00046CEF" w:rsidRPr="004120C5" w:rsidRDefault="00046CEF" w:rsidP="00046CEF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ระยะสั้นจากบริษัทและบุคคล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628" w:type="dxa"/>
          </w:tcPr>
          <w:p w14:paraId="05071281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4C863" w14:textId="3C6453EF" w:rsidR="00046CEF" w:rsidRPr="004120C5" w:rsidRDefault="000A4CBA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32,186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3831AB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62D56" w14:textId="6FF4CC44" w:rsidR="00046CEF" w:rsidRPr="004120C5" w:rsidRDefault="000A4CBA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960944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E6B6B" w14:textId="7219BA81" w:rsidR="00046CEF" w:rsidRPr="004120C5" w:rsidRDefault="000A4CBA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32,</w:t>
            </w:r>
            <w:r w:rsidR="00DC35E3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9BA90E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17F56" w14:textId="0A0496F2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33,000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46EECBE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D2173" w14:textId="485553D0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220,000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8E5E2" w14:textId="77777777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7F647" w14:textId="2BA1822E" w:rsidR="00046CEF" w:rsidRPr="004120C5" w:rsidRDefault="00046CEF" w:rsidP="00046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253,000</w:t>
            </w:r>
          </w:p>
        </w:tc>
      </w:tr>
      <w:tr w:rsidR="007E3C34" w:rsidRPr="004120C5" w14:paraId="1F5DC8ED" w14:textId="77777777" w:rsidTr="00AB2F0F">
        <w:tc>
          <w:tcPr>
            <w:tcW w:w="2790" w:type="dxa"/>
            <w:shd w:val="clear" w:color="auto" w:fill="auto"/>
          </w:tcPr>
          <w:p w14:paraId="14A3D413" w14:textId="548E09A3" w:rsidR="007E3C34" w:rsidRPr="004120C5" w:rsidRDefault="007E3C34" w:rsidP="007E3C34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รวมเงินกู้ยืมระยะสั้น</w:t>
            </w:r>
            <w:r w:rsidR="00A33D4A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จากบริษัทและบุคคล</w:t>
            </w:r>
          </w:p>
        </w:tc>
        <w:tc>
          <w:tcPr>
            <w:tcW w:w="628" w:type="dxa"/>
          </w:tcPr>
          <w:p w14:paraId="6C0BA7C1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F8290" w14:textId="22B88D03" w:rsidR="007E3C34" w:rsidRPr="004120C5" w:rsidRDefault="000A4CBA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32,</w:t>
            </w:r>
            <w:r w:rsidR="00DC35E3">
              <w:rPr>
                <w:rFonts w:ascii="Angsana New" w:hAnsi="Angsana New" w:cs="Times New Roman"/>
                <w:sz w:val="24"/>
                <w:szCs w:val="24"/>
              </w:rPr>
              <w:t>186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B09412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D5481" w14:textId="236F5511" w:rsidR="007E3C34" w:rsidRPr="004120C5" w:rsidRDefault="000A4CBA" w:rsidP="00AE3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0F83CC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00605" w14:textId="6E0BF7F7" w:rsidR="007E3C34" w:rsidRPr="004120C5" w:rsidRDefault="000A4CBA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72,</w:t>
            </w:r>
            <w:r w:rsidR="00DC35E3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33D0A5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83A30" w14:textId="237C7C19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33,000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B3CFAC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EB9F5" w14:textId="3DC9647F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2</w:t>
            </w:r>
            <w:r>
              <w:rPr>
                <w:rFonts w:ascii="Angsana New" w:hAnsi="Angsana New" w:cs="Times New Roman"/>
                <w:sz w:val="24"/>
                <w:szCs w:val="24"/>
              </w:rPr>
              <w:t>65</w:t>
            </w:r>
            <w:r w:rsidRPr="004120C5">
              <w:rPr>
                <w:rFonts w:ascii="Angsana New" w:hAnsi="Angsana New" w:cs="Times New Roman"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E0AEEB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328B7" w14:textId="36CC29BE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98</w:t>
            </w: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,000</w:t>
            </w:r>
          </w:p>
        </w:tc>
      </w:tr>
      <w:tr w:rsidR="007E3C34" w:rsidRPr="007E3C34" w14:paraId="305D10A3" w14:textId="77777777" w:rsidTr="00AB2F0F">
        <w:trPr>
          <w:trHeight w:val="20"/>
        </w:trPr>
        <w:tc>
          <w:tcPr>
            <w:tcW w:w="2790" w:type="dxa"/>
            <w:shd w:val="clear" w:color="auto" w:fill="auto"/>
          </w:tcPr>
          <w:p w14:paraId="2475106C" w14:textId="77777777" w:rsidR="007E3C34" w:rsidRPr="00B21555" w:rsidRDefault="007E3C34" w:rsidP="000608D4">
            <w:pPr>
              <w:pStyle w:val="ListParagraph"/>
              <w:ind w:left="166" w:right="-22" w:hanging="18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628" w:type="dxa"/>
          </w:tcPr>
          <w:p w14:paraId="3A03C24C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D41A6E4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AAC4508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DE11354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AF6C0A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4AD06C09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CD7C26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3E208057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FE86ED4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2F0CA6E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92AAEA" w14:textId="77777777" w:rsidR="007E3C34" w:rsidRPr="00B21555" w:rsidRDefault="007E3C34" w:rsidP="0006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7B39B64" w14:textId="77777777" w:rsidR="007E3C34" w:rsidRPr="00B21555" w:rsidRDefault="007E3C34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</w:tr>
      <w:tr w:rsidR="00F15609" w:rsidRPr="004120C5" w14:paraId="34DD1CC5" w14:textId="77777777" w:rsidTr="00AB2F0F">
        <w:tc>
          <w:tcPr>
            <w:tcW w:w="2790" w:type="dxa"/>
            <w:shd w:val="clear" w:color="auto" w:fill="auto"/>
          </w:tcPr>
          <w:p w14:paraId="1893CACE" w14:textId="68362C25" w:rsidR="00F15609" w:rsidRPr="007E3C34" w:rsidRDefault="00F15609" w:rsidP="00F15609">
            <w:pPr>
              <w:pStyle w:val="ListParagraph"/>
              <w:ind w:left="166" w:right="-22" w:hanging="180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7E3C34">
              <w:rPr>
                <w:rFonts w:ascii="Angsana New" w:hAnsi="Angsana New"/>
                <w:spacing w:val="-8"/>
                <w:sz w:val="24"/>
                <w:szCs w:val="24"/>
                <w:cs/>
              </w:rPr>
              <w:t>เงินกู้ยืมระยะยาวจากบุคคล</w:t>
            </w:r>
            <w:r w:rsidRPr="007E3C34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628" w:type="dxa"/>
          </w:tcPr>
          <w:p w14:paraId="3094D138" w14:textId="67C7785B" w:rsidR="00F15609" w:rsidRPr="004120C5" w:rsidRDefault="008A6534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78D8053E" w14:textId="191CC534" w:rsidR="00F15609" w:rsidRPr="004120C5" w:rsidRDefault="000A4CBA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4E1583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89BEAFA" w14:textId="5B694CF8" w:rsidR="00F15609" w:rsidRPr="004120C5" w:rsidRDefault="000A4CBA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292,500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924EFC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7ED1567" w14:textId="59776D5F" w:rsidR="00F15609" w:rsidRPr="004120C5" w:rsidRDefault="000A4CBA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292,500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5AF400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54F66D6" w14:textId="589C12F4" w:rsidR="00F15609" w:rsidRPr="004120C5" w:rsidRDefault="00F15609" w:rsidP="00BC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228FA7C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91E1940" w14:textId="39FF0BB4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BB7A8D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D5945F2" w14:textId="1C5D5D18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F15609" w:rsidRPr="004120C5" w14:paraId="58B280DE" w14:textId="77777777" w:rsidTr="00AB2F0F">
        <w:tc>
          <w:tcPr>
            <w:tcW w:w="2790" w:type="dxa"/>
            <w:shd w:val="clear" w:color="auto" w:fill="auto"/>
          </w:tcPr>
          <w:p w14:paraId="39DF5306" w14:textId="77E8784F" w:rsidR="00F15609" w:rsidRPr="004120C5" w:rsidRDefault="00F15609" w:rsidP="00F15609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เงินกู้ยืมระยะยาวจากบุคคลที่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ไม่</w:t>
            </w: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628" w:type="dxa"/>
          </w:tcPr>
          <w:p w14:paraId="0775A62B" w14:textId="0BBA36F6" w:rsidR="00F15609" w:rsidRPr="007E3C34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0D9FB" w14:textId="7FC62B50" w:rsidR="00F15609" w:rsidRPr="004120C5" w:rsidRDefault="000A4CBA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53752FE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7A7D3" w14:textId="71BAB403" w:rsidR="00F15609" w:rsidRPr="004120C5" w:rsidRDefault="000A4CBA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6E236A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18A93" w14:textId="55ABC95A" w:rsidR="00F15609" w:rsidRPr="004120C5" w:rsidRDefault="000A4CBA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3E06EA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C0CDC" w14:textId="5FE97101" w:rsidR="00F15609" w:rsidRPr="004120C5" w:rsidRDefault="00F15609" w:rsidP="00BC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9A62332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115C0" w14:textId="6F899625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CC1F66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D4BD2" w14:textId="44C91292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F15609" w:rsidRPr="004120C5" w14:paraId="2C51E551" w14:textId="77777777" w:rsidTr="00AB2F0F">
        <w:tc>
          <w:tcPr>
            <w:tcW w:w="2790" w:type="dxa"/>
            <w:shd w:val="clear" w:color="auto" w:fill="auto"/>
          </w:tcPr>
          <w:p w14:paraId="2B9A06D0" w14:textId="6CF8ADF9" w:rsidR="00F15609" w:rsidRPr="004120C5" w:rsidRDefault="00F15609" w:rsidP="00F15609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รวมเงินกู้ยืมระยะยาวจากบุคคล</w:t>
            </w:r>
          </w:p>
        </w:tc>
        <w:tc>
          <w:tcPr>
            <w:tcW w:w="628" w:type="dxa"/>
          </w:tcPr>
          <w:p w14:paraId="4F0422D7" w14:textId="77777777" w:rsidR="00F15609" w:rsidRPr="007E3C34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984AB" w14:textId="70788A94" w:rsidR="00F15609" w:rsidRPr="004120C5" w:rsidRDefault="000A4CBA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42389E9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E77CE" w14:textId="2298C2D7" w:rsidR="00F15609" w:rsidRPr="004120C5" w:rsidRDefault="000A4CBA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352,500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F6CA3D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96D0A" w14:textId="3A58547E" w:rsidR="00F15609" w:rsidRPr="004120C5" w:rsidRDefault="000A4CBA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352,500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8F22C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F5E26" w14:textId="4FE8D18F" w:rsidR="00F15609" w:rsidRPr="004120C5" w:rsidRDefault="00F15609" w:rsidP="00BC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1B9B51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23F26" w14:textId="39416986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D9503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A3F79" w14:textId="1D7A043C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7E3C34" w:rsidRPr="007E3C34" w14:paraId="3B5BE8A5" w14:textId="77777777" w:rsidTr="00AB2F0F">
        <w:trPr>
          <w:trHeight w:val="60"/>
        </w:trPr>
        <w:tc>
          <w:tcPr>
            <w:tcW w:w="2790" w:type="dxa"/>
            <w:shd w:val="clear" w:color="auto" w:fill="auto"/>
          </w:tcPr>
          <w:p w14:paraId="42700D3E" w14:textId="77777777" w:rsidR="007E3C34" w:rsidRPr="007E3C34" w:rsidRDefault="007E3C34" w:rsidP="00B53E53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Cs w:val="18"/>
                <w:cs/>
              </w:rPr>
            </w:pPr>
          </w:p>
        </w:tc>
        <w:tc>
          <w:tcPr>
            <w:tcW w:w="628" w:type="dxa"/>
          </w:tcPr>
          <w:p w14:paraId="5FB8DC9D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1F45737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5C2AD34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87B5DA9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C4F7F4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72694A7E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5BB18B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4B6FF61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B701CEF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712B77F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163F3A" w14:textId="77777777" w:rsidR="007E3C34" w:rsidRPr="007E3C34" w:rsidRDefault="007E3C34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48487D6" w14:textId="77777777" w:rsidR="007E3C34" w:rsidRPr="007E3C34" w:rsidRDefault="007E3C34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6175F2" w:rsidRPr="004120C5" w14:paraId="42FDC4F0" w14:textId="77777777" w:rsidTr="00AB2F0F">
        <w:tc>
          <w:tcPr>
            <w:tcW w:w="2790" w:type="dxa"/>
            <w:shd w:val="clear" w:color="auto" w:fill="auto"/>
          </w:tcPr>
          <w:p w14:paraId="335BDF82" w14:textId="77777777" w:rsidR="006175F2" w:rsidRPr="004120C5" w:rsidRDefault="006175F2" w:rsidP="006175F2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8" w:type="dxa"/>
          </w:tcPr>
          <w:p w14:paraId="5AB80902" w14:textId="77777777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69A3E4A" w14:textId="03486A13" w:rsidR="006175F2" w:rsidRPr="004120C5" w:rsidRDefault="00DC35E3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  <w:cs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51,950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548256" w14:textId="77777777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318F4D6" w14:textId="0C1A0A1C" w:rsidR="006175F2" w:rsidRPr="004120C5" w:rsidRDefault="00DC35E3" w:rsidP="00BC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75762E" w14:textId="77777777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843A4A5" w14:textId="5E029848" w:rsidR="006175F2" w:rsidRPr="004120C5" w:rsidRDefault="00DC35E3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51,950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010EE" w14:textId="77777777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1663CC7" w14:textId="2DD38F54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60,650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A364841" w14:textId="77777777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F7EB4AB" w14:textId="7706388D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5B4E6" w14:textId="77777777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959BEE9" w14:textId="4661C1DA" w:rsidR="006175F2" w:rsidRPr="004120C5" w:rsidRDefault="006175F2" w:rsidP="0061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60,650</w:t>
            </w:r>
          </w:p>
        </w:tc>
      </w:tr>
      <w:tr w:rsidR="00F15609" w:rsidRPr="004120C5" w14:paraId="0253EA0C" w14:textId="77777777" w:rsidTr="00AB2F0F">
        <w:tc>
          <w:tcPr>
            <w:tcW w:w="2790" w:type="dxa"/>
            <w:shd w:val="clear" w:color="auto" w:fill="auto"/>
          </w:tcPr>
          <w:p w14:paraId="1C79124B" w14:textId="75E7FF4F" w:rsidR="00F15609" w:rsidRPr="004120C5" w:rsidRDefault="00F15609" w:rsidP="00F15609">
            <w:pPr>
              <w:ind w:left="166" w:right="-107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bookmarkStart w:id="9" w:name="OLE_LINK1"/>
            <w:r w:rsidRPr="004120C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  <w:r w:rsidRPr="004120C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120C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bookmarkEnd w:id="9"/>
          </w:p>
        </w:tc>
        <w:tc>
          <w:tcPr>
            <w:tcW w:w="628" w:type="dxa"/>
          </w:tcPr>
          <w:p w14:paraId="36F5BA34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BBF7852" w14:textId="2498F743" w:rsidR="00F15609" w:rsidRPr="004120C5" w:rsidRDefault="00DC35E3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B77E105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310040C7" w14:textId="53C8FBB1" w:rsidR="00F15609" w:rsidRPr="004120C5" w:rsidRDefault="00DC35E3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26,95</w:t>
            </w:r>
            <w:r w:rsidR="00192C8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C1E277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3619D6B5" w14:textId="0E84F91E" w:rsidR="00F15609" w:rsidRPr="004120C5" w:rsidRDefault="00DC35E3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26,95</w:t>
            </w:r>
            <w:r w:rsidR="00AC2F78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EB1C0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E05DDFB" w14:textId="7892F4D5" w:rsidR="00F15609" w:rsidRPr="004120C5" w:rsidRDefault="00F15609" w:rsidP="00BC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221A7BE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02D21C1" w14:textId="5F41E166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40,22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74BB03" w14:textId="77777777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F372A04" w14:textId="66BA3C79" w:rsidR="00F15609" w:rsidRPr="004120C5" w:rsidRDefault="00F15609" w:rsidP="00F15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40,22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4120C5" w:rsidRPr="004120C5" w14:paraId="53ADB3A6" w14:textId="77777777" w:rsidTr="00AB2F0F">
        <w:trPr>
          <w:trHeight w:val="288"/>
        </w:trPr>
        <w:tc>
          <w:tcPr>
            <w:tcW w:w="2790" w:type="dxa"/>
            <w:shd w:val="clear" w:color="auto" w:fill="auto"/>
          </w:tcPr>
          <w:p w14:paraId="684674F2" w14:textId="77777777" w:rsidR="004120C5" w:rsidRPr="004120C5" w:rsidRDefault="004120C5" w:rsidP="00B53E53">
            <w:pPr>
              <w:pStyle w:val="ListParagraph"/>
              <w:ind w:left="166" w:right="-22" w:hanging="180"/>
              <w:rPr>
                <w:rFonts w:ascii="Angsana New" w:hAnsi="Angsana New" w:cs="Times New Roman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28" w:type="dxa"/>
          </w:tcPr>
          <w:p w14:paraId="5A38AA7B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0156A8" w14:textId="17266801" w:rsidR="004120C5" w:rsidRPr="004120C5" w:rsidRDefault="000E2EAE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164,724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8666DB5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B8A33" w14:textId="556D1FB0" w:rsidR="004120C5" w:rsidRPr="004120C5" w:rsidRDefault="000E2EAE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530,17</w:t>
            </w:r>
            <w:r w:rsidR="00AC2F7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41B161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E8A77" w14:textId="1FF59864" w:rsidR="004120C5" w:rsidRPr="004120C5" w:rsidRDefault="000E2EAE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694,</w:t>
            </w:r>
            <w:r w:rsidR="00AC2F78">
              <w:rPr>
                <w:rFonts w:ascii="Angsana New" w:hAnsi="Angsana New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52C1DB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3EB77" w14:textId="12C565B3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174,759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8CD0634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73C7C9" w14:textId="717A8122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417,58</w:t>
            </w:r>
            <w:r w:rsidR="007D35F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4747E" w14:textId="77777777" w:rsidR="004120C5" w:rsidRPr="004120C5" w:rsidRDefault="004120C5" w:rsidP="00B5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B5ACAA" w14:textId="7C3EABBB" w:rsidR="004120C5" w:rsidRPr="004120C5" w:rsidRDefault="004120C5" w:rsidP="00A31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592,34</w:t>
            </w:r>
            <w:r w:rsidR="007D35FC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</w:tr>
    </w:tbl>
    <w:p w14:paraId="46F68013" w14:textId="77777777" w:rsidR="00DC5E35" w:rsidRDefault="00DC5E35"/>
    <w:tbl>
      <w:tblPr>
        <w:tblW w:w="95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628"/>
        <w:gridCol w:w="898"/>
        <w:gridCol w:w="238"/>
        <w:gridCol w:w="845"/>
        <w:gridCol w:w="236"/>
        <w:gridCol w:w="690"/>
        <w:gridCol w:w="107"/>
        <w:gridCol w:w="126"/>
        <w:gridCol w:w="110"/>
        <w:gridCol w:w="811"/>
        <w:gridCol w:w="242"/>
        <w:gridCol w:w="838"/>
        <w:gridCol w:w="236"/>
        <w:gridCol w:w="745"/>
        <w:gridCol w:w="9"/>
      </w:tblGrid>
      <w:tr w:rsidR="004120C5" w:rsidRPr="004120C5" w14:paraId="3CCFB6F2" w14:textId="77777777" w:rsidTr="00DC5E35">
        <w:trPr>
          <w:gridAfter w:val="1"/>
          <w:wAfter w:w="9" w:type="dxa"/>
          <w:tblHeader/>
        </w:trPr>
        <w:tc>
          <w:tcPr>
            <w:tcW w:w="2790" w:type="dxa"/>
            <w:shd w:val="clear" w:color="auto" w:fill="auto"/>
          </w:tcPr>
          <w:p w14:paraId="06C58919" w14:textId="77777777" w:rsidR="004120C5" w:rsidRPr="004120C5" w:rsidRDefault="004120C5" w:rsidP="00B21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207D56B1" w14:textId="77777777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6122" w:type="dxa"/>
            <w:gridSpan w:val="13"/>
            <w:shd w:val="clear" w:color="auto" w:fill="auto"/>
          </w:tcPr>
          <w:p w14:paraId="63292726" w14:textId="4AF1274B" w:rsidR="004120C5" w:rsidRPr="004120C5" w:rsidRDefault="004120C5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20C5" w:rsidRPr="004120C5" w14:paraId="5E884362" w14:textId="77777777" w:rsidTr="00DC5E35">
        <w:trPr>
          <w:gridAfter w:val="1"/>
          <w:wAfter w:w="9" w:type="dxa"/>
          <w:tblHeader/>
        </w:trPr>
        <w:tc>
          <w:tcPr>
            <w:tcW w:w="2790" w:type="dxa"/>
            <w:shd w:val="clear" w:color="auto" w:fill="auto"/>
          </w:tcPr>
          <w:p w14:paraId="07AA291A" w14:textId="77777777" w:rsidR="004120C5" w:rsidRPr="004120C5" w:rsidRDefault="004120C5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04056E15" w14:textId="77777777" w:rsidR="004120C5" w:rsidRPr="004120C5" w:rsidRDefault="004120C5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7" w:type="dxa"/>
            <w:gridSpan w:val="5"/>
            <w:shd w:val="clear" w:color="auto" w:fill="auto"/>
          </w:tcPr>
          <w:p w14:paraId="25F76CFD" w14:textId="758A4ED8" w:rsidR="004120C5" w:rsidRPr="004120C5" w:rsidRDefault="00BC0679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C067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E266B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BC067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120C5" w:rsidRPr="004120C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201CF5A3" w14:textId="77777777" w:rsidR="004120C5" w:rsidRPr="004120C5" w:rsidRDefault="004120C5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82" w:type="dxa"/>
            <w:gridSpan w:val="6"/>
            <w:shd w:val="clear" w:color="auto" w:fill="auto"/>
          </w:tcPr>
          <w:p w14:paraId="12082BE2" w14:textId="6907DF66" w:rsidR="004120C5" w:rsidRPr="004120C5" w:rsidRDefault="004120C5" w:rsidP="00253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120C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120C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E3C34" w:rsidRPr="004120C5" w14:paraId="4203361B" w14:textId="77777777" w:rsidTr="00DC5E35">
        <w:trPr>
          <w:tblHeader/>
        </w:trPr>
        <w:tc>
          <w:tcPr>
            <w:tcW w:w="2790" w:type="dxa"/>
            <w:shd w:val="clear" w:color="auto" w:fill="auto"/>
          </w:tcPr>
          <w:p w14:paraId="2C8DEEFA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662D903D" w14:textId="77777777" w:rsidR="007E3C34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08B57723" w14:textId="7D036EF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2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5C15C7A2" w14:textId="5F5CDDCA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987163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542AD25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F93789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68D46D77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878613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D3780C1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5536845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BD3F827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E3EF40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7C5E201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E3C34" w:rsidRPr="004120C5" w14:paraId="3C082924" w14:textId="77777777" w:rsidTr="00DC5E35">
        <w:trPr>
          <w:gridAfter w:val="1"/>
          <w:wAfter w:w="9" w:type="dxa"/>
          <w:tblHeader/>
        </w:trPr>
        <w:tc>
          <w:tcPr>
            <w:tcW w:w="2790" w:type="dxa"/>
            <w:shd w:val="clear" w:color="auto" w:fill="auto"/>
          </w:tcPr>
          <w:p w14:paraId="103F7291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3278C6DF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122" w:type="dxa"/>
            <w:gridSpan w:val="13"/>
            <w:shd w:val="clear" w:color="auto" w:fill="auto"/>
            <w:vAlign w:val="bottom"/>
          </w:tcPr>
          <w:p w14:paraId="6D1AE676" w14:textId="34A82AA5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4120C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E3C34" w:rsidRPr="004120C5" w14:paraId="77AC11E0" w14:textId="77777777" w:rsidTr="007A7A51">
        <w:tc>
          <w:tcPr>
            <w:tcW w:w="2790" w:type="dxa"/>
            <w:shd w:val="clear" w:color="auto" w:fill="auto"/>
          </w:tcPr>
          <w:p w14:paraId="201F0FB0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28" w:type="dxa"/>
          </w:tcPr>
          <w:p w14:paraId="5C04BEA9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2A9A2F6" w14:textId="69AE3499" w:rsidR="007E3C34" w:rsidRPr="004120C5" w:rsidRDefault="000A4CBA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9,288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DD90E9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6F0CF071" w14:textId="6DDC13DB" w:rsidR="007E3C34" w:rsidRPr="004120C5" w:rsidRDefault="000A4CBA" w:rsidP="008A4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45,624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108EC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317038E6" w14:textId="0D2D77E0" w:rsidR="007E3C34" w:rsidRPr="004120C5" w:rsidRDefault="000A4CBA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54,912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43B05D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4D1AD55" w14:textId="697F1ED2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9,809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F39602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DCE9594" w14:textId="133725B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46,854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D3A36" w14:textId="77777777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02BF1598" w14:textId="0F0F8A4F" w:rsidR="007E3C34" w:rsidRPr="004120C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56,663</w:t>
            </w:r>
          </w:p>
        </w:tc>
      </w:tr>
      <w:tr w:rsidR="0055683D" w:rsidRPr="004120C5" w14:paraId="6C20B700" w14:textId="77777777" w:rsidTr="007A7A51">
        <w:tc>
          <w:tcPr>
            <w:tcW w:w="2790" w:type="dxa"/>
            <w:shd w:val="clear" w:color="auto" w:fill="auto"/>
          </w:tcPr>
          <w:p w14:paraId="1F36BE48" w14:textId="77777777" w:rsidR="0055683D" w:rsidRPr="004120C5" w:rsidRDefault="0055683D" w:rsidP="0055683D">
            <w:pPr>
              <w:pStyle w:val="ListParagraph"/>
              <w:ind w:left="166" w:right="-107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28" w:type="dxa"/>
          </w:tcPr>
          <w:p w14:paraId="28F6E48D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E9CF6" w14:textId="5B24AEB7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71,300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14843D0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E501C" w14:textId="2EF2BDA2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65,100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34424C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04ED3" w14:textId="245C8C97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136,400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C3CE02E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0EAED" w14:textId="59E102AF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71,300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4F15201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3A3EA" w14:textId="0396B25A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65,500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1420A7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55592" w14:textId="44F6E35F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136,800</w:t>
            </w:r>
          </w:p>
        </w:tc>
      </w:tr>
      <w:tr w:rsidR="00D66CD0" w:rsidRPr="004120C5" w14:paraId="145E94E4" w14:textId="77777777" w:rsidTr="007A7A51">
        <w:tc>
          <w:tcPr>
            <w:tcW w:w="2790" w:type="dxa"/>
            <w:shd w:val="clear" w:color="auto" w:fill="auto"/>
          </w:tcPr>
          <w:p w14:paraId="5636ED39" w14:textId="65489DE3" w:rsidR="00D66CD0" w:rsidRPr="004120C5" w:rsidRDefault="00D66CD0" w:rsidP="00D66CD0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628" w:type="dxa"/>
          </w:tcPr>
          <w:p w14:paraId="14378976" w14:textId="77777777" w:rsidR="00D66CD0" w:rsidRPr="004120C5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140F8" w14:textId="294F9A38" w:rsidR="00D66CD0" w:rsidRPr="004120C5" w:rsidRDefault="000A4CBA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80,588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46406A" w14:textId="77777777" w:rsidR="00D66CD0" w:rsidRPr="004120C5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1DF93" w14:textId="3161BA1B" w:rsidR="00D66CD0" w:rsidRPr="004120C5" w:rsidRDefault="000A4CBA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110,724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8AE5AB" w14:textId="77777777" w:rsidR="00D66CD0" w:rsidRPr="004120C5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98DBD" w14:textId="0D8A49E3" w:rsidR="00D66CD0" w:rsidRPr="004120C5" w:rsidRDefault="000A4CBA" w:rsidP="00B3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191,312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DF6379" w14:textId="77777777" w:rsidR="00D66CD0" w:rsidRPr="004120C5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814A9" w14:textId="7C67E260" w:rsidR="00D66CD0" w:rsidRPr="007E3C34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81,109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23D9367" w14:textId="77777777" w:rsidR="00D66CD0" w:rsidRPr="007E3C34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CA191" w14:textId="3864730A" w:rsidR="00D66CD0" w:rsidRPr="007E3C34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7E3C34">
              <w:rPr>
                <w:rFonts w:ascii="Angsana New" w:hAnsi="Angsana New" w:cs="Times New Roman"/>
                <w:sz w:val="24"/>
                <w:szCs w:val="24"/>
              </w:rPr>
              <w:t>112,354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DF3EFF" w14:textId="77777777" w:rsidR="00D66CD0" w:rsidRPr="004120C5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09846" w14:textId="009E0B59" w:rsidR="00D66CD0" w:rsidRPr="004120C5" w:rsidRDefault="00D66CD0" w:rsidP="00D66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193,463</w:t>
            </w:r>
          </w:p>
        </w:tc>
      </w:tr>
      <w:tr w:rsidR="007E3C34" w:rsidRPr="00B21555" w14:paraId="728A2BB8" w14:textId="77777777" w:rsidTr="007A7A51">
        <w:tc>
          <w:tcPr>
            <w:tcW w:w="2790" w:type="dxa"/>
            <w:shd w:val="clear" w:color="auto" w:fill="auto"/>
          </w:tcPr>
          <w:p w14:paraId="27FBD266" w14:textId="77777777" w:rsidR="007E3C34" w:rsidRPr="00B21555" w:rsidRDefault="007E3C34" w:rsidP="007E3C34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2"/>
                <w:sz w:val="10"/>
                <w:szCs w:val="10"/>
                <w:cs/>
              </w:rPr>
            </w:pPr>
          </w:p>
        </w:tc>
        <w:tc>
          <w:tcPr>
            <w:tcW w:w="628" w:type="dxa"/>
          </w:tcPr>
          <w:p w14:paraId="02C353DF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A754A10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0A6F633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03FB75A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69D3B5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61EBA2B0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7CD3545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6817129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EDEE43F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7E72120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EE931B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338E3B6A" w14:textId="77777777" w:rsidR="007E3C34" w:rsidRPr="00B21555" w:rsidRDefault="007E3C34" w:rsidP="007E3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55683D" w:rsidRPr="004120C5" w14:paraId="168A8F3B" w14:textId="77777777" w:rsidTr="007A7A51">
        <w:tc>
          <w:tcPr>
            <w:tcW w:w="2790" w:type="dxa"/>
            <w:shd w:val="clear" w:color="auto" w:fill="auto"/>
          </w:tcPr>
          <w:p w14:paraId="3E1969AB" w14:textId="77777777" w:rsidR="0055683D" w:rsidRPr="004120C5" w:rsidRDefault="0055683D" w:rsidP="0055683D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pacing w:val="-2"/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  <w:r w:rsidRPr="004120C5">
              <w:rPr>
                <w:rFonts w:ascii="Angsana New" w:hAnsi="Angsana New" w:cs="Times New Roman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28" w:type="dxa"/>
          </w:tcPr>
          <w:p w14:paraId="0B190A0B" w14:textId="2C87C968" w:rsidR="0055683D" w:rsidRPr="004120C5" w:rsidRDefault="008A6534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6FF7A9E6" w14:textId="0D413274" w:rsidR="0055683D" w:rsidRPr="004120C5" w:rsidRDefault="000A4CBA" w:rsidP="00BC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3DC229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B4E5E0F" w14:textId="19394D55" w:rsidR="0055683D" w:rsidRPr="004120C5" w:rsidRDefault="000A4CBA" w:rsidP="00B3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7B4402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5BECE368" w14:textId="46586A67" w:rsidR="0055683D" w:rsidRPr="004120C5" w:rsidRDefault="000A4CBA" w:rsidP="00B3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DCEF17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BCD04D3" w14:textId="5AF1BB0C" w:rsidR="0055683D" w:rsidRPr="004120C5" w:rsidRDefault="0055683D" w:rsidP="00BC6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33EC05C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9665B9E" w14:textId="1ECBC4A6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7E3C34">
              <w:rPr>
                <w:rFonts w:ascii="Angsana New" w:hAnsi="Angsana New" w:cs="Times New Roman"/>
                <w:sz w:val="24"/>
                <w:szCs w:val="24"/>
              </w:rPr>
              <w:t>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D5A034" w14:textId="77777777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6C6FC2A1" w14:textId="68A6EF0C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45,000</w:t>
            </w:r>
          </w:p>
        </w:tc>
      </w:tr>
      <w:tr w:rsidR="0055683D" w:rsidRPr="004120C5" w14:paraId="30B6FAB1" w14:textId="77777777" w:rsidTr="007A7A51">
        <w:tc>
          <w:tcPr>
            <w:tcW w:w="2790" w:type="dxa"/>
            <w:shd w:val="clear" w:color="auto" w:fill="auto"/>
          </w:tcPr>
          <w:p w14:paraId="5CA57DE8" w14:textId="35460692" w:rsidR="0055683D" w:rsidRPr="004120C5" w:rsidRDefault="0055683D" w:rsidP="0055683D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ระยะสั้นจากบริษัทและบุคคล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628" w:type="dxa"/>
          </w:tcPr>
          <w:p w14:paraId="2908CAEB" w14:textId="77777777" w:rsidR="0055683D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  <w:p w14:paraId="3ABB5570" w14:textId="455F1391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C2551" w14:textId="03A50434" w:rsidR="0055683D" w:rsidRPr="004120C5" w:rsidRDefault="000A4CBA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32,</w:t>
            </w:r>
            <w:r w:rsidR="00DC35E3">
              <w:rPr>
                <w:rFonts w:ascii="Angsana New" w:hAnsi="Angsana New" w:cs="Times New Roman"/>
                <w:sz w:val="24"/>
                <w:szCs w:val="24"/>
              </w:rPr>
              <w:t>186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F906DD1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1B927" w14:textId="5E91B628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B8D8EB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6A1B6" w14:textId="6A392D2B" w:rsidR="0055683D" w:rsidRPr="004120C5" w:rsidRDefault="000A4CBA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32,</w:t>
            </w:r>
            <w:r w:rsidR="00DC35E3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186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56A400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E6885" w14:textId="7A6B02DF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 w:cs="Cordia New"/>
                <w:sz w:val="24"/>
                <w:szCs w:val="24"/>
              </w:rPr>
              <w:t>33,000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5C8BF5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22771" w14:textId="75D841E2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220,000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601A67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1C107" w14:textId="57A91E86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253,000</w:t>
            </w:r>
          </w:p>
        </w:tc>
      </w:tr>
      <w:tr w:rsidR="0055683D" w:rsidRPr="004120C5" w14:paraId="610479AC" w14:textId="77777777" w:rsidTr="007A7A51">
        <w:tc>
          <w:tcPr>
            <w:tcW w:w="2790" w:type="dxa"/>
            <w:shd w:val="clear" w:color="auto" w:fill="auto"/>
          </w:tcPr>
          <w:p w14:paraId="53A02AE1" w14:textId="677A20FF" w:rsidR="0055683D" w:rsidRPr="004120C5" w:rsidRDefault="0055683D" w:rsidP="0055683D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รวมเงินกู้ยืมระยะสั้นจากบริษัทและบุคคล</w:t>
            </w:r>
          </w:p>
        </w:tc>
        <w:tc>
          <w:tcPr>
            <w:tcW w:w="628" w:type="dxa"/>
          </w:tcPr>
          <w:p w14:paraId="4299E5EF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6E6C1" w14:textId="1DE476B4" w:rsidR="0055683D" w:rsidRPr="007E3C34" w:rsidRDefault="000A4CBA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32,</w:t>
            </w:r>
            <w:r w:rsidR="00DC35E3">
              <w:rPr>
                <w:rFonts w:ascii="Angsana New" w:hAnsi="Angsana New" w:cs="Times New Roman"/>
                <w:sz w:val="24"/>
                <w:szCs w:val="24"/>
              </w:rPr>
              <w:t>186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A9F4749" w14:textId="77777777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EBF2B" w14:textId="62BEC03F" w:rsidR="0055683D" w:rsidRPr="007E3C34" w:rsidRDefault="000A4CBA" w:rsidP="00B32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78B401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E6CF8" w14:textId="1B376069" w:rsidR="0055683D" w:rsidRPr="004120C5" w:rsidRDefault="000A4CBA" w:rsidP="00DC3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52,</w:t>
            </w:r>
            <w:r w:rsidR="00DC35E3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186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C7416F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602E9" w14:textId="372E80BF" w:rsidR="0055683D" w:rsidRPr="00A33D4A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Cordia New"/>
                <w:sz w:val="24"/>
                <w:szCs w:val="24"/>
              </w:rPr>
            </w:pPr>
            <w:r w:rsidRPr="00A33D4A">
              <w:rPr>
                <w:rFonts w:ascii="Angsana New" w:hAnsi="Angsana New" w:cs="Cordia New"/>
                <w:sz w:val="24"/>
                <w:szCs w:val="24"/>
              </w:rPr>
              <w:t>33,000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D4A7856" w14:textId="77777777" w:rsidR="0055683D" w:rsidRPr="00A33D4A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Cordi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77752" w14:textId="0E0E007F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sz w:val="24"/>
                <w:szCs w:val="24"/>
              </w:rPr>
              <w:t>2</w:t>
            </w:r>
            <w:r>
              <w:rPr>
                <w:rFonts w:ascii="Angsana New" w:hAnsi="Angsana New" w:cs="Times New Roman"/>
                <w:sz w:val="24"/>
                <w:szCs w:val="24"/>
              </w:rPr>
              <w:t>65</w:t>
            </w:r>
            <w:r w:rsidRPr="004120C5">
              <w:rPr>
                <w:rFonts w:ascii="Angsana New" w:hAnsi="Angsana New" w:cs="Times New Roman"/>
                <w:sz w:val="24"/>
                <w:szCs w:val="24"/>
              </w:rPr>
              <w:t>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97D34" w14:textId="77777777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4E366" w14:textId="4A35CB32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98</w:t>
            </w:r>
            <w:r w:rsidRPr="004120C5">
              <w:rPr>
                <w:rFonts w:ascii="Angsana New" w:hAnsi="Angsana New" w:cs="Times New Roman"/>
                <w:b/>
                <w:bCs/>
                <w:sz w:val="24"/>
                <w:szCs w:val="24"/>
              </w:rPr>
              <w:t>,000</w:t>
            </w:r>
          </w:p>
        </w:tc>
      </w:tr>
      <w:tr w:rsidR="007E3C34" w:rsidRPr="00C61AA8" w14:paraId="1396B446" w14:textId="77777777" w:rsidTr="007A7A51">
        <w:tc>
          <w:tcPr>
            <w:tcW w:w="2790" w:type="dxa"/>
            <w:shd w:val="clear" w:color="auto" w:fill="auto"/>
          </w:tcPr>
          <w:p w14:paraId="7B5C8E63" w14:textId="77777777" w:rsidR="007E3C34" w:rsidRPr="00B21555" w:rsidRDefault="007E3C34" w:rsidP="00695A66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628" w:type="dxa"/>
          </w:tcPr>
          <w:p w14:paraId="28CF70F7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92D7717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03E9283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B87674F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93129F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093E3E33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E4D53D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CD54D2A" w14:textId="77777777" w:rsidR="007E3C34" w:rsidRPr="00B21555" w:rsidRDefault="007E3C34" w:rsidP="00DD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DFE3373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C08B1E6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9D8657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0A37A3E1" w14:textId="77777777" w:rsidR="007E3C34" w:rsidRPr="00B21555" w:rsidRDefault="007E3C34" w:rsidP="00DD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55683D" w:rsidRPr="004120C5" w14:paraId="6412C625" w14:textId="77777777" w:rsidTr="007A7A51">
        <w:tc>
          <w:tcPr>
            <w:tcW w:w="2790" w:type="dxa"/>
            <w:shd w:val="clear" w:color="auto" w:fill="auto"/>
          </w:tcPr>
          <w:p w14:paraId="7DEA2913" w14:textId="77777777" w:rsidR="0055683D" w:rsidRPr="004120C5" w:rsidRDefault="0055683D" w:rsidP="00DC5E35">
            <w:pPr>
              <w:pStyle w:val="ListParagraph"/>
              <w:pageBreakBefore/>
              <w:tabs>
                <w:tab w:val="clear" w:pos="2807"/>
              </w:tabs>
              <w:ind w:left="173" w:right="-202" w:hanging="18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pacing w:val="-4"/>
                <w:sz w:val="24"/>
                <w:szCs w:val="24"/>
                <w:cs/>
              </w:rPr>
              <w:lastRenderedPageBreak/>
              <w:t>เงินกู้ยืมระยะยาวจากบุคคลที่เกี่ยวข้องกัน</w:t>
            </w:r>
          </w:p>
        </w:tc>
        <w:tc>
          <w:tcPr>
            <w:tcW w:w="628" w:type="dxa"/>
          </w:tcPr>
          <w:p w14:paraId="1B36BF75" w14:textId="558B1C42" w:rsidR="0055683D" w:rsidRPr="007E3C34" w:rsidRDefault="008A6534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1E5BA13B" w14:textId="5DB0E882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C4510FA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40A917AB" w14:textId="7F95BA2C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230,000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DD496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71D153AF" w14:textId="3CE26527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230,000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6844E93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CC70365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D9F0B1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8F37637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AF380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322C2EF9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55683D" w:rsidRPr="004120C5" w14:paraId="2E5510AD" w14:textId="77777777" w:rsidTr="007A7A51">
        <w:tc>
          <w:tcPr>
            <w:tcW w:w="2790" w:type="dxa"/>
            <w:shd w:val="clear" w:color="auto" w:fill="auto"/>
          </w:tcPr>
          <w:p w14:paraId="22EBF83D" w14:textId="6630E32E" w:rsidR="0055683D" w:rsidRPr="004120C5" w:rsidRDefault="0055683D" w:rsidP="0055683D">
            <w:pPr>
              <w:pStyle w:val="ListParagraph"/>
              <w:tabs>
                <w:tab w:val="clear" w:pos="2807"/>
              </w:tabs>
              <w:ind w:left="166" w:right="-200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E3C34">
              <w:rPr>
                <w:rFonts w:ascii="Angsana New" w:hAnsi="Angsana New"/>
                <w:spacing w:val="-8"/>
                <w:sz w:val="24"/>
                <w:szCs w:val="24"/>
                <w:cs/>
              </w:rPr>
              <w:t>เงินกู้ยืมระยะยาวจากบุคคล</w:t>
            </w:r>
            <w:r w:rsidRPr="007E3C34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628" w:type="dxa"/>
          </w:tcPr>
          <w:p w14:paraId="30F5A1A6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19F1254" w14:textId="66D49FD6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8EF602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D808E3C" w14:textId="2E142C70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60,000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DD4FAA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40460B9E" w14:textId="544F5E83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388496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54366AD" w14:textId="41F0BA66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5C6E22C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9DF9E54" w14:textId="220FF652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C9EF62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67F1479C" w14:textId="1A9DA623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55683D" w:rsidRPr="004120C5" w14:paraId="02F7A3E3" w14:textId="77777777" w:rsidTr="007A7A51">
        <w:tc>
          <w:tcPr>
            <w:tcW w:w="2790" w:type="dxa"/>
            <w:shd w:val="clear" w:color="auto" w:fill="auto"/>
          </w:tcPr>
          <w:p w14:paraId="49E467F2" w14:textId="7C4247A7" w:rsidR="0055683D" w:rsidRPr="004120C5" w:rsidRDefault="0055683D" w:rsidP="0055683D">
            <w:pPr>
              <w:pStyle w:val="ListParagraph"/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รวมเงินกู้ยืมระยะยาวจากบุคคล</w:t>
            </w:r>
          </w:p>
        </w:tc>
        <w:tc>
          <w:tcPr>
            <w:tcW w:w="628" w:type="dxa"/>
          </w:tcPr>
          <w:p w14:paraId="5A74860E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7AA71" w14:textId="0604C211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F628559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26811" w14:textId="56F9814E" w:rsidR="0055683D" w:rsidRPr="007E3C34" w:rsidRDefault="000A4CBA" w:rsidP="00184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  <w:r>
              <w:rPr>
                <w:rFonts w:ascii="Angsana New" w:hAnsi="Angsana New" w:cs="Times New Roman"/>
                <w:sz w:val="24"/>
                <w:szCs w:val="24"/>
              </w:rPr>
              <w:t>290,000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F51FA" w14:textId="77777777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Times New Roman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8E31F" w14:textId="03E99D29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AE0D7B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7ECD7" w14:textId="039F4E7C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355E70C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D8343" w14:textId="1192AA5D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F17B42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24541" w14:textId="429E77EB" w:rsidR="0055683D" w:rsidRPr="007E3C34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E3C3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7E3C34" w:rsidRPr="00C61AA8" w14:paraId="653C53E6" w14:textId="77777777" w:rsidTr="007A7A51">
        <w:tc>
          <w:tcPr>
            <w:tcW w:w="2790" w:type="dxa"/>
            <w:shd w:val="clear" w:color="auto" w:fill="auto"/>
          </w:tcPr>
          <w:p w14:paraId="27ABDE61" w14:textId="77777777" w:rsidR="007E3C34" w:rsidRPr="00B21555" w:rsidRDefault="007E3C34" w:rsidP="00695A66">
            <w:pPr>
              <w:pStyle w:val="ListParagraph"/>
              <w:ind w:left="166" w:right="-22" w:hanging="18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28" w:type="dxa"/>
          </w:tcPr>
          <w:p w14:paraId="077F05C9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F0D9BA1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8183E63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51E4012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8CBFCA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66A68CA3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E6E2468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02775F6F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894DAE6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19E7E87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68CAC5" w14:textId="77777777" w:rsidR="007E3C34" w:rsidRPr="00B21555" w:rsidRDefault="007E3C34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6737DD94" w14:textId="77777777" w:rsidR="007E3C34" w:rsidRPr="00B21555" w:rsidRDefault="007E3C34" w:rsidP="00DD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55683D" w:rsidRPr="004120C5" w14:paraId="19D95E4E" w14:textId="77777777" w:rsidTr="007A7A51">
        <w:tc>
          <w:tcPr>
            <w:tcW w:w="2790" w:type="dxa"/>
            <w:shd w:val="clear" w:color="auto" w:fill="auto"/>
          </w:tcPr>
          <w:p w14:paraId="76BC2746" w14:textId="77777777" w:rsidR="0055683D" w:rsidRPr="004120C5" w:rsidRDefault="0055683D" w:rsidP="0055683D">
            <w:pPr>
              <w:pStyle w:val="ListParagraph"/>
              <w:ind w:left="166" w:right="-22" w:hanging="180"/>
              <w:rPr>
                <w:rFonts w:ascii="Angsana New" w:hAnsi="Angsana New" w:cs="Times New Roman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28" w:type="dxa"/>
          </w:tcPr>
          <w:p w14:paraId="1AA80B91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B3B9381" w14:textId="343EF201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7968512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47BC8C6" w14:textId="6DD6EE79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D2277A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shd w:val="clear" w:color="auto" w:fill="auto"/>
            <w:vAlign w:val="bottom"/>
          </w:tcPr>
          <w:p w14:paraId="38413B1A" w14:textId="69877730" w:rsidR="0055683D" w:rsidRPr="004120C5" w:rsidRDefault="000A4CBA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20,000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852EBC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55EB76A" w14:textId="2766BA84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DAF4488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7E50C3F" w14:textId="54B5C804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138383" w14:textId="77777777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bottom"/>
          </w:tcPr>
          <w:p w14:paraId="1CA8FC07" w14:textId="5AE8A44A" w:rsidR="0055683D" w:rsidRPr="004120C5" w:rsidRDefault="0055683D" w:rsidP="00556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20,000</w:t>
            </w:r>
          </w:p>
        </w:tc>
      </w:tr>
      <w:tr w:rsidR="004120C5" w:rsidRPr="004120C5" w14:paraId="06D3F6FF" w14:textId="77777777" w:rsidTr="007A7A51">
        <w:tc>
          <w:tcPr>
            <w:tcW w:w="2790" w:type="dxa"/>
            <w:shd w:val="clear" w:color="auto" w:fill="auto"/>
          </w:tcPr>
          <w:p w14:paraId="65F48CEA" w14:textId="77777777" w:rsidR="004120C5" w:rsidRPr="004120C5" w:rsidRDefault="004120C5" w:rsidP="00695A66">
            <w:pPr>
              <w:pStyle w:val="ListParagraph"/>
              <w:ind w:left="166" w:right="-22" w:hanging="180"/>
              <w:rPr>
                <w:rFonts w:ascii="Angsana New" w:hAnsi="Angsana New" w:cs="Times New Roman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28" w:type="dxa"/>
          </w:tcPr>
          <w:p w14:paraId="46CFD924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CECF3C" w14:textId="33C6EB3B" w:rsidR="004120C5" w:rsidRPr="004120C5" w:rsidRDefault="00DC35E3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132,774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5F13605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B23628" w14:textId="17352A0C" w:rsidR="004120C5" w:rsidRPr="004120C5" w:rsidRDefault="000A4CBA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420,724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47C4B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101F8" w14:textId="1797ABBE" w:rsidR="004120C5" w:rsidRPr="004120C5" w:rsidRDefault="00DC35E3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553,498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7A54DD4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78379" w14:textId="3665826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134,109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46BA169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1BF4B7" w14:textId="2E138E9E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377,354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7D377" w14:textId="77777777" w:rsidR="004120C5" w:rsidRPr="004120C5" w:rsidRDefault="004120C5" w:rsidP="00695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C864E8" w14:textId="51770718" w:rsidR="004120C5" w:rsidRPr="004120C5" w:rsidRDefault="004120C5" w:rsidP="00DD6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20C5">
              <w:rPr>
                <w:rFonts w:ascii="Angsana New" w:hAnsi="Angsana New"/>
                <w:b/>
                <w:bCs/>
                <w:sz w:val="24"/>
                <w:szCs w:val="24"/>
              </w:rPr>
              <w:t>511,463</w:t>
            </w:r>
          </w:p>
        </w:tc>
      </w:tr>
    </w:tbl>
    <w:p w14:paraId="70F35022" w14:textId="51A8F5C0" w:rsidR="005F295B" w:rsidRPr="0071246D" w:rsidRDefault="005F295B" w:rsidP="005F295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3C3EBEE9" w14:textId="1704FF55" w:rsidR="003308DF" w:rsidRDefault="003308DF" w:rsidP="00330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9"/>
        <w:jc w:val="thaiDistribute"/>
        <w:rPr>
          <w:rFonts w:ascii="Angsana New" w:hAnsi="Angsana New"/>
          <w:sz w:val="30"/>
          <w:szCs w:val="30"/>
        </w:rPr>
      </w:pPr>
      <w:r w:rsidRPr="003308DF">
        <w:rPr>
          <w:rFonts w:ascii="Angsana New" w:hAnsi="Angsana New"/>
          <w:sz w:val="30"/>
          <w:szCs w:val="30"/>
          <w:cs/>
        </w:rPr>
        <w:t>หนี้สินที่มีภาระดอกเบี้ย ณ วันที่</w:t>
      </w:r>
      <w:r w:rsidR="006927E5">
        <w:rPr>
          <w:rFonts w:ascii="Angsana New" w:hAnsi="Angsana New"/>
          <w:sz w:val="30"/>
          <w:szCs w:val="30"/>
          <w:cs/>
        </w:rPr>
        <w:t xml:space="preserve"> </w:t>
      </w:r>
      <w:r w:rsidR="00BC0679" w:rsidRPr="00BC0679">
        <w:rPr>
          <w:rFonts w:ascii="Angsana New" w:hAnsi="Angsana New"/>
          <w:sz w:val="30"/>
          <w:szCs w:val="30"/>
        </w:rPr>
        <w:t xml:space="preserve">30 </w:t>
      </w:r>
      <w:r w:rsidR="002E266B">
        <w:rPr>
          <w:rFonts w:ascii="Angsana New" w:hAnsi="Angsana New" w:hint="cs"/>
          <w:sz w:val="30"/>
          <w:szCs w:val="30"/>
          <w:cs/>
        </w:rPr>
        <w:t>กันยายน</w:t>
      </w:r>
      <w:r w:rsidR="00BC0679" w:rsidRPr="00BC0679">
        <w:rPr>
          <w:rFonts w:ascii="Angsana New" w:hAnsi="Angsana New"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3308DF">
        <w:rPr>
          <w:rFonts w:ascii="Angsana New" w:hAnsi="Angsana New"/>
          <w:sz w:val="30"/>
          <w:szCs w:val="30"/>
          <w:cs/>
        </w:rPr>
        <w:t xml:space="preserve"> และ</w:t>
      </w:r>
      <w:r w:rsidR="006927E5">
        <w:rPr>
          <w:rFonts w:ascii="Angsana New" w:hAnsi="Angsana New"/>
          <w:sz w:val="30"/>
          <w:szCs w:val="30"/>
        </w:rPr>
        <w:t xml:space="preserve"> </w:t>
      </w:r>
      <w:r w:rsidR="00057DE0" w:rsidRPr="00057DE0">
        <w:rPr>
          <w:rFonts w:ascii="Angsana New" w:hAnsi="Angsana New"/>
          <w:sz w:val="30"/>
          <w:szCs w:val="30"/>
        </w:rPr>
        <w:t>31</w:t>
      </w:r>
      <w:r w:rsidR="006927E5">
        <w:rPr>
          <w:rFonts w:ascii="Angsana New" w:hAnsi="Angsana New"/>
          <w:sz w:val="30"/>
          <w:szCs w:val="30"/>
        </w:rPr>
        <w:t xml:space="preserve"> </w:t>
      </w:r>
      <w:r w:rsidRPr="003308DF">
        <w:rPr>
          <w:rFonts w:ascii="Angsana New" w:hAnsi="Angsana New"/>
          <w:sz w:val="30"/>
          <w:szCs w:val="30"/>
          <w:cs/>
        </w:rPr>
        <w:t xml:space="preserve">ธันวาคม </w:t>
      </w:r>
      <w:r w:rsidR="00057DE0" w:rsidRPr="00057DE0">
        <w:rPr>
          <w:rFonts w:ascii="Angsana New" w:hAnsi="Angsana New"/>
          <w:sz w:val="30"/>
          <w:szCs w:val="30"/>
        </w:rPr>
        <w:t>2563</w:t>
      </w:r>
      <w:r w:rsidRPr="003308DF">
        <w:rPr>
          <w:rFonts w:ascii="Angsana New" w:hAnsi="Angsana New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DA9F820" w14:textId="77777777" w:rsidR="00EE1B93" w:rsidRPr="0071246D" w:rsidRDefault="00EE1B93" w:rsidP="00330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9"/>
        <w:jc w:val="thaiDistribute"/>
        <w:rPr>
          <w:rFonts w:ascii="Angsana New" w:hAnsi="Angsana New"/>
          <w:sz w:val="28"/>
          <w:szCs w:val="28"/>
        </w:rPr>
      </w:pPr>
    </w:p>
    <w:tbl>
      <w:tblPr>
        <w:tblW w:w="94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809"/>
        <w:gridCol w:w="1049"/>
        <w:gridCol w:w="272"/>
        <w:gridCol w:w="959"/>
        <w:gridCol w:w="272"/>
        <w:gridCol w:w="1027"/>
        <w:gridCol w:w="274"/>
        <w:gridCol w:w="991"/>
      </w:tblGrid>
      <w:tr w:rsidR="00EE1B93" w:rsidRPr="00FD2F11" w14:paraId="31561024" w14:textId="77777777" w:rsidTr="00A36CD7">
        <w:trPr>
          <w:trHeight w:val="358"/>
        </w:trPr>
        <w:tc>
          <w:tcPr>
            <w:tcW w:w="2433" w:type="pct"/>
            <w:gridSpan w:val="2"/>
          </w:tcPr>
          <w:p w14:paraId="75991784" w14:textId="77777777" w:rsidR="003308DF" w:rsidRPr="00EE1B93" w:rsidRDefault="003308DF" w:rsidP="00E66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8" w:type="pct"/>
            <w:gridSpan w:val="3"/>
          </w:tcPr>
          <w:p w14:paraId="0D2817B2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621BB24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pct"/>
            <w:gridSpan w:val="3"/>
          </w:tcPr>
          <w:p w14:paraId="671525BF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1B93" w:rsidRPr="00FD2F11" w14:paraId="7318253A" w14:textId="77777777" w:rsidTr="00A36CD7">
        <w:trPr>
          <w:trHeight w:val="345"/>
        </w:trPr>
        <w:tc>
          <w:tcPr>
            <w:tcW w:w="2005" w:type="pct"/>
          </w:tcPr>
          <w:p w14:paraId="57C8FA5F" w14:textId="77777777" w:rsidR="00881AA5" w:rsidRPr="00EE1B93" w:rsidRDefault="00881AA5" w:rsidP="00881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9" w:type="pct"/>
          </w:tcPr>
          <w:p w14:paraId="5439E85A" w14:textId="77777777" w:rsidR="00881AA5" w:rsidRPr="00EE1B93" w:rsidRDefault="00881AA5" w:rsidP="00881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131" w:firstLine="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6" w:type="pct"/>
          </w:tcPr>
          <w:p w14:paraId="4C93965E" w14:textId="204D1612" w:rsidR="00881AA5" w:rsidRPr="00EE1B93" w:rsidRDefault="00BC0679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E266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" w:type="pct"/>
          </w:tcPr>
          <w:p w14:paraId="54FC6D89" w14:textId="77777777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</w:tcPr>
          <w:p w14:paraId="7303155B" w14:textId="487067CA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E1B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7DE0" w:rsidRPr="00EE1B93">
              <w:rPr>
                <w:rFonts w:ascii="Angsana New" w:hAnsi="Angsana New"/>
                <w:sz w:val="28"/>
                <w:szCs w:val="28"/>
              </w:rPr>
              <w:t>31</w:t>
            </w:r>
            <w:r w:rsidRPr="00EE1B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1B9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pct"/>
          </w:tcPr>
          <w:p w14:paraId="5857362C" w14:textId="77777777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</w:tcPr>
          <w:p w14:paraId="24C62867" w14:textId="12B2B47B" w:rsidR="00881AA5" w:rsidRPr="00EE1B93" w:rsidRDefault="00BC0679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E266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" w:type="pct"/>
          </w:tcPr>
          <w:p w14:paraId="6108B8E7" w14:textId="77777777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</w:tcPr>
          <w:p w14:paraId="26AA6CAE" w14:textId="1D237D34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7DE0" w:rsidRPr="00EE1B93">
              <w:rPr>
                <w:rFonts w:ascii="Angsana New" w:hAnsi="Angsana New"/>
                <w:sz w:val="28"/>
                <w:szCs w:val="28"/>
              </w:rPr>
              <w:t>31</w:t>
            </w:r>
            <w:r w:rsidRPr="00EE1B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E1B93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EE1B93" w:rsidRPr="00FD2F11" w14:paraId="06B02B85" w14:textId="77777777" w:rsidTr="00A36CD7">
        <w:trPr>
          <w:trHeight w:val="358"/>
        </w:trPr>
        <w:tc>
          <w:tcPr>
            <w:tcW w:w="2005" w:type="pct"/>
          </w:tcPr>
          <w:p w14:paraId="4DB6034E" w14:textId="77777777" w:rsidR="00881AA5" w:rsidRPr="00EE1B93" w:rsidRDefault="00881AA5" w:rsidP="00881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29" w:type="pct"/>
          </w:tcPr>
          <w:p w14:paraId="5AA99316" w14:textId="77777777" w:rsidR="00881AA5" w:rsidRPr="00EE1B93" w:rsidRDefault="00881AA5" w:rsidP="00881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131" w:firstLine="9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E1B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56" w:type="pct"/>
          </w:tcPr>
          <w:p w14:paraId="367CA555" w14:textId="11DC6043" w:rsidR="00881AA5" w:rsidRPr="00EE1B93" w:rsidRDefault="00057DE0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" w:type="pct"/>
          </w:tcPr>
          <w:p w14:paraId="66DF8EC2" w14:textId="77777777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</w:tcPr>
          <w:p w14:paraId="2974A35C" w14:textId="2A1F5B37" w:rsidR="00881AA5" w:rsidRPr="00EE1B93" w:rsidRDefault="00057DE0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" w:type="pct"/>
          </w:tcPr>
          <w:p w14:paraId="7AABD610" w14:textId="77777777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</w:tcPr>
          <w:p w14:paraId="2D401541" w14:textId="2C0831C5" w:rsidR="00881AA5" w:rsidRPr="00EE1B93" w:rsidRDefault="00057DE0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5" w:type="pct"/>
          </w:tcPr>
          <w:p w14:paraId="0E7C38C1" w14:textId="77777777" w:rsidR="00881AA5" w:rsidRPr="00EE1B93" w:rsidRDefault="00881AA5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</w:tcPr>
          <w:p w14:paraId="4E9A0B4B" w14:textId="713F0310" w:rsidR="00881AA5" w:rsidRPr="00EE1B93" w:rsidRDefault="00057DE0" w:rsidP="0088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308DF" w:rsidRPr="00FD2F11" w14:paraId="74427405" w14:textId="77777777" w:rsidTr="00A36CD7">
        <w:trPr>
          <w:trHeight w:val="345"/>
        </w:trPr>
        <w:tc>
          <w:tcPr>
            <w:tcW w:w="2433" w:type="pct"/>
            <w:gridSpan w:val="2"/>
          </w:tcPr>
          <w:p w14:paraId="2F8236AE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7" w:type="pct"/>
            <w:gridSpan w:val="7"/>
          </w:tcPr>
          <w:p w14:paraId="31786EE1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1B93" w:rsidRPr="00FD2F11" w14:paraId="256E9CC9" w14:textId="77777777" w:rsidTr="00A36CD7">
        <w:trPr>
          <w:trHeight w:val="358"/>
        </w:trPr>
        <w:tc>
          <w:tcPr>
            <w:tcW w:w="2433" w:type="pct"/>
            <w:gridSpan w:val="2"/>
          </w:tcPr>
          <w:p w14:paraId="3469CC31" w14:textId="77777777" w:rsidR="003308DF" w:rsidRPr="00EE1B93" w:rsidRDefault="003308DF" w:rsidP="00EE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hanging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1B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556" w:type="pct"/>
            <w:shd w:val="clear" w:color="auto" w:fill="auto"/>
          </w:tcPr>
          <w:p w14:paraId="59CB4EB0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7969C70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shd w:val="clear" w:color="auto" w:fill="auto"/>
          </w:tcPr>
          <w:p w14:paraId="17FC611D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82642A4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7ED774C0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AA6EE86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</w:tcPr>
          <w:p w14:paraId="61195F6C" w14:textId="77777777" w:rsidR="003308DF" w:rsidRPr="00EE1B93" w:rsidRDefault="003308DF" w:rsidP="00E66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B93" w:rsidRPr="00FD2F11" w14:paraId="488C34E3" w14:textId="77777777" w:rsidTr="00A36CD7">
        <w:trPr>
          <w:trHeight w:val="70"/>
        </w:trPr>
        <w:tc>
          <w:tcPr>
            <w:tcW w:w="2005" w:type="pct"/>
          </w:tcPr>
          <w:p w14:paraId="1F8189BD" w14:textId="14B72531" w:rsidR="006F5380" w:rsidRPr="00EE1B93" w:rsidRDefault="006F5380" w:rsidP="00EE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hanging="18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  <w:cs/>
              </w:rPr>
              <w:t>ที่ดินพร้อมสิ่งปลูกสร้าง เครื่องจักรและอุปกรณ์</w:t>
            </w:r>
          </w:p>
        </w:tc>
        <w:tc>
          <w:tcPr>
            <w:tcW w:w="429" w:type="pct"/>
          </w:tcPr>
          <w:p w14:paraId="25E7AD31" w14:textId="45631D05" w:rsidR="006F5380" w:rsidRPr="00EE1B93" w:rsidRDefault="006F5380" w:rsidP="00EE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 w:hanging="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56" w:type="pct"/>
            <w:shd w:val="clear" w:color="auto" w:fill="auto"/>
          </w:tcPr>
          <w:p w14:paraId="4C8FDEBB" w14:textId="748BE693" w:rsidR="006F5380" w:rsidRPr="00EE1B93" w:rsidRDefault="00AD1FD4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53,480</w:t>
            </w:r>
          </w:p>
        </w:tc>
        <w:tc>
          <w:tcPr>
            <w:tcW w:w="144" w:type="pct"/>
            <w:shd w:val="clear" w:color="auto" w:fill="auto"/>
          </w:tcPr>
          <w:p w14:paraId="4660888B" w14:textId="77777777" w:rsidR="006F5380" w:rsidRPr="00EE1B93" w:rsidRDefault="006F538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  <w:tab w:val="decimal" w:pos="825"/>
              </w:tabs>
              <w:spacing w:after="0" w:line="240" w:lineRule="auto"/>
              <w:ind w:left="-108"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shd w:val="clear" w:color="auto" w:fill="auto"/>
          </w:tcPr>
          <w:p w14:paraId="77481149" w14:textId="0BB8E918" w:rsidR="006F5380" w:rsidRPr="00EE1B93" w:rsidRDefault="00057DE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  <w:tab w:val="decimal" w:pos="825"/>
              </w:tabs>
              <w:spacing w:after="0" w:line="240" w:lineRule="auto"/>
              <w:ind w:left="-225" w:right="1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53</w:t>
            </w:r>
            <w:r w:rsidR="006F5380" w:rsidRPr="00EE1B93">
              <w:rPr>
                <w:rFonts w:ascii="Angsana New" w:hAnsi="Angsana New"/>
                <w:sz w:val="28"/>
                <w:szCs w:val="28"/>
              </w:rPr>
              <w:t>,</w:t>
            </w:r>
            <w:r w:rsidRPr="00EE1B93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44" w:type="pct"/>
            <w:shd w:val="clear" w:color="auto" w:fill="auto"/>
          </w:tcPr>
          <w:p w14:paraId="22CC1FF9" w14:textId="77777777" w:rsidR="006F5380" w:rsidRPr="00EE1B93" w:rsidRDefault="006F538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127BA7E4" w14:textId="0E6D8E68" w:rsidR="006F5380" w:rsidRPr="00EE1B93" w:rsidRDefault="00AD1FD4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53,480</w:t>
            </w:r>
          </w:p>
        </w:tc>
        <w:tc>
          <w:tcPr>
            <w:tcW w:w="145" w:type="pct"/>
          </w:tcPr>
          <w:p w14:paraId="2CE49332" w14:textId="77777777" w:rsidR="006F5380" w:rsidRPr="00EE1B93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</w:tcPr>
          <w:p w14:paraId="22238AB0" w14:textId="01461389" w:rsidR="006F5380" w:rsidRPr="00EE1B93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53</w:t>
            </w:r>
            <w:r w:rsidR="006F5380" w:rsidRPr="00EE1B93">
              <w:rPr>
                <w:rFonts w:ascii="Angsana New" w:hAnsi="Angsana New"/>
                <w:sz w:val="28"/>
                <w:szCs w:val="28"/>
              </w:rPr>
              <w:t>,</w:t>
            </w:r>
            <w:r w:rsidRPr="00EE1B93">
              <w:rPr>
                <w:rFonts w:ascii="Angsana New" w:hAnsi="Angsana New"/>
                <w:sz w:val="28"/>
                <w:szCs w:val="28"/>
              </w:rPr>
              <w:t>480</w:t>
            </w:r>
          </w:p>
        </w:tc>
      </w:tr>
      <w:tr w:rsidR="00EE1B93" w:rsidRPr="00FD2F11" w14:paraId="7B8E8F68" w14:textId="77777777" w:rsidTr="00A36CD7">
        <w:trPr>
          <w:trHeight w:val="80"/>
        </w:trPr>
        <w:tc>
          <w:tcPr>
            <w:tcW w:w="2005" w:type="pct"/>
          </w:tcPr>
          <w:p w14:paraId="45D5D616" w14:textId="67CB9C30" w:rsidR="006F5380" w:rsidRPr="00EE1B93" w:rsidRDefault="006F5380" w:rsidP="00EE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EE1B93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เงินลงทุนในบริษัทย่อยและบริษัทย่อยทางอ้อม</w:t>
            </w:r>
          </w:p>
        </w:tc>
        <w:tc>
          <w:tcPr>
            <w:tcW w:w="429" w:type="pct"/>
            <w:vAlign w:val="bottom"/>
          </w:tcPr>
          <w:p w14:paraId="31ECE541" w14:textId="21747F43" w:rsidR="006F5380" w:rsidRPr="00EE1B93" w:rsidRDefault="0090339A" w:rsidP="00EE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BA36BCB" w14:textId="43C1955D" w:rsidR="006F5380" w:rsidRPr="00EE1B93" w:rsidRDefault="00AD1FD4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345,413</w:t>
            </w:r>
          </w:p>
        </w:tc>
        <w:tc>
          <w:tcPr>
            <w:tcW w:w="144" w:type="pct"/>
            <w:shd w:val="clear" w:color="auto" w:fill="auto"/>
          </w:tcPr>
          <w:p w14:paraId="076B1E85" w14:textId="77777777" w:rsidR="006F5380" w:rsidRPr="00EE1B93" w:rsidRDefault="006F538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  <w:tab w:val="decimal" w:pos="825"/>
              </w:tabs>
              <w:spacing w:after="0" w:line="240" w:lineRule="auto"/>
              <w:ind w:left="-108" w:right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</w:tcPr>
          <w:p w14:paraId="18998382" w14:textId="0128C1A0" w:rsidR="006F5380" w:rsidRPr="00EE1B93" w:rsidRDefault="00057DE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  <w:tab w:val="decimal" w:pos="825"/>
              </w:tabs>
              <w:spacing w:after="0" w:line="240" w:lineRule="auto"/>
              <w:ind w:left="-225" w:right="15" w:hanging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345</w:t>
            </w:r>
            <w:r w:rsidR="006F5380" w:rsidRPr="00EE1B93">
              <w:rPr>
                <w:rFonts w:ascii="Angsana New" w:hAnsi="Angsana New"/>
                <w:sz w:val="28"/>
                <w:szCs w:val="28"/>
              </w:rPr>
              <w:t>,</w:t>
            </w:r>
            <w:r w:rsidRPr="00EE1B93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44" w:type="pct"/>
            <w:shd w:val="clear" w:color="auto" w:fill="auto"/>
          </w:tcPr>
          <w:p w14:paraId="5456C21B" w14:textId="77777777" w:rsidR="006F5380" w:rsidRPr="00EE1B93" w:rsidRDefault="006F538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  <w:tab w:val="decimal" w:pos="841"/>
                <w:tab w:val="decimal" w:pos="886"/>
              </w:tabs>
              <w:spacing w:after="0" w:line="240" w:lineRule="auto"/>
              <w:ind w:left="-107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7603D072" w14:textId="1BFCE5C7" w:rsidR="006F5380" w:rsidRPr="00EE1B93" w:rsidRDefault="00AD1FD4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345,413</w:t>
            </w:r>
          </w:p>
        </w:tc>
        <w:tc>
          <w:tcPr>
            <w:tcW w:w="145" w:type="pct"/>
          </w:tcPr>
          <w:p w14:paraId="0B60AE63" w14:textId="77777777" w:rsidR="006F5380" w:rsidRPr="00EE1B93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2C0CA123" w14:textId="2ADD2AF4" w:rsidR="006F5380" w:rsidRPr="00EE1B93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EE1B93">
              <w:rPr>
                <w:rFonts w:ascii="Angsana New" w:hAnsi="Angsana New"/>
                <w:sz w:val="28"/>
                <w:szCs w:val="28"/>
              </w:rPr>
              <w:t>345</w:t>
            </w:r>
            <w:r w:rsidR="006F5380" w:rsidRPr="00EE1B93">
              <w:rPr>
                <w:rFonts w:ascii="Angsana New" w:hAnsi="Angsana New"/>
                <w:sz w:val="28"/>
                <w:szCs w:val="28"/>
              </w:rPr>
              <w:t>,</w:t>
            </w:r>
            <w:r w:rsidRPr="00EE1B93">
              <w:rPr>
                <w:rFonts w:ascii="Angsana New" w:hAnsi="Angsana New"/>
                <w:sz w:val="28"/>
                <w:szCs w:val="28"/>
              </w:rPr>
              <w:t>413</w:t>
            </w:r>
          </w:p>
        </w:tc>
      </w:tr>
      <w:tr w:rsidR="00EE1B93" w:rsidRPr="00FD2F11" w14:paraId="3C093C7A" w14:textId="77777777" w:rsidTr="00A36CD7">
        <w:trPr>
          <w:trHeight w:val="358"/>
        </w:trPr>
        <w:tc>
          <w:tcPr>
            <w:tcW w:w="2433" w:type="pct"/>
            <w:gridSpan w:val="2"/>
          </w:tcPr>
          <w:p w14:paraId="272084DD" w14:textId="77777777" w:rsidR="006F5380" w:rsidRPr="00EE1B93" w:rsidRDefault="006F5380" w:rsidP="00EE1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E1B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5E455" w14:textId="361994C8" w:rsidR="006F5380" w:rsidRPr="00EE1B93" w:rsidRDefault="00AD1FD4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398,893</w:t>
            </w:r>
          </w:p>
        </w:tc>
        <w:tc>
          <w:tcPr>
            <w:tcW w:w="144" w:type="pct"/>
            <w:shd w:val="clear" w:color="auto" w:fill="auto"/>
          </w:tcPr>
          <w:p w14:paraId="026566C0" w14:textId="77777777" w:rsidR="006F5380" w:rsidRPr="00EE1B93" w:rsidRDefault="006F538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  <w:tab w:val="decimal" w:pos="825"/>
              </w:tabs>
              <w:spacing w:after="0" w:line="240" w:lineRule="auto"/>
              <w:ind w:left="-108" w:right="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38D60" w14:textId="78F7D752" w:rsidR="006F5380" w:rsidRPr="00EE1B93" w:rsidRDefault="00057DE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  <w:tab w:val="decimal" w:pos="825"/>
              </w:tabs>
              <w:spacing w:after="0" w:line="240" w:lineRule="auto"/>
              <w:ind w:left="-225" w:right="15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1B93">
              <w:rPr>
                <w:rFonts w:ascii="Angsana New" w:hAnsi="Angsana New"/>
                <w:b/>
                <w:bCs/>
                <w:sz w:val="28"/>
                <w:szCs w:val="28"/>
              </w:rPr>
              <w:t>398</w:t>
            </w:r>
            <w:r w:rsidR="006F5380" w:rsidRPr="00EE1B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1B93">
              <w:rPr>
                <w:rFonts w:ascii="Angsana New" w:hAnsi="Angsana New"/>
                <w:b/>
                <w:bCs/>
                <w:sz w:val="28"/>
                <w:szCs w:val="28"/>
              </w:rPr>
              <w:t>893</w:t>
            </w:r>
          </w:p>
        </w:tc>
        <w:tc>
          <w:tcPr>
            <w:tcW w:w="144" w:type="pct"/>
            <w:shd w:val="clear" w:color="auto" w:fill="auto"/>
          </w:tcPr>
          <w:p w14:paraId="79F34323" w14:textId="77777777" w:rsidR="006F5380" w:rsidRPr="00EE1B93" w:rsidRDefault="006F5380" w:rsidP="000B63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38D72" w14:textId="5007CD65" w:rsidR="006F5380" w:rsidRPr="00EE1B93" w:rsidRDefault="00AD1FD4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398,893</w:t>
            </w:r>
          </w:p>
        </w:tc>
        <w:tc>
          <w:tcPr>
            <w:tcW w:w="145" w:type="pct"/>
          </w:tcPr>
          <w:p w14:paraId="7A35FCCB" w14:textId="77777777" w:rsidR="006F5380" w:rsidRPr="00EE1B93" w:rsidRDefault="006F538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042FE24C" w14:textId="15C55FED" w:rsidR="006F5380" w:rsidRPr="00EE1B93" w:rsidRDefault="00057DE0" w:rsidP="006F5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E1B93">
              <w:rPr>
                <w:rFonts w:ascii="Angsana New" w:hAnsi="Angsana New"/>
                <w:b/>
                <w:bCs/>
                <w:sz w:val="28"/>
                <w:szCs w:val="28"/>
              </w:rPr>
              <w:t>398</w:t>
            </w:r>
            <w:r w:rsidR="006F5380" w:rsidRPr="00EE1B9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E1B93">
              <w:rPr>
                <w:rFonts w:ascii="Angsana New" w:hAnsi="Angsana New"/>
                <w:b/>
                <w:bCs/>
                <w:sz w:val="28"/>
                <w:szCs w:val="28"/>
              </w:rPr>
              <w:t>893</w:t>
            </w:r>
          </w:p>
        </w:tc>
      </w:tr>
    </w:tbl>
    <w:p w14:paraId="4961D702" w14:textId="77777777" w:rsidR="003308DF" w:rsidRPr="0071246D" w:rsidRDefault="003308DF" w:rsidP="003308DF">
      <w:pPr>
        <w:pStyle w:val="block"/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24FEFDDF" w14:textId="1489D275" w:rsidR="00A83BFE" w:rsidRDefault="00A83BFE" w:rsidP="00A83BFE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FD423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ระยะสั้นจ</w:t>
      </w:r>
      <w:r w:rsidRPr="00FD4238">
        <w:rPr>
          <w:rFonts w:ascii="Angsana New" w:hAnsi="Angsana New"/>
          <w:b/>
          <w:bCs/>
          <w:i/>
          <w:iCs/>
          <w:sz w:val="30"/>
          <w:szCs w:val="30"/>
          <w:cs/>
        </w:rPr>
        <w:t>าก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สถาบันการเงิน</w:t>
      </w:r>
    </w:p>
    <w:p w14:paraId="4619DF66" w14:textId="77777777" w:rsidR="00EA28BC" w:rsidRPr="0071246D" w:rsidRDefault="00EA28BC" w:rsidP="00A83BFE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B1D6B45" w14:textId="5B6B3135" w:rsidR="00EA28BC" w:rsidRDefault="00EA28BC" w:rsidP="00EA28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5A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222CE" w:rsidRPr="00C222CE">
        <w:rPr>
          <w:rFonts w:ascii="Angsana New" w:hAnsi="Angsana New"/>
          <w:sz w:val="30"/>
          <w:szCs w:val="30"/>
        </w:rPr>
        <w:t xml:space="preserve">30 </w:t>
      </w:r>
      <w:r w:rsidR="002E266B">
        <w:rPr>
          <w:rFonts w:ascii="Angsana New" w:hAnsi="Angsana New" w:hint="cs"/>
          <w:sz w:val="30"/>
          <w:szCs w:val="30"/>
          <w:cs/>
        </w:rPr>
        <w:t>กันยายน</w:t>
      </w:r>
      <w:r w:rsidR="00C222CE" w:rsidRPr="00C222CE">
        <w:rPr>
          <w:rFonts w:ascii="Angsana New" w:hAnsi="Angsana New"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A85A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A85AA7">
        <w:rPr>
          <w:rFonts w:ascii="Angsana New" w:hAnsi="Angsana New"/>
          <w:sz w:val="30"/>
          <w:szCs w:val="30"/>
          <w:cs/>
        </w:rPr>
        <w:t>มีสัญญากู้ยืมเงินระยะ</w:t>
      </w:r>
      <w:r w:rsidRPr="00C078A8">
        <w:rPr>
          <w:rFonts w:ascii="Angsana New" w:hAnsi="Angsana New"/>
          <w:sz w:val="30"/>
          <w:szCs w:val="30"/>
          <w:cs/>
        </w:rPr>
        <w:t>สั้น</w:t>
      </w:r>
      <w:r>
        <w:rPr>
          <w:rFonts w:ascii="Angsana New" w:hAnsi="Angsana New"/>
          <w:sz w:val="30"/>
          <w:szCs w:val="30"/>
          <w:cs/>
        </w:rPr>
        <w:t>จากสถาบันก</w:t>
      </w:r>
      <w:r w:rsidR="009018C9">
        <w:rPr>
          <w:rFonts w:ascii="Angsana New" w:hAnsi="Angsana New"/>
          <w:sz w:val="30"/>
          <w:szCs w:val="30"/>
          <w:cs/>
        </w:rPr>
        <w:t>าร</w:t>
      </w:r>
      <w:r>
        <w:rPr>
          <w:rFonts w:ascii="Angsana New" w:hAnsi="Angsana New"/>
          <w:sz w:val="30"/>
          <w:szCs w:val="30"/>
          <w:cs/>
        </w:rPr>
        <w:t>เงิน</w:t>
      </w:r>
      <w:r w:rsidRPr="00A85AA7">
        <w:rPr>
          <w:rFonts w:ascii="Angsana New" w:hAnsi="Angsana New"/>
          <w:sz w:val="30"/>
          <w:szCs w:val="30"/>
          <w:cs/>
        </w:rPr>
        <w:t xml:space="preserve">เป็นจำนวนรวม </w:t>
      </w:r>
      <w:r w:rsidR="000E2EAE">
        <w:rPr>
          <w:rFonts w:ascii="Angsana New" w:hAnsi="Angsana New"/>
          <w:sz w:val="30"/>
          <w:szCs w:val="30"/>
        </w:rPr>
        <w:t>136.40</w:t>
      </w:r>
      <w:r w:rsidRPr="00A85AA7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9018C9">
        <w:rPr>
          <w:rFonts w:ascii="Angsana New" w:hAnsi="Angsana New"/>
          <w:sz w:val="30"/>
          <w:szCs w:val="30"/>
          <w:cs/>
        </w:rPr>
        <w:br/>
      </w:r>
      <w:r w:rsidRPr="00A85AA7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85AA7">
        <w:rPr>
          <w:rFonts w:ascii="Angsana New" w:hAnsi="Angsana New"/>
          <w:i/>
          <w:iCs/>
          <w:sz w:val="30"/>
          <w:szCs w:val="30"/>
          <w:cs/>
        </w:rPr>
        <w:t>:</w:t>
      </w:r>
      <w:r>
        <w:rPr>
          <w:rFonts w:ascii="Angsana New" w:hAnsi="Angsana New"/>
          <w:i/>
          <w:iCs/>
          <w:sz w:val="30"/>
          <w:szCs w:val="30"/>
          <w:cs/>
        </w:rPr>
        <w:t xml:space="preserve"> จำนวน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136</w:t>
      </w:r>
      <w:r w:rsidR="009018C9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80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A85AA7">
        <w:rPr>
          <w:rFonts w:ascii="Angsana New" w:hAnsi="Angsana New"/>
          <w:sz w:val="30"/>
          <w:szCs w:val="30"/>
          <w:cs/>
        </w:rPr>
        <w:t xml:space="preserve"> </w:t>
      </w:r>
      <w:r w:rsidR="009018C9">
        <w:rPr>
          <w:rFonts w:ascii="Angsana New" w:hAnsi="Angsana New"/>
          <w:sz w:val="30"/>
          <w:szCs w:val="30"/>
          <w:cs/>
        </w:rPr>
        <w:t xml:space="preserve">เงินกู้ยืมดังกล่าวมีหลักประกันและไม่มีหลักประกัน </w:t>
      </w:r>
      <w:r w:rsidRPr="00A85AA7">
        <w:rPr>
          <w:rFonts w:ascii="Angsana New" w:hAnsi="Angsana New"/>
          <w:sz w:val="30"/>
          <w:szCs w:val="30"/>
          <w:cs/>
        </w:rPr>
        <w:t>มีอัตราดอกเบี้ยร้อย</w:t>
      </w:r>
      <w:r w:rsidRPr="00C41D80">
        <w:rPr>
          <w:rFonts w:ascii="Angsana New" w:hAnsi="Angsana New"/>
          <w:sz w:val="30"/>
          <w:szCs w:val="30"/>
          <w:cs/>
        </w:rPr>
        <w:t xml:space="preserve">ละ </w:t>
      </w:r>
      <w:r w:rsidR="000E2EAE">
        <w:rPr>
          <w:rFonts w:ascii="Angsana New" w:hAnsi="Angsana New"/>
          <w:sz w:val="30"/>
          <w:szCs w:val="30"/>
        </w:rPr>
        <w:t>4.15 – 7.58</w:t>
      </w:r>
      <w:r w:rsidR="00C41D80"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85AA7">
        <w:rPr>
          <w:rFonts w:ascii="Angsana New" w:hAnsi="Angsana New"/>
          <w:sz w:val="30"/>
          <w:szCs w:val="30"/>
          <w:cs/>
        </w:rPr>
        <w:t xml:space="preserve">ต่อปี </w:t>
      </w:r>
      <w:r w:rsidRPr="00A85AA7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: อัตราดอกเบี้ยร้อยละ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4</w:t>
      </w:r>
      <w:r w:rsidRPr="00A85AA7">
        <w:rPr>
          <w:rFonts w:ascii="Angsana New" w:hAnsi="Angsana New"/>
          <w:i/>
          <w:iCs/>
          <w:sz w:val="30"/>
          <w:szCs w:val="30"/>
          <w:cs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15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06EC9">
        <w:rPr>
          <w:rFonts w:ascii="Angsana New" w:hAnsi="Angsana New"/>
          <w:i/>
          <w:iCs/>
          <w:sz w:val="30"/>
          <w:szCs w:val="30"/>
        </w:rPr>
        <w:t>-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7</w:t>
      </w:r>
      <w:r w:rsidR="009018C9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58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A85AA7">
        <w:rPr>
          <w:rFonts w:ascii="Angsana New" w:hAnsi="Angsana New"/>
          <w:sz w:val="30"/>
          <w:szCs w:val="30"/>
          <w:cs/>
        </w:rPr>
        <w:t xml:space="preserve"> </w:t>
      </w:r>
    </w:p>
    <w:p w14:paraId="60245589" w14:textId="77777777" w:rsidR="00643464" w:rsidRPr="0071246D" w:rsidRDefault="00643464" w:rsidP="00EA28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0DBF299" w14:textId="6CF252CA" w:rsidR="00FD4238" w:rsidRPr="00FD4238" w:rsidRDefault="00FD4238" w:rsidP="001C6984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FD423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</w:t>
      </w:r>
      <w:r w:rsidR="00046D99">
        <w:rPr>
          <w:rFonts w:ascii="Angsana New" w:hAnsi="Angsana New"/>
          <w:b/>
          <w:bCs/>
          <w:i/>
          <w:iCs/>
          <w:sz w:val="30"/>
          <w:szCs w:val="30"/>
          <w:cs/>
        </w:rPr>
        <w:t>จ</w:t>
      </w:r>
      <w:r w:rsidRPr="00FD4238">
        <w:rPr>
          <w:rFonts w:ascii="Angsana New" w:hAnsi="Angsana New"/>
          <w:b/>
          <w:bCs/>
          <w:i/>
          <w:iCs/>
          <w:sz w:val="30"/>
          <w:szCs w:val="30"/>
          <w:cs/>
        </w:rPr>
        <w:t>ากบริษัทและบุคคล</w:t>
      </w:r>
    </w:p>
    <w:p w14:paraId="2461BCE9" w14:textId="77777777" w:rsidR="00FD4238" w:rsidRPr="0071246D" w:rsidRDefault="00FD4238" w:rsidP="005F295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p w14:paraId="2876070E" w14:textId="3C91B692" w:rsidR="00CC6A0F" w:rsidRDefault="00BE67B4" w:rsidP="00FD42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85A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222CE" w:rsidRPr="00C222CE">
        <w:rPr>
          <w:rFonts w:ascii="Angsana New" w:hAnsi="Angsana New"/>
          <w:sz w:val="30"/>
          <w:szCs w:val="30"/>
        </w:rPr>
        <w:t xml:space="preserve">30 </w:t>
      </w:r>
      <w:r w:rsidR="002E266B">
        <w:rPr>
          <w:rFonts w:ascii="Angsana New" w:hAnsi="Angsana New" w:hint="cs"/>
          <w:sz w:val="30"/>
          <w:szCs w:val="30"/>
          <w:cs/>
        </w:rPr>
        <w:t>กันยายน</w:t>
      </w:r>
      <w:r w:rsidR="00C222CE" w:rsidRPr="00C222CE">
        <w:rPr>
          <w:rFonts w:ascii="Angsana New" w:hAnsi="Angsana New"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sz w:val="30"/>
          <w:szCs w:val="30"/>
        </w:rPr>
        <w:t>2564</w:t>
      </w:r>
      <w:r w:rsidRPr="00A85AA7">
        <w:rPr>
          <w:rFonts w:ascii="Angsana New" w:hAnsi="Angsana New"/>
          <w:sz w:val="30"/>
          <w:szCs w:val="30"/>
          <w:cs/>
        </w:rPr>
        <w:t xml:space="preserve"> </w:t>
      </w:r>
      <w:r w:rsidR="00B0165D" w:rsidRPr="00A85AA7">
        <w:rPr>
          <w:rFonts w:ascii="Angsana New" w:hAnsi="Angsana New"/>
          <w:sz w:val="30"/>
          <w:szCs w:val="30"/>
          <w:cs/>
        </w:rPr>
        <w:t>กลุ่ม</w:t>
      </w:r>
      <w:r w:rsidRPr="00A85AA7">
        <w:rPr>
          <w:rFonts w:ascii="Angsana New" w:hAnsi="Angsana New"/>
          <w:sz w:val="30"/>
          <w:szCs w:val="30"/>
          <w:cs/>
        </w:rPr>
        <w:t>บริษัท</w:t>
      </w:r>
      <w:r w:rsidR="00334EB2">
        <w:rPr>
          <w:rFonts w:ascii="Angsana New" w:hAnsi="Angsana New"/>
          <w:sz w:val="30"/>
          <w:szCs w:val="30"/>
          <w:cs/>
        </w:rPr>
        <w:t>และบริษัท</w:t>
      </w:r>
      <w:r w:rsidRPr="00A85AA7">
        <w:rPr>
          <w:rFonts w:ascii="Angsana New" w:hAnsi="Angsana New"/>
          <w:sz w:val="30"/>
          <w:szCs w:val="30"/>
          <w:cs/>
        </w:rPr>
        <w:t>มีสัญญากู้ยืมเงินระยะ</w:t>
      </w:r>
      <w:r w:rsidR="00C078A8" w:rsidRPr="00C078A8">
        <w:rPr>
          <w:rFonts w:ascii="Angsana New" w:hAnsi="Angsana New"/>
          <w:sz w:val="30"/>
          <w:szCs w:val="30"/>
          <w:cs/>
        </w:rPr>
        <w:t>สั้น</w:t>
      </w:r>
      <w:r w:rsidRPr="00A85AA7">
        <w:rPr>
          <w:rFonts w:ascii="Angsana New" w:hAnsi="Angsana New"/>
          <w:sz w:val="30"/>
          <w:szCs w:val="30"/>
          <w:cs/>
        </w:rPr>
        <w:t>กับ</w:t>
      </w:r>
      <w:r w:rsidR="000D284A">
        <w:rPr>
          <w:rFonts w:ascii="Angsana New" w:hAnsi="Angsana New" w:hint="cs"/>
          <w:sz w:val="30"/>
          <w:szCs w:val="30"/>
          <w:cs/>
        </w:rPr>
        <w:t>บุคคลและ</w:t>
      </w:r>
      <w:r w:rsidRPr="00A85AA7">
        <w:rPr>
          <w:rFonts w:ascii="Angsana New" w:hAnsi="Angsana New"/>
          <w:sz w:val="30"/>
          <w:szCs w:val="30"/>
          <w:cs/>
        </w:rPr>
        <w:t>บริษัทแห่งหนึ่งและ</w:t>
      </w:r>
      <w:r w:rsidR="00F64714" w:rsidRPr="00A85AA7">
        <w:rPr>
          <w:rFonts w:ascii="Angsana New" w:hAnsi="Angsana New"/>
          <w:sz w:val="30"/>
          <w:szCs w:val="30"/>
          <w:cs/>
        </w:rPr>
        <w:t>สัญญากู้ยืมเงินระยะยาวกับ</w:t>
      </w:r>
      <w:r w:rsidRPr="00A85AA7">
        <w:rPr>
          <w:rFonts w:ascii="Angsana New" w:hAnsi="Angsana New"/>
          <w:sz w:val="30"/>
          <w:szCs w:val="30"/>
          <w:cs/>
        </w:rPr>
        <w:t xml:space="preserve">บุคคลหลายสัญญาเป็นจำนวนรวม </w:t>
      </w:r>
      <w:r w:rsidR="000E2EAE">
        <w:rPr>
          <w:rFonts w:ascii="Angsana New" w:hAnsi="Angsana New"/>
          <w:sz w:val="30"/>
          <w:szCs w:val="30"/>
        </w:rPr>
        <w:t>424.69</w:t>
      </w:r>
      <w:r w:rsidRPr="00A85AA7">
        <w:rPr>
          <w:rFonts w:ascii="Angsana New" w:hAnsi="Angsana New"/>
          <w:sz w:val="30"/>
          <w:szCs w:val="30"/>
          <w:cs/>
        </w:rPr>
        <w:t xml:space="preserve"> ล้านบาท </w:t>
      </w:r>
      <w:r w:rsidR="00C078A8">
        <w:rPr>
          <w:rFonts w:ascii="Angsana New" w:hAnsi="Angsana New"/>
          <w:sz w:val="30"/>
          <w:szCs w:val="30"/>
          <w:cs/>
        </w:rPr>
        <w:t xml:space="preserve">และ </w:t>
      </w:r>
      <w:r w:rsidR="000E2EAE">
        <w:rPr>
          <w:rFonts w:ascii="Angsana New" w:hAnsi="Angsana New"/>
          <w:sz w:val="30"/>
          <w:szCs w:val="30"/>
        </w:rPr>
        <w:t>342.19</w:t>
      </w:r>
      <w:r w:rsidR="00C078A8">
        <w:rPr>
          <w:rFonts w:ascii="Angsana New" w:hAnsi="Angsana New"/>
          <w:sz w:val="30"/>
          <w:szCs w:val="30"/>
        </w:rPr>
        <w:t xml:space="preserve"> </w:t>
      </w:r>
      <w:r w:rsidR="00C078A8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F918D3">
        <w:rPr>
          <w:rFonts w:ascii="Angsana New" w:hAnsi="Angsana New"/>
          <w:sz w:val="30"/>
          <w:szCs w:val="30"/>
          <w:cs/>
        </w:rPr>
        <w:br/>
      </w:r>
      <w:r w:rsidRPr="00A85AA7">
        <w:rPr>
          <w:rFonts w:ascii="Angsana New" w:hAnsi="Angsana New"/>
          <w:i/>
          <w:iCs/>
          <w:sz w:val="30"/>
          <w:szCs w:val="30"/>
          <w:cs/>
        </w:rPr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85AA7">
        <w:rPr>
          <w:rFonts w:ascii="Angsana New" w:hAnsi="Angsana New"/>
          <w:i/>
          <w:iCs/>
          <w:sz w:val="30"/>
          <w:szCs w:val="30"/>
          <w:cs/>
        </w:rPr>
        <w:t>:</w:t>
      </w:r>
      <w:r w:rsidR="00C078A8">
        <w:rPr>
          <w:rFonts w:ascii="Angsana New" w:hAnsi="Angsana New"/>
          <w:i/>
          <w:iCs/>
          <w:sz w:val="30"/>
          <w:szCs w:val="30"/>
          <w:cs/>
        </w:rPr>
        <w:t xml:space="preserve"> เงินกู้ระยะสั้นจำนวน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298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A85AA7">
        <w:rPr>
          <w:rFonts w:ascii="Angsana New" w:hAnsi="Angsana New"/>
          <w:sz w:val="30"/>
          <w:szCs w:val="30"/>
          <w:cs/>
        </w:rPr>
        <w:t xml:space="preserve"> โดยเงินกู้ยืมดังกล่าวมีอัตราดอกเบี้ยร้อยละ </w:t>
      </w:r>
      <w:r w:rsidR="000E2EAE">
        <w:rPr>
          <w:rFonts w:ascii="Angsana New" w:hAnsi="Angsana New"/>
          <w:sz w:val="30"/>
          <w:szCs w:val="30"/>
        </w:rPr>
        <w:t>6</w:t>
      </w:r>
      <w:r w:rsidRPr="00A85AA7">
        <w:rPr>
          <w:rFonts w:ascii="Angsana New" w:hAnsi="Angsana New"/>
          <w:sz w:val="30"/>
          <w:szCs w:val="30"/>
          <w:cs/>
        </w:rPr>
        <w:t xml:space="preserve"> ต่อปี </w:t>
      </w:r>
      <w:r w:rsidR="00F918D3">
        <w:rPr>
          <w:rFonts w:ascii="Angsana New" w:hAnsi="Angsana New"/>
          <w:sz w:val="30"/>
          <w:szCs w:val="30"/>
          <w:cs/>
        </w:rPr>
        <w:br/>
      </w:r>
      <w:r w:rsidRPr="00A85AA7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31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2563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: อัตราดอกเบี้ยร้อยละ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6</w:t>
      </w:r>
      <w:r w:rsidR="009018C9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00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44FC0">
        <w:rPr>
          <w:rFonts w:ascii="Angsana New" w:hAnsi="Angsana New"/>
          <w:i/>
          <w:iCs/>
          <w:sz w:val="30"/>
          <w:szCs w:val="30"/>
        </w:rPr>
        <w:t>-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12</w:t>
      </w:r>
      <w:r w:rsidR="009018C9">
        <w:rPr>
          <w:rFonts w:ascii="Angsana New" w:hAnsi="Angsana New"/>
          <w:i/>
          <w:iCs/>
          <w:sz w:val="30"/>
          <w:szCs w:val="30"/>
        </w:rPr>
        <w:t>.</w:t>
      </w:r>
      <w:r w:rsidR="00057DE0" w:rsidRPr="00057DE0">
        <w:rPr>
          <w:rFonts w:ascii="Angsana New" w:hAnsi="Angsana New"/>
          <w:i/>
          <w:iCs/>
          <w:sz w:val="30"/>
          <w:szCs w:val="30"/>
        </w:rPr>
        <w:t>00</w:t>
      </w:r>
      <w:r w:rsidRPr="00A85AA7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A85AA7">
        <w:rPr>
          <w:rFonts w:ascii="Angsana New" w:hAnsi="Angsana New"/>
          <w:sz w:val="30"/>
          <w:szCs w:val="30"/>
          <w:cs/>
        </w:rPr>
        <w:t xml:space="preserve"> ซึ่งมีกำหนดชำระดอกเบี้ยเป็นรายเดือน ทั้งนี้ในกรณีที่</w:t>
      </w:r>
      <w:r w:rsidR="006E048A">
        <w:rPr>
          <w:rFonts w:ascii="Angsana New" w:hAnsi="Angsana New" w:hint="cs"/>
          <w:sz w:val="30"/>
          <w:szCs w:val="30"/>
          <w:cs/>
        </w:rPr>
        <w:t>กลุ่ม</w:t>
      </w:r>
      <w:r w:rsidRPr="00A85AA7">
        <w:rPr>
          <w:rFonts w:ascii="Angsana New" w:hAnsi="Angsana New"/>
          <w:sz w:val="30"/>
          <w:szCs w:val="30"/>
          <w:cs/>
        </w:rPr>
        <w:t>บริษัทประสงค์จะเลื่อนกำหนดวันชำระคืนเงินกู้ออกไป ให้</w:t>
      </w:r>
      <w:r w:rsidR="007D35FC">
        <w:rPr>
          <w:rFonts w:ascii="Angsana New" w:hAnsi="Angsana New" w:hint="cs"/>
          <w:sz w:val="30"/>
          <w:szCs w:val="30"/>
          <w:cs/>
        </w:rPr>
        <w:t>กลุ่ม</w:t>
      </w:r>
      <w:r w:rsidRPr="00A85AA7">
        <w:rPr>
          <w:rFonts w:ascii="Angsana New" w:hAnsi="Angsana New"/>
          <w:sz w:val="30"/>
          <w:szCs w:val="30"/>
          <w:cs/>
        </w:rPr>
        <w:t xml:space="preserve">บริษัทส่งคำบอกกล่าวเป็นลายลักษณ์อักษรไปยังผู้ให้กู้ล่วงหน้าภายใน </w:t>
      </w:r>
      <w:r w:rsidR="00057DE0" w:rsidRPr="00057DE0">
        <w:rPr>
          <w:rFonts w:ascii="Angsana New" w:hAnsi="Angsana New"/>
          <w:sz w:val="30"/>
          <w:szCs w:val="30"/>
        </w:rPr>
        <w:t>15</w:t>
      </w:r>
      <w:r w:rsidRPr="00A85AA7">
        <w:rPr>
          <w:rFonts w:ascii="Angsana New" w:hAnsi="Angsana New"/>
          <w:sz w:val="30"/>
          <w:szCs w:val="30"/>
          <w:cs/>
        </w:rPr>
        <w:t xml:space="preserve"> วัน ก่อนครบกำหนดวันชำระคืนเงินกู้ ในกรณีเช่นว่านี้ คู่สัญญาทั้งสองฝ่ายจะแก้ไขข้อตกลงภายใต้สัญญาฉบับนี้ให้สอดคล้องกับวันชำระคืนเงินกู้ที่คู่สัญญาตกลงกันเลื่อนออกไป</w:t>
      </w:r>
    </w:p>
    <w:p w14:paraId="3FE5439E" w14:textId="77777777" w:rsidR="00CD15DE" w:rsidRPr="0071246D" w:rsidRDefault="00CD15DE" w:rsidP="00FD42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FF8DFC4" w14:textId="5F8AC80D" w:rsidR="00F35D3A" w:rsidRDefault="00F35D3A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t>รายละเอียดของ</w:t>
      </w:r>
      <w:r w:rsidRPr="006B0919">
        <w:rPr>
          <w:rFonts w:ascii="Angsana New" w:hAnsi="Angsana New" w:cs="Angsana New"/>
          <w:sz w:val="30"/>
          <w:szCs w:val="30"/>
          <w:cs/>
          <w:lang w:val="en-US" w:bidi="th-TH"/>
        </w:rPr>
        <w:t>สัญญา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เงิน</w:t>
      </w:r>
      <w:r w:rsidRPr="006B0919">
        <w:rPr>
          <w:rFonts w:ascii="Angsana New" w:hAnsi="Angsana New" w:cs="Angsana New"/>
          <w:sz w:val="30"/>
          <w:szCs w:val="30"/>
          <w:cs/>
          <w:lang w:val="en-US" w:bidi="th-TH"/>
        </w:rPr>
        <w:t>กู้ยื</w:t>
      </w:r>
      <w:r w:rsidR="00CB0E0C">
        <w:rPr>
          <w:rFonts w:ascii="Angsana New" w:hAnsi="Angsana New" w:cs="Angsana New"/>
          <w:sz w:val="30"/>
          <w:szCs w:val="30"/>
          <w:cs/>
          <w:lang w:val="en-US" w:bidi="th-TH"/>
        </w:rPr>
        <w:t>ม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จาก</w:t>
      </w:r>
      <w:r w:rsidRPr="006B0919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บริษัทและบุคคล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วันที่ </w:t>
      </w:r>
      <w:r w:rsidR="00C222CE" w:rsidRPr="00C222CE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2E266B">
        <w:rPr>
          <w:rFonts w:ascii="Angsana New" w:hAnsi="Angsana New" w:cs="Angsana New"/>
          <w:sz w:val="30"/>
          <w:szCs w:val="30"/>
          <w:lang w:val="en-US" w:bidi="th-TH"/>
        </w:rPr>
        <w:t xml:space="preserve">0 </w:t>
      </w:r>
      <w:r w:rsidR="002E266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กันยายน </w:t>
      </w:r>
      <w:r w:rsidR="00057DE0" w:rsidRPr="00057DE0">
        <w:rPr>
          <w:rFonts w:ascii="Angsana New" w:hAnsi="Angsana New" w:cs="Angsana New"/>
          <w:sz w:val="30"/>
          <w:szCs w:val="30"/>
          <w:lang w:val="en-US" w:bidi="th-TH"/>
        </w:rPr>
        <w:t>2564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15925276" w14:textId="77777777" w:rsidR="00FF443B" w:rsidRPr="0071246D" w:rsidRDefault="00FF443B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tbl>
      <w:tblPr>
        <w:tblW w:w="96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630"/>
        <w:gridCol w:w="990"/>
        <w:gridCol w:w="270"/>
        <w:gridCol w:w="2934"/>
        <w:gridCol w:w="900"/>
      </w:tblGrid>
      <w:tr w:rsidR="00124709" w:rsidRPr="00FD2F11" w14:paraId="3153D163" w14:textId="77777777" w:rsidTr="00A36CD7">
        <w:tc>
          <w:tcPr>
            <w:tcW w:w="4590" w:type="dxa"/>
            <w:gridSpan w:val="2"/>
            <w:shd w:val="clear" w:color="auto" w:fill="auto"/>
          </w:tcPr>
          <w:p w14:paraId="484994C2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94" w:type="dxa"/>
            <w:gridSpan w:val="4"/>
            <w:shd w:val="clear" w:color="auto" w:fill="auto"/>
          </w:tcPr>
          <w:p w14:paraId="49DCA932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4709" w:rsidRPr="00FD2F11" w14:paraId="4D6EC78F" w14:textId="77777777" w:rsidTr="00A36CD7">
        <w:tc>
          <w:tcPr>
            <w:tcW w:w="4590" w:type="dxa"/>
            <w:gridSpan w:val="2"/>
            <w:shd w:val="clear" w:color="auto" w:fill="auto"/>
          </w:tcPr>
          <w:p w14:paraId="77947DDB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AD31EC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0EBDA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A44B7C0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4A2B60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124709" w:rsidRPr="00FD2F11" w14:paraId="34DFD7F9" w14:textId="77777777" w:rsidTr="00A36CD7">
        <w:tc>
          <w:tcPr>
            <w:tcW w:w="3960" w:type="dxa"/>
            <w:shd w:val="clear" w:color="auto" w:fill="auto"/>
          </w:tcPr>
          <w:p w14:paraId="2DEA8FF1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AA0E5F9" w14:textId="7351EC09" w:rsidR="00124709" w:rsidRPr="00FD2F11" w:rsidRDefault="00F86CF1" w:rsidP="00B0121C">
            <w:pPr>
              <w:pStyle w:val="ListParagraph"/>
              <w:tabs>
                <w:tab w:val="clear" w:pos="680"/>
                <w:tab w:val="left" w:pos="700"/>
              </w:tabs>
              <w:ind w:left="-108" w:right="-107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A337A2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9A01D6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0457397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7043A4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24709" w:rsidRPr="00FD2F11" w14:paraId="71030F01" w14:textId="77777777" w:rsidTr="00A36CD7">
        <w:tc>
          <w:tcPr>
            <w:tcW w:w="4590" w:type="dxa"/>
            <w:gridSpan w:val="2"/>
            <w:shd w:val="clear" w:color="auto" w:fill="auto"/>
          </w:tcPr>
          <w:p w14:paraId="0A6D4CCB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27B95A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FE6E9C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FE64A5C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BF96A6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24709" w:rsidRPr="00FD2F11" w14:paraId="0D1E3661" w14:textId="77777777" w:rsidTr="00A36CD7">
        <w:tc>
          <w:tcPr>
            <w:tcW w:w="4590" w:type="dxa"/>
            <w:gridSpan w:val="2"/>
            <w:shd w:val="clear" w:color="auto" w:fill="auto"/>
          </w:tcPr>
          <w:p w14:paraId="1D639C1E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68DD07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F41CDF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6049437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B6EFE7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24709" w:rsidRPr="00FD2F11" w14:paraId="3946AB0D" w14:textId="77777777" w:rsidTr="00A36CD7">
        <w:tc>
          <w:tcPr>
            <w:tcW w:w="4590" w:type="dxa"/>
            <w:gridSpan w:val="2"/>
            <w:shd w:val="clear" w:color="auto" w:fill="auto"/>
          </w:tcPr>
          <w:p w14:paraId="5B18E953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BBF6EF" w14:textId="0BA5E203" w:rsidR="00124709" w:rsidRPr="00BC0998" w:rsidRDefault="007B2CEF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32,186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D0A3C" w14:textId="77777777" w:rsidR="00124709" w:rsidRPr="00BC0998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647E90B6" w14:textId="0CCAFD62" w:rsidR="00124709" w:rsidRPr="00BC0998" w:rsidRDefault="007B2CEF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828C21" w14:textId="62673E97" w:rsidR="00124709" w:rsidRPr="00BC0998" w:rsidRDefault="007B2CEF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6.00</w:t>
            </w:r>
          </w:p>
        </w:tc>
      </w:tr>
      <w:tr w:rsidR="00BC0998" w:rsidRPr="00FD2F11" w14:paraId="01DA01D1" w14:textId="77777777" w:rsidTr="00A36CD7">
        <w:tc>
          <w:tcPr>
            <w:tcW w:w="4590" w:type="dxa"/>
            <w:gridSpan w:val="2"/>
            <w:shd w:val="clear" w:color="auto" w:fill="auto"/>
          </w:tcPr>
          <w:p w14:paraId="0D406FF8" w14:textId="48D109A9" w:rsidR="00BC0998" w:rsidRPr="00FD2F11" w:rsidRDefault="00BC0998" w:rsidP="00BC0998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143510" w14:textId="77777777" w:rsidR="00BC0998" w:rsidRPr="00BC0998" w:rsidRDefault="00BC0998" w:rsidP="00BC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449AF4" w14:textId="77777777" w:rsidR="00BC0998" w:rsidRPr="00BC0998" w:rsidRDefault="00BC0998" w:rsidP="00BC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18F94B19" w14:textId="77777777" w:rsidR="00BC0998" w:rsidRPr="00BC0998" w:rsidRDefault="00BC0998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C2CA5C" w14:textId="77777777" w:rsidR="00BC0998" w:rsidRPr="00BC0998" w:rsidRDefault="00BC0998" w:rsidP="00BC0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4709" w:rsidRPr="00FD2F11" w14:paraId="79BBB254" w14:textId="77777777" w:rsidTr="00A36CD7">
        <w:trPr>
          <w:trHeight w:val="74"/>
        </w:trPr>
        <w:tc>
          <w:tcPr>
            <w:tcW w:w="4590" w:type="dxa"/>
            <w:gridSpan w:val="2"/>
            <w:shd w:val="clear" w:color="auto" w:fill="auto"/>
          </w:tcPr>
          <w:p w14:paraId="671CDC20" w14:textId="3C62FF13" w:rsidR="00124709" w:rsidRPr="00FD2F11" w:rsidRDefault="00BC0998" w:rsidP="00BC0998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359FA0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399B75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20DCBA5" w14:textId="77777777" w:rsidR="00124709" w:rsidRPr="00124709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4A4165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C1B7B" w:rsidRPr="00FD2F11" w14:paraId="015BA5F6" w14:textId="77777777" w:rsidTr="00A36CD7">
        <w:trPr>
          <w:trHeight w:val="74"/>
        </w:trPr>
        <w:tc>
          <w:tcPr>
            <w:tcW w:w="4590" w:type="dxa"/>
            <w:gridSpan w:val="2"/>
            <w:shd w:val="clear" w:color="auto" w:fill="auto"/>
          </w:tcPr>
          <w:p w14:paraId="5E77AC90" w14:textId="44F14419" w:rsidR="008C1B7B" w:rsidRPr="00FD2F11" w:rsidRDefault="008C1B7B" w:rsidP="008C1B7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1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240BCC" w14:textId="51724D1F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E551C5" w14:textId="77777777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57EE968" w14:textId="38E8D584" w:rsidR="008C1B7B" w:rsidRPr="00B90B9C" w:rsidRDefault="00A33AA3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90B9C">
              <w:rPr>
                <w:rFonts w:ascii="Angsana New" w:hAnsi="Angsana New"/>
                <w:sz w:val="24"/>
                <w:szCs w:val="24"/>
              </w:rPr>
              <w:t xml:space="preserve">22 </w:t>
            </w:r>
            <w:r w:rsidRPr="00B90B9C">
              <w:rPr>
                <w:rFonts w:ascii="Angsana New" w:hAnsi="Angsana New" w:hint="cs"/>
                <w:sz w:val="24"/>
                <w:szCs w:val="24"/>
                <w:cs/>
              </w:rPr>
              <w:t xml:space="preserve">กันยายน </w:t>
            </w:r>
            <w:proofErr w:type="gramStart"/>
            <w:r w:rsidRPr="00B90B9C">
              <w:rPr>
                <w:rFonts w:ascii="Angsana New" w:hAnsi="Angsana New"/>
                <w:sz w:val="24"/>
                <w:szCs w:val="24"/>
              </w:rPr>
              <w:t>2564  -</w:t>
            </w:r>
            <w:proofErr w:type="gramEnd"/>
            <w:r w:rsidRPr="00B90B9C">
              <w:rPr>
                <w:rFonts w:ascii="Angsana New" w:hAnsi="Angsana New"/>
                <w:sz w:val="24"/>
                <w:szCs w:val="24"/>
              </w:rPr>
              <w:t xml:space="preserve"> 29 </w:t>
            </w:r>
            <w:r w:rsidRPr="00B90B9C">
              <w:rPr>
                <w:rFonts w:ascii="Angsana New" w:hAnsi="Angsana New" w:hint="cs"/>
                <w:sz w:val="24"/>
                <w:szCs w:val="24"/>
                <w:cs/>
              </w:rPr>
              <w:t xml:space="preserve">ตุลาคม </w:t>
            </w:r>
            <w:r w:rsidRPr="00B90B9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CCF18D" w14:textId="4465D90E" w:rsidR="008C1B7B" w:rsidRPr="00124709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8C1B7B" w:rsidRPr="00FD2F11" w14:paraId="1DE9789F" w14:textId="77777777" w:rsidTr="00A36CD7">
        <w:trPr>
          <w:trHeight w:val="74"/>
        </w:trPr>
        <w:tc>
          <w:tcPr>
            <w:tcW w:w="4590" w:type="dxa"/>
            <w:gridSpan w:val="2"/>
            <w:shd w:val="clear" w:color="auto" w:fill="auto"/>
          </w:tcPr>
          <w:p w14:paraId="2B661224" w14:textId="77777777" w:rsidR="008C1B7B" w:rsidRPr="00FD2F11" w:rsidRDefault="008C1B7B" w:rsidP="008C1B7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2BE48" w14:textId="29056EBD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DA8369" w14:textId="77777777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9F00FE9" w14:textId="00982B84" w:rsidR="008C1B7B" w:rsidRPr="00B90B9C" w:rsidRDefault="000F1221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90B9C">
              <w:rPr>
                <w:rFonts w:ascii="Angsana New" w:hAnsi="Angsana New"/>
                <w:sz w:val="24"/>
                <w:szCs w:val="24"/>
              </w:rPr>
              <w:t xml:space="preserve">22 </w:t>
            </w:r>
            <w:r w:rsidRPr="00B90B9C">
              <w:rPr>
                <w:rFonts w:ascii="Angsana New" w:hAnsi="Angsana New" w:hint="cs"/>
                <w:sz w:val="24"/>
                <w:szCs w:val="24"/>
                <w:cs/>
              </w:rPr>
              <w:t xml:space="preserve">กันยายน </w:t>
            </w:r>
            <w:proofErr w:type="gramStart"/>
            <w:r w:rsidRPr="00B90B9C">
              <w:rPr>
                <w:rFonts w:ascii="Angsana New" w:hAnsi="Angsana New"/>
                <w:sz w:val="24"/>
                <w:szCs w:val="24"/>
              </w:rPr>
              <w:t>2564  -</w:t>
            </w:r>
            <w:proofErr w:type="gramEnd"/>
            <w:r w:rsidRPr="00B90B9C">
              <w:rPr>
                <w:rFonts w:ascii="Angsana New" w:hAnsi="Angsana New"/>
                <w:sz w:val="24"/>
                <w:szCs w:val="24"/>
              </w:rPr>
              <w:t xml:space="preserve"> 29 </w:t>
            </w:r>
            <w:r w:rsidRPr="00B90B9C">
              <w:rPr>
                <w:rFonts w:ascii="Angsana New" w:hAnsi="Angsana New" w:hint="cs"/>
                <w:sz w:val="24"/>
                <w:szCs w:val="24"/>
                <w:cs/>
              </w:rPr>
              <w:t xml:space="preserve">ตุลาคม </w:t>
            </w:r>
            <w:r w:rsidRPr="00B90B9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9F4365" w14:textId="1244C48E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401E7C" w:rsidRPr="00FD2F11" w14:paraId="573B7265" w14:textId="77777777" w:rsidTr="00A36CD7">
        <w:tc>
          <w:tcPr>
            <w:tcW w:w="3960" w:type="dxa"/>
            <w:shd w:val="clear" w:color="auto" w:fill="auto"/>
          </w:tcPr>
          <w:p w14:paraId="11A4B351" w14:textId="26A223B0" w:rsidR="00401E7C" w:rsidRPr="00FD2F11" w:rsidRDefault="00401E7C" w:rsidP="00401E7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รวมเงินกู้ยืมระยะสั้นจากบุคคล</w:t>
            </w:r>
          </w:p>
        </w:tc>
        <w:tc>
          <w:tcPr>
            <w:tcW w:w="630" w:type="dxa"/>
            <w:shd w:val="clear" w:color="auto" w:fill="auto"/>
          </w:tcPr>
          <w:p w14:paraId="767FD9A1" w14:textId="0D9C4A2E" w:rsidR="00401E7C" w:rsidRPr="00FD2F11" w:rsidRDefault="008A6534" w:rsidP="009B615A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DFF7" w14:textId="5075FF48" w:rsidR="00401E7C" w:rsidRPr="00401E7C" w:rsidRDefault="008C1B7B" w:rsidP="009B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B8BE8D" w14:textId="77777777" w:rsidR="00401E7C" w:rsidRPr="00401E7C" w:rsidRDefault="00401E7C" w:rsidP="009B6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9730D6E" w14:textId="77777777" w:rsidR="00401E7C" w:rsidRPr="00401E7C" w:rsidRDefault="00401E7C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D6DF26" w14:textId="77777777" w:rsidR="00401E7C" w:rsidRPr="00401E7C" w:rsidRDefault="00401E7C" w:rsidP="009B6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4813" w:rsidRPr="00FD2F11" w14:paraId="47409A94" w14:textId="77777777" w:rsidTr="00A36CD7">
        <w:tc>
          <w:tcPr>
            <w:tcW w:w="3960" w:type="dxa"/>
            <w:shd w:val="clear" w:color="auto" w:fill="auto"/>
          </w:tcPr>
          <w:p w14:paraId="7EF67BAE" w14:textId="352D5BB0" w:rsidR="00264813" w:rsidRPr="00FD2F11" w:rsidRDefault="00264813" w:rsidP="00F2217B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ไม่</w:t>
            </w: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630" w:type="dxa"/>
            <w:shd w:val="clear" w:color="auto" w:fill="auto"/>
          </w:tcPr>
          <w:p w14:paraId="50F3C58F" w14:textId="77777777" w:rsidR="00264813" w:rsidRPr="00FD2F11" w:rsidRDefault="00264813" w:rsidP="00B0121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EEE8D3" w14:textId="77777777" w:rsidR="00264813" w:rsidRPr="00124709" w:rsidRDefault="00264813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66B362" w14:textId="77777777" w:rsidR="00264813" w:rsidRPr="00124709" w:rsidRDefault="00264813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8FC6A15" w14:textId="77777777" w:rsidR="00264813" w:rsidRPr="00124709" w:rsidRDefault="00264813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7E52F0" w14:textId="77777777" w:rsidR="00264813" w:rsidRPr="00124709" w:rsidRDefault="00264813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24709" w:rsidRPr="00FD2F11" w14:paraId="0F1F403A" w14:textId="77777777" w:rsidTr="00A36CD7">
        <w:tc>
          <w:tcPr>
            <w:tcW w:w="3960" w:type="dxa"/>
            <w:shd w:val="clear" w:color="auto" w:fill="auto"/>
          </w:tcPr>
          <w:p w14:paraId="0BD2741E" w14:textId="511013B9" w:rsidR="00124709" w:rsidRPr="00FD2F11" w:rsidRDefault="00124709" w:rsidP="00F2217B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เงินกู้ยืมระยะยาวจากบุคคล</w:t>
            </w:r>
          </w:p>
        </w:tc>
        <w:tc>
          <w:tcPr>
            <w:tcW w:w="630" w:type="dxa"/>
            <w:shd w:val="clear" w:color="auto" w:fill="auto"/>
          </w:tcPr>
          <w:p w14:paraId="23BD56E7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BB91A5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CF237D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C911CE5" w14:textId="77777777" w:rsidR="00124709" w:rsidRPr="00124709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E56A8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8C1B7B" w:rsidRPr="00FD2F11" w14:paraId="24BC2D5C" w14:textId="77777777" w:rsidTr="00A36CD7">
        <w:tc>
          <w:tcPr>
            <w:tcW w:w="3960" w:type="dxa"/>
            <w:shd w:val="clear" w:color="auto" w:fill="auto"/>
          </w:tcPr>
          <w:p w14:paraId="3CEFB8B4" w14:textId="3A14B72A" w:rsidR="008C1B7B" w:rsidRPr="00FD2F11" w:rsidRDefault="008C1B7B" w:rsidP="008C1B7B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1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630" w:type="dxa"/>
            <w:shd w:val="clear" w:color="auto" w:fill="auto"/>
          </w:tcPr>
          <w:p w14:paraId="538D9DBE" w14:textId="77777777" w:rsidR="008C1B7B" w:rsidRPr="00FD2F11" w:rsidRDefault="008C1B7B" w:rsidP="008C1B7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E95F61" w14:textId="3D7CD2D4" w:rsidR="008C1B7B" w:rsidRPr="00401E7C" w:rsidRDefault="008C1B7B" w:rsidP="008C1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D18E0" w14:textId="77777777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9B04755" w14:textId="4FE1CC0D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18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</w:t>
            </w:r>
            <w:r w:rsidR="00AB048C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="00AB048C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="00AB048C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AD4851" w14:textId="370CDDC8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8C1B7B" w:rsidRPr="00FD2F11" w14:paraId="1D7C2BAE" w14:textId="77777777" w:rsidTr="00A36CD7">
        <w:tc>
          <w:tcPr>
            <w:tcW w:w="3960" w:type="dxa"/>
            <w:shd w:val="clear" w:color="auto" w:fill="auto"/>
          </w:tcPr>
          <w:p w14:paraId="6224E568" w14:textId="77777777" w:rsidR="008C1B7B" w:rsidRPr="00FD2F11" w:rsidRDefault="008C1B7B" w:rsidP="008C1B7B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C81AF75" w14:textId="77777777" w:rsidR="008C1B7B" w:rsidRPr="00FD2F11" w:rsidRDefault="008C1B7B" w:rsidP="008C1B7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4EBD3" w14:textId="03A5149B" w:rsidR="008C1B7B" w:rsidRPr="00401E7C" w:rsidRDefault="008C1B7B" w:rsidP="008C1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47F311" w14:textId="77777777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2E449EDB" w14:textId="4108F57C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29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</w:t>
            </w:r>
            <w:r w:rsidR="00AB048C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="00AB048C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="00AB048C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8EFC92" w14:textId="7536D8A5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294739C7" w14:textId="77777777" w:rsidTr="00A36CD7">
        <w:tc>
          <w:tcPr>
            <w:tcW w:w="3960" w:type="dxa"/>
            <w:shd w:val="clear" w:color="auto" w:fill="auto"/>
          </w:tcPr>
          <w:p w14:paraId="3FA4865B" w14:textId="77777777" w:rsidR="00124709" w:rsidRPr="00FD2F11" w:rsidRDefault="00124709" w:rsidP="00B0121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5C32A3A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7AC64" w14:textId="54222A80" w:rsidR="00124709" w:rsidRPr="00401E7C" w:rsidRDefault="008C1B7B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DD5072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1263F045" w14:textId="77777777" w:rsidR="00124709" w:rsidRPr="00401E7C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054C27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1B7B" w:rsidRPr="00FD2F11" w14:paraId="5F202F77" w14:textId="77777777" w:rsidTr="00A36CD7">
        <w:tc>
          <w:tcPr>
            <w:tcW w:w="3960" w:type="dxa"/>
            <w:shd w:val="clear" w:color="auto" w:fill="auto"/>
          </w:tcPr>
          <w:p w14:paraId="386C266B" w14:textId="6C1DC5D6" w:rsidR="008C1B7B" w:rsidRPr="00FD2F11" w:rsidRDefault="008C1B7B" w:rsidP="008C1B7B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2 -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630" w:type="dxa"/>
            <w:shd w:val="clear" w:color="auto" w:fill="auto"/>
          </w:tcPr>
          <w:p w14:paraId="280AB309" w14:textId="77777777" w:rsidR="008C1B7B" w:rsidRPr="00FD2F11" w:rsidRDefault="008C1B7B" w:rsidP="008C1B7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8323C8" w14:textId="3CBEBD8E" w:rsidR="008C1B7B" w:rsidRPr="00401E7C" w:rsidRDefault="008C1B7B" w:rsidP="008C1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07C61" w14:textId="77777777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CB09572" w14:textId="14CE5E71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61E1CC" w14:textId="0A19D2C9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8C1B7B" w:rsidRPr="00FD2F11" w14:paraId="5B024D7A" w14:textId="77777777" w:rsidTr="00A36CD7">
        <w:tc>
          <w:tcPr>
            <w:tcW w:w="3960" w:type="dxa"/>
            <w:shd w:val="clear" w:color="auto" w:fill="auto"/>
          </w:tcPr>
          <w:p w14:paraId="70C9D8D8" w14:textId="77777777" w:rsidR="008C1B7B" w:rsidRPr="00FD2F11" w:rsidRDefault="008C1B7B" w:rsidP="008C1B7B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A90D6E6" w14:textId="77777777" w:rsidR="008C1B7B" w:rsidRPr="00FD2F11" w:rsidRDefault="008C1B7B" w:rsidP="008C1B7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90F5EA" w14:textId="1BB82EA1" w:rsidR="008C1B7B" w:rsidRPr="00401E7C" w:rsidRDefault="008C1B7B" w:rsidP="008C1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71355" w14:textId="77777777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18ED9180" w14:textId="312D5462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26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F3AB5F" w14:textId="02BDC922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8C1B7B" w:rsidRPr="00FD2F11" w14:paraId="2065C514" w14:textId="77777777" w:rsidTr="00A36CD7">
        <w:tc>
          <w:tcPr>
            <w:tcW w:w="3960" w:type="dxa"/>
            <w:shd w:val="clear" w:color="auto" w:fill="auto"/>
          </w:tcPr>
          <w:p w14:paraId="3B6A303D" w14:textId="77777777" w:rsidR="008C1B7B" w:rsidRPr="00FD2F11" w:rsidRDefault="008C1B7B" w:rsidP="008C1B7B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73C97125" w14:textId="77777777" w:rsidR="008C1B7B" w:rsidRPr="00FD2F11" w:rsidRDefault="008C1B7B" w:rsidP="008C1B7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06823E" w14:textId="45D9D326" w:rsidR="008C1B7B" w:rsidRPr="00401E7C" w:rsidRDefault="008C1B7B" w:rsidP="008C1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F4A49" w14:textId="77777777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2B918A1E" w14:textId="4AD2F0EE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26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สิงหาคม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6C7233" w14:textId="49B8F0F1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8C1B7B" w:rsidRPr="00FD2F11" w14:paraId="25A36655" w14:textId="77777777" w:rsidTr="00A36CD7">
        <w:tc>
          <w:tcPr>
            <w:tcW w:w="3960" w:type="dxa"/>
            <w:shd w:val="clear" w:color="auto" w:fill="auto"/>
          </w:tcPr>
          <w:p w14:paraId="09FE90FE" w14:textId="77777777" w:rsidR="008C1B7B" w:rsidRPr="00FD2F11" w:rsidRDefault="008C1B7B" w:rsidP="008C1B7B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60D1819" w14:textId="77777777" w:rsidR="008C1B7B" w:rsidRPr="00FD2F11" w:rsidRDefault="008C1B7B" w:rsidP="008C1B7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6236EC" w14:textId="57001E53" w:rsidR="008C1B7B" w:rsidRPr="00401E7C" w:rsidRDefault="008C1B7B" w:rsidP="008C1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E1CC49" w14:textId="77777777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266CA1D" w14:textId="384D1499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14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6479DA" w14:textId="7A5C419E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8C1B7B" w:rsidRPr="00FD2F11" w14:paraId="317E0E41" w14:textId="77777777" w:rsidTr="00A36CD7">
        <w:tc>
          <w:tcPr>
            <w:tcW w:w="3960" w:type="dxa"/>
            <w:shd w:val="clear" w:color="auto" w:fill="auto"/>
          </w:tcPr>
          <w:p w14:paraId="410560A7" w14:textId="77777777" w:rsidR="008C1B7B" w:rsidRPr="00FD2F11" w:rsidRDefault="008C1B7B" w:rsidP="008C1B7B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659B45F" w14:textId="77777777" w:rsidR="008C1B7B" w:rsidRPr="00FD2F11" w:rsidRDefault="008C1B7B" w:rsidP="008C1B7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6961DA" w14:textId="404E3805" w:rsidR="008C1B7B" w:rsidRPr="00401E7C" w:rsidRDefault="008C1B7B" w:rsidP="008C1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DBAAA7" w14:textId="77777777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412ECD4B" w14:textId="4B6E2841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867D34" w14:textId="77131CC5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8C1B7B" w:rsidRPr="00FD2F11" w14:paraId="6FE5C381" w14:textId="77777777" w:rsidTr="00A36CD7">
        <w:tc>
          <w:tcPr>
            <w:tcW w:w="3960" w:type="dxa"/>
            <w:shd w:val="clear" w:color="auto" w:fill="auto"/>
          </w:tcPr>
          <w:p w14:paraId="026325CE" w14:textId="77777777" w:rsidR="008C1B7B" w:rsidRPr="00FD2F11" w:rsidRDefault="008C1B7B" w:rsidP="008C1B7B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0ADF334" w14:textId="77777777" w:rsidR="008C1B7B" w:rsidRPr="00FD2F11" w:rsidRDefault="008C1B7B" w:rsidP="008C1B7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57E18B" w14:textId="3343B837" w:rsidR="008C1B7B" w:rsidRPr="00401E7C" w:rsidRDefault="008C1B7B" w:rsidP="008C1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45F32" w14:textId="77777777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574E8DD" w14:textId="34A823D5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19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164F1D" w14:textId="16DF0405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8C1B7B" w:rsidRPr="00FD2F11" w14:paraId="4B22D78B" w14:textId="77777777" w:rsidTr="00A36CD7">
        <w:tc>
          <w:tcPr>
            <w:tcW w:w="4590" w:type="dxa"/>
            <w:gridSpan w:val="2"/>
            <w:shd w:val="clear" w:color="auto" w:fill="auto"/>
          </w:tcPr>
          <w:p w14:paraId="5C8A2000" w14:textId="77777777" w:rsidR="008C1B7B" w:rsidRPr="00FD2F11" w:rsidRDefault="008C1B7B" w:rsidP="008C1B7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FA8ED2" w14:textId="2B9504FA" w:rsidR="008C1B7B" w:rsidRPr="00401E7C" w:rsidRDefault="008C1B7B" w:rsidP="008C1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D623D4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45DA91" w14:textId="77777777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EDEC311" w14:textId="0EECAFC2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623D4">
              <w:rPr>
                <w:rFonts w:ascii="Angsana New" w:hAnsi="Angsana New"/>
                <w:sz w:val="24"/>
                <w:szCs w:val="24"/>
              </w:rPr>
              <w:t xml:space="preserve">24 </w:t>
            </w:r>
            <w:r w:rsidRPr="00D623D4"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 w:rsidRPr="00D623D4">
              <w:rPr>
                <w:rFonts w:ascii="Angsana New" w:hAnsi="Angsana New"/>
                <w:sz w:val="24"/>
                <w:szCs w:val="24"/>
              </w:rPr>
              <w:t xml:space="preserve">2564 </w:t>
            </w:r>
            <w:r>
              <w:rPr>
                <w:rFonts w:ascii="Angsana New" w:hAnsi="Angsana New"/>
                <w:sz w:val="24"/>
                <w:szCs w:val="24"/>
              </w:rPr>
              <w:t>–</w:t>
            </w:r>
            <w:r w:rsidRPr="00D623D4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EE4D93" w14:textId="291F5D26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8C1B7B" w:rsidRPr="00FD2F11" w14:paraId="4ED7B2BD" w14:textId="77777777" w:rsidTr="00A36CD7">
        <w:tc>
          <w:tcPr>
            <w:tcW w:w="4590" w:type="dxa"/>
            <w:gridSpan w:val="2"/>
            <w:shd w:val="clear" w:color="auto" w:fill="auto"/>
          </w:tcPr>
          <w:p w14:paraId="12B3D2DB" w14:textId="77777777" w:rsidR="008C1B7B" w:rsidRPr="00FD2F11" w:rsidRDefault="008C1B7B" w:rsidP="008C1B7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ACC97E" w14:textId="33455312" w:rsidR="008C1B7B" w:rsidRPr="00401E7C" w:rsidRDefault="008C1B7B" w:rsidP="008C1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AA783" w14:textId="77777777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45B92408" w14:textId="374BB830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4"/>
                <w:szCs w:val="24"/>
              </w:rPr>
              <w:t xml:space="preserve">2564 - 28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A81FC5" w14:textId="1B1623B9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8C1B7B" w:rsidRPr="00FD2F11" w14:paraId="228A0613" w14:textId="77777777" w:rsidTr="00A36CD7">
        <w:tc>
          <w:tcPr>
            <w:tcW w:w="4590" w:type="dxa"/>
            <w:gridSpan w:val="2"/>
            <w:shd w:val="clear" w:color="auto" w:fill="auto"/>
          </w:tcPr>
          <w:p w14:paraId="43F0E543" w14:textId="77777777" w:rsidR="008C1B7B" w:rsidRPr="00FD2F11" w:rsidRDefault="008C1B7B" w:rsidP="008C1B7B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804B3" w14:textId="3B653691" w:rsidR="008C1B7B" w:rsidRPr="00401E7C" w:rsidRDefault="008C1B7B" w:rsidP="008C1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F8F3D5" w14:textId="77777777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26AF240C" w14:textId="034A381C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4"/>
                <w:szCs w:val="24"/>
              </w:rPr>
              <w:t xml:space="preserve">2564 - 28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06A8E4" w14:textId="3B7700B9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3F4E275A" w14:textId="77777777" w:rsidTr="00A36CD7">
        <w:tc>
          <w:tcPr>
            <w:tcW w:w="4590" w:type="dxa"/>
            <w:gridSpan w:val="2"/>
            <w:shd w:val="clear" w:color="auto" w:fill="auto"/>
          </w:tcPr>
          <w:p w14:paraId="2417D92D" w14:textId="77777777" w:rsidR="00124709" w:rsidRPr="00FD2F11" w:rsidRDefault="00124709" w:rsidP="00B0121C">
            <w:pPr>
              <w:ind w:right="255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357C2" w14:textId="73354696" w:rsidR="00124709" w:rsidRPr="00401E7C" w:rsidRDefault="008C1B7B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A8119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9B76AD6" w14:textId="77777777" w:rsidR="00124709" w:rsidRPr="00401E7C" w:rsidRDefault="00124709" w:rsidP="00B77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8A438C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6B14" w:rsidRPr="00FD2F11" w14:paraId="534233C4" w14:textId="77777777" w:rsidTr="00A36CD7">
        <w:tc>
          <w:tcPr>
            <w:tcW w:w="3960" w:type="dxa"/>
            <w:shd w:val="clear" w:color="auto" w:fill="auto"/>
          </w:tcPr>
          <w:p w14:paraId="65BA9340" w14:textId="290609EF" w:rsidR="00826B14" w:rsidRPr="006E048A" w:rsidRDefault="00826B14" w:rsidP="00F2217B">
            <w:pPr>
              <w:tabs>
                <w:tab w:val="clear" w:pos="3515"/>
                <w:tab w:val="left" w:pos="3115"/>
              </w:tabs>
              <w:ind w:right="72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6E048A">
              <w:rPr>
                <w:rFonts w:ascii="Angsana New" w:hAnsi="Angsana New" w:hint="cs"/>
                <w:sz w:val="24"/>
                <w:szCs w:val="24"/>
                <w:cs/>
              </w:rPr>
              <w:t>รวมเงินกู้ยืมระยะยาวจากบุคคลที่เกี่ยวข้องกัน</w:t>
            </w:r>
          </w:p>
        </w:tc>
        <w:tc>
          <w:tcPr>
            <w:tcW w:w="630" w:type="dxa"/>
            <w:shd w:val="clear" w:color="auto" w:fill="auto"/>
          </w:tcPr>
          <w:p w14:paraId="34488B33" w14:textId="218A9B94" w:rsidR="00826B14" w:rsidRPr="006E048A" w:rsidRDefault="008A6534" w:rsidP="00F2217B">
            <w:pPr>
              <w:tabs>
                <w:tab w:val="clear" w:pos="3515"/>
                <w:tab w:val="left" w:pos="3115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1105C2" w14:textId="5DE1E1E0" w:rsidR="00826B14" w:rsidRPr="00401E7C" w:rsidRDefault="008C1B7B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6C256" w14:textId="77777777" w:rsidR="00826B14" w:rsidRPr="00401E7C" w:rsidRDefault="00826B14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A2A356E" w14:textId="77777777" w:rsidR="00826B14" w:rsidRPr="00401E7C" w:rsidRDefault="00826B14" w:rsidP="00F2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50B526" w14:textId="77777777" w:rsidR="00826B14" w:rsidRPr="00401E7C" w:rsidRDefault="00826B14" w:rsidP="00F22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1B7B" w:rsidRPr="00FD2F11" w14:paraId="0B331F79" w14:textId="77777777" w:rsidTr="00A36CD7">
        <w:tc>
          <w:tcPr>
            <w:tcW w:w="3960" w:type="dxa"/>
            <w:shd w:val="clear" w:color="auto" w:fill="auto"/>
          </w:tcPr>
          <w:p w14:paraId="2DC8D28D" w14:textId="667CD923" w:rsidR="008C1B7B" w:rsidRPr="00FD2F11" w:rsidRDefault="008C1B7B" w:rsidP="008C1B7B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–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630" w:type="dxa"/>
            <w:shd w:val="clear" w:color="auto" w:fill="auto"/>
          </w:tcPr>
          <w:p w14:paraId="0C4237BA" w14:textId="77777777" w:rsidR="008C1B7B" w:rsidRPr="00FD2F11" w:rsidRDefault="008C1B7B" w:rsidP="008C1B7B">
            <w:pPr>
              <w:pageBreakBefore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09F81" w14:textId="3DA3321B" w:rsidR="008C1B7B" w:rsidRPr="00401E7C" w:rsidRDefault="008C1B7B" w:rsidP="008C1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D3F5E7" w14:textId="77777777" w:rsidR="008C1B7B" w:rsidRPr="00401E7C" w:rsidRDefault="008C1B7B" w:rsidP="008C1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A8D50D2" w14:textId="1AB08DCF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626114" w14:textId="22899001" w:rsidR="008C1B7B" w:rsidRPr="00401E7C" w:rsidRDefault="008C1B7B" w:rsidP="008C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5EEEF430" w14:textId="77777777" w:rsidTr="00A36CD7">
        <w:tc>
          <w:tcPr>
            <w:tcW w:w="4590" w:type="dxa"/>
            <w:gridSpan w:val="2"/>
            <w:shd w:val="clear" w:color="auto" w:fill="auto"/>
          </w:tcPr>
          <w:p w14:paraId="434B2B51" w14:textId="11CC13F9" w:rsidR="00124709" w:rsidRPr="00826B14" w:rsidRDefault="00124709" w:rsidP="00F2217B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826B14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รวมเงินกู้ยืมระยะยาวจากบุคคล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98B68" w14:textId="4AA2A643" w:rsidR="00124709" w:rsidRPr="00124709" w:rsidRDefault="00F2217B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F2217B">
              <w:rPr>
                <w:rFonts w:ascii="Angsana New" w:hAnsi="Angsana New"/>
                <w:b/>
                <w:bCs/>
                <w:sz w:val="24"/>
                <w:szCs w:val="24"/>
              </w:rPr>
              <w:t>352,500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F5EB7A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685760DD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2BEB4D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</w:tr>
      <w:tr w:rsidR="00124709" w:rsidRPr="00FD2F11" w14:paraId="4F39EF83" w14:textId="77777777" w:rsidTr="00A36CD7">
        <w:tc>
          <w:tcPr>
            <w:tcW w:w="4590" w:type="dxa"/>
            <w:gridSpan w:val="2"/>
            <w:shd w:val="clear" w:color="auto" w:fill="auto"/>
          </w:tcPr>
          <w:p w14:paraId="3C744D4E" w14:textId="77777777" w:rsidR="00124709" w:rsidRPr="00FD2F11" w:rsidRDefault="00124709" w:rsidP="00B0121C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ทั้งสิ้น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C68738" w14:textId="5CD12DE8" w:rsidR="00124709" w:rsidRPr="00401E7C" w:rsidRDefault="00F2217B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424,686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3E6009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6F71A4C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B8DE6F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</w:tr>
    </w:tbl>
    <w:p w14:paraId="740DAFC2" w14:textId="77777777" w:rsidR="0047686E" w:rsidRDefault="0047686E"/>
    <w:tbl>
      <w:tblPr>
        <w:tblW w:w="96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648"/>
        <w:gridCol w:w="990"/>
        <w:gridCol w:w="270"/>
        <w:gridCol w:w="2934"/>
        <w:gridCol w:w="900"/>
      </w:tblGrid>
      <w:tr w:rsidR="00124709" w:rsidRPr="00FD2F11" w14:paraId="61245545" w14:textId="77777777" w:rsidTr="00A36CD7">
        <w:tc>
          <w:tcPr>
            <w:tcW w:w="4590" w:type="dxa"/>
            <w:gridSpan w:val="2"/>
            <w:shd w:val="clear" w:color="auto" w:fill="auto"/>
          </w:tcPr>
          <w:p w14:paraId="4733249D" w14:textId="77777777" w:rsidR="00124709" w:rsidRPr="00FD2F11" w:rsidRDefault="00124709" w:rsidP="0047686E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94" w:type="dxa"/>
            <w:gridSpan w:val="4"/>
            <w:shd w:val="clear" w:color="auto" w:fill="auto"/>
            <w:vAlign w:val="bottom"/>
          </w:tcPr>
          <w:p w14:paraId="10106CA3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4709" w:rsidRPr="00FD2F11" w14:paraId="3CE50021" w14:textId="77777777" w:rsidTr="00A36CD7">
        <w:tc>
          <w:tcPr>
            <w:tcW w:w="4590" w:type="dxa"/>
            <w:gridSpan w:val="2"/>
            <w:shd w:val="clear" w:color="auto" w:fill="auto"/>
          </w:tcPr>
          <w:p w14:paraId="49E830C7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A40DAB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AD4EFD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6BBE8C0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DCC100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124709" w:rsidRPr="00FD2F11" w14:paraId="23A402C2" w14:textId="77777777" w:rsidTr="00A36CD7">
        <w:tc>
          <w:tcPr>
            <w:tcW w:w="3942" w:type="dxa"/>
            <w:shd w:val="clear" w:color="auto" w:fill="auto"/>
          </w:tcPr>
          <w:p w14:paraId="3842D7D1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shd w:val="clear" w:color="auto" w:fill="auto"/>
          </w:tcPr>
          <w:p w14:paraId="775E40FE" w14:textId="77777777" w:rsidR="00124709" w:rsidRPr="00FD2F11" w:rsidRDefault="00124709" w:rsidP="00B0121C">
            <w:pPr>
              <w:pStyle w:val="ListParagraph"/>
              <w:tabs>
                <w:tab w:val="clear" w:pos="680"/>
                <w:tab w:val="left" w:pos="700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F048D5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26F743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7E87DC2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>ระยะเวลาครบกำหนด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2D7311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</w:t>
            </w:r>
            <w:r w:rsidRPr="00FD2F11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124709" w:rsidRPr="00FD2F11" w14:paraId="74CB5685" w14:textId="77777777" w:rsidTr="00A36CD7">
        <w:tc>
          <w:tcPr>
            <w:tcW w:w="4590" w:type="dxa"/>
            <w:gridSpan w:val="2"/>
            <w:shd w:val="clear" w:color="auto" w:fill="auto"/>
          </w:tcPr>
          <w:p w14:paraId="660A8D10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D28EAE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B88A51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2F9F2EDA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52A7B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24709" w:rsidRPr="00FD2F11" w14:paraId="099D8424" w14:textId="77777777" w:rsidTr="00A36CD7">
        <w:tc>
          <w:tcPr>
            <w:tcW w:w="4590" w:type="dxa"/>
            <w:gridSpan w:val="2"/>
            <w:shd w:val="clear" w:color="auto" w:fill="auto"/>
          </w:tcPr>
          <w:p w14:paraId="37C3221B" w14:textId="77777777" w:rsidR="00124709" w:rsidRPr="00FD2F11" w:rsidRDefault="00124709" w:rsidP="00B0121C">
            <w:pPr>
              <w:pStyle w:val="ListParagraph"/>
              <w:ind w:left="166" w:right="-107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002DF7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F03380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AF47604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6039FD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32D39" w:rsidRPr="00FD2F11" w14:paraId="4FF4A491" w14:textId="77777777" w:rsidTr="00A36CD7">
        <w:tc>
          <w:tcPr>
            <w:tcW w:w="4590" w:type="dxa"/>
            <w:gridSpan w:val="2"/>
            <w:shd w:val="clear" w:color="auto" w:fill="auto"/>
          </w:tcPr>
          <w:p w14:paraId="7AE31BC3" w14:textId="77777777" w:rsidR="00732D39" w:rsidRPr="00FD2F11" w:rsidRDefault="00732D39" w:rsidP="00732D39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เงินกู้ยืมระยะสั้นจากบ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ACFB00" w14:textId="7E22D2C3" w:rsidR="00732D39" w:rsidRPr="00124709" w:rsidRDefault="00732D39" w:rsidP="0073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32,186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63640" w14:textId="77777777" w:rsidR="00732D39" w:rsidRPr="00124709" w:rsidRDefault="00732D39" w:rsidP="0073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CFBE37B" w14:textId="18FC873E" w:rsidR="00732D39" w:rsidRPr="00401E7C" w:rsidRDefault="00732D39" w:rsidP="0073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52C24C" w14:textId="2ADD0781" w:rsidR="00732D39" w:rsidRPr="00401E7C" w:rsidRDefault="00732D39" w:rsidP="0073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6.00</w:t>
            </w:r>
          </w:p>
        </w:tc>
      </w:tr>
      <w:tr w:rsidR="00401E7C" w:rsidRPr="00FD2F11" w14:paraId="14CE9799" w14:textId="77777777" w:rsidTr="00A36CD7">
        <w:tc>
          <w:tcPr>
            <w:tcW w:w="4590" w:type="dxa"/>
            <w:gridSpan w:val="2"/>
            <w:shd w:val="clear" w:color="auto" w:fill="auto"/>
          </w:tcPr>
          <w:p w14:paraId="609322D2" w14:textId="2133B7B4" w:rsidR="00401E7C" w:rsidRPr="00FD2F11" w:rsidRDefault="00401E7C" w:rsidP="00401E7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ABBECA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C2FF75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6DCF0E8E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6E62BC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401E7C" w:rsidRPr="00FD2F11" w14:paraId="42CD52A4" w14:textId="77777777" w:rsidTr="00A36CD7">
        <w:tc>
          <w:tcPr>
            <w:tcW w:w="4590" w:type="dxa"/>
            <w:gridSpan w:val="2"/>
            <w:shd w:val="clear" w:color="auto" w:fill="auto"/>
          </w:tcPr>
          <w:p w14:paraId="786F9A65" w14:textId="581B4324" w:rsidR="00401E7C" w:rsidRPr="00FD2F11" w:rsidRDefault="00401E7C" w:rsidP="00401E7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8318B6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58006A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714DDEA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923A24" w14:textId="77777777" w:rsidR="00401E7C" w:rsidRPr="00124709" w:rsidRDefault="00401E7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732D39" w:rsidRPr="00FD2F11" w14:paraId="10BF888B" w14:textId="77777777" w:rsidTr="00A36CD7">
        <w:tc>
          <w:tcPr>
            <w:tcW w:w="4590" w:type="dxa"/>
            <w:gridSpan w:val="2"/>
            <w:shd w:val="clear" w:color="auto" w:fill="auto"/>
          </w:tcPr>
          <w:p w14:paraId="17C5E46C" w14:textId="28EB923F" w:rsidR="00732D39" w:rsidRPr="00FD2F11" w:rsidRDefault="00732D39" w:rsidP="00732D39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1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D8BE6F" w14:textId="6195ABCD" w:rsidR="00732D39" w:rsidRPr="00D623D4" w:rsidRDefault="00732D39" w:rsidP="0073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E5F79" w14:textId="77777777" w:rsidR="00732D39" w:rsidRPr="00D623D4" w:rsidRDefault="00732D39" w:rsidP="0073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57172D0" w14:textId="45ECC877" w:rsidR="00732D39" w:rsidRPr="00D623D4" w:rsidRDefault="00732D39" w:rsidP="0073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22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กันยายน </w:t>
            </w:r>
            <w:proofErr w:type="gramStart"/>
            <w:r>
              <w:rPr>
                <w:rFonts w:ascii="Angsana New" w:hAnsi="Angsana New"/>
                <w:sz w:val="24"/>
                <w:szCs w:val="24"/>
              </w:rPr>
              <w:t>2564  -</w:t>
            </w:r>
            <w:proofErr w:type="gramEnd"/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90B9C">
              <w:rPr>
                <w:rFonts w:ascii="Angsana New" w:hAnsi="Angsana New"/>
                <w:sz w:val="24"/>
                <w:szCs w:val="24"/>
              </w:rPr>
              <w:t xml:space="preserve">29 </w:t>
            </w:r>
            <w:r w:rsidRPr="00B90B9C">
              <w:rPr>
                <w:rFonts w:ascii="Angsana New" w:hAnsi="Angsana New" w:hint="cs"/>
                <w:sz w:val="24"/>
                <w:szCs w:val="24"/>
                <w:cs/>
              </w:rPr>
              <w:t xml:space="preserve">ตุลาคม </w:t>
            </w:r>
            <w:r w:rsidRPr="00B90B9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4E3E79" w14:textId="27D353C6" w:rsidR="00732D39" w:rsidRPr="00124709" w:rsidRDefault="00732D39" w:rsidP="00732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5A57A8" w:rsidRPr="00FD2F11" w14:paraId="7D3E8DBE" w14:textId="77777777" w:rsidTr="00A36CD7">
        <w:tc>
          <w:tcPr>
            <w:tcW w:w="3942" w:type="dxa"/>
            <w:shd w:val="clear" w:color="auto" w:fill="auto"/>
          </w:tcPr>
          <w:p w14:paraId="45110425" w14:textId="77777777" w:rsidR="005A57A8" w:rsidRPr="00FD2F11" w:rsidRDefault="005A57A8" w:rsidP="00401E7C">
            <w:pPr>
              <w:pStyle w:val="ListParagraph"/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รวมเงินกู้ยืมระยะสั้นจากบุคคล</w:t>
            </w:r>
          </w:p>
        </w:tc>
        <w:tc>
          <w:tcPr>
            <w:tcW w:w="648" w:type="dxa"/>
            <w:shd w:val="clear" w:color="auto" w:fill="auto"/>
          </w:tcPr>
          <w:p w14:paraId="5244F210" w14:textId="757B7465" w:rsidR="005A57A8" w:rsidRPr="005A57A8" w:rsidRDefault="008A6534" w:rsidP="005A57A8">
            <w:pPr>
              <w:pStyle w:val="ListParagraph"/>
              <w:ind w:left="166" w:right="-107" w:hanging="18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7338B" w14:textId="284F6B0F" w:rsidR="005A57A8" w:rsidRPr="00124709" w:rsidRDefault="00AB048C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B048C">
              <w:rPr>
                <w:rFonts w:ascii="Angsana New" w:hAnsi="Angsana New"/>
                <w:b/>
                <w:bCs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512C45" w14:textId="77777777" w:rsidR="005A57A8" w:rsidRPr="00124709" w:rsidRDefault="005A57A8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621C2590" w14:textId="77777777" w:rsidR="005A57A8" w:rsidRPr="00124709" w:rsidRDefault="005A57A8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D9DEA0" w14:textId="77777777" w:rsidR="005A57A8" w:rsidRPr="00124709" w:rsidRDefault="005A57A8" w:rsidP="00401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2D2CDF" w:rsidRPr="00FD2F11" w14:paraId="53B225AC" w14:textId="77777777" w:rsidTr="00A36CD7">
        <w:tc>
          <w:tcPr>
            <w:tcW w:w="3942" w:type="dxa"/>
            <w:shd w:val="clear" w:color="auto" w:fill="auto"/>
          </w:tcPr>
          <w:p w14:paraId="700C6B90" w14:textId="20F0B8A3" w:rsidR="002D2CDF" w:rsidRPr="00FD2F11" w:rsidRDefault="002D2CDF" w:rsidP="00AB048C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ไม่</w:t>
            </w: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648" w:type="dxa"/>
            <w:shd w:val="clear" w:color="auto" w:fill="auto"/>
          </w:tcPr>
          <w:p w14:paraId="27875984" w14:textId="77777777" w:rsidR="002D2CDF" w:rsidRPr="00FD2F11" w:rsidRDefault="002D2CDF" w:rsidP="00B0121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81ED81" w14:textId="77777777" w:rsidR="002D2CDF" w:rsidRPr="00124709" w:rsidRDefault="002D2CDF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812B75" w14:textId="77777777" w:rsidR="002D2CDF" w:rsidRPr="00124709" w:rsidRDefault="002D2CDF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B6CE6D1" w14:textId="77777777" w:rsidR="002D2CDF" w:rsidRPr="00124709" w:rsidRDefault="002D2CDF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DFCC6B" w14:textId="77777777" w:rsidR="002D2CDF" w:rsidRPr="00124709" w:rsidRDefault="002D2CDF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124709" w:rsidRPr="00FD2F11" w14:paraId="2A892ABC" w14:textId="77777777" w:rsidTr="00A36CD7">
        <w:tc>
          <w:tcPr>
            <w:tcW w:w="3942" w:type="dxa"/>
            <w:shd w:val="clear" w:color="auto" w:fill="auto"/>
          </w:tcPr>
          <w:p w14:paraId="7123E2B8" w14:textId="0B327554" w:rsidR="00124709" w:rsidRPr="00FD2F11" w:rsidRDefault="00F5393D" w:rsidP="00AB048C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เงินกู้ยืมระยะยาวจากบุคคล</w:t>
            </w:r>
          </w:p>
        </w:tc>
        <w:tc>
          <w:tcPr>
            <w:tcW w:w="648" w:type="dxa"/>
            <w:shd w:val="clear" w:color="auto" w:fill="auto"/>
          </w:tcPr>
          <w:p w14:paraId="08BD9440" w14:textId="77777777" w:rsidR="00124709" w:rsidRPr="00FD2F11" w:rsidRDefault="00124709" w:rsidP="00B0121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ED01D6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6C5D7C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1E4B49DF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5DB22C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AB048C" w:rsidRPr="00FD2F11" w14:paraId="3474FE6A" w14:textId="77777777" w:rsidTr="00A36CD7">
        <w:tc>
          <w:tcPr>
            <w:tcW w:w="3942" w:type="dxa"/>
            <w:shd w:val="clear" w:color="auto" w:fill="auto"/>
          </w:tcPr>
          <w:p w14:paraId="6B394596" w14:textId="5440B356" w:rsidR="00AB048C" w:rsidRPr="00FD2F11" w:rsidRDefault="00AB048C" w:rsidP="00AB048C">
            <w:pPr>
              <w:ind w:right="-200"/>
              <w:rPr>
                <w:rFonts w:ascii="Angsana New" w:hAnsi="Angsana New"/>
                <w:sz w:val="24"/>
                <w:szCs w:val="24"/>
              </w:rPr>
            </w:pPr>
            <w:r w:rsidRPr="00FD2F11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1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FD2F11">
              <w:rPr>
                <w:rFonts w:ascii="Angsana New" w:hAnsi="Angsana New"/>
                <w:sz w:val="24"/>
                <w:szCs w:val="24"/>
              </w:rPr>
              <w:t>-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 บุคคลที่เกี่ยวข้องกัน</w:t>
            </w:r>
          </w:p>
        </w:tc>
        <w:tc>
          <w:tcPr>
            <w:tcW w:w="648" w:type="dxa"/>
            <w:shd w:val="clear" w:color="auto" w:fill="auto"/>
          </w:tcPr>
          <w:p w14:paraId="0F2F7CC9" w14:textId="77777777" w:rsidR="00AB048C" w:rsidRPr="00FD2F11" w:rsidRDefault="00AB048C" w:rsidP="00AB048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2F713" w14:textId="60163BB1" w:rsidR="00AB048C" w:rsidRPr="00401E7C" w:rsidRDefault="00AB048C" w:rsidP="00A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5D5563" w14:textId="77777777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2A1ADBA" w14:textId="4FFCE205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18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928E96" w14:textId="3377C929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B048C" w:rsidRPr="00FD2F11" w14:paraId="12D56914" w14:textId="77777777" w:rsidTr="00A36CD7">
        <w:tc>
          <w:tcPr>
            <w:tcW w:w="3942" w:type="dxa"/>
            <w:shd w:val="clear" w:color="auto" w:fill="auto"/>
          </w:tcPr>
          <w:p w14:paraId="0750EDF8" w14:textId="7827811B" w:rsidR="00AB048C" w:rsidRPr="00FD2F11" w:rsidRDefault="00AB048C" w:rsidP="00AB048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 xml:space="preserve">2 - </w:t>
            </w:r>
            <w:r w:rsidRPr="00FD2F11">
              <w:rPr>
                <w:rFonts w:ascii="Angsana New" w:hAnsi="Angsan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648" w:type="dxa"/>
            <w:shd w:val="clear" w:color="auto" w:fill="auto"/>
          </w:tcPr>
          <w:p w14:paraId="46C6052E" w14:textId="77777777" w:rsidR="00AB048C" w:rsidRPr="00FD2F11" w:rsidRDefault="00AB048C" w:rsidP="00AB048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1977E" w14:textId="4DD5EFD9" w:rsidR="00AB048C" w:rsidRPr="00401E7C" w:rsidRDefault="00AB048C" w:rsidP="00A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47,000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DD982F" w14:textId="77777777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62433FD" w14:textId="235F3DD0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28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EB66D8" w14:textId="17D31035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B048C" w:rsidRPr="00FD2F11" w14:paraId="7F51293E" w14:textId="77777777" w:rsidTr="00A36CD7">
        <w:tc>
          <w:tcPr>
            <w:tcW w:w="3942" w:type="dxa"/>
            <w:shd w:val="clear" w:color="auto" w:fill="auto"/>
          </w:tcPr>
          <w:p w14:paraId="202CDA5E" w14:textId="77777777" w:rsidR="00AB048C" w:rsidRPr="00FD2F11" w:rsidRDefault="00AB048C" w:rsidP="00AB048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shd w:val="clear" w:color="auto" w:fill="auto"/>
          </w:tcPr>
          <w:p w14:paraId="73C2012B" w14:textId="77777777" w:rsidR="00AB048C" w:rsidRPr="00FD2F11" w:rsidRDefault="00AB048C" w:rsidP="00AB048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B3B139" w14:textId="17218B36" w:rsidR="00AB048C" w:rsidRPr="00401E7C" w:rsidRDefault="00AB048C" w:rsidP="00A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2D969" w14:textId="77777777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E7B54CD" w14:textId="7CE654CE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26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713D7F" w14:textId="2B5059E6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B048C" w:rsidRPr="00FD2F11" w14:paraId="5A82A4BC" w14:textId="77777777" w:rsidTr="00A36CD7">
        <w:tc>
          <w:tcPr>
            <w:tcW w:w="3942" w:type="dxa"/>
            <w:shd w:val="clear" w:color="auto" w:fill="auto"/>
          </w:tcPr>
          <w:p w14:paraId="67A8363E" w14:textId="77777777" w:rsidR="00AB048C" w:rsidRPr="00FD2F11" w:rsidRDefault="00AB048C" w:rsidP="00AB048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shd w:val="clear" w:color="auto" w:fill="auto"/>
          </w:tcPr>
          <w:p w14:paraId="3B35D924" w14:textId="77777777" w:rsidR="00AB048C" w:rsidRPr="00FD2F11" w:rsidRDefault="00AB048C" w:rsidP="00AB048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D81425" w14:textId="44959828" w:rsidR="00AB048C" w:rsidRPr="00401E7C" w:rsidRDefault="00AB048C" w:rsidP="00A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8,000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98FA8" w14:textId="77777777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7758ED0E" w14:textId="39FB1AF0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26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สิงหาคม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8B27CD" w14:textId="71452BF2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B048C" w:rsidRPr="00FD2F11" w14:paraId="09BCD5BB" w14:textId="77777777" w:rsidTr="00A36CD7">
        <w:tc>
          <w:tcPr>
            <w:tcW w:w="3942" w:type="dxa"/>
            <w:shd w:val="clear" w:color="auto" w:fill="auto"/>
          </w:tcPr>
          <w:p w14:paraId="029EEE13" w14:textId="77777777" w:rsidR="00AB048C" w:rsidRPr="00FD2F11" w:rsidRDefault="00AB048C" w:rsidP="00AB048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shd w:val="clear" w:color="auto" w:fill="auto"/>
          </w:tcPr>
          <w:p w14:paraId="2620090C" w14:textId="77777777" w:rsidR="00AB048C" w:rsidRPr="00FD2F11" w:rsidRDefault="00AB048C" w:rsidP="00AB048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07E967" w14:textId="05B3DD0D" w:rsidR="00AB048C" w:rsidRPr="00401E7C" w:rsidRDefault="00AB048C" w:rsidP="00A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1EF4E" w14:textId="77777777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419669D7" w14:textId="6033F232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14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2563 -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67232A" w14:textId="43DF4407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B048C" w:rsidRPr="00FD2F11" w14:paraId="37852300" w14:textId="77777777" w:rsidTr="00A36CD7">
        <w:tc>
          <w:tcPr>
            <w:tcW w:w="3942" w:type="dxa"/>
            <w:shd w:val="clear" w:color="auto" w:fill="auto"/>
          </w:tcPr>
          <w:p w14:paraId="252F3327" w14:textId="77777777" w:rsidR="00AB048C" w:rsidRPr="00FD2F11" w:rsidRDefault="00AB048C" w:rsidP="00AB048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shd w:val="clear" w:color="auto" w:fill="auto"/>
          </w:tcPr>
          <w:p w14:paraId="1ECA2813" w14:textId="77777777" w:rsidR="00AB048C" w:rsidRPr="00FD2F11" w:rsidRDefault="00AB048C" w:rsidP="00AB048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7030A0" w14:textId="67418E8B" w:rsidR="00AB048C" w:rsidRPr="00401E7C" w:rsidRDefault="00AB048C" w:rsidP="00A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64E28" w14:textId="77777777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17F11AD1" w14:textId="590647B5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8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9E85F1" w14:textId="60F9C318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B048C" w:rsidRPr="00FD2F11" w14:paraId="596094C6" w14:textId="77777777" w:rsidTr="00A36CD7">
        <w:tc>
          <w:tcPr>
            <w:tcW w:w="3942" w:type="dxa"/>
            <w:shd w:val="clear" w:color="auto" w:fill="auto"/>
          </w:tcPr>
          <w:p w14:paraId="22D2EDEC" w14:textId="77777777" w:rsidR="00AB048C" w:rsidRPr="00FD2F11" w:rsidRDefault="00AB048C" w:rsidP="00AB048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shd w:val="clear" w:color="auto" w:fill="auto"/>
          </w:tcPr>
          <w:p w14:paraId="10FE2EA2" w14:textId="77777777" w:rsidR="00AB048C" w:rsidRPr="00FD2F11" w:rsidRDefault="00AB048C" w:rsidP="00AB048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4FC3AA" w14:textId="68BE4F7A" w:rsidR="00AB048C" w:rsidRPr="00401E7C" w:rsidRDefault="00AB048C" w:rsidP="00A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1F6D2" w14:textId="77777777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136BA9F" w14:textId="67FBDA67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19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กุมภาพันธ์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A2388F" w14:textId="43F68E83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B048C" w:rsidRPr="00FD2F11" w14:paraId="1AE6E8D1" w14:textId="77777777" w:rsidTr="00A36CD7">
        <w:tc>
          <w:tcPr>
            <w:tcW w:w="3942" w:type="dxa"/>
            <w:shd w:val="clear" w:color="auto" w:fill="auto"/>
          </w:tcPr>
          <w:p w14:paraId="72A34EB3" w14:textId="77777777" w:rsidR="00AB048C" w:rsidRPr="00FD2F11" w:rsidRDefault="00AB048C" w:rsidP="00AB048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shd w:val="clear" w:color="auto" w:fill="auto"/>
          </w:tcPr>
          <w:p w14:paraId="7E0F0D81" w14:textId="77777777" w:rsidR="00AB048C" w:rsidRPr="00FD2F11" w:rsidRDefault="00AB048C" w:rsidP="00AB048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85FE08" w14:textId="64C62369" w:rsidR="00AB048C" w:rsidRPr="00401E7C" w:rsidRDefault="00AB048C" w:rsidP="00A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 w:rsidRPr="00D623D4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6F4F9A" w14:textId="77777777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E4D807E" w14:textId="20495B99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623D4">
              <w:rPr>
                <w:rFonts w:ascii="Angsana New" w:hAnsi="Angsana New"/>
                <w:sz w:val="24"/>
                <w:szCs w:val="24"/>
              </w:rPr>
              <w:t xml:space="preserve">24 </w:t>
            </w:r>
            <w:r w:rsidRPr="00D623D4"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 w:rsidRPr="00D623D4">
              <w:rPr>
                <w:rFonts w:ascii="Angsana New" w:hAnsi="Angsana New"/>
                <w:sz w:val="24"/>
                <w:szCs w:val="24"/>
              </w:rPr>
              <w:t xml:space="preserve">2564 </w:t>
            </w:r>
            <w:r>
              <w:rPr>
                <w:rFonts w:ascii="Angsana New" w:hAnsi="Angsana New"/>
                <w:sz w:val="24"/>
                <w:szCs w:val="24"/>
              </w:rPr>
              <w:t>–</w:t>
            </w:r>
            <w:r w:rsidRPr="00D623D4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47286E" w14:textId="394BB800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B048C" w:rsidRPr="00FD2F11" w14:paraId="59C69017" w14:textId="77777777" w:rsidTr="00A36CD7">
        <w:tc>
          <w:tcPr>
            <w:tcW w:w="3942" w:type="dxa"/>
            <w:shd w:val="clear" w:color="auto" w:fill="auto"/>
          </w:tcPr>
          <w:p w14:paraId="61B80E53" w14:textId="77777777" w:rsidR="00AB048C" w:rsidRPr="00FD2F11" w:rsidRDefault="00AB048C" w:rsidP="00AB048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shd w:val="clear" w:color="auto" w:fill="auto"/>
          </w:tcPr>
          <w:p w14:paraId="6D0A7EA2" w14:textId="77777777" w:rsidR="00AB048C" w:rsidRPr="00FD2F11" w:rsidRDefault="00AB048C" w:rsidP="00AB048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A9100D" w14:textId="28DEB36A" w:rsidR="00AB048C" w:rsidRPr="00401E7C" w:rsidRDefault="00AB048C" w:rsidP="00A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D99EA8" w14:textId="77777777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5DA88E5D" w14:textId="0295B411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4"/>
                <w:szCs w:val="24"/>
              </w:rPr>
              <w:t xml:space="preserve">2564 - 28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6A5EE0" w14:textId="44299963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AB048C" w:rsidRPr="00FD2F11" w14:paraId="2BB15CBB" w14:textId="77777777" w:rsidTr="00A36CD7">
        <w:tc>
          <w:tcPr>
            <w:tcW w:w="3942" w:type="dxa"/>
            <w:shd w:val="clear" w:color="auto" w:fill="auto"/>
          </w:tcPr>
          <w:p w14:paraId="6938176A" w14:textId="77777777" w:rsidR="00AB048C" w:rsidRPr="00FD2F11" w:rsidRDefault="00AB048C" w:rsidP="00AB048C">
            <w:pPr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48" w:type="dxa"/>
            <w:shd w:val="clear" w:color="auto" w:fill="auto"/>
          </w:tcPr>
          <w:p w14:paraId="27E71D7E" w14:textId="77777777" w:rsidR="00AB048C" w:rsidRPr="00FD2F11" w:rsidRDefault="00AB048C" w:rsidP="00AB048C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633866" w14:textId="0AEE4110" w:rsidR="00AB048C" w:rsidRPr="00401E7C" w:rsidRDefault="00AB048C" w:rsidP="00A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781CA" w14:textId="77777777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20BAE8F8" w14:textId="7142C1F9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4"/>
                <w:szCs w:val="24"/>
              </w:rPr>
              <w:t xml:space="preserve">2564 - 28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88299E" w14:textId="29187262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537330AC" w14:textId="77777777" w:rsidTr="00A36CD7">
        <w:tc>
          <w:tcPr>
            <w:tcW w:w="4590" w:type="dxa"/>
            <w:gridSpan w:val="2"/>
            <w:shd w:val="clear" w:color="auto" w:fill="auto"/>
          </w:tcPr>
          <w:p w14:paraId="37D2D995" w14:textId="77777777" w:rsidR="00124709" w:rsidRPr="00FD2F11" w:rsidRDefault="00124709" w:rsidP="00B0121C">
            <w:pPr>
              <w:tabs>
                <w:tab w:val="clear" w:pos="3515"/>
                <w:tab w:val="left" w:pos="3295"/>
              </w:tabs>
              <w:ind w:right="-307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1EB84" w14:textId="33F2F875" w:rsidR="00124709" w:rsidRPr="00401E7C" w:rsidRDefault="00AB048C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4FE3F" w14:textId="77777777" w:rsidR="00124709" w:rsidRPr="00401E7C" w:rsidRDefault="00124709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18FA81D1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52FAFA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393D" w:rsidRPr="00FD2F11" w14:paraId="743017B4" w14:textId="77777777" w:rsidTr="00A36CD7">
        <w:tc>
          <w:tcPr>
            <w:tcW w:w="3942" w:type="dxa"/>
            <w:shd w:val="clear" w:color="auto" w:fill="auto"/>
          </w:tcPr>
          <w:p w14:paraId="1BBEF024" w14:textId="0EAB3AD2" w:rsidR="00F5393D" w:rsidRPr="006E048A" w:rsidRDefault="00AB048C" w:rsidP="00AB048C">
            <w:pPr>
              <w:tabs>
                <w:tab w:val="clear" w:pos="3515"/>
                <w:tab w:val="left" w:pos="3297"/>
              </w:tabs>
              <w:ind w:right="71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รวมเงินกู้ยืมระยะยาวจากบุคคล</w:t>
            </w:r>
          </w:p>
        </w:tc>
        <w:tc>
          <w:tcPr>
            <w:tcW w:w="648" w:type="dxa"/>
            <w:shd w:val="clear" w:color="auto" w:fill="auto"/>
          </w:tcPr>
          <w:p w14:paraId="051F06E3" w14:textId="114D4233" w:rsidR="00F5393D" w:rsidRPr="006E048A" w:rsidRDefault="008A6534" w:rsidP="00B0121C">
            <w:pPr>
              <w:tabs>
                <w:tab w:val="clear" w:pos="3515"/>
                <w:tab w:val="left" w:pos="3297"/>
              </w:tabs>
              <w:ind w:right="7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7E21F" w14:textId="77BB1CC6" w:rsidR="00F5393D" w:rsidRPr="00401E7C" w:rsidRDefault="00AB048C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A86D1" w14:textId="77777777" w:rsidR="00F5393D" w:rsidRPr="00401E7C" w:rsidRDefault="00F5393D" w:rsidP="00B01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6D62EBAC" w14:textId="77777777" w:rsidR="00F5393D" w:rsidRPr="00401E7C" w:rsidRDefault="00F5393D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F806F8" w14:textId="77777777" w:rsidR="00F5393D" w:rsidRPr="00401E7C" w:rsidRDefault="00F5393D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B048C" w:rsidRPr="00FD2F11" w14:paraId="6702532A" w14:textId="77777777" w:rsidTr="00A36CD7">
        <w:tc>
          <w:tcPr>
            <w:tcW w:w="3942" w:type="dxa"/>
            <w:shd w:val="clear" w:color="auto" w:fill="auto"/>
          </w:tcPr>
          <w:p w14:paraId="740A5CC2" w14:textId="7D591B5A" w:rsidR="00AB048C" w:rsidRPr="00FD2F11" w:rsidRDefault="00AB048C" w:rsidP="00AB048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FD2F11">
              <w:rPr>
                <w:rFonts w:ascii="Angsana New" w:hAnsi="Angsana New"/>
                <w:sz w:val="24"/>
                <w:szCs w:val="24"/>
                <w:cs/>
              </w:rPr>
              <w:t xml:space="preserve">- ที่ </w:t>
            </w:r>
            <w:r w:rsidRPr="00FD2F11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 -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648" w:type="dxa"/>
            <w:shd w:val="clear" w:color="auto" w:fill="auto"/>
          </w:tcPr>
          <w:p w14:paraId="4C956ECB" w14:textId="77777777" w:rsidR="00AB048C" w:rsidRPr="00FD2F11" w:rsidRDefault="00AB048C" w:rsidP="00AB048C">
            <w:pPr>
              <w:pageBreakBefore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84661" w14:textId="604BD150" w:rsidR="00AB048C" w:rsidRPr="00401E7C" w:rsidRDefault="00AB048C" w:rsidP="00AB0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7" w:right="-13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40A88A" w14:textId="77777777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648EA3E7" w14:textId="1A11DB3D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401E7C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01E7C">
              <w:rPr>
                <w:rFonts w:ascii="Angsana New" w:hAnsi="Angsana New"/>
                <w:sz w:val="24"/>
                <w:szCs w:val="24"/>
              </w:rPr>
              <w:t xml:space="preserve">2564 - </w:t>
            </w:r>
            <w:r>
              <w:rPr>
                <w:rFonts w:ascii="Angsana New" w:hAnsi="Angsana New"/>
                <w:sz w:val="24"/>
                <w:szCs w:val="24"/>
              </w:rPr>
              <w:t xml:space="preserve">28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32B2CD" w14:textId="3A146284" w:rsidR="00AB048C" w:rsidRPr="00401E7C" w:rsidRDefault="00AB048C" w:rsidP="00AB0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01E7C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124709" w:rsidRPr="00FD2F11" w14:paraId="4554DB2B" w14:textId="77777777" w:rsidTr="00A36CD7">
        <w:tc>
          <w:tcPr>
            <w:tcW w:w="4590" w:type="dxa"/>
            <w:gridSpan w:val="2"/>
            <w:shd w:val="clear" w:color="auto" w:fill="auto"/>
          </w:tcPr>
          <w:p w14:paraId="5F3D534A" w14:textId="2848B585" w:rsidR="00124709" w:rsidRPr="00F30B47" w:rsidRDefault="00F5393D" w:rsidP="00AB048C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22624A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</w:rPr>
              <w:t>รวมเงินกู้ยืมระยะยาวจากบุคคล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12057" w14:textId="57A9CDCA" w:rsidR="00124709" w:rsidRPr="00401E7C" w:rsidRDefault="00AB048C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327701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370C538E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EE4187" w14:textId="77777777" w:rsidR="00124709" w:rsidRPr="00401E7C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24709" w:rsidRPr="00FD2F11" w14:paraId="45EE3441" w14:textId="77777777" w:rsidTr="00A36CD7">
        <w:tc>
          <w:tcPr>
            <w:tcW w:w="4590" w:type="dxa"/>
            <w:gridSpan w:val="2"/>
            <w:shd w:val="clear" w:color="auto" w:fill="auto"/>
          </w:tcPr>
          <w:p w14:paraId="54B113C1" w14:textId="77777777" w:rsidR="00124709" w:rsidRPr="00FD2F11" w:rsidRDefault="00124709" w:rsidP="00B0121C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FD2F1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มทั้งสิ้น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FB1E6" w14:textId="030E3C00" w:rsidR="00124709" w:rsidRPr="00124709" w:rsidRDefault="00AB048C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AB048C">
              <w:rPr>
                <w:rFonts w:ascii="Angsana New" w:hAnsi="Angsana New"/>
                <w:b/>
                <w:bCs/>
                <w:sz w:val="24"/>
                <w:szCs w:val="24"/>
              </w:rPr>
              <w:t>342,186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6895C8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934" w:type="dxa"/>
            <w:shd w:val="clear" w:color="auto" w:fill="auto"/>
            <w:vAlign w:val="bottom"/>
          </w:tcPr>
          <w:p w14:paraId="0B46C93D" w14:textId="77777777" w:rsidR="00124709" w:rsidRPr="00124709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A2E9C0" w14:textId="77777777" w:rsidR="00124709" w:rsidRPr="00FD2F11" w:rsidRDefault="00124709" w:rsidP="00B01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6C8EC19B" w14:textId="77777777" w:rsidR="00124709" w:rsidRPr="00BF7E99" w:rsidRDefault="00124709" w:rsidP="00A700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1D6685D7" w14:textId="4D17AEBC" w:rsidR="00F35D3A" w:rsidRPr="00534BEB" w:rsidRDefault="00F35D3A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34BEB">
        <w:rPr>
          <w:rFonts w:ascii="Angsana New" w:hAnsi="Angsana New" w:cs="Angsana New"/>
          <w:sz w:val="30"/>
          <w:szCs w:val="30"/>
          <w:cs/>
          <w:lang w:val="en-US" w:bidi="th-TH"/>
        </w:rPr>
        <w:t>สัญญาเงินกู้ยืมระยะสั้นกับบริษัทข้างต้นค้ำประกันโด</w:t>
      </w:r>
      <w:r w:rsidR="00EB2D1A" w:rsidRPr="00534BE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ยเงินลงทุนของในบริษัทย่อย (บริษัท เนชั่น </w:t>
      </w:r>
      <w:r w:rsidRPr="00534BEB">
        <w:rPr>
          <w:rFonts w:ascii="Angsana New" w:hAnsi="Angsana New" w:cs="Angsana New"/>
          <w:sz w:val="30"/>
          <w:szCs w:val="30"/>
          <w:cs/>
          <w:lang w:val="en-US" w:bidi="th-TH"/>
        </w:rPr>
        <w:t>บรอดแคสติ้ง คอร์ปอเรชั่น จำกัด</w:t>
      </w:r>
      <w:r w:rsidR="00EB2D1A" w:rsidRPr="00534BE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(มหาชน)) ของบริษัท</w:t>
      </w:r>
    </w:p>
    <w:p w14:paraId="20975264" w14:textId="684095FA" w:rsidR="00C61AA8" w:rsidRPr="00BF7E99" w:rsidRDefault="00C61AA8" w:rsidP="00F35D3A">
      <w:pPr>
        <w:pStyle w:val="block"/>
        <w:spacing w:after="0" w:line="240" w:lineRule="auto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41EDB9EE" w14:textId="38C411D5" w:rsidR="00534BEB" w:rsidRPr="00534BEB" w:rsidRDefault="00C61AA8" w:rsidP="00534BEB">
      <w:pPr>
        <w:pStyle w:val="block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34BEB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222CE" w:rsidRPr="00C222CE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2E266B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</w:t>
      </w:r>
      <w:r w:rsidR="00C222CE" w:rsidRPr="00C222CE">
        <w:rPr>
          <w:rFonts w:ascii="Angsana New" w:hAnsi="Angsana New" w:cs="Angsana New"/>
          <w:sz w:val="30"/>
          <w:szCs w:val="30"/>
          <w:cs/>
          <w:lang w:val="en-US" w:bidi="th-TH"/>
        </w:rPr>
        <w:t>น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C61AA8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D7145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B10108">
        <w:rPr>
          <w:rFonts w:ascii="Angsana New" w:hAnsi="Angsana New" w:cs="Angsana New"/>
          <w:sz w:val="30"/>
          <w:szCs w:val="30"/>
          <w:lang w:val="en-US" w:bidi="th-TH"/>
        </w:rPr>
        <w:t>31.45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และ </w:t>
      </w:r>
      <w:r w:rsidR="00B10108">
        <w:rPr>
          <w:rFonts w:ascii="Angsana New" w:hAnsi="Angsana New" w:cs="Angsana New"/>
          <w:sz w:val="30"/>
          <w:szCs w:val="30"/>
          <w:lang w:val="en-US" w:bidi="th-TH"/>
        </w:rPr>
        <w:t>30.01</w:t>
      </w:r>
      <w:r w:rsidRPr="00C61AA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61AA8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 ตามลำดับ</w:t>
      </w:r>
      <w:r w:rsidR="00401E7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401E7C" w:rsidRPr="00534BEB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(31 </w:t>
      </w:r>
      <w:r w:rsidR="00401E7C" w:rsidRPr="00534BE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401E7C" w:rsidRPr="00534BEB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2563: 30.85 </w:t>
      </w:r>
      <w:r w:rsidR="00401E7C" w:rsidRPr="00534BE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 และ</w:t>
      </w:r>
      <w:r w:rsidR="00FD7DC1" w:rsidRPr="00534BE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730E0B" w:rsidRPr="00534BEB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29.34</w:t>
      </w:r>
      <w:r w:rsidR="00FD7DC1" w:rsidRPr="00534BE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ล้านบาท ตามลำดับ)</w:t>
      </w:r>
    </w:p>
    <w:p w14:paraId="72166C56" w14:textId="79274659" w:rsidR="00804B45" w:rsidRPr="00BF7E99" w:rsidRDefault="00804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64CF2E5C" w14:textId="7F0EB3D8" w:rsidR="00534BEB" w:rsidRPr="00534BEB" w:rsidRDefault="00534BEB" w:rsidP="00534BE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534BEB">
        <w:rPr>
          <w:rFonts w:ascii="Angsana New" w:hAnsi="Angsana New"/>
          <w:b/>
          <w:bCs/>
          <w:sz w:val="30"/>
          <w:szCs w:val="30"/>
          <w:cs/>
        </w:rPr>
        <w:t>ใบ</w:t>
      </w:r>
      <w:r w:rsidRPr="00DB3110">
        <w:rPr>
          <w:rFonts w:ascii="Angsana New" w:hAnsi="Angsana New"/>
          <w:b/>
          <w:bCs/>
          <w:sz w:val="30"/>
          <w:szCs w:val="30"/>
          <w:cs/>
        </w:rPr>
        <w:t>อนุญาตให้ใช้คลื่นความถี่และประกอบกิจการโทรทัศน์ค้างจ่าย</w:t>
      </w:r>
    </w:p>
    <w:p w14:paraId="4B9A5648" w14:textId="0920541E" w:rsidR="00534BEB" w:rsidRPr="00BF7E99" w:rsidRDefault="00534BEB" w:rsidP="00534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outlineLvl w:val="0"/>
        <w:rPr>
          <w:rFonts w:ascii="Angsana New" w:hAnsi="Angsana New"/>
          <w:i/>
          <w:iCs/>
          <w:sz w:val="20"/>
          <w:szCs w:val="20"/>
        </w:rPr>
      </w:pPr>
    </w:p>
    <w:bookmarkEnd w:id="8"/>
    <w:p w14:paraId="250BE521" w14:textId="2883216A" w:rsidR="003F7F87" w:rsidRPr="00664CA9" w:rsidRDefault="003F7F87" w:rsidP="003F7F87">
      <w:pPr>
        <w:ind w:left="547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C1F12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eastAsia="x-none"/>
        </w:rPr>
        <w:t>20</w:t>
      </w:r>
      <w:r w:rsidRPr="00AC1F12">
        <w:rPr>
          <w:rFonts w:ascii="Angsana New" w:hAnsi="Angsana New"/>
          <w:sz w:val="30"/>
          <w:szCs w:val="30"/>
          <w:cs/>
          <w:lang w:eastAsia="x-none"/>
        </w:rPr>
        <w:t xml:space="preserve"> สิงหาคม </w:t>
      </w:r>
      <w:r>
        <w:rPr>
          <w:rFonts w:ascii="Angsana New" w:hAnsi="Angsana New"/>
          <w:sz w:val="30"/>
          <w:szCs w:val="30"/>
          <w:lang w:eastAsia="x-none"/>
        </w:rPr>
        <w:t>2564</w:t>
      </w:r>
      <w:r w:rsidRPr="00AC1F12">
        <w:rPr>
          <w:rFonts w:ascii="Angsana New" w:hAnsi="Angsana New"/>
          <w:sz w:val="30"/>
          <w:szCs w:val="30"/>
          <w:cs/>
          <w:lang w:eastAsia="x-none"/>
        </w:rPr>
        <w:t xml:space="preserve"> บริษัทย่อย</w:t>
      </w:r>
      <w:r>
        <w:rPr>
          <w:rFonts w:ascii="Angsana New" w:hAnsi="Angsana New" w:hint="cs"/>
          <w:sz w:val="30"/>
          <w:szCs w:val="30"/>
          <w:cs/>
        </w:rPr>
        <w:t>ทางอ้อม</w:t>
      </w:r>
      <w:r w:rsidRPr="00AC1F12">
        <w:rPr>
          <w:rFonts w:ascii="Angsana New" w:hAnsi="Angsana New"/>
          <w:sz w:val="30"/>
          <w:szCs w:val="30"/>
          <w:cs/>
          <w:lang w:eastAsia="x-none"/>
        </w:rPr>
        <w:t xml:space="preserve">ได้จ่ายชำระค่าใบอนุญาตให้ใช้คลื่นความถี่และประกอบกิจการโทรทัศน์ค้างจ่ายรวมภาษีมูลค่าเพิ่ม พร้อมดอกเบี้ยตามระยะเวลาของเงินต้นที่ค้างชำระจำนวน </w:t>
      </w:r>
      <w:r>
        <w:rPr>
          <w:rFonts w:ascii="Angsana New" w:hAnsi="Angsana New"/>
          <w:sz w:val="30"/>
          <w:szCs w:val="30"/>
          <w:lang w:eastAsia="x-none"/>
        </w:rPr>
        <w:t>53.97</w:t>
      </w:r>
      <w:r w:rsidRPr="00AC1F12">
        <w:rPr>
          <w:rFonts w:ascii="Angsana New" w:hAnsi="Angsana New"/>
          <w:sz w:val="30"/>
          <w:szCs w:val="30"/>
          <w:cs/>
          <w:lang w:eastAsia="x-none"/>
        </w:rPr>
        <w:t xml:space="preserve"> ล้านบาท และบริษัทย่อย</w:t>
      </w:r>
      <w:r w:rsidR="0057631E">
        <w:rPr>
          <w:rFonts w:ascii="Angsana New" w:hAnsi="Angsana New" w:hint="cs"/>
          <w:sz w:val="30"/>
          <w:szCs w:val="30"/>
          <w:cs/>
        </w:rPr>
        <w:t>ทางอ้อม</w:t>
      </w:r>
      <w:r w:rsidRPr="00AC1F12">
        <w:rPr>
          <w:rFonts w:ascii="Angsana New" w:hAnsi="Angsana New"/>
          <w:sz w:val="30"/>
          <w:szCs w:val="30"/>
          <w:cs/>
          <w:lang w:eastAsia="x-none"/>
        </w:rPr>
        <w:t>ได้</w:t>
      </w:r>
      <w:r>
        <w:rPr>
          <w:rFonts w:ascii="Angsana New" w:hAnsi="Angsana New" w:hint="cs"/>
          <w:sz w:val="30"/>
          <w:szCs w:val="30"/>
          <w:cs/>
          <w:lang w:eastAsia="x-none"/>
        </w:rPr>
        <w:t>ยกเลิกหนังสือค้ำประกันกับธนาคารผู้ค้ำประกันเรียบร้อยแล้ว</w:t>
      </w:r>
    </w:p>
    <w:p w14:paraId="13B2BCA0" w14:textId="77777777" w:rsidR="007B083E" w:rsidRPr="007B083E" w:rsidRDefault="007B083E" w:rsidP="002E11E6">
      <w:pPr>
        <w:ind w:left="540"/>
        <w:jc w:val="thaiDistribute"/>
        <w:rPr>
          <w:rFonts w:ascii="Angsana New" w:hAnsi="Angsana New"/>
          <w:sz w:val="30"/>
          <w:szCs w:val="30"/>
          <w:cs/>
        </w:rPr>
        <w:sectPr w:rsidR="007B083E" w:rsidRPr="007B083E" w:rsidSect="00BD2F3B">
          <w:pgSz w:w="11909" w:h="16834" w:code="9"/>
          <w:pgMar w:top="692" w:right="1151" w:bottom="578" w:left="1151" w:header="720" w:footer="720" w:gutter="0"/>
          <w:cols w:space="720"/>
          <w:titlePg/>
          <w:docGrid w:linePitch="245"/>
        </w:sectPr>
      </w:pPr>
    </w:p>
    <w:p w14:paraId="7A43B25F" w14:textId="15EF8DF6" w:rsidR="00D24C0E" w:rsidRPr="00ED235E" w:rsidRDefault="00D24C0E" w:rsidP="00692382">
      <w:pPr>
        <w:pStyle w:val="ListParagraph"/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72FD895" w14:textId="77777777" w:rsidR="007D450A" w:rsidRPr="00AB45EC" w:rsidRDefault="007D450A" w:rsidP="007D4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16"/>
          <w:szCs w:val="16"/>
        </w:rPr>
      </w:pPr>
    </w:p>
    <w:p w14:paraId="1194A5AC" w14:textId="77777777" w:rsidR="007D450A" w:rsidRPr="005E797A" w:rsidRDefault="007D450A" w:rsidP="007D4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"/>
          <w:szCs w:val="2"/>
        </w:rPr>
      </w:pPr>
      <w:r w:rsidRPr="001F349D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14911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46"/>
        <w:gridCol w:w="936"/>
        <w:gridCol w:w="181"/>
        <w:gridCol w:w="863"/>
        <w:gridCol w:w="101"/>
        <w:gridCol w:w="911"/>
        <w:gridCol w:w="182"/>
        <w:gridCol w:w="831"/>
        <w:gridCol w:w="10"/>
        <w:gridCol w:w="193"/>
        <w:gridCol w:w="832"/>
        <w:gridCol w:w="109"/>
        <w:gridCol w:w="19"/>
        <w:gridCol w:w="862"/>
        <w:gridCol w:w="180"/>
        <w:gridCol w:w="720"/>
        <w:gridCol w:w="134"/>
        <w:gridCol w:w="783"/>
        <w:gridCol w:w="142"/>
        <w:gridCol w:w="1011"/>
        <w:gridCol w:w="108"/>
        <w:gridCol w:w="972"/>
        <w:gridCol w:w="153"/>
        <w:gridCol w:w="913"/>
        <w:gridCol w:w="9"/>
        <w:gridCol w:w="101"/>
        <w:gridCol w:w="1009"/>
      </w:tblGrid>
      <w:tr w:rsidR="00302313" w:rsidRPr="00A1149E" w14:paraId="24246A5F" w14:textId="77777777" w:rsidTr="00C85176">
        <w:trPr>
          <w:trHeight w:val="285"/>
          <w:tblHeader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CBEA" w14:textId="77777777" w:rsidR="00302313" w:rsidRPr="00A1149E" w:rsidRDefault="00302313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265" w:type="dxa"/>
            <w:gridSpan w:val="26"/>
            <w:tcBorders>
              <w:top w:val="nil"/>
              <w:left w:val="nil"/>
              <w:right w:val="nil"/>
            </w:tcBorders>
            <w:vAlign w:val="bottom"/>
          </w:tcPr>
          <w:p w14:paraId="4C92506E" w14:textId="41D86BA4" w:rsidR="00302313" w:rsidRPr="00A1149E" w:rsidRDefault="00302313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1335D" w:rsidRPr="00A1149E" w14:paraId="69BD5D88" w14:textId="77777777" w:rsidTr="00C85176">
        <w:trPr>
          <w:trHeight w:val="285"/>
          <w:tblHeader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338B1" w14:textId="7F1A72CB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สำหรับงวด</w:t>
            </w:r>
            <w:r w:rsidR="002E266B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เก้า</w:t>
            </w: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เดือนสิ้นสุด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2D2AFF8" w14:textId="2CEC0538" w:rsidR="0061335D" w:rsidRPr="00A1149E" w:rsidRDefault="0061335D" w:rsidP="00DD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" w:hanging="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D7820">
              <w:rPr>
                <w:rFonts w:ascii="Angsana New" w:hAnsi="Angsana New"/>
                <w:b/>
                <w:bCs/>
                <w:color w:val="000000"/>
                <w:spacing w:val="-10"/>
                <w:sz w:val="28"/>
                <w:szCs w:val="28"/>
                <w:cs/>
                <w:lang w:val="en-GB"/>
              </w:rPr>
              <w:t>สิ่งพิมพ์</w:t>
            </w:r>
            <w:r w:rsidR="00034787" w:rsidRP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</w:t>
            </w:r>
            <w:r w:rsidRPr="0003478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โฆษณ</w:t>
            </w:r>
            <w:r w:rsidR="00DD7820" w:rsidRP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า </w:t>
            </w:r>
            <w:r w:rsidR="00034787" w:rsidRPr="0003478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 w:rsidRP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สื่อสมัยใหม่</w:t>
            </w:r>
            <w:r w:rsidR="00DD7820" w:rsidRP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</w:t>
            </w:r>
            <w:r w:rsidR="00034787" w:rsidRP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งาน</w:t>
            </w:r>
            <w:r w:rsidR="00DD7820" w:rsidRP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กิจกรรม</w:t>
            </w:r>
            <w:r w:rsidRP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ที่เกี่ยวข้อง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vAlign w:val="bottom"/>
          </w:tcPr>
          <w:p w14:paraId="17B5BCD9" w14:textId="77777777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853D160" w14:textId="77777777" w:rsidR="0061335D" w:rsidRDefault="0061335D" w:rsidP="006E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สื่อกระจายภาพและเสียง</w:t>
            </w:r>
          </w:p>
          <w:p w14:paraId="4257AE13" w14:textId="0B2FA061" w:rsidR="0061335D" w:rsidRPr="006E1681" w:rsidRDefault="0061335D" w:rsidP="006E1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สื่อสมัยใหม่</w:t>
            </w:r>
            <w:r w:rsidR="00DD782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และ</w:t>
            </w:r>
            <w:r w:rsid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งาน</w:t>
            </w:r>
            <w:r w:rsidR="00DD782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กิจกรรม</w:t>
            </w:r>
            <w:r w:rsidR="0003478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C606A5" w14:textId="77777777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gridSpan w:val="4"/>
            <w:tcBorders>
              <w:top w:val="nil"/>
              <w:left w:val="nil"/>
              <w:right w:val="nil"/>
            </w:tcBorders>
          </w:tcPr>
          <w:p w14:paraId="6FADAA74" w14:textId="77777777" w:rsidR="0061335D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จำหน่ายผลิตภัณฑ์</w:t>
            </w:r>
          </w:p>
          <w:p w14:paraId="220E13C4" w14:textId="57424D96" w:rsidR="00881B4F" w:rsidRPr="00A1149E" w:rsidRDefault="00881B4F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ส่วนการดำเนินงาน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ที่ยกเลิก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11917BA" w14:textId="77777777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37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B5D3B6E" w14:textId="142E52FB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72BDDDAC" w14:textId="77777777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49D8F2E" w14:textId="74382189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578BF1EC" w14:textId="77777777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03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EE1348" w14:textId="1B0986FA" w:rsidR="0061335D" w:rsidRPr="00A1149E" w:rsidRDefault="0061335D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1335D" w:rsidRPr="00A1149E" w14:paraId="5E82C0B9" w14:textId="77777777" w:rsidTr="00C85176">
        <w:trPr>
          <w:trHeight w:val="285"/>
          <w:tblHeader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0931" w14:textId="5A3FE26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  วันที่ </w:t>
            </w:r>
            <w:r w:rsidRPr="00057DE0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="002E266B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BFF6E07" w14:textId="4E258F50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  <w:vAlign w:val="bottom"/>
          </w:tcPr>
          <w:p w14:paraId="312CB220" w14:textId="7777777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vAlign w:val="bottom"/>
          </w:tcPr>
          <w:p w14:paraId="1ABA3637" w14:textId="6B11E8B1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vAlign w:val="bottom"/>
          </w:tcPr>
          <w:p w14:paraId="74BEA57B" w14:textId="7777777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50DF6727" w14:textId="329277D8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25852C98" w14:textId="7777777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010C8C81" w14:textId="4D0FF925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5FE6D8" w14:textId="7777777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bottom"/>
          </w:tcPr>
          <w:p w14:paraId="61243E8E" w14:textId="6790318A" w:rsidR="0061335D" w:rsidRPr="00BE31F2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vAlign w:val="bottom"/>
          </w:tcPr>
          <w:p w14:paraId="4680AF71" w14:textId="77777777" w:rsidR="0061335D" w:rsidRPr="00BE31F2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E3EAA6" w14:textId="4603ECA7" w:rsidR="0061335D" w:rsidRPr="00BE31F2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BADAD4F" w14:textId="77777777" w:rsidR="0061335D" w:rsidRPr="00BE31F2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A279B99" w14:textId="0873246A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6C892016" w14:textId="7777777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vAlign w:val="bottom"/>
          </w:tcPr>
          <w:p w14:paraId="63A0CE39" w14:textId="3015F818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2B143FA5" w14:textId="7777777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F30B241" w14:textId="3A173065" w:rsidR="0061335D" w:rsidRPr="00057DE0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vAlign w:val="bottom"/>
          </w:tcPr>
          <w:p w14:paraId="48D57511" w14:textId="77777777" w:rsidR="0061335D" w:rsidRPr="00057DE0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vAlign w:val="bottom"/>
          </w:tcPr>
          <w:p w14:paraId="630C5CEB" w14:textId="26A87466" w:rsidR="0061335D" w:rsidRPr="00057DE0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0016F328" w14:textId="77777777" w:rsidR="0061335D" w:rsidRPr="00057DE0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14:paraId="42DA55BD" w14:textId="2ECCC10E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18015C" w14:textId="77777777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bottom"/>
          </w:tcPr>
          <w:p w14:paraId="2CF90E20" w14:textId="227803EA" w:rsidR="0061335D" w:rsidRPr="00A1149E" w:rsidRDefault="0061335D" w:rsidP="0061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57DE0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302313" w:rsidRPr="00A1149E" w14:paraId="34F71904" w14:textId="77777777" w:rsidTr="00C85176">
        <w:trPr>
          <w:trHeight w:val="285"/>
          <w:tblHeader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CC626" w14:textId="77777777" w:rsidR="00302313" w:rsidRPr="00302313" w:rsidRDefault="00302313" w:rsidP="00302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265" w:type="dxa"/>
            <w:gridSpan w:val="26"/>
            <w:tcBorders>
              <w:top w:val="nil"/>
              <w:left w:val="nil"/>
              <w:right w:val="nil"/>
            </w:tcBorders>
            <w:vAlign w:val="bottom"/>
          </w:tcPr>
          <w:p w14:paraId="2BF36F07" w14:textId="16EC67AB" w:rsidR="00302313" w:rsidRPr="00302313" w:rsidRDefault="00302313" w:rsidP="0030231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3023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1335D" w:rsidRPr="00A1149E" w14:paraId="7252F77E" w14:textId="77777777" w:rsidTr="00C85176">
        <w:trPr>
          <w:trHeight w:val="285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30158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AE75175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  <w:vAlign w:val="bottom"/>
          </w:tcPr>
          <w:p w14:paraId="672CA9BA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vAlign w:val="bottom"/>
          </w:tcPr>
          <w:p w14:paraId="37783590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vAlign w:val="bottom"/>
          </w:tcPr>
          <w:p w14:paraId="19ABABDB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69ECC287" w14:textId="77777777" w:rsidR="000709B2" w:rsidRPr="0061335D" w:rsidRDefault="000709B2" w:rsidP="003E0878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3AEFAA4E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bottom"/>
          </w:tcPr>
          <w:p w14:paraId="17655671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6454D9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</w:tcPr>
          <w:p w14:paraId="593EF7E7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FB9426A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right w:val="nil"/>
            </w:tcBorders>
          </w:tcPr>
          <w:p w14:paraId="4A6C8FC8" w14:textId="77777777" w:rsidR="000709B2" w:rsidRPr="00881B4F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1D4D947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017DDCE" w14:textId="3E9738D8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7EA4DA8F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vAlign w:val="bottom"/>
          </w:tcPr>
          <w:p w14:paraId="15619F08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5D1EABC7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</w:tcPr>
          <w:p w14:paraId="5E8A8C78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4D109B9D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29AB1005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07E630F2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14:paraId="7CB0E222" w14:textId="0B7AFA6F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E02152" w14:textId="77777777" w:rsidR="000709B2" w:rsidRPr="00A1149E" w:rsidRDefault="000709B2" w:rsidP="003E0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bottom"/>
          </w:tcPr>
          <w:p w14:paraId="396B2114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B38B3" w:rsidRPr="00A1149E" w14:paraId="411B8FD6" w14:textId="77777777" w:rsidTr="00C85176">
        <w:trPr>
          <w:trHeight w:val="285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88E4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AA99739" w14:textId="051A38A5" w:rsidR="00AB38B3" w:rsidRPr="00A1149E" w:rsidRDefault="004031AE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206,910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  <w:vAlign w:val="bottom"/>
          </w:tcPr>
          <w:p w14:paraId="571B6469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</w:tcPr>
          <w:p w14:paraId="50E7EFFA" w14:textId="0A29223C" w:rsidR="00AB38B3" w:rsidRPr="00AB38B3" w:rsidRDefault="0076140A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237,712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vAlign w:val="bottom"/>
          </w:tcPr>
          <w:p w14:paraId="6CEE2FDF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08AF66FD" w14:textId="152B5221" w:rsidR="00AB38B3" w:rsidRPr="00A1149E" w:rsidRDefault="004031AE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B32C4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6A26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6,766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4C0EBDD1" w14:textId="77777777" w:rsidR="00AB38B3" w:rsidRPr="0063597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</w:tcPr>
          <w:p w14:paraId="6C94E6D2" w14:textId="211EAC5F" w:rsidR="00AB38B3" w:rsidRPr="00AB38B3" w:rsidRDefault="00526EC1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458,204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2E2B1D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bottom"/>
          </w:tcPr>
          <w:p w14:paraId="68F11457" w14:textId="65CE843D" w:rsidR="00AB38B3" w:rsidRPr="00A1149E" w:rsidRDefault="00E74C22" w:rsidP="004031A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171</w:t>
            </w:r>
            <w:r w:rsidR="00526EC1">
              <w:rPr>
                <w:rFonts w:ascii="Angsana New" w:hAnsi="Angsana New" w:cs="Angsana New"/>
                <w:sz w:val="28"/>
                <w:szCs w:val="28"/>
                <w:lang w:bidi="th-TH"/>
              </w:rPr>
              <w:t>,227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vAlign w:val="bottom"/>
          </w:tcPr>
          <w:p w14:paraId="03A643C5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right w:val="nil"/>
            </w:tcBorders>
          </w:tcPr>
          <w:p w14:paraId="291093BA" w14:textId="1BD3F28A" w:rsidR="00AB38B3" w:rsidRPr="00AB38B3" w:rsidRDefault="0076140A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308,432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C00049C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238CBFB" w14:textId="501BA3B7" w:rsidR="00AB38B3" w:rsidRPr="00F4089B" w:rsidRDefault="00526EC1" w:rsidP="00526EC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67F62ADB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</w:tcPr>
          <w:p w14:paraId="69D7091E" w14:textId="5291ABC3" w:rsidR="00AB38B3" w:rsidRPr="00AB38B3" w:rsidRDefault="0076140A" w:rsidP="0076140A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28,070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7985C3DF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</w:tcPr>
          <w:p w14:paraId="05B02BD9" w14:textId="277BC2C3" w:rsidR="00AB38B3" w:rsidRDefault="00E74C22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46ED183F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632EC342" w14:textId="39772731" w:rsidR="00AB38B3" w:rsidRDefault="0076140A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37797CEC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14:paraId="1BB84B82" w14:textId="07AD9AD3" w:rsidR="00AB38B3" w:rsidRPr="009D333D" w:rsidRDefault="006A2605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665,198</w:t>
            </w:r>
          </w:p>
        </w:tc>
        <w:tc>
          <w:tcPr>
            <w:tcW w:w="1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3579B2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</w:tcPr>
          <w:p w14:paraId="068A4F60" w14:textId="4155BD0E" w:rsidR="00AB38B3" w:rsidRPr="00AB38B3" w:rsidRDefault="00526EC1" w:rsidP="00AB38B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1,032,418</w:t>
            </w:r>
          </w:p>
        </w:tc>
      </w:tr>
      <w:tr w:rsidR="00AB38B3" w:rsidRPr="00A1149E" w14:paraId="55CE3AF2" w14:textId="77777777" w:rsidTr="00C85176">
        <w:trPr>
          <w:trHeight w:val="285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C94D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A5C7087" w14:textId="04FA0D91" w:rsidR="00AB38B3" w:rsidRPr="00A1149E" w:rsidRDefault="00CA093A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7,011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  <w:vAlign w:val="bottom"/>
          </w:tcPr>
          <w:p w14:paraId="5755D7EA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</w:tcPr>
          <w:p w14:paraId="134902ED" w14:textId="67130DE5" w:rsidR="00AB38B3" w:rsidRPr="00AB38B3" w:rsidRDefault="0076140A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36,298</w:t>
            </w: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  <w:vAlign w:val="bottom"/>
          </w:tcPr>
          <w:p w14:paraId="73020C8B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30A83785" w14:textId="663B193B" w:rsidR="00AB38B3" w:rsidRPr="0063597E" w:rsidRDefault="00B32C4E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50,558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vAlign w:val="bottom"/>
          </w:tcPr>
          <w:p w14:paraId="4066A915" w14:textId="77777777" w:rsidR="00AB38B3" w:rsidRPr="0063597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</w:tcPr>
          <w:p w14:paraId="3D715435" w14:textId="13F84F44" w:rsidR="00AB38B3" w:rsidRPr="00AB38B3" w:rsidRDefault="00526EC1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29,241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FF6166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nil"/>
              <w:left w:val="nil"/>
              <w:right w:val="nil"/>
            </w:tcBorders>
            <w:vAlign w:val="bottom"/>
          </w:tcPr>
          <w:p w14:paraId="5A6F0A0D" w14:textId="2C07EEE3" w:rsidR="00AB38B3" w:rsidRPr="00A1149E" w:rsidRDefault="00526EC1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83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  <w:vAlign w:val="bottom"/>
          </w:tcPr>
          <w:p w14:paraId="70E17D78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right w:val="nil"/>
            </w:tcBorders>
          </w:tcPr>
          <w:p w14:paraId="35270EF5" w14:textId="2D0C4790" w:rsidR="00AB38B3" w:rsidRPr="00AB38B3" w:rsidRDefault="0076140A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6758A4C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B487672" w14:textId="13B087DC" w:rsidR="00AB38B3" w:rsidRPr="00F4089B" w:rsidRDefault="00526EC1" w:rsidP="00526EC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35F4DEF0" w14:textId="77777777" w:rsidR="00AB38B3" w:rsidRPr="00586B2F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  <w:tab w:val="decimal" w:pos="767"/>
              </w:tabs>
              <w:ind w:left="-79" w:right="-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</w:tcPr>
          <w:p w14:paraId="0E1969C5" w14:textId="41F7AAB3" w:rsidR="00AB38B3" w:rsidRPr="00AB38B3" w:rsidRDefault="0076140A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vAlign w:val="bottom"/>
          </w:tcPr>
          <w:p w14:paraId="7FFB501A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</w:tcPr>
          <w:p w14:paraId="4BF82E1B" w14:textId="4A2099F0" w:rsidR="00AB38B3" w:rsidRDefault="00E74C22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526EC1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  <w:r w:rsidR="00343ABA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 w:rsidR="00526EC1">
              <w:rPr>
                <w:rFonts w:ascii="Angsana New" w:hAnsi="Angsana New" w:cs="Angsana New"/>
                <w:sz w:val="28"/>
                <w:szCs w:val="28"/>
                <w:lang w:bidi="th-TH"/>
              </w:rPr>
              <w:t>,678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630C5787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</w:tcPr>
          <w:p w14:paraId="36501A68" w14:textId="53A58697" w:rsidR="00AB38B3" w:rsidRDefault="0076140A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526EC1">
              <w:rPr>
                <w:rFonts w:ascii="Angsana New" w:hAnsi="Angsana New" w:cs="Angsana New"/>
                <w:sz w:val="28"/>
                <w:szCs w:val="28"/>
                <w:lang w:bidi="th-TH"/>
              </w:rPr>
              <w:t>65,773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  <w:tcBorders>
              <w:top w:val="nil"/>
              <w:left w:val="nil"/>
              <w:right w:val="nil"/>
            </w:tcBorders>
          </w:tcPr>
          <w:p w14:paraId="67184C10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  <w:vAlign w:val="bottom"/>
          </w:tcPr>
          <w:p w14:paraId="673CF5B8" w14:textId="14B1D603" w:rsidR="00AB38B3" w:rsidRPr="00A1149E" w:rsidRDefault="004031AE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AB92D9" w14:textId="77777777" w:rsidR="00AB38B3" w:rsidRPr="00241060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  <w:tab w:val="decimal" w:pos="767"/>
              </w:tabs>
              <w:ind w:left="-79" w:right="10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</w:tcPr>
          <w:p w14:paraId="592D6419" w14:textId="60FF479C" w:rsidR="00AB38B3" w:rsidRPr="00AB38B3" w:rsidRDefault="0076140A" w:rsidP="00AB38B3">
            <w:pPr>
              <w:pStyle w:val="acctfourfigures"/>
              <w:tabs>
                <w:tab w:val="clear" w:pos="765"/>
                <w:tab w:val="decimal" w:pos="280"/>
                <w:tab w:val="decimal" w:pos="715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AB38B3" w:rsidRPr="00A1149E" w14:paraId="3AE81CCC" w14:textId="77777777" w:rsidTr="00C85176">
        <w:trPr>
          <w:trHeight w:val="285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8379E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AA335" w14:textId="79B5E114" w:rsidR="00AB38B3" w:rsidRPr="00A1149E" w:rsidRDefault="00E74C22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87,191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  <w:vAlign w:val="bottom"/>
          </w:tcPr>
          <w:p w14:paraId="3D93F6EE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</w:tcPr>
          <w:p w14:paraId="7074D7A8" w14:textId="6108E993" w:rsidR="00AB38B3" w:rsidRPr="00AB38B3" w:rsidRDefault="0076140A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76,529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  <w:vAlign w:val="bottom"/>
          </w:tcPr>
          <w:p w14:paraId="4D824802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157DC" w14:textId="6C844BCC" w:rsidR="00AB38B3" w:rsidRPr="00A1149E" w:rsidRDefault="00E74C22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80,391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26645250" w14:textId="77777777" w:rsidR="00AB38B3" w:rsidRPr="0063597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dxa"/>
            <w:tcBorders>
              <w:left w:val="nil"/>
              <w:bottom w:val="single" w:sz="4" w:space="0" w:color="auto"/>
              <w:right w:val="nil"/>
            </w:tcBorders>
          </w:tcPr>
          <w:p w14:paraId="71B69429" w14:textId="74271EC2" w:rsidR="00AB38B3" w:rsidRPr="00AB38B3" w:rsidRDefault="0076140A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37,006</w:t>
            </w:r>
          </w:p>
        </w:tc>
        <w:tc>
          <w:tcPr>
            <w:tcW w:w="20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1B220D7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0FC40" w14:textId="5C77C377" w:rsidR="00AB38B3" w:rsidRPr="00A1149E" w:rsidRDefault="00E74C22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2,9</w:t>
            </w:r>
            <w:r w:rsidR="00526EC1">
              <w:rPr>
                <w:rFonts w:ascii="Angsana New" w:hAnsi="Angsana New" w:cs="Angsana New"/>
                <w:sz w:val="28"/>
                <w:szCs w:val="28"/>
                <w:lang w:bidi="th-TH"/>
              </w:rPr>
              <w:t>71</w:t>
            </w:r>
          </w:p>
        </w:tc>
        <w:tc>
          <w:tcPr>
            <w:tcW w:w="109" w:type="dxa"/>
            <w:tcBorders>
              <w:left w:val="nil"/>
              <w:right w:val="nil"/>
            </w:tcBorders>
            <w:vAlign w:val="bottom"/>
          </w:tcPr>
          <w:p w14:paraId="19FA1CA3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BE6C21" w14:textId="4B223854" w:rsidR="00AB38B3" w:rsidRPr="00AB38B3" w:rsidRDefault="0076140A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1,945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46E092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2B46B" w14:textId="4548CDFE" w:rsidR="00AB38B3" w:rsidRPr="00F4089B" w:rsidRDefault="00526EC1" w:rsidP="00526EC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1F03E52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</w:tcPr>
          <w:p w14:paraId="48939446" w14:textId="555C5F48" w:rsidR="00AB38B3" w:rsidRPr="00AB38B3" w:rsidRDefault="0076140A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226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vAlign w:val="bottom"/>
          </w:tcPr>
          <w:p w14:paraId="60AC1C04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</w:tcPr>
          <w:p w14:paraId="238C2751" w14:textId="2ADA41BF" w:rsidR="00AB38B3" w:rsidRDefault="00E74C22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526EC1">
              <w:rPr>
                <w:rFonts w:ascii="Angsana New" w:hAnsi="Angsana New" w:cs="Angsana New"/>
                <w:sz w:val="28"/>
                <w:szCs w:val="28"/>
                <w:lang w:bidi="th-TH"/>
              </w:rPr>
              <w:t>87,658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A32D5F9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</w:tcPr>
          <w:p w14:paraId="5B37605D" w14:textId="66655A75" w:rsidR="00AB38B3" w:rsidRDefault="0076140A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</w:t>
            </w:r>
            <w:r w:rsidR="00526EC1">
              <w:rPr>
                <w:rFonts w:ascii="Angsana New" w:hAnsi="Angsana New" w:cs="Angsana New"/>
                <w:sz w:val="28"/>
                <w:szCs w:val="28"/>
                <w:lang w:bidi="th-TH"/>
              </w:rPr>
              <w:t>2,837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D021BC2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BBB672" w14:textId="3EADAFC9" w:rsidR="00AB38B3" w:rsidRPr="00A1149E" w:rsidRDefault="00526EC1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82,902</w:t>
            </w:r>
          </w:p>
        </w:tc>
        <w:tc>
          <w:tcPr>
            <w:tcW w:w="11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D5309F5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</w:tcPr>
          <w:p w14:paraId="05B1CDFB" w14:textId="6F0CFA30" w:rsidR="00AB38B3" w:rsidRPr="00AB38B3" w:rsidRDefault="00526EC1" w:rsidP="00AB38B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52,869</w:t>
            </w:r>
          </w:p>
        </w:tc>
      </w:tr>
      <w:tr w:rsidR="00AB38B3" w:rsidRPr="00A1149E" w14:paraId="2BF91F65" w14:textId="77777777" w:rsidTr="00C85176">
        <w:trPr>
          <w:trHeight w:val="285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9A1F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68A33" w14:textId="4FBA08FE" w:rsidR="00AB38B3" w:rsidRPr="00A1149E" w:rsidRDefault="004031AE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301,112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B8F2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3DD7A" w14:textId="53C02738" w:rsidR="00AB38B3" w:rsidRPr="00AB38B3" w:rsidRDefault="0076140A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350,539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468B0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C0F9D5" w14:textId="10A47852" w:rsidR="00AB38B3" w:rsidRPr="0063597E" w:rsidRDefault="004031AE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</w:t>
            </w:r>
            <w:r w:rsidR="006A260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7,715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4EAD" w14:textId="77777777" w:rsidR="00AB38B3" w:rsidRPr="0063597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8"/>
                <w:tab w:val="decimal" w:pos="767"/>
              </w:tabs>
              <w:ind w:left="-79" w:right="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004B6" w14:textId="48E12C9D" w:rsidR="00AB38B3" w:rsidRPr="00AB38B3" w:rsidRDefault="0076140A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524,451</w:t>
            </w: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21E1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EB62E6" w14:textId="36433564" w:rsidR="00AB38B3" w:rsidRPr="00A1149E" w:rsidRDefault="004031AE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174,</w:t>
            </w:r>
            <w:r w:rsidR="00526EC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281</w:t>
            </w:r>
          </w:p>
        </w:tc>
        <w:tc>
          <w:tcPr>
            <w:tcW w:w="109" w:type="dxa"/>
            <w:tcBorders>
              <w:left w:val="nil"/>
              <w:right w:val="nil"/>
            </w:tcBorders>
            <w:vAlign w:val="bottom"/>
          </w:tcPr>
          <w:p w14:paraId="403E0A6A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6C779F" w14:textId="01796186" w:rsidR="00AB38B3" w:rsidRPr="00AB38B3" w:rsidRDefault="0076140A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310,611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35D87E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A4A401" w14:textId="6F37BADE" w:rsidR="00AB38B3" w:rsidRPr="00F4089B" w:rsidRDefault="00526EC1" w:rsidP="00526EC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526EC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B087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4EFAE" w14:textId="289F0708" w:rsidR="00AB38B3" w:rsidRPr="00AB38B3" w:rsidRDefault="0076140A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28,296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A860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19BE9" w14:textId="2D5315C6" w:rsidR="00AB38B3" w:rsidRDefault="004031AE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3127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145,336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F031EF5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9CDEF4" w14:textId="311364BC" w:rsidR="00AB38B3" w:rsidRDefault="0076140A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526EC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31278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28,610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AB89231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872D42" w14:textId="4EF2F204" w:rsidR="00AB38B3" w:rsidRPr="00A1149E" w:rsidRDefault="00526EC1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74</w:t>
            </w:r>
            <w:r w:rsidR="006A26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8,100</w:t>
            </w:r>
          </w:p>
        </w:tc>
        <w:tc>
          <w:tcPr>
            <w:tcW w:w="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3AA2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623DA" w14:textId="4379F5E5" w:rsidR="00AB38B3" w:rsidRPr="00AB38B3" w:rsidRDefault="0076140A" w:rsidP="00AB38B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</w:t>
            </w:r>
            <w:r w:rsidR="00526EC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085,287</w:t>
            </w:r>
          </w:p>
        </w:tc>
      </w:tr>
      <w:tr w:rsidR="00AB38B3" w:rsidRPr="00A1149E" w14:paraId="5504C607" w14:textId="77777777" w:rsidTr="00C85176">
        <w:trPr>
          <w:trHeight w:val="50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2CF4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673627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41C6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</w:tcPr>
          <w:p w14:paraId="0F0906F9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4137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9BD51D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9638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CED6A2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F27D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right w:val="nil"/>
            </w:tcBorders>
          </w:tcPr>
          <w:p w14:paraId="6C790EC7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B38DA68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9A4F14B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7C9BB2A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F18F5B" w14:textId="6DBF296B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901E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46A49E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61371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double" w:sz="4" w:space="0" w:color="auto"/>
              <w:left w:val="nil"/>
              <w:right w:val="nil"/>
            </w:tcBorders>
          </w:tcPr>
          <w:p w14:paraId="2C842745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2AAF13F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</w:tcPr>
          <w:p w14:paraId="0110C7B6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1780614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C4D247" w14:textId="75CD5663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F44A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7F9685" w14:textId="77777777" w:rsidR="00AB38B3" w:rsidRPr="009751B2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AB38B3" w:rsidRPr="00A1149E" w14:paraId="2A44BF92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2531CC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EF44B62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6CFCB435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14:paraId="359A4BA4" w14:textId="77777777" w:rsidR="00AB38B3" w:rsidRPr="00AB38B3" w:rsidRDefault="00AB38B3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7B54AC1D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7A5BD70F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30564479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788DB0B1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27F3B230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</w:tcPr>
          <w:p w14:paraId="0F36F818" w14:textId="77777777" w:rsidR="00AB38B3" w:rsidRPr="00FA6C8A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</w:tcPr>
          <w:p w14:paraId="4AD861B9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786C0678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411E7B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B07B3B4" w14:textId="011E09D6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185D92F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06E99CEB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4B35A9BB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001612CC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CFFE522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19828F39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B623E0F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64BD3F6A" w14:textId="548E1FAE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B36AACF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0B43B738" w14:textId="77777777" w:rsidR="00AB38B3" w:rsidRPr="00AB38B3" w:rsidRDefault="00AB38B3" w:rsidP="00AB38B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B38B3" w:rsidRPr="00A1149E" w14:paraId="5A842491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760FF1" w14:textId="77777777" w:rsidR="00AB38B3" w:rsidRPr="00253B31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253B3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E4E6A78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71572FDE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14:paraId="38D45348" w14:textId="77777777" w:rsidR="00AB38B3" w:rsidRPr="00AB38B3" w:rsidRDefault="00AB38B3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48BBFE8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04DFD73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0B00FA46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3F8E0C92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5B2EBCB7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</w:tcPr>
          <w:p w14:paraId="5FEE7BBD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</w:tcPr>
          <w:p w14:paraId="5B0DE9E2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014030A5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696D122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B0AA4D4" w14:textId="543B47D9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2622584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A462441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0FE9894A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2DBDC170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136FD63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65C5B01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B8839B6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0D448DCA" w14:textId="32F3BC36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A0030D0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145D5868" w14:textId="77777777" w:rsidR="00AB38B3" w:rsidRPr="00AB38B3" w:rsidRDefault="00AB38B3" w:rsidP="00AB38B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B38B3" w:rsidRPr="00A1149E" w14:paraId="788E604C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BB388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6A32E9E" w14:textId="7C298C4F" w:rsidR="00AB38B3" w:rsidRPr="00A1149E" w:rsidRDefault="00A320C6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175,040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0D401E72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14:paraId="6FDCB3FB" w14:textId="7EBC75AA" w:rsidR="00AB38B3" w:rsidRPr="00AB38B3" w:rsidRDefault="00EE2570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178,594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0F1A9B6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208529B" w14:textId="51ECF458" w:rsidR="00AB38B3" w:rsidRPr="0063597E" w:rsidRDefault="00A320C6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6A26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71,162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455D396" w14:textId="77777777" w:rsidR="00AB38B3" w:rsidRPr="0063597E" w:rsidRDefault="00AB38B3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</w:tcPr>
          <w:p w14:paraId="0BA2E72E" w14:textId="4CAFBE68" w:rsidR="00AB38B3" w:rsidRPr="00AB38B3" w:rsidRDefault="00526EC1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457,088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2922C0DD" w14:textId="77777777" w:rsidR="00AB38B3" w:rsidRPr="0063597E" w:rsidRDefault="00AB38B3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0812CF63" w14:textId="6803278F" w:rsidR="00AB38B3" w:rsidRPr="00F4089B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54AAAC08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18799A52" w14:textId="7F22FB57" w:rsidR="00AB38B3" w:rsidRPr="00AB38B3" w:rsidRDefault="00EE2570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220197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54DBA00" w14:textId="6D355551" w:rsidR="00AB38B3" w:rsidRPr="00F4089B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1E55211" w14:textId="77777777" w:rsidR="00AB38B3" w:rsidRPr="00F4089B" w:rsidRDefault="00AB38B3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</w:tcPr>
          <w:p w14:paraId="558A1544" w14:textId="0AA125C4" w:rsidR="00AB38B3" w:rsidRPr="00AB38B3" w:rsidRDefault="00EE2570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2D5EA94C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5A539C42" w14:textId="51FC5126" w:rsidR="00AB38B3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DC5A40D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E04A0A3" w14:textId="0C35AC2C" w:rsidR="00AB38B3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2B68034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2391A00E" w14:textId="66759F9C" w:rsidR="00AB38B3" w:rsidRPr="00A1149E" w:rsidRDefault="00A320C6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6A2605">
              <w:rPr>
                <w:rFonts w:ascii="Angsana New" w:hAnsi="Angsana New" w:cs="Angsana New"/>
                <w:sz w:val="28"/>
                <w:szCs w:val="28"/>
                <w:lang w:bidi="th-TH"/>
              </w:rPr>
              <w:t>46,202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24B5EB97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721BC3AA" w14:textId="3F35CB72" w:rsidR="00AB38B3" w:rsidRPr="00AB38B3" w:rsidRDefault="00526EC1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635,682</w:t>
            </w:r>
          </w:p>
        </w:tc>
      </w:tr>
      <w:tr w:rsidR="00AB38B3" w:rsidRPr="00A1149E" w14:paraId="52C29906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113D39" w14:textId="7C95EEC5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ขายหนังสือ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พิมพ์และสิ่งพิมพ์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5665FB0" w14:textId="60F8B200" w:rsidR="00AB38B3" w:rsidRPr="00A1149E" w:rsidRDefault="00A320C6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22,289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7371D4AD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14:paraId="70F8E6DB" w14:textId="1EFAE4DC" w:rsidR="00AB38B3" w:rsidRPr="00AB38B3" w:rsidRDefault="00EE2570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48,352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7BD630F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78E07E5" w14:textId="7664C86E" w:rsidR="00AB38B3" w:rsidRPr="00F4089B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ED1C709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</w:tcPr>
          <w:p w14:paraId="50CDA538" w14:textId="7762B937" w:rsidR="00AB38B3" w:rsidRPr="00AB38B3" w:rsidRDefault="00EE2570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0E666955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5414588A" w14:textId="5C1190FC" w:rsidR="00AB38B3" w:rsidRPr="00F4089B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2B959567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141ABF89" w14:textId="7C113B47" w:rsidR="00AB38B3" w:rsidRPr="00AB38B3" w:rsidRDefault="00EE2570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132A181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9E39668" w14:textId="3216E54F" w:rsidR="00AB38B3" w:rsidRPr="00F4089B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B0DD3EB" w14:textId="77777777" w:rsidR="00AB38B3" w:rsidRPr="00F4089B" w:rsidRDefault="00AB38B3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</w:tcPr>
          <w:p w14:paraId="5C87CACA" w14:textId="633280C1" w:rsidR="00AB38B3" w:rsidRPr="00AB38B3" w:rsidRDefault="00EE2570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607BA14A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5EA70D91" w14:textId="57C1F559" w:rsidR="00AB38B3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D0B6C70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571CCCD9" w14:textId="021AD1E1" w:rsidR="00AB38B3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0FE7DC5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01E78208" w14:textId="74F9089E" w:rsidR="00AB38B3" w:rsidRPr="00A1149E" w:rsidRDefault="00A320C6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22,289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297420D5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671C607F" w14:textId="728373BD" w:rsidR="00AB38B3" w:rsidRPr="00AB38B3" w:rsidRDefault="00EE2570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48,352</w:t>
            </w:r>
          </w:p>
        </w:tc>
      </w:tr>
      <w:tr w:rsidR="00AB38B3" w:rsidRPr="00A1149E" w14:paraId="439D922B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4BF819" w14:textId="0EFD49ED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A7998F2" w14:textId="3FD19B38" w:rsidR="00AB38B3" w:rsidRPr="00A1149E" w:rsidRDefault="00A320C6" w:rsidP="00AB38B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35ED48CB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14:paraId="6B0E5528" w14:textId="1A2A8731" w:rsidR="00AB38B3" w:rsidRPr="00AB38B3" w:rsidRDefault="00EE2570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FE5CF54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E4F7D4A" w14:textId="136A170E" w:rsidR="00AB38B3" w:rsidRPr="00F4089B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A866D6D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</w:tcPr>
          <w:p w14:paraId="7220DDDD" w14:textId="21686699" w:rsidR="00AB38B3" w:rsidRPr="00AB38B3" w:rsidRDefault="00EE2570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158CEDD4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7822291B" w14:textId="2B45CE3A" w:rsidR="00AB38B3" w:rsidRPr="00A1149E" w:rsidRDefault="00A320C6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</w:t>
            </w:r>
            <w:r w:rsidR="00526EC1">
              <w:rPr>
                <w:rFonts w:ascii="Angsana New" w:hAnsi="Angsana New" w:cs="Angsana New"/>
                <w:sz w:val="28"/>
                <w:szCs w:val="28"/>
                <w:lang w:bidi="th-TH"/>
              </w:rPr>
              <w:t>4,710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518FDD74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0E5F4D8C" w14:textId="3C1C0A9B" w:rsidR="00AB38B3" w:rsidRPr="00AB38B3" w:rsidRDefault="00EE2570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289,753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92EBBB6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A8C978F" w14:textId="48D8BF46" w:rsidR="00AB38B3" w:rsidRPr="00F4089B" w:rsidRDefault="00526EC1" w:rsidP="00526EC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26EC1">
              <w:rPr>
                <w:rFonts w:ascii="Angsana New" w:hAnsi="Angsana New" w:cs="Angsana New"/>
                <w:sz w:val="28"/>
                <w:szCs w:val="28"/>
                <w:lang w:bidi="th-TH"/>
              </w:rPr>
              <w:t>295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E9F35F8" w14:textId="77777777" w:rsidR="00AB38B3" w:rsidRPr="00F4089B" w:rsidRDefault="00AB38B3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</w:tcPr>
          <w:p w14:paraId="1CE64FF3" w14:textId="238260EE" w:rsidR="00AB38B3" w:rsidRPr="00AB38B3" w:rsidRDefault="00EE2570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6,636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4A95E37C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4810F0F" w14:textId="46EE294E" w:rsidR="00AB38B3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6F608A5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71DB87F" w14:textId="59F25990" w:rsidR="00AB38B3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DCB90F2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7344ED73" w14:textId="10CC95AE" w:rsidR="00AB38B3" w:rsidRPr="00A1149E" w:rsidRDefault="00A320C6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165,005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36565A13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29CA6A23" w14:textId="09CC025E" w:rsidR="00AB38B3" w:rsidRPr="00AB38B3" w:rsidRDefault="00EE2570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296,389</w:t>
            </w:r>
          </w:p>
        </w:tc>
      </w:tr>
      <w:tr w:rsidR="00AB38B3" w:rsidRPr="00A1149E" w14:paraId="4310B122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755D44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87A443" w14:textId="673C786D" w:rsidR="00AB38B3" w:rsidRPr="00A1149E" w:rsidRDefault="00A320C6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9,581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39B57EC6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</w:tcPr>
          <w:p w14:paraId="02CD4302" w14:textId="6C913046" w:rsidR="00AB38B3" w:rsidRPr="00AB38B3" w:rsidRDefault="00EE2570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10,766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790455F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21659" w14:textId="39AA3F54" w:rsidR="00AB38B3" w:rsidRPr="0063597E" w:rsidRDefault="00526EC1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15,604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4E00DB9" w14:textId="77777777" w:rsidR="00AB38B3" w:rsidRPr="0063597E" w:rsidRDefault="00AB38B3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27B77A7" w14:textId="3D34B98C" w:rsidR="00AB38B3" w:rsidRPr="00AB38B3" w:rsidRDefault="00EE2570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1,116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209F1F2F" w14:textId="77777777" w:rsidR="00AB38B3" w:rsidRPr="0063597E" w:rsidRDefault="00AB38B3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40C983" w14:textId="30D5816A" w:rsidR="00AB38B3" w:rsidRPr="00F4089B" w:rsidRDefault="00A320C6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6,517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2B7F5785" w14:textId="77777777" w:rsidR="00AB38B3" w:rsidRPr="00416482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</w:tcPr>
          <w:p w14:paraId="1EFAEFCF" w14:textId="1ACFA0DF" w:rsidR="00AB38B3" w:rsidRPr="00AB38B3" w:rsidRDefault="00EE2570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18,679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CEA72D" w14:textId="77777777" w:rsidR="00AB38B3" w:rsidRPr="00416482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C11F6" w14:textId="327B05DC" w:rsidR="00AB38B3" w:rsidRPr="00416482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9C9D393" w14:textId="77777777" w:rsidR="00AB38B3" w:rsidRPr="00416482" w:rsidRDefault="00AB38B3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</w:tcPr>
          <w:p w14:paraId="6EC673A2" w14:textId="5BCD44C1" w:rsidR="00AB38B3" w:rsidRPr="00AB38B3" w:rsidRDefault="00EE2570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21,434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4E4F07C2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4406F1" w14:textId="39B3643C" w:rsidR="00AB38B3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D7867AF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D94ED3" w14:textId="4162C554" w:rsidR="00AB38B3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291C411E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98BB2" w14:textId="466D3635" w:rsidR="00AB38B3" w:rsidRPr="00A1149E" w:rsidRDefault="00526EC1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31,702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2A10CEC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</w:tcPr>
          <w:p w14:paraId="37798ABC" w14:textId="595454D4" w:rsidR="00AB38B3" w:rsidRPr="00AB38B3" w:rsidRDefault="00EE2570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51,995</w:t>
            </w:r>
          </w:p>
        </w:tc>
      </w:tr>
      <w:tr w:rsidR="00AB38B3" w:rsidRPr="00A1149E" w14:paraId="28BBD792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84F5F" w14:textId="77777777" w:rsidR="00AB38B3" w:rsidRPr="00A1149E" w:rsidRDefault="00AB38B3" w:rsidP="00AB3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B9F08A" w14:textId="15E4D992" w:rsidR="00AB38B3" w:rsidRPr="00A1149E" w:rsidRDefault="00A320C6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206,910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464DAFE1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612B19" w14:textId="18F5E697" w:rsidR="00AB38B3" w:rsidRPr="00AB38B3" w:rsidRDefault="00EE2570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237,712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3BF2831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58590" w14:textId="4A1F7879" w:rsidR="00AB38B3" w:rsidRPr="0063597E" w:rsidRDefault="00526EC1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</w:t>
            </w:r>
            <w:r w:rsidR="006A260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6,766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5291D421" w14:textId="77777777" w:rsidR="00AB38B3" w:rsidRPr="0063597E" w:rsidRDefault="00AB38B3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83E8A1" w14:textId="61D05A79" w:rsidR="00AB38B3" w:rsidRPr="00AB38B3" w:rsidRDefault="00526EC1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458,20</w:t>
            </w:r>
            <w:r w:rsidR="002F53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29538E4E" w14:textId="77777777" w:rsidR="00AB38B3" w:rsidRPr="0063597E" w:rsidRDefault="00AB38B3" w:rsidP="00AB38B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5C0F0" w14:textId="52FC34E4" w:rsidR="00AB38B3" w:rsidRPr="00A1149E" w:rsidRDefault="00A320C6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171,</w:t>
            </w:r>
            <w:r w:rsidR="00526EC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227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45E79F0A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23BE94" w14:textId="2A5B4635" w:rsidR="00AB38B3" w:rsidRPr="00AB38B3" w:rsidRDefault="00EE2570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308,432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4531865" w14:textId="77777777" w:rsidR="00AB38B3" w:rsidRPr="00A1149E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70714" w14:textId="4269DE6A" w:rsidR="00AB38B3" w:rsidRPr="00F4089B" w:rsidRDefault="00526EC1" w:rsidP="00526EC1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8273B58" w14:textId="77777777" w:rsidR="00AB38B3" w:rsidRPr="00F4089B" w:rsidRDefault="00AB38B3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C77D6" w14:textId="6CD38617" w:rsidR="00AB38B3" w:rsidRPr="00AB38B3" w:rsidRDefault="00EE2570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28,070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532E108D" w14:textId="77777777" w:rsidR="00AB38B3" w:rsidRPr="00670250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E2877A" w14:textId="321935E7" w:rsidR="00AB38B3" w:rsidRPr="00FA6C8A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5332000" w14:textId="77777777" w:rsidR="00AB38B3" w:rsidRPr="00FA6C8A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BF3250" w14:textId="0538F419" w:rsidR="00AB38B3" w:rsidRPr="00FA6C8A" w:rsidRDefault="00A320C6" w:rsidP="00AB38B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224B2C85" w14:textId="77777777" w:rsidR="00AB38B3" w:rsidRDefault="00AB38B3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3DD9D3" w14:textId="228ED498" w:rsidR="00AB38B3" w:rsidRPr="00A1149E" w:rsidRDefault="00A320C6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="00526EC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="006A26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5,198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4DA3D02" w14:textId="77777777" w:rsidR="00AB38B3" w:rsidRPr="00A1149E" w:rsidRDefault="00AB38B3" w:rsidP="00AB38B3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348E7" w14:textId="665F1534" w:rsidR="00AB38B3" w:rsidRPr="00AB38B3" w:rsidRDefault="00526EC1" w:rsidP="00AB38B3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1,032,418</w:t>
            </w:r>
          </w:p>
        </w:tc>
      </w:tr>
      <w:tr w:rsidR="0061335D" w:rsidRPr="00A1149E" w14:paraId="3D884FFC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84521" w14:textId="77777777" w:rsidR="000709B2" w:rsidRPr="00A1149E" w:rsidRDefault="000709B2" w:rsidP="003E0878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930BBCA" w14:textId="77777777" w:rsidR="000709B2" w:rsidRPr="00D85763" w:rsidRDefault="000709B2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2DA0DBB9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0F1A098C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74ED0251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437EE20D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5B2D3AD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686F9493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7347F3FE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</w:tcPr>
          <w:p w14:paraId="5FB33BFD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</w:tcPr>
          <w:p w14:paraId="7A113ED0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0E664DCB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C31CB9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A683E4D" w14:textId="05F7CC53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C2AE084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3F43246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1A3966E6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3FD334DE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C4F1258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C061138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03951054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272D3343" w14:textId="06D71032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C14638A" w14:textId="77777777" w:rsidR="000709B2" w:rsidRPr="00A1149E" w:rsidRDefault="000709B2" w:rsidP="003E087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053B6294" w14:textId="77777777" w:rsidR="000709B2" w:rsidRPr="00A1149E" w:rsidRDefault="000709B2" w:rsidP="003E0878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B19CA" w:rsidRPr="00A1149E" w14:paraId="2774E18E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14406" w14:textId="77777777" w:rsidR="006B19CA" w:rsidRPr="00A1149E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14B6CF9" w14:textId="09C39FE2" w:rsidR="006B19CA" w:rsidRPr="00A1149E" w:rsidRDefault="009132F6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116,752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25A081A6" w14:textId="77777777" w:rsidR="006B19CA" w:rsidRPr="00A1149E" w:rsidRDefault="006B19CA" w:rsidP="006B19C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14:paraId="199A7414" w14:textId="1574DA0C" w:rsidR="006B19CA" w:rsidRPr="00AB38B3" w:rsidRDefault="000C026F" w:rsidP="00D863F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194,272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5563F4A3" w14:textId="77777777" w:rsidR="006B19CA" w:rsidRPr="00A1149E" w:rsidRDefault="006B19CA" w:rsidP="006B19C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76ACF517" w14:textId="7D447A29" w:rsidR="006B19CA" w:rsidRPr="0063597E" w:rsidRDefault="00526EC1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6A26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10,102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6443786D" w14:textId="77777777" w:rsidR="006B19CA" w:rsidRPr="0063597E" w:rsidRDefault="006B19CA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</w:tcPr>
          <w:p w14:paraId="0B6FDE38" w14:textId="1A94E571" w:rsidR="006B19CA" w:rsidRPr="006B19CA" w:rsidRDefault="00526EC1" w:rsidP="00D863F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311,867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01DD4B54" w14:textId="77777777" w:rsidR="006B19CA" w:rsidRPr="00A1149E" w:rsidRDefault="006B19CA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590D8A3C" w14:textId="75F6CC8F" w:rsidR="006B19CA" w:rsidRPr="00A1149E" w:rsidRDefault="009132F6" w:rsidP="006B19CA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171,</w:t>
            </w:r>
            <w:r w:rsidR="00526EC1">
              <w:rPr>
                <w:rFonts w:ascii="Angsana New" w:hAnsi="Angsana New" w:cs="Angsana New"/>
                <w:sz w:val="28"/>
                <w:szCs w:val="28"/>
                <w:lang w:bidi="th-TH"/>
              </w:rPr>
              <w:t>227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777CF344" w14:textId="77777777" w:rsidR="006B19CA" w:rsidRPr="00A1149E" w:rsidRDefault="006B19CA" w:rsidP="006B19CA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6CEC7811" w14:textId="5B4C9849" w:rsidR="006B19CA" w:rsidRPr="006B19CA" w:rsidRDefault="000C026F" w:rsidP="006B19CA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307,226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C708E1" w14:textId="77777777" w:rsidR="006B19CA" w:rsidRPr="00A1149E" w:rsidRDefault="006B19CA" w:rsidP="006B19CA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19F9116" w14:textId="6E26EC9F" w:rsidR="006B19CA" w:rsidRPr="00A1149E" w:rsidRDefault="00526EC1" w:rsidP="00526EC1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18DBBFC" w14:textId="77777777" w:rsidR="006B19CA" w:rsidRPr="00A1149E" w:rsidRDefault="006B19CA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</w:tcPr>
          <w:p w14:paraId="35716580" w14:textId="1F2488F0" w:rsidR="006B19CA" w:rsidRPr="006B19CA" w:rsidRDefault="000C026F" w:rsidP="006B19CA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8,769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5A4FA6C2" w14:textId="77777777" w:rsidR="006B19CA" w:rsidRPr="00A1149E" w:rsidRDefault="006B19CA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28F9ADAE" w14:textId="7F672DF9" w:rsidR="006B19CA" w:rsidRDefault="00CF2C29" w:rsidP="006B19CA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F01DC90" w14:textId="60E1FAC7" w:rsidR="006B19CA" w:rsidRDefault="006B19CA" w:rsidP="006B19CA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61EB4BC8" w14:textId="3D5D1523" w:rsidR="006B19CA" w:rsidRDefault="00CF2C29" w:rsidP="006B19CA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034DFD37" w14:textId="77777777" w:rsidR="006B19CA" w:rsidRDefault="006B19CA" w:rsidP="006B19CA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3CBD3BD1" w14:textId="1C95D62A" w:rsidR="006B19CA" w:rsidRPr="00A1149E" w:rsidRDefault="006A35CA" w:rsidP="006B19CA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="00843846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  <w:r w:rsidR="006A2605">
              <w:rPr>
                <w:rFonts w:ascii="Angsana New" w:hAnsi="Angsana New" w:cs="Angsana New"/>
                <w:sz w:val="28"/>
                <w:szCs w:val="28"/>
                <w:lang w:bidi="th-TH"/>
              </w:rPr>
              <w:t>8,376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2AC8483" w14:textId="77777777" w:rsidR="006B19CA" w:rsidRPr="00A1149E" w:rsidRDefault="006B19CA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6F646948" w14:textId="2082263E" w:rsidR="006B19CA" w:rsidRPr="006B19CA" w:rsidRDefault="00843846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822,134</w:t>
            </w:r>
          </w:p>
        </w:tc>
      </w:tr>
      <w:tr w:rsidR="006B19CA" w:rsidRPr="00A1149E" w14:paraId="55BDC5DC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FDCD44" w14:textId="77777777" w:rsidR="006B19CA" w:rsidRPr="00A1149E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B88AE3" w14:textId="30D95B2C" w:rsidR="006B19CA" w:rsidRPr="00A1149E" w:rsidRDefault="009132F6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90,158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4AB4F07E" w14:textId="77777777" w:rsidR="006B19CA" w:rsidRPr="00A1149E" w:rsidRDefault="006B19CA" w:rsidP="006B19C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</w:tcPr>
          <w:p w14:paraId="1A7AFD4C" w14:textId="3EDDBA9B" w:rsidR="006B19CA" w:rsidRPr="00AB38B3" w:rsidRDefault="000C026F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43,440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7B54192F" w14:textId="77777777" w:rsidR="006B19CA" w:rsidRPr="00A1149E" w:rsidRDefault="006B19CA" w:rsidP="006B19C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571257" w14:textId="08534419" w:rsidR="006B19CA" w:rsidRPr="0063597E" w:rsidRDefault="009132F6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</w:t>
            </w:r>
            <w:r w:rsidR="006A26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,664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7B676D97" w14:textId="77777777" w:rsidR="006B19CA" w:rsidRPr="0063597E" w:rsidRDefault="006B19CA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9E43FD4" w14:textId="1E459A76" w:rsidR="006B19CA" w:rsidRPr="006B19CA" w:rsidRDefault="000C026F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146,337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6C3CD8AF" w14:textId="77777777" w:rsidR="006B19CA" w:rsidRPr="00A1149E" w:rsidRDefault="006B19CA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F03472" w14:textId="19F29179" w:rsidR="006B19CA" w:rsidRPr="00A1149E" w:rsidRDefault="009132F6" w:rsidP="006B19CA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5A18CEFB" w14:textId="77777777" w:rsidR="006B19CA" w:rsidRPr="00A1149E" w:rsidRDefault="006B19CA" w:rsidP="006B19CA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</w:tcPr>
          <w:p w14:paraId="6078EC29" w14:textId="247B0967" w:rsidR="006B19CA" w:rsidRPr="006B19CA" w:rsidRDefault="000C026F" w:rsidP="006B19CA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1,206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A08BF15" w14:textId="77777777" w:rsidR="006B19CA" w:rsidRPr="00A1149E" w:rsidRDefault="006B19CA" w:rsidP="006B19CA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7551AFAD" w14:textId="3BD7BED2" w:rsidR="006B19CA" w:rsidRPr="00A1149E" w:rsidRDefault="006A35CA" w:rsidP="006B19CA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9CD74A9" w14:textId="77777777" w:rsidR="006B19CA" w:rsidRPr="00A1149E" w:rsidRDefault="006B19CA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</w:tcPr>
          <w:p w14:paraId="3A015821" w14:textId="57A634D4" w:rsidR="006B19CA" w:rsidRPr="006B19CA" w:rsidRDefault="000C026F" w:rsidP="006B19CA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19,301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609EB092" w14:textId="77777777" w:rsidR="006B19CA" w:rsidRPr="00A1149E" w:rsidRDefault="006B19CA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bottom w:val="single" w:sz="4" w:space="0" w:color="auto"/>
              <w:right w:val="nil"/>
            </w:tcBorders>
          </w:tcPr>
          <w:p w14:paraId="5011F5B3" w14:textId="345BB5E0" w:rsidR="006B19CA" w:rsidRDefault="00CF2C29" w:rsidP="006B19CA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D4C1882" w14:textId="585E7E95" w:rsidR="006B19CA" w:rsidRDefault="006B19CA" w:rsidP="006B19CA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</w:tcPr>
          <w:p w14:paraId="63BD3260" w14:textId="3700B37C" w:rsidR="006B19CA" w:rsidRDefault="00CF2C29" w:rsidP="006B19CA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A4885E9" w14:textId="77777777" w:rsidR="006B19CA" w:rsidRDefault="006B19CA" w:rsidP="006B19CA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8AEED" w14:textId="299D5BDC" w:rsidR="006B19CA" w:rsidRPr="00A1149E" w:rsidRDefault="006A35CA" w:rsidP="006B19CA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166</w:t>
            </w:r>
            <w:r w:rsidR="006A2605">
              <w:rPr>
                <w:rFonts w:ascii="Angsana New" w:hAnsi="Angsana New" w:cs="Angsana New"/>
                <w:sz w:val="28"/>
                <w:szCs w:val="28"/>
                <w:lang w:bidi="th-TH"/>
              </w:rPr>
              <w:t>,822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738B846C" w14:textId="77777777" w:rsidR="006B19CA" w:rsidRPr="00A1149E" w:rsidRDefault="006B19CA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</w:tcPr>
          <w:p w14:paraId="4A642AA1" w14:textId="25CF4526" w:rsidR="006B19CA" w:rsidRPr="006B19CA" w:rsidRDefault="0082117D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210,284</w:t>
            </w:r>
          </w:p>
        </w:tc>
      </w:tr>
      <w:tr w:rsidR="00CF2C29" w:rsidRPr="00A1149E" w14:paraId="08C87E03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C7052" w14:textId="77777777" w:rsidR="00CF2C29" w:rsidRPr="00A1149E" w:rsidRDefault="00CF2C29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4DED1B" w14:textId="438362C3" w:rsidR="00CF2C29" w:rsidRPr="00A1149E" w:rsidRDefault="00CF2C29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206,910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158DED44" w14:textId="77777777" w:rsidR="00CF2C29" w:rsidRPr="00A1149E" w:rsidRDefault="00CF2C29" w:rsidP="006B19C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D415FC" w14:textId="2270BDB1" w:rsidR="00CF2C29" w:rsidRPr="00AB38B3" w:rsidRDefault="00CF2C29" w:rsidP="004322F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237,712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635C1493" w14:textId="77777777" w:rsidR="00CF2C29" w:rsidRPr="00A1149E" w:rsidRDefault="00CF2C29" w:rsidP="006B19C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E35CD" w14:textId="0AFAFF1A" w:rsidR="00CF2C29" w:rsidRPr="0063597E" w:rsidRDefault="00526EC1" w:rsidP="006B19CA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</w:t>
            </w:r>
            <w:r w:rsidR="006A260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6,766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10B2DC15" w14:textId="77777777" w:rsidR="00CF2C29" w:rsidRPr="0063597E" w:rsidRDefault="00CF2C29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B1C69B" w14:textId="13A3D8C3" w:rsidR="00CF2C29" w:rsidRPr="006B19CA" w:rsidRDefault="00526EC1" w:rsidP="006B19C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458,204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62067D21" w14:textId="77777777" w:rsidR="00CF2C29" w:rsidRPr="00A1149E" w:rsidRDefault="00CF2C29" w:rsidP="006B19C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1AD424" w14:textId="0E65C84D" w:rsidR="00CF2C29" w:rsidRPr="00A1149E" w:rsidRDefault="00CF2C29" w:rsidP="006B19CA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171,</w:t>
            </w:r>
            <w:r w:rsidR="00526EC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227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6C49484F" w14:textId="77777777" w:rsidR="00CF2C29" w:rsidRPr="00A1149E" w:rsidRDefault="00CF2C29" w:rsidP="006B19CA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3F425" w14:textId="312A4384" w:rsidR="00CF2C29" w:rsidRPr="006B19CA" w:rsidRDefault="00CF2C29" w:rsidP="006B19CA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308,432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79ED09" w14:textId="77777777" w:rsidR="00CF2C29" w:rsidRPr="00A1149E" w:rsidRDefault="00CF2C29" w:rsidP="006B19CA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B3AF9" w14:textId="2F749A96" w:rsidR="00CF2C29" w:rsidRPr="00A1149E" w:rsidRDefault="00526EC1" w:rsidP="00526EC1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26EC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A123016" w14:textId="77777777" w:rsidR="00CF2C29" w:rsidRPr="00A1149E" w:rsidRDefault="00CF2C29" w:rsidP="006B19C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B765C" w14:textId="16F3680B" w:rsidR="00CF2C29" w:rsidRPr="006B19CA" w:rsidRDefault="00CF2C29" w:rsidP="006B19CA">
            <w:pPr>
              <w:pStyle w:val="acctfourfigures"/>
              <w:tabs>
                <w:tab w:val="clear" w:pos="765"/>
                <w:tab w:val="decimal" w:pos="53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28,070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0688945F" w14:textId="77777777" w:rsidR="00CF2C29" w:rsidRPr="00A1149E" w:rsidRDefault="00CF2C29" w:rsidP="006B19C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E8BA80" w14:textId="12EB3302" w:rsidR="00CF2C29" w:rsidRPr="00C54063" w:rsidRDefault="00CF2C29" w:rsidP="006B19CA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38514AA" w14:textId="3C2AEF3F" w:rsidR="00CF2C29" w:rsidRPr="00C54063" w:rsidRDefault="00CF2C29" w:rsidP="006B19CA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824B1E" w14:textId="6410925D" w:rsidR="00CF2C29" w:rsidRPr="00C54063" w:rsidRDefault="00CF2C29" w:rsidP="006B19CA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03F07E8" w14:textId="77777777" w:rsidR="00CF2C29" w:rsidRDefault="00CF2C29" w:rsidP="006B19CA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B0B809" w14:textId="1869370D" w:rsidR="00CF2C29" w:rsidRPr="00A1149E" w:rsidRDefault="00CF2C29" w:rsidP="006B19CA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="0084384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  <w:r w:rsidR="006A26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5,198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5690FB99" w14:textId="77777777" w:rsidR="00CF2C29" w:rsidRPr="00A1149E" w:rsidRDefault="00CF2C29" w:rsidP="006B19C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0FD9E" w14:textId="67E957CD" w:rsidR="00CF2C29" w:rsidRPr="006B19CA" w:rsidRDefault="00843846" w:rsidP="006B19C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1,032,418</w:t>
            </w:r>
          </w:p>
        </w:tc>
      </w:tr>
      <w:tr w:rsidR="0061335D" w:rsidRPr="00AD1594" w14:paraId="2ECFE557" w14:textId="77777777" w:rsidTr="00C7042F">
        <w:trPr>
          <w:trHeight w:val="116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F43F8E" w14:textId="77777777" w:rsidR="000709B2" w:rsidRPr="00C7042F" w:rsidRDefault="000709B2" w:rsidP="00AD1594">
            <w:pPr>
              <w:rPr>
                <w:rFonts w:ascii="Angsana New" w:hAnsi="Angsana New"/>
                <w:b/>
                <w:bCs/>
                <w:i/>
                <w:iCs/>
                <w:sz w:val="4"/>
                <w:szCs w:val="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36F55E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0F6FD544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55B6F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75A180F8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DDAD84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065691E0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6E796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327825A5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E45EA9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49107088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860D9F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C58D91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4648F160" w14:textId="3A873196" w:rsidR="000709B2" w:rsidRPr="00C7042F" w:rsidRDefault="000709B2" w:rsidP="00AD1594">
            <w:pPr>
              <w:pStyle w:val="acctfourfigures"/>
              <w:tabs>
                <w:tab w:val="clear" w:pos="765"/>
                <w:tab w:val="decimal" w:pos="1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760BFD2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BD439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37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3BF96F24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1011" w:type="dxa"/>
            <w:tcBorders>
              <w:top w:val="double" w:sz="4" w:space="0" w:color="auto"/>
              <w:left w:val="nil"/>
              <w:right w:val="nil"/>
            </w:tcBorders>
          </w:tcPr>
          <w:p w14:paraId="0B358196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9910402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</w:tcPr>
          <w:p w14:paraId="2AF5768A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6011B514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298926" w14:textId="6D1F2D1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337F652D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93841" w14:textId="77777777" w:rsidR="000709B2" w:rsidRPr="00C7042F" w:rsidRDefault="000709B2" w:rsidP="00AD159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4"/>
                <w:szCs w:val="4"/>
                <w:lang w:val="en-US" w:bidi="th-TH"/>
              </w:rPr>
            </w:pPr>
          </w:p>
        </w:tc>
      </w:tr>
      <w:tr w:rsidR="0017251F" w:rsidRPr="00A1149E" w14:paraId="3A9169B9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B83BCA" w14:textId="4BF9A366" w:rsidR="0017251F" w:rsidRPr="00364504" w:rsidRDefault="0017251F" w:rsidP="0044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6450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รายการที่ไม่เป็นตัวเงินอื่นที่มีสาระ</w:t>
            </w:r>
            <w:r w:rsidR="00AF5F38" w:rsidRPr="0036450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  <w:t xml:space="preserve">   </w:t>
            </w:r>
            <w:r w:rsidRPr="0036450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สำคัญ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BDA762C" w14:textId="77777777" w:rsidR="0017251F" w:rsidRPr="00445788" w:rsidRDefault="0017251F" w:rsidP="0044578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26F43BE5" w14:textId="77777777" w:rsidR="0017251F" w:rsidRPr="00445788" w:rsidRDefault="0017251F" w:rsidP="0044578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14:paraId="02AA85BB" w14:textId="77777777" w:rsidR="0017251F" w:rsidRPr="00445788" w:rsidRDefault="0017251F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62D8F9A0" w14:textId="77777777" w:rsidR="0017251F" w:rsidRPr="00445788" w:rsidRDefault="0017251F" w:rsidP="0044578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38ED4CCA" w14:textId="77777777" w:rsidR="0017251F" w:rsidRPr="00445788" w:rsidRDefault="0017251F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02A7ADD0" w14:textId="77777777" w:rsidR="0017251F" w:rsidRPr="00445788" w:rsidRDefault="0017251F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</w:tcPr>
          <w:p w14:paraId="75C3C286" w14:textId="77777777" w:rsidR="0017251F" w:rsidRPr="00445788" w:rsidRDefault="0017251F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720A9733" w14:textId="77777777" w:rsidR="0017251F" w:rsidRPr="00445788" w:rsidRDefault="0017251F" w:rsidP="0044578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1B576E80" w14:textId="77777777" w:rsidR="0017251F" w:rsidRPr="00445788" w:rsidRDefault="0017251F" w:rsidP="00445788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</w:tcPr>
          <w:p w14:paraId="0436D86E" w14:textId="77777777" w:rsidR="0017251F" w:rsidRPr="00445788" w:rsidRDefault="0017251F" w:rsidP="00445788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4719A2B7" w14:textId="77777777" w:rsidR="0017251F" w:rsidRPr="00445788" w:rsidRDefault="0017251F" w:rsidP="00445788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D842D82" w14:textId="77777777" w:rsidR="0017251F" w:rsidRPr="00445788" w:rsidRDefault="0017251F" w:rsidP="00445788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2D2A4B4" w14:textId="77777777" w:rsidR="0017251F" w:rsidRPr="00445788" w:rsidRDefault="0017251F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6054404" w14:textId="77777777" w:rsidR="0017251F" w:rsidRPr="00445788" w:rsidRDefault="0017251F" w:rsidP="0044578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030F10E5" w14:textId="77777777" w:rsidR="0017251F" w:rsidRPr="00445788" w:rsidRDefault="0017251F" w:rsidP="0044578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7407C095" w14:textId="77777777" w:rsidR="0017251F" w:rsidRPr="00EC5C25" w:rsidRDefault="0017251F" w:rsidP="0044578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68741874" w14:textId="77777777" w:rsidR="0017251F" w:rsidRPr="00445788" w:rsidRDefault="0017251F" w:rsidP="00445788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8DB0284" w14:textId="77777777" w:rsidR="0017251F" w:rsidRPr="00EC5C25" w:rsidRDefault="0017251F" w:rsidP="00445788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14FC5CC5" w14:textId="77777777" w:rsidR="0017251F" w:rsidRDefault="0017251F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07FAABD" w14:textId="77777777" w:rsidR="0017251F" w:rsidRPr="00EC5C25" w:rsidRDefault="0017251F" w:rsidP="00445788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</w:tcPr>
          <w:p w14:paraId="2CC5DED7" w14:textId="77777777" w:rsidR="0017251F" w:rsidRDefault="0017251F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E02B134" w14:textId="77777777" w:rsidR="0017251F" w:rsidRPr="00445788" w:rsidRDefault="0017251F" w:rsidP="0044578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0854DC3B" w14:textId="77777777" w:rsidR="0017251F" w:rsidRDefault="0017251F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45788" w:rsidRPr="00A1149E" w14:paraId="76B1D72C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11B39" w14:textId="72268EE6" w:rsidR="00445788" w:rsidRPr="00EC5C25" w:rsidRDefault="00445788" w:rsidP="00445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6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840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กำไรจากการจำหน่ายเครื่องหมาย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D840F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การค้า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B3E3053" w14:textId="31A9CE49" w:rsidR="00445788" w:rsidRPr="00B660D0" w:rsidRDefault="00445788" w:rsidP="0044578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29,080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0BD0B919" w14:textId="77777777" w:rsidR="00445788" w:rsidRPr="00B660D0" w:rsidRDefault="00445788" w:rsidP="0044578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</w:tcPr>
          <w:p w14:paraId="71C65E43" w14:textId="77777777" w:rsidR="00445788" w:rsidRPr="00B660D0" w:rsidRDefault="00445788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159987F" w14:textId="5DB1318A" w:rsidR="00445788" w:rsidRPr="00B660D0" w:rsidRDefault="00445788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53C249E" w14:textId="77777777" w:rsidR="00445788" w:rsidRPr="00B660D0" w:rsidRDefault="00445788" w:rsidP="0044578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0328C8AF" w14:textId="77777777" w:rsidR="00445788" w:rsidRPr="00B660D0" w:rsidRDefault="00445788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F558B21" w14:textId="151FE1DE" w:rsidR="00445788" w:rsidRPr="00B660D0" w:rsidRDefault="00445788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7FC740A2" w14:textId="77777777" w:rsidR="00445788" w:rsidRPr="00B660D0" w:rsidRDefault="00445788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</w:tcPr>
          <w:p w14:paraId="0F2D5878" w14:textId="77777777" w:rsidR="00445788" w:rsidRPr="00B660D0" w:rsidRDefault="00445788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A078A47" w14:textId="4EA79C8B" w:rsidR="00445788" w:rsidRPr="00B660D0" w:rsidRDefault="00445788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2E509059" w14:textId="77777777" w:rsidR="00445788" w:rsidRPr="00B660D0" w:rsidRDefault="00445788" w:rsidP="0044578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63BE75E7" w14:textId="2C5321ED" w:rsidR="00445788" w:rsidRPr="00B660D0" w:rsidRDefault="00445788" w:rsidP="00445788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</w:tcPr>
          <w:p w14:paraId="1CBE1B60" w14:textId="77777777" w:rsidR="00445788" w:rsidRPr="00B660D0" w:rsidRDefault="00445788" w:rsidP="00445788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442D0066" w14:textId="3F4BF944" w:rsidR="00445788" w:rsidRPr="00B660D0" w:rsidRDefault="00445788" w:rsidP="00445788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0D7530AF" w14:textId="77777777" w:rsidR="00445788" w:rsidRPr="00B660D0" w:rsidRDefault="00445788" w:rsidP="00445788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3093725" w14:textId="77777777" w:rsidR="00445788" w:rsidRPr="00B660D0" w:rsidRDefault="00445788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3D96511" w14:textId="039554E5" w:rsidR="00445788" w:rsidRPr="00B660D0" w:rsidRDefault="00445788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6071F8F" w14:textId="77777777" w:rsidR="00445788" w:rsidRPr="00B660D0" w:rsidRDefault="00445788" w:rsidP="0044578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7A527761" w14:textId="6E710110" w:rsidR="00445788" w:rsidRPr="00B660D0" w:rsidRDefault="00445788" w:rsidP="00445788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48BABA8D" w14:textId="77777777" w:rsidR="00445788" w:rsidRPr="00B660D0" w:rsidRDefault="00445788" w:rsidP="0044578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3E9385DE" w14:textId="727F1E22" w:rsidR="00445788" w:rsidRPr="00B660D0" w:rsidRDefault="00445788" w:rsidP="00D863F2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29</w:t>
            </w:r>
            <w:r w:rsidRPr="00B660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,080)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C837CE6" w14:textId="77777777" w:rsidR="00445788" w:rsidRPr="00B660D0" w:rsidRDefault="00445788" w:rsidP="00445788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7A4B3584" w14:textId="77777777" w:rsidR="00445788" w:rsidRPr="00B660D0" w:rsidRDefault="00445788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5B68EF" w14:textId="23F7F3A8" w:rsidR="00445788" w:rsidRPr="00B660D0" w:rsidRDefault="00445788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CD56973" w14:textId="77777777" w:rsidR="00445788" w:rsidRPr="00B660D0" w:rsidRDefault="00445788" w:rsidP="00445788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</w:tcPr>
          <w:p w14:paraId="07A948DF" w14:textId="77777777" w:rsidR="00445788" w:rsidRPr="00B660D0" w:rsidRDefault="00445788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23B2556" w14:textId="045D5973" w:rsidR="00445788" w:rsidRPr="00B660D0" w:rsidRDefault="00445788" w:rsidP="0017251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21435CC" w14:textId="77777777" w:rsidR="00445788" w:rsidRPr="00B660D0" w:rsidRDefault="00445788" w:rsidP="00445788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</w:tcPr>
          <w:p w14:paraId="0C3D3A5E" w14:textId="77777777" w:rsidR="00445788" w:rsidRPr="00B660D0" w:rsidRDefault="00445788" w:rsidP="00445788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C60BFFC" w14:textId="23F4D45C" w:rsidR="00445788" w:rsidRPr="00B660D0" w:rsidRDefault="00445788" w:rsidP="0017251F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014B4" w:rsidRPr="00A1149E" w14:paraId="3C7316E7" w14:textId="77777777" w:rsidTr="00100174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BAE5B" w14:textId="1DD18DC6" w:rsidR="00D014B4" w:rsidRDefault="00D014B4" w:rsidP="00D01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2ADF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กำไรจากการสูญเสียอำนาจควบคุม</w:t>
            </w:r>
            <w:r w:rsidR="00C8517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br/>
            </w:r>
            <w:r w:rsidR="00C851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  ในบริษัทย่อยทางอ้อม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0FCADA7" w14:textId="54A778FA" w:rsidR="00D014B4" w:rsidRPr="008E4127" w:rsidRDefault="00D014B4" w:rsidP="00D014B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589EBC47" w14:textId="77777777" w:rsidR="00D014B4" w:rsidRPr="00B660D0" w:rsidRDefault="00D014B4" w:rsidP="00D014B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5CA9DD1D" w14:textId="127C4B50" w:rsidR="00D014B4" w:rsidRPr="00B660D0" w:rsidRDefault="00D014B4" w:rsidP="0010017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7B947BE5" w14:textId="77777777" w:rsidR="00D014B4" w:rsidRPr="00B660D0" w:rsidRDefault="00D014B4" w:rsidP="00D014B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0A6202A5" w14:textId="527C6189" w:rsidR="00D014B4" w:rsidRPr="00B660D0" w:rsidRDefault="00D014B4" w:rsidP="0010017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13,</w:t>
            </w:r>
            <w:r w:rsidR="0078037C" w:rsidRPr="00100174">
              <w:rPr>
                <w:rFonts w:ascii="Angsana New" w:hAnsi="Angsana New" w:cs="Angsana New"/>
                <w:sz w:val="28"/>
                <w:szCs w:val="28"/>
                <w:lang w:bidi="th-TH"/>
              </w:rPr>
              <w:t>93</w:t>
            </w:r>
            <w:r w:rsidRPr="00100174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6D0C308E" w14:textId="77777777" w:rsidR="00D014B4" w:rsidRPr="00B660D0" w:rsidRDefault="00D014B4" w:rsidP="0010017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07AFB5C5" w14:textId="5C5FAE13" w:rsidR="00D014B4" w:rsidRPr="00B660D0" w:rsidRDefault="00D014B4" w:rsidP="0010017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7ADCF58B" w14:textId="77777777" w:rsidR="00D014B4" w:rsidRPr="00B660D0" w:rsidRDefault="00D014B4" w:rsidP="0010017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09C4D16E" w14:textId="5DA5FB2C" w:rsidR="00D014B4" w:rsidRPr="00B660D0" w:rsidRDefault="00D014B4" w:rsidP="0010017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5EA32D38" w14:textId="77777777" w:rsidR="00D014B4" w:rsidRPr="00B660D0" w:rsidRDefault="00D014B4" w:rsidP="0010017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350AA964" w14:textId="43A1B2E2" w:rsidR="00D014B4" w:rsidRPr="00B660D0" w:rsidRDefault="00D014B4" w:rsidP="0010017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75113851" w14:textId="77777777" w:rsidR="00D014B4" w:rsidRPr="00B660D0" w:rsidRDefault="00D014B4" w:rsidP="0010017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0AA7735" w14:textId="2D585128" w:rsidR="00D014B4" w:rsidRPr="00B660D0" w:rsidRDefault="00D014B4" w:rsidP="0010017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6AC08CB" w14:textId="77777777" w:rsidR="00D014B4" w:rsidRPr="00B660D0" w:rsidRDefault="00D014B4" w:rsidP="0010017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60DA13BC" w14:textId="302E4931" w:rsidR="00D014B4" w:rsidRPr="00B660D0" w:rsidRDefault="00D014B4" w:rsidP="0010017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2933F1C8" w14:textId="77777777" w:rsidR="00D014B4" w:rsidRPr="00B660D0" w:rsidRDefault="00D014B4" w:rsidP="0010017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48CF615E" w14:textId="1B75EBB1" w:rsidR="00D014B4" w:rsidRPr="00B660D0" w:rsidRDefault="00D014B4" w:rsidP="0010017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56D73993" w14:textId="77777777" w:rsidR="00D014B4" w:rsidRPr="00B660D0" w:rsidRDefault="00D014B4" w:rsidP="0010017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19C8A1DC" w14:textId="15DFB10E" w:rsidR="00D014B4" w:rsidRPr="00B660D0" w:rsidRDefault="00D014B4" w:rsidP="0010017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0F62626" w14:textId="77777777" w:rsidR="00D014B4" w:rsidRPr="00B660D0" w:rsidRDefault="00D014B4" w:rsidP="0010017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3E22669B" w14:textId="0E9C91D5" w:rsidR="00D014B4" w:rsidRPr="00B660D0" w:rsidRDefault="00D014B4" w:rsidP="0010017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13,</w:t>
            </w:r>
            <w:r w:rsidR="0078037C">
              <w:rPr>
                <w:rFonts w:ascii="Angsana New" w:hAnsi="Angsana New" w:cs="Angsana New"/>
                <w:sz w:val="28"/>
                <w:szCs w:val="28"/>
                <w:lang w:bidi="th-TH"/>
              </w:rPr>
              <w:t>93</w:t>
            </w:r>
            <w:r w:rsidRPr="00D014B4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8C72A3D" w14:textId="77777777" w:rsidR="00D014B4" w:rsidRPr="00B660D0" w:rsidRDefault="00D014B4" w:rsidP="0010017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1BAC4F83" w14:textId="76F57F2D" w:rsidR="00D014B4" w:rsidRPr="00B660D0" w:rsidRDefault="00D014B4" w:rsidP="0010017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22ADF" w:rsidRPr="00A1149E" w14:paraId="0961C214" w14:textId="77777777" w:rsidTr="007E48AD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8AEC5" w14:textId="4ADA0BF4" w:rsidR="00D22ADF" w:rsidRPr="00D840FF" w:rsidRDefault="00D22ADF" w:rsidP="00D2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22ADF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</w:t>
            </w:r>
            <w:r w:rsidR="0036450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ได้รับ</w:t>
            </w:r>
            <w:r w:rsidRPr="00D22ADF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ยกหนี้</w:t>
            </w:r>
            <w:r w:rsidR="00C7042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จาก</w:t>
            </w:r>
            <w:r w:rsidR="00C7042F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br/>
            </w:r>
            <w:r w:rsidR="00C7042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F7571BD" w14:textId="77626CA4" w:rsidR="00D22ADF" w:rsidRPr="008E4127" w:rsidRDefault="00D22ADF" w:rsidP="00D22AD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118,7</w:t>
            </w:r>
            <w:r w:rsidR="009832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17994604" w14:textId="77777777" w:rsidR="00D22ADF" w:rsidRPr="00B660D0" w:rsidRDefault="00D22ADF" w:rsidP="00D22AD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6E1FBF92" w14:textId="0C8E267B" w:rsidR="00D22ADF" w:rsidRPr="00B660D0" w:rsidRDefault="00D22ADF" w:rsidP="007E48AD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5305461D" w14:textId="77777777" w:rsidR="00D22ADF" w:rsidRPr="00B660D0" w:rsidRDefault="00D22ADF" w:rsidP="007E48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0C5FACF7" w14:textId="60B21377" w:rsidR="00D22ADF" w:rsidRPr="00B660D0" w:rsidRDefault="00D22ADF" w:rsidP="007E48AD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4D7B3ED2" w14:textId="77777777" w:rsidR="00D22ADF" w:rsidRPr="00B660D0" w:rsidRDefault="00D22ADF" w:rsidP="007E48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0C25D5E2" w14:textId="61C68984" w:rsidR="00D22ADF" w:rsidRPr="00B660D0" w:rsidRDefault="00D22ADF" w:rsidP="007E48AD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228AFF8B" w14:textId="77777777" w:rsidR="00D22ADF" w:rsidRPr="00B660D0" w:rsidRDefault="00D22ADF" w:rsidP="00D22AD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497A3310" w14:textId="18967D46" w:rsidR="00D22ADF" w:rsidRPr="00B660D0" w:rsidRDefault="00D22ADF" w:rsidP="00D22ADF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</w:tcPr>
          <w:p w14:paraId="7005D629" w14:textId="77777777" w:rsidR="00D22ADF" w:rsidRPr="00B660D0" w:rsidRDefault="00D22ADF" w:rsidP="00D22AD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2AF5CB92" w14:textId="6050A49E" w:rsidR="00D22ADF" w:rsidRPr="00B660D0" w:rsidRDefault="00D22ADF" w:rsidP="00D22ADF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28F7070" w14:textId="77777777" w:rsidR="00D22ADF" w:rsidRPr="00B660D0" w:rsidRDefault="00D22ADF" w:rsidP="00D22AD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3D94EB5" w14:textId="6C2AD264" w:rsidR="00D22ADF" w:rsidRPr="00B660D0" w:rsidRDefault="00D22ADF" w:rsidP="007E48AD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2AD3D51" w14:textId="77777777" w:rsidR="00D22ADF" w:rsidRPr="00B660D0" w:rsidRDefault="00D22ADF" w:rsidP="00D22AD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B15EB72" w14:textId="41D64A21" w:rsidR="00D22ADF" w:rsidRPr="00B660D0" w:rsidRDefault="00D22ADF" w:rsidP="00D22ADF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22F655E6" w14:textId="77777777" w:rsidR="00D22ADF" w:rsidRPr="00B660D0" w:rsidRDefault="00D22ADF" w:rsidP="00D22AD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5F4A2F18" w14:textId="4132A6E0" w:rsidR="00D22ADF" w:rsidRPr="00783949" w:rsidRDefault="00D22ADF" w:rsidP="007E48AD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(118,</w:t>
            </w:r>
            <w:r w:rsidRPr="00D22A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9832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3BFDA40E" w14:textId="77777777" w:rsidR="00D22ADF" w:rsidRPr="00B660D0" w:rsidRDefault="00D22ADF" w:rsidP="00D22AD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0C8B7BFD" w14:textId="53155522" w:rsidR="00D22ADF" w:rsidRPr="00B660D0" w:rsidRDefault="00D22ADF" w:rsidP="007E48AD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5E2056A6" w14:textId="77777777" w:rsidR="00D22ADF" w:rsidRPr="00B660D0" w:rsidRDefault="00D22ADF" w:rsidP="007E48AD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19A911EC" w14:textId="001FDAD3" w:rsidR="00D22ADF" w:rsidRPr="00B660D0" w:rsidRDefault="00D22ADF" w:rsidP="007E48AD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62148A1" w14:textId="77777777" w:rsidR="00D22ADF" w:rsidRPr="00B660D0" w:rsidRDefault="00D22ADF" w:rsidP="007E48AD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45EBFD50" w14:textId="4EEA5314" w:rsidR="00D22ADF" w:rsidRPr="00B660D0" w:rsidRDefault="00D22ADF" w:rsidP="007E48AD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22ADF" w:rsidRPr="00A1149E" w14:paraId="11C9B58C" w14:textId="77777777" w:rsidTr="007E48AD">
        <w:trPr>
          <w:trHeight w:val="578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BC470" w14:textId="1F2F455E" w:rsidR="00D22ADF" w:rsidRPr="00D840FF" w:rsidRDefault="00D22ADF" w:rsidP="00D22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7550E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ผลขาดทุนจากการด้อยค่า</w:t>
            </w:r>
            <w:r w:rsidR="0036450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ของ</w:t>
            </w:r>
            <w:r w:rsidR="00926654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br/>
              <w:t xml:space="preserve">   </w:t>
            </w:r>
            <w:r w:rsidRPr="007550E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เงินลงทุน</w:t>
            </w:r>
            <w:r w:rsidR="0036450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ในบริษัทย่อย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5A3BC67E" w14:textId="72895D9C" w:rsidR="00D22ADF" w:rsidRDefault="00C85176" w:rsidP="00C851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D22A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183,000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423AA664" w14:textId="77777777" w:rsidR="00D22ADF" w:rsidRPr="00B660D0" w:rsidRDefault="00D22ADF" w:rsidP="00D22AD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5F0E2344" w14:textId="4264866F" w:rsidR="00D22ADF" w:rsidRDefault="00D22ADF" w:rsidP="00DB1FEB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3C6BD8D8" w14:textId="77777777" w:rsidR="00D22ADF" w:rsidRPr="00B660D0" w:rsidRDefault="00D22ADF" w:rsidP="00D22AD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06ABAF3" w14:textId="19EF35F2" w:rsidR="00D22ADF" w:rsidRPr="00040B91" w:rsidRDefault="00D22ADF" w:rsidP="00DB1FEB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6992C601" w14:textId="77777777" w:rsidR="00D22ADF" w:rsidRPr="00B660D0" w:rsidRDefault="00D22ADF" w:rsidP="00DB1FE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3EC30A60" w14:textId="426A2709" w:rsidR="00D22ADF" w:rsidRDefault="00D22ADF" w:rsidP="00DB1FEB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5B71E1EF" w14:textId="77777777" w:rsidR="00D22ADF" w:rsidRPr="00B660D0" w:rsidRDefault="00D22ADF" w:rsidP="00DB1FE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3AF57E98" w14:textId="72E7549C" w:rsidR="00D22ADF" w:rsidRPr="00B660D0" w:rsidRDefault="00D22ADF" w:rsidP="00DB1F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77064EDA" w14:textId="77777777" w:rsidR="00D22ADF" w:rsidRPr="00B660D0" w:rsidRDefault="00D22ADF" w:rsidP="00DB1FEB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480C05E5" w14:textId="2FA5DA63" w:rsidR="00D22ADF" w:rsidRPr="00B660D0" w:rsidRDefault="00D22ADF" w:rsidP="00DB1FEB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04AF00C" w14:textId="77777777" w:rsidR="00D22ADF" w:rsidRPr="00B660D0" w:rsidRDefault="00D22ADF" w:rsidP="00DB1FEB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5E7A546" w14:textId="1FF7423A" w:rsidR="00D22ADF" w:rsidRDefault="00D22ADF" w:rsidP="00DB1FEB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2BC28A6" w14:textId="77777777" w:rsidR="00D22ADF" w:rsidRPr="00B660D0" w:rsidRDefault="00D22ADF" w:rsidP="00DB1FE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7704750" w14:textId="0DAF97EE" w:rsidR="00D22ADF" w:rsidRPr="00B660D0" w:rsidRDefault="00D22ADF" w:rsidP="00DB1FE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396CAE31" w14:textId="77777777" w:rsidR="00D22ADF" w:rsidRPr="00B660D0" w:rsidRDefault="00D22ADF" w:rsidP="00D22AD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19635762" w14:textId="0068F3B6" w:rsidR="00D22ADF" w:rsidRPr="00783949" w:rsidRDefault="00D22ADF" w:rsidP="007E48AD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394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183</w:t>
            </w:r>
            <w:r w:rsidRPr="00B660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31C0C51" w14:textId="77777777" w:rsidR="00D22ADF" w:rsidRPr="00B660D0" w:rsidRDefault="00D22ADF" w:rsidP="00D22AD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36113E5E" w14:textId="51365B02" w:rsidR="00D22ADF" w:rsidRPr="00B660D0" w:rsidRDefault="00D22ADF" w:rsidP="00DB1FEB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E9265CD" w14:textId="77777777" w:rsidR="00D22ADF" w:rsidRPr="00B660D0" w:rsidRDefault="00D22ADF" w:rsidP="00DB1FEB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61585884" w14:textId="2B391B0F" w:rsidR="00D22ADF" w:rsidRDefault="00D22ADF" w:rsidP="00DB1FEB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548A123" w14:textId="77777777" w:rsidR="00D22ADF" w:rsidRPr="00B660D0" w:rsidRDefault="00D22ADF" w:rsidP="00DB1FEB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1E5A85BF" w14:textId="677759F0" w:rsidR="00D22ADF" w:rsidRDefault="00D22ADF" w:rsidP="00DB1FEB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364504" w:rsidRPr="00A1149E" w14:paraId="75A27327" w14:textId="77777777" w:rsidTr="007E48AD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F2ED8" w14:textId="37855D76" w:rsidR="00364504" w:rsidRPr="00EC5C25" w:rsidRDefault="00364504" w:rsidP="003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840FF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กลับรายกา</w:t>
            </w:r>
            <w:r w:rsidR="004322F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</w:t>
            </w:r>
            <w:r w:rsidR="00C8517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ค่าเผื่อ</w:t>
            </w:r>
            <w:r w:rsidR="004322F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(</w:t>
            </w:r>
            <w:r w:rsidRPr="007550E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ผลขาดทุน</w:t>
            </w:r>
            <w:r w:rsidR="004322FA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)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   </w:t>
            </w:r>
            <w:r w:rsidR="004322FA" w:rsidRPr="007550E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ด้าน</w:t>
            </w:r>
            <w:r w:rsidRPr="007550ED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เครดิตที่คาดว่าจะเกิดขึ้น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C94C314" w14:textId="6CA64BBE" w:rsidR="00364504" w:rsidRPr="00B660D0" w:rsidRDefault="00CD57DE" w:rsidP="004322F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364</w:t>
            </w:r>
            <w:r w:rsidR="0036450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420C88FE" w14:textId="77777777" w:rsidR="00364504" w:rsidRPr="00B660D0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75F050FC" w14:textId="19096DFE" w:rsidR="00364504" w:rsidRPr="00B660D0" w:rsidRDefault="004322FA" w:rsidP="004322FA">
            <w:pPr>
              <w:pStyle w:val="acctfourfigures"/>
              <w:tabs>
                <w:tab w:val="clear" w:pos="765"/>
              </w:tabs>
              <w:spacing w:line="240" w:lineRule="auto"/>
              <w:ind w:right="13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364504">
              <w:rPr>
                <w:rFonts w:ascii="Angsana New" w:hAnsi="Angsana New" w:cs="Angsana New"/>
                <w:sz w:val="28"/>
                <w:szCs w:val="28"/>
                <w:lang w:bidi="th-TH"/>
              </w:rPr>
              <w:t>68,591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F5FD626" w14:textId="77777777" w:rsidR="00364504" w:rsidRPr="00B660D0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3AA73A5C" w14:textId="776BD7E9" w:rsidR="00364504" w:rsidRPr="00364504" w:rsidRDefault="00364504" w:rsidP="007E48A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64504">
              <w:rPr>
                <w:rFonts w:ascii="Angsana New" w:hAnsi="Angsana New" w:cs="Angsana New"/>
                <w:sz w:val="28"/>
                <w:szCs w:val="28"/>
                <w:lang w:bidi="th-TH"/>
              </w:rPr>
              <w:t>78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CD57D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3C76AAFF" w14:textId="77777777" w:rsidR="00364504" w:rsidRPr="00B660D0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2F8ACEBB" w14:textId="5F6DED8B" w:rsidR="00364504" w:rsidRPr="00B660D0" w:rsidRDefault="00364504" w:rsidP="004322F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2,456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7B29AA75" w14:textId="77777777" w:rsidR="00364504" w:rsidRPr="00B660D0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087D3222" w14:textId="64D42359" w:rsidR="00364504" w:rsidRPr="00B660D0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</w:tcPr>
          <w:p w14:paraId="45F8FDEB" w14:textId="77777777" w:rsidR="00364504" w:rsidRPr="00B660D0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7C3209B8" w14:textId="395D018C" w:rsidR="00364504" w:rsidRPr="00B660D0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26ABC085" w14:textId="77777777" w:rsidR="00364504" w:rsidRPr="00B660D0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6057EB7" w14:textId="04389121" w:rsidR="00364504" w:rsidRPr="00B660D0" w:rsidRDefault="00364504" w:rsidP="007E48AD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BDB0880" w14:textId="77777777" w:rsidR="00364504" w:rsidRPr="00B660D0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5CE1DE0E" w14:textId="2E4627B5" w:rsidR="00364504" w:rsidRPr="006466E3" w:rsidRDefault="00364504" w:rsidP="003645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60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6010AAD5" w14:textId="77777777" w:rsidR="00364504" w:rsidRPr="00B660D0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bottom"/>
          </w:tcPr>
          <w:p w14:paraId="7A768EDB" w14:textId="20692641" w:rsidR="00364504" w:rsidRPr="00B660D0" w:rsidRDefault="004322FA" w:rsidP="007E48AD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D57DE">
              <w:rPr>
                <w:rFonts w:ascii="Angsana New" w:hAnsi="Angsana New" w:cs="Angsana New"/>
                <w:sz w:val="28"/>
                <w:szCs w:val="28"/>
                <w:lang w:bidi="th-TH"/>
              </w:rPr>
              <w:t>439,277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  <w:vAlign w:val="bottom"/>
          </w:tcPr>
          <w:p w14:paraId="315373D3" w14:textId="77777777" w:rsidR="00364504" w:rsidRPr="00B660D0" w:rsidRDefault="00364504" w:rsidP="007E48AD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vAlign w:val="bottom"/>
          </w:tcPr>
          <w:p w14:paraId="698F40B0" w14:textId="38B077F4" w:rsidR="00364504" w:rsidRPr="00B660D0" w:rsidRDefault="00364504" w:rsidP="007E48A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466E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,064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7B19460" w14:textId="77777777" w:rsidR="00364504" w:rsidRPr="00B660D0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32960B0E" w14:textId="64963899" w:rsidR="00364504" w:rsidRPr="00B660D0" w:rsidRDefault="00364504" w:rsidP="004322F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3,281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132EC4E" w14:textId="77777777" w:rsidR="00364504" w:rsidRPr="00B660D0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59A04C78" w14:textId="6FF603A5" w:rsidR="00364504" w:rsidRPr="00B660D0" w:rsidRDefault="00364504" w:rsidP="007E48A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1,929</w:t>
            </w:r>
          </w:p>
        </w:tc>
      </w:tr>
      <w:tr w:rsidR="00364504" w:rsidRPr="00A1149E" w14:paraId="360FCC9B" w14:textId="77777777" w:rsidTr="00C85176">
        <w:trPr>
          <w:trHeight w:val="371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B1371" w14:textId="4A7B1D2D" w:rsidR="00364504" w:rsidRPr="00EC5C25" w:rsidRDefault="00364504" w:rsidP="00364504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C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lastRenderedPageBreak/>
              <w:t>กำไร (ขาดทุน) ตามส่วนงาน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AC596B7" w14:textId="77777777" w:rsidR="00364504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1933BAF5" w14:textId="77777777" w:rsidR="00364504" w:rsidRPr="007E48AD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7097FFA0" w14:textId="77777777" w:rsidR="00364504" w:rsidRPr="00EC5C25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23686ED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50E2F7DB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E4B6A85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1E42419E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4F1C9A97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</w:tcPr>
          <w:p w14:paraId="176384C0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5FE870D2" w14:textId="77777777" w:rsidR="00364504" w:rsidRPr="00EC5C25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733D1588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096FFC2B" w14:textId="77777777" w:rsidR="00364504" w:rsidRPr="00EC5C25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829B78B" w14:textId="77777777" w:rsidR="00364504" w:rsidRPr="00EC5C25" w:rsidRDefault="00364504" w:rsidP="0036450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37312A1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509EA119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70972A86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3B0F0777" w14:textId="77777777" w:rsidR="00364504" w:rsidRPr="00EC5C25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44E9C77" w14:textId="77777777" w:rsidR="00364504" w:rsidRPr="00EC5C25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6B702814" w14:textId="77777777" w:rsidR="00364504" w:rsidRPr="00EC5C25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5745BBD2" w14:textId="77777777" w:rsidR="00364504" w:rsidRPr="00EC5C25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72474CD7" w14:textId="225CA57F" w:rsidR="00364504" w:rsidRPr="00EC5C25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345BBF2E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3EC210EB" w14:textId="77777777" w:rsidR="00364504" w:rsidRPr="00EC5C25" w:rsidRDefault="00364504" w:rsidP="0036450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64504" w:rsidRPr="00A1149E" w14:paraId="15CB8542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0BDBE9" w14:textId="5DFCE747" w:rsidR="00364504" w:rsidRPr="00EC5C25" w:rsidRDefault="00364504" w:rsidP="003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C5C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  </w:t>
            </w:r>
            <w:r w:rsidRPr="00EC5C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005463" w14:textId="083DC8B6" w:rsidR="00364504" w:rsidRPr="00EC5C25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316,894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25B20C2B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899BEC" w14:textId="02293897" w:rsidR="00364504" w:rsidRPr="0013213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(126,936)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C2F7F74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39735C" w14:textId="6138D9DB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3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  <w:r w:rsidR="00D60F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D60F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846</w:t>
            </w: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180B71AE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14F136" w14:textId="026CB819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(47,934)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7D1C2814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left w:val="nil"/>
              <w:bottom w:val="double" w:sz="4" w:space="0" w:color="auto"/>
              <w:right w:val="nil"/>
            </w:tcBorders>
          </w:tcPr>
          <w:p w14:paraId="3C3A714A" w14:textId="04966569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(37,362)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2918FE9F" w14:textId="77777777" w:rsidR="00364504" w:rsidRPr="00EC5C25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bottom w:val="double" w:sz="4" w:space="0" w:color="auto"/>
              <w:right w:val="nil"/>
            </w:tcBorders>
          </w:tcPr>
          <w:p w14:paraId="3EECF254" w14:textId="1FDF5640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(13,198)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23194ED1" w14:textId="77777777" w:rsidR="00364504" w:rsidRPr="00EC5C25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F17AA6" w14:textId="4E4AC1FE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(1,106)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6FAFA28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5BD828" w14:textId="55FCA472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(3,303)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7F802150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bottom w:val="double" w:sz="4" w:space="0" w:color="auto"/>
              <w:right w:val="nil"/>
            </w:tcBorders>
          </w:tcPr>
          <w:p w14:paraId="3368B33D" w14:textId="633AE443" w:rsidR="00364504" w:rsidRPr="00D863F2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3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863F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(627,</w:t>
            </w:r>
            <w:r w:rsidRPr="00D863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927</w:t>
            </w:r>
            <w:r w:rsidRPr="00D863F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112D9D8F" w14:textId="77777777" w:rsidR="00364504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bottom w:val="double" w:sz="4" w:space="0" w:color="auto"/>
              <w:right w:val="nil"/>
            </w:tcBorders>
          </w:tcPr>
          <w:p w14:paraId="4CDF00B1" w14:textId="583D7B62" w:rsidR="00364504" w:rsidRPr="00D863F2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863F2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51,353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7F1F4F3" w14:textId="77777777" w:rsidR="00364504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8AEF66" w14:textId="37928C9B" w:rsidR="00364504" w:rsidRPr="00EC5C25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</w:t>
            </w:r>
            <w:r w:rsidR="00D60F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D60F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65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5)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7A0F0746" w14:textId="77777777" w:rsidR="00364504" w:rsidRPr="00EC5C25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9705F0" w14:textId="6864E81B" w:rsidR="00364504" w:rsidRPr="00EC5C25" w:rsidRDefault="00364504" w:rsidP="0036450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(140,018)</w:t>
            </w:r>
          </w:p>
        </w:tc>
      </w:tr>
      <w:tr w:rsidR="00364504" w:rsidRPr="00A1149E" w14:paraId="0CC14CA6" w14:textId="77777777" w:rsidTr="00C85176">
        <w:trPr>
          <w:trHeight w:val="119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3E9E0" w14:textId="77777777" w:rsidR="00364504" w:rsidRPr="008D0B1A" w:rsidRDefault="00364504" w:rsidP="00364504">
            <w:pPr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F0195A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47098FE0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E159B8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643BBD69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DE4F9E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05A13E83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7E077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6B798888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77C0B2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7D2826BB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62CB5F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20C3AB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</w:tcPr>
          <w:p w14:paraId="70FF4DE3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decimal" w:pos="1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D5BE458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53C695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37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3DF607F6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11" w:type="dxa"/>
            <w:tcBorders>
              <w:top w:val="double" w:sz="4" w:space="0" w:color="auto"/>
              <w:left w:val="nil"/>
              <w:right w:val="nil"/>
            </w:tcBorders>
          </w:tcPr>
          <w:p w14:paraId="6953A29D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77B02BB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</w:tcPr>
          <w:p w14:paraId="4CE84B92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4542DC8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92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9C4D4C" w14:textId="384EDBD4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614E29C9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0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A5E14F" w14:textId="77777777" w:rsidR="00364504" w:rsidRPr="008D0B1A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US" w:bidi="th-TH"/>
              </w:rPr>
            </w:pPr>
          </w:p>
        </w:tc>
      </w:tr>
      <w:tr w:rsidR="00364504" w:rsidRPr="00F81EC1" w14:paraId="347B780B" w14:textId="77777777" w:rsidTr="00C85176">
        <w:trPr>
          <w:trHeight w:val="578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C125D" w14:textId="01D85FB3" w:rsidR="00364504" w:rsidRDefault="00364504" w:rsidP="003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</w:pPr>
            <w:r w:rsidRPr="00AD159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ค่าความนิยม</w:t>
            </w:r>
          </w:p>
          <w:p w14:paraId="0250914E" w14:textId="2C68B8B3" w:rsidR="00364504" w:rsidRPr="001A3BDA" w:rsidRDefault="00364504" w:rsidP="003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 </w:t>
            </w:r>
            <w:r w:rsidRPr="00F81EC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>/</w:t>
            </w:r>
            <w:r w:rsidRPr="00F81EC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  <w:r w:rsidRPr="00F81EC1">
              <w:rPr>
                <w:rFonts w:ascii="Angsana New" w:hAnsi="Angsana New"/>
                <w:color w:val="000000"/>
                <w:spacing w:val="-10"/>
                <w:sz w:val="28"/>
                <w:szCs w:val="28"/>
              </w:rPr>
              <w:t xml:space="preserve">31 </w:t>
            </w:r>
            <w:r w:rsidRPr="00F81EC1">
              <w:rPr>
                <w:rFonts w:ascii="Angsana New" w:hAnsi="Angsana New" w:hint="cs"/>
                <w:color w:val="000000"/>
                <w:spacing w:val="-1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E31561" w14:textId="3954693E" w:rsidR="00364504" w:rsidRPr="00F81EC1" w:rsidRDefault="00364504" w:rsidP="003645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0DB8255A" w14:textId="77777777" w:rsidR="00364504" w:rsidRPr="00F81EC1" w:rsidRDefault="00364504" w:rsidP="003645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6C7DA284" w14:textId="76563E92" w:rsidR="00364504" w:rsidRPr="00D95E6F" w:rsidRDefault="00364504" w:rsidP="003645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2AD0A454" w14:textId="23A504F4" w:rsidR="00364504" w:rsidRPr="00AD1594" w:rsidRDefault="00364504" w:rsidP="003645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0ED73A4A" w14:textId="77777777" w:rsidR="00364504" w:rsidRDefault="00364504" w:rsidP="003645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213D0674" w14:textId="3BB44C13" w:rsidR="00364504" w:rsidRPr="007202E3" w:rsidRDefault="00364504" w:rsidP="0036450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210,697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3D2D651C" w14:textId="77777777" w:rsidR="00364504" w:rsidRPr="007202E3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</w:tcPr>
          <w:p w14:paraId="71E3E400" w14:textId="77777777" w:rsidR="00364504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18CBC44" w14:textId="4EAEB9E7" w:rsidR="00364504" w:rsidRPr="00F81EC1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13,325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5E8087CA" w14:textId="77777777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03E64BDE" w14:textId="201EADF5" w:rsidR="00364504" w:rsidRPr="000E6E0C" w:rsidRDefault="00364504" w:rsidP="0036450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E6E0C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34F94450" w14:textId="77777777" w:rsidR="00364504" w:rsidRPr="00F81EC1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59BE8189" w14:textId="54045E14" w:rsidR="00364504" w:rsidRPr="00F81EC1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8,365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C7C41C1" w14:textId="77777777" w:rsidR="00364504" w:rsidRPr="00AD1594" w:rsidRDefault="00364504" w:rsidP="00364504">
            <w:pPr>
              <w:pStyle w:val="acctfourfigures"/>
              <w:tabs>
                <w:tab w:val="clear" w:pos="765"/>
                <w:tab w:val="decimal" w:pos="280"/>
                <w:tab w:val="decimal" w:pos="527"/>
                <w:tab w:val="decimal" w:pos="62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69A0972" w14:textId="77777777" w:rsidR="00364504" w:rsidRDefault="00364504" w:rsidP="0036450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372E9" w14:textId="1E692EA3" w:rsidR="00364504" w:rsidRPr="00F81EC1" w:rsidRDefault="00364504" w:rsidP="0036450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78C40C5" w14:textId="77777777" w:rsidR="00364504" w:rsidRPr="00F81EC1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A9D7D2A" w14:textId="442EDCFC" w:rsidR="00364504" w:rsidRPr="00F81EC1" w:rsidRDefault="00364504" w:rsidP="003645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16D7858F" w14:textId="77777777" w:rsidR="00364504" w:rsidRPr="00F81EC1" w:rsidRDefault="00364504" w:rsidP="003645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54E08B1C" w14:textId="77777777" w:rsidR="00364504" w:rsidRDefault="00364504" w:rsidP="0036450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FE8F285" w14:textId="454589AA" w:rsidR="00364504" w:rsidRPr="00C54063" w:rsidRDefault="00364504" w:rsidP="0036450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8099428" w14:textId="77777777" w:rsidR="00364504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17BF0618" w14:textId="77777777" w:rsidR="00364504" w:rsidRDefault="00364504" w:rsidP="0036450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6CACBA8" w14:textId="16597733" w:rsidR="00364504" w:rsidRPr="00C54063" w:rsidRDefault="00364504" w:rsidP="0036450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30E5D2EF" w14:textId="77777777" w:rsidR="00364504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652B757F" w14:textId="013EA703" w:rsidR="00364504" w:rsidRPr="00F81EC1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210,697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4F476BF7" w14:textId="77777777" w:rsidR="00364504" w:rsidRPr="00F81EC1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0205D2FA" w14:textId="5B99DC81" w:rsidR="00364504" w:rsidRPr="00F81EC1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21,690</w:t>
            </w:r>
          </w:p>
        </w:tc>
      </w:tr>
      <w:tr w:rsidR="00364504" w:rsidRPr="00AD1594" w14:paraId="06A64FDB" w14:textId="77777777" w:rsidTr="00C85176">
        <w:trPr>
          <w:trHeight w:val="80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4C487" w14:textId="77777777" w:rsidR="00364504" w:rsidRPr="009751B2" w:rsidRDefault="00364504" w:rsidP="00364504">
            <w:pPr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D945F36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3015713C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41A5E3BD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41E9471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7431712A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27CF485A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56177458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25D32A90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31149E9F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7F15F819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08DBDC15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96D4FD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675D310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decimal" w:pos="1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12EEF0B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609557DB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5C5844BF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763F081C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6A52A0A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1159528D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1C0041E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41524B92" w14:textId="7BD9E8AC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D2A075E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20696722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</w:tr>
      <w:tr w:rsidR="00364504" w:rsidRPr="00A1149E" w14:paraId="0A9B2B96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106D0" w14:textId="1A27E7E3" w:rsidR="00364504" w:rsidRPr="00A1149E" w:rsidRDefault="00364504" w:rsidP="003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37F2218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5F4BC5F6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78F66700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FDA55C6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161960A1" w14:textId="77777777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669CAFD7" w14:textId="77777777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2412C384" w14:textId="77777777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53804CA2" w14:textId="77777777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7E08B860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2F963AB4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44F33E80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B194A2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C08BCFD" w14:textId="7E37FD09" w:rsidR="00364504" w:rsidRPr="00A1149E" w:rsidRDefault="00364504" w:rsidP="0036450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6472374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22280890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74DD33AE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56E0BE8C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6F49670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38C63F85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1905724C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6514A354" w14:textId="6E6AF9FE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63CAB6F0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72D904D4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64504" w:rsidRPr="00A1149E" w14:paraId="1C24E36B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AAB34" w14:textId="63CC4FF0" w:rsidR="00364504" w:rsidRPr="00A1149E" w:rsidRDefault="00364504" w:rsidP="003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057D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057D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16D3EA" w14:textId="54CE0EC6" w:rsidR="00364504" w:rsidRPr="00A1149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944,817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3ACC92AC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23A215" w14:textId="25258B9C" w:rsidR="00364504" w:rsidRPr="00A1149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1,394,691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530DD20D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bottom w:val="double" w:sz="4" w:space="0" w:color="auto"/>
              <w:right w:val="nil"/>
            </w:tcBorders>
          </w:tcPr>
          <w:p w14:paraId="54400F11" w14:textId="02B087B5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1,071,074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388EF0EB" w14:textId="77777777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EBD36DE" w14:textId="6AC8B8C2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1,269,190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1008EAE9" w14:textId="77777777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F861DD" w14:textId="5BBE1717" w:rsidR="00364504" w:rsidRPr="00D45989" w:rsidRDefault="00364504" w:rsidP="0036450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0FCF45C3" w14:textId="77777777" w:rsidR="00364504" w:rsidRPr="00D45989" w:rsidRDefault="00364504" w:rsidP="00364504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5748FF" w14:textId="035BB746" w:rsidR="00364504" w:rsidRPr="00D45989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55,758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984C55" w14:textId="77777777" w:rsidR="00364504" w:rsidRPr="00D45989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</w:tcPr>
          <w:p w14:paraId="4128B134" w14:textId="64A1135E" w:rsidR="00364504" w:rsidRPr="00D45989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1,827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122F972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C87749" w14:textId="74AA1298" w:rsidR="00364504" w:rsidRPr="00B16814" w:rsidRDefault="00364504" w:rsidP="003645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36950270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bottom w:val="double" w:sz="4" w:space="0" w:color="auto"/>
              <w:right w:val="nil"/>
            </w:tcBorders>
          </w:tcPr>
          <w:p w14:paraId="64032FE6" w14:textId="05C2E63D" w:rsidR="00364504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(762,485)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5A8C992" w14:textId="77777777" w:rsidR="00364504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bottom w:val="double" w:sz="4" w:space="0" w:color="auto"/>
              <w:right w:val="nil"/>
            </w:tcBorders>
          </w:tcPr>
          <w:p w14:paraId="4676BC73" w14:textId="5C41FBF2" w:rsidR="00364504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(1,165,230)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0546786" w14:textId="77777777" w:rsidR="00364504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8B5124" w14:textId="1C7D1D21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1,255,233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34B48C60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79FE7E" w14:textId="35DBC6B4" w:rsidR="00364504" w:rsidRPr="00A1149E" w:rsidRDefault="00364504" w:rsidP="0036450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1,554,409</w:t>
            </w:r>
          </w:p>
        </w:tc>
      </w:tr>
      <w:tr w:rsidR="00364504" w:rsidRPr="00AD1594" w14:paraId="1B5649A0" w14:textId="77777777" w:rsidTr="00C85176">
        <w:trPr>
          <w:trHeight w:val="50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4C8396" w14:textId="77777777" w:rsidR="00364504" w:rsidRPr="009751B2" w:rsidRDefault="00364504" w:rsidP="00364504">
            <w:pPr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104A9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46FC81D7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DE2A8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FBD20CC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9FFCD0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45B29513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DC7C0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32C1D42C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B09699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1A8E3C22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F493B1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CD2ABB8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decimal" w:pos="62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14:paraId="50F57453" w14:textId="4EB52FB8" w:rsidR="00364504" w:rsidRPr="009751B2" w:rsidRDefault="00364504" w:rsidP="00364504">
            <w:pPr>
              <w:pStyle w:val="acctfourfigures"/>
              <w:tabs>
                <w:tab w:val="clear" w:pos="765"/>
                <w:tab w:val="decimal" w:pos="1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37C73E8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790BB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6DF81CBD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011" w:type="dxa"/>
            <w:tcBorders>
              <w:top w:val="double" w:sz="4" w:space="0" w:color="auto"/>
              <w:left w:val="nil"/>
              <w:right w:val="nil"/>
            </w:tcBorders>
          </w:tcPr>
          <w:p w14:paraId="76E655EC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63FF64A6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72" w:type="dxa"/>
            <w:tcBorders>
              <w:top w:val="double" w:sz="4" w:space="0" w:color="auto"/>
              <w:left w:val="nil"/>
              <w:right w:val="nil"/>
            </w:tcBorders>
          </w:tcPr>
          <w:p w14:paraId="2E9440C9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053F5A82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737173" w14:textId="01145CF9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52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1D42D1C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D346F7" w14:textId="77777777" w:rsidR="00364504" w:rsidRPr="009751B2" w:rsidRDefault="00364504" w:rsidP="00364504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1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</w:tr>
      <w:tr w:rsidR="00364504" w:rsidRPr="00A1149E" w14:paraId="1A4C0929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5A8A4" w14:textId="4FCE6BB6" w:rsidR="00364504" w:rsidRPr="00A1149E" w:rsidRDefault="00364504" w:rsidP="003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5438168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49C846DA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vAlign w:val="bottom"/>
          </w:tcPr>
          <w:p w14:paraId="2352EB65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3F1D3F22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vAlign w:val="bottom"/>
          </w:tcPr>
          <w:p w14:paraId="600BD317" w14:textId="77777777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vAlign w:val="bottom"/>
          </w:tcPr>
          <w:p w14:paraId="40AE0E18" w14:textId="77777777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right w:val="nil"/>
            </w:tcBorders>
            <w:vAlign w:val="bottom"/>
          </w:tcPr>
          <w:p w14:paraId="705F8868" w14:textId="77777777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1D7BDF95" w14:textId="77777777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right w:val="nil"/>
            </w:tcBorders>
            <w:vAlign w:val="bottom"/>
          </w:tcPr>
          <w:p w14:paraId="3642803B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303E1D91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  <w:vAlign w:val="bottom"/>
          </w:tcPr>
          <w:p w14:paraId="33891828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D709518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43D0DE8" w14:textId="59127115" w:rsidR="00364504" w:rsidRPr="00A1149E" w:rsidRDefault="00364504" w:rsidP="0036450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54B3F4C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52C7FB0F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5CF74DFB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7CB448B9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0E14EE7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</w:tcPr>
          <w:p w14:paraId="1C5AAE79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45EDA14B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right w:val="nil"/>
            </w:tcBorders>
            <w:vAlign w:val="bottom"/>
          </w:tcPr>
          <w:p w14:paraId="167786BB" w14:textId="6A7FDA7B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027860AB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5F214474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64504" w:rsidRPr="00A1149E" w14:paraId="529F6C7D" w14:textId="77777777" w:rsidTr="00C85176">
        <w:trPr>
          <w:trHeight w:val="307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161C8" w14:textId="7981325E" w:rsidR="00364504" w:rsidRPr="00A1149E" w:rsidRDefault="00364504" w:rsidP="003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057D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057DE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00FF29" w14:textId="3D6AD495" w:rsidR="00364504" w:rsidRPr="00A1149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845,066</w:t>
            </w:r>
          </w:p>
        </w:tc>
        <w:tc>
          <w:tcPr>
            <w:tcW w:w="181" w:type="dxa"/>
            <w:tcBorders>
              <w:left w:val="nil"/>
              <w:right w:val="nil"/>
            </w:tcBorders>
            <w:vAlign w:val="bottom"/>
          </w:tcPr>
          <w:p w14:paraId="0249A901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E54E6C" w14:textId="2C699D6A" w:rsidR="00364504" w:rsidRPr="00A1149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1,784,314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1DFE74E2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left w:val="nil"/>
              <w:bottom w:val="double" w:sz="4" w:space="0" w:color="auto"/>
              <w:right w:val="nil"/>
            </w:tcBorders>
          </w:tcPr>
          <w:p w14:paraId="45D6BEF1" w14:textId="350961EC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492,702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5A681045" w14:textId="77777777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41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5451668" w14:textId="3164CEBB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879,231</w:t>
            </w:r>
          </w:p>
        </w:tc>
        <w:tc>
          <w:tcPr>
            <w:tcW w:w="193" w:type="dxa"/>
            <w:tcBorders>
              <w:left w:val="nil"/>
              <w:right w:val="nil"/>
            </w:tcBorders>
            <w:vAlign w:val="bottom"/>
          </w:tcPr>
          <w:p w14:paraId="7B3D2DEE" w14:textId="77777777" w:rsidR="00364504" w:rsidRPr="0063597E" w:rsidRDefault="00364504" w:rsidP="0036450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ED2196" w14:textId="6526A7F4" w:rsidR="00364504" w:rsidRPr="00A1149E" w:rsidRDefault="00364504" w:rsidP="00364504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dxa"/>
            <w:gridSpan w:val="2"/>
            <w:tcBorders>
              <w:left w:val="nil"/>
              <w:right w:val="nil"/>
            </w:tcBorders>
            <w:vAlign w:val="bottom"/>
          </w:tcPr>
          <w:p w14:paraId="5F2E7CA3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011993" w14:textId="7092BC03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62,987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3F023A" w14:textId="77777777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</w:tcPr>
          <w:p w14:paraId="75180B3A" w14:textId="439FFB14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433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673B55E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01B663" w14:textId="3B984954" w:rsidR="00364504" w:rsidRPr="00AC719D" w:rsidRDefault="00364504" w:rsidP="00364504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vAlign w:val="bottom"/>
          </w:tcPr>
          <w:p w14:paraId="2CBEA246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11" w:type="dxa"/>
            <w:tcBorders>
              <w:left w:val="nil"/>
              <w:bottom w:val="double" w:sz="4" w:space="0" w:color="auto"/>
              <w:right w:val="nil"/>
            </w:tcBorders>
          </w:tcPr>
          <w:p w14:paraId="3F2949DB" w14:textId="104465B0" w:rsidR="00364504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(266,576)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00A231A" w14:textId="77777777" w:rsidR="00364504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2" w:type="dxa"/>
            <w:tcBorders>
              <w:left w:val="nil"/>
              <w:bottom w:val="double" w:sz="4" w:space="0" w:color="auto"/>
              <w:right w:val="nil"/>
            </w:tcBorders>
          </w:tcPr>
          <w:p w14:paraId="121B818A" w14:textId="6A6B6A59" w:rsidR="00364504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(1,500,091)</w:t>
            </w:r>
          </w:p>
        </w:tc>
        <w:tc>
          <w:tcPr>
            <w:tcW w:w="153" w:type="dxa"/>
            <w:tcBorders>
              <w:left w:val="nil"/>
              <w:right w:val="nil"/>
            </w:tcBorders>
          </w:tcPr>
          <w:p w14:paraId="7D2C3BD7" w14:textId="77777777" w:rsidR="00364504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6414A6" w14:textId="3EC8C29A" w:rsidR="00364504" w:rsidRPr="00A1149E" w:rsidRDefault="00364504" w:rsidP="00364504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1,071,625</w:t>
            </w:r>
          </w:p>
        </w:tc>
        <w:tc>
          <w:tcPr>
            <w:tcW w:w="101" w:type="dxa"/>
            <w:tcBorders>
              <w:left w:val="nil"/>
              <w:right w:val="nil"/>
            </w:tcBorders>
            <w:vAlign w:val="bottom"/>
          </w:tcPr>
          <w:p w14:paraId="2278E725" w14:textId="77777777" w:rsidR="00364504" w:rsidRPr="00A1149E" w:rsidRDefault="00364504" w:rsidP="0036450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482AD2" w14:textId="4B62B038" w:rsidR="00364504" w:rsidRPr="00763A5A" w:rsidRDefault="00364504" w:rsidP="0036450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1,226,441</w:t>
            </w:r>
          </w:p>
        </w:tc>
      </w:tr>
    </w:tbl>
    <w:p w14:paraId="54B0ED00" w14:textId="77777777" w:rsidR="00CF1A4A" w:rsidRPr="00AC365B" w:rsidRDefault="00CF1A4A" w:rsidP="00707087">
      <w:pPr>
        <w:tabs>
          <w:tab w:val="left" w:pos="540"/>
        </w:tabs>
        <w:spacing w:line="240" w:lineRule="auto"/>
        <w:rPr>
          <w:rFonts w:ascii="Angsana New" w:hAnsi="Angsana New"/>
        </w:rPr>
        <w:sectPr w:rsidR="00CF1A4A" w:rsidRPr="00AC365B" w:rsidSect="00A2633A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C94D56" w:rsidRPr="00F10A7B" w14:paraId="098D12B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93B866E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A0FAF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C87068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4D56" w:rsidRPr="00F10A7B" w14:paraId="6B936509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4147EAE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4C9E8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A2ED5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สิ่งพิมพ์และโฆษณา</w:t>
            </w:r>
          </w:p>
        </w:tc>
      </w:tr>
      <w:tr w:rsidR="00C94D56" w:rsidRPr="00F10A7B" w14:paraId="62B311B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0980B4D" w14:textId="29C7FD81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B19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10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106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E26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F6345B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43676C" w14:textId="7C1D5C67" w:rsidR="00C94D56" w:rsidRPr="00F10A7B" w:rsidRDefault="00057DE0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E33DFA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CD6BF3" w14:textId="70035F0E" w:rsidR="00C94D56" w:rsidRPr="00F10A7B" w:rsidRDefault="00057DE0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7DE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94D56" w:rsidRPr="00F10A7B" w14:paraId="08B1DE96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ABC2594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FA4ECB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ADAC2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4D56" w:rsidRPr="00F10A7B" w14:paraId="27B982B8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AB4DD7C" w14:textId="77777777" w:rsidR="00C94D56" w:rsidRPr="008F67C9" w:rsidRDefault="00C94D56" w:rsidP="00821C11">
            <w:pPr>
              <w:rPr>
                <w:b/>
                <w:bCs/>
                <w:i/>
                <w:iCs/>
                <w:sz w:val="30"/>
                <w:szCs w:val="30"/>
              </w:rPr>
            </w:pPr>
            <w:r w:rsidRPr="008F67C9">
              <w:rPr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A1B257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439AB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92E931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8FC07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D56" w:rsidRPr="00F10A7B" w14:paraId="0E74757E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2D88F15" w14:textId="77777777" w:rsidR="00C94D56" w:rsidRPr="00F10A7B" w:rsidRDefault="00C94D56" w:rsidP="00821C11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F5E1FD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EB53B8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78525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BBCB5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B19CA" w:rsidRPr="00F10A7B" w14:paraId="1DCB28B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4CC0EAF" w14:textId="77777777" w:rsidR="006B19CA" w:rsidRPr="00F10A7B" w:rsidRDefault="006B19CA" w:rsidP="006B19CA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5C13FC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77E2B" w14:textId="4D3D5BF0" w:rsidR="006B19CA" w:rsidRPr="00F10A7B" w:rsidRDefault="00D61F84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140,955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00660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7140AF" w14:textId="0F137F65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40CA">
              <w:rPr>
                <w:rFonts w:ascii="Angsana New" w:hAnsi="Angsana New"/>
                <w:color w:val="000000"/>
                <w:sz w:val="30"/>
                <w:szCs w:val="30"/>
              </w:rPr>
              <w:t>152,860</w:t>
            </w:r>
          </w:p>
        </w:tc>
      </w:tr>
      <w:tr w:rsidR="006B19CA" w:rsidRPr="00F10A7B" w14:paraId="0A52758F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5E564E6" w14:textId="77777777" w:rsidR="006B19CA" w:rsidRPr="00F10A7B" w:rsidRDefault="006B19CA" w:rsidP="006B19CA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5C876D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41918" w14:textId="45FCD922" w:rsidR="006B19CA" w:rsidRPr="00F10A7B" w:rsidRDefault="00D61F84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62,515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385EA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350D78" w14:textId="10CF4643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40CA">
              <w:rPr>
                <w:rFonts w:ascii="Angsana New" w:hAnsi="Angsana New"/>
                <w:color w:val="000000"/>
                <w:sz w:val="30"/>
                <w:szCs w:val="30"/>
              </w:rPr>
              <w:t>77,468</w:t>
            </w:r>
          </w:p>
        </w:tc>
      </w:tr>
      <w:tr w:rsidR="006B19CA" w:rsidRPr="00F10A7B" w14:paraId="165EEDCF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874B4EF" w14:textId="26249E21" w:rsidR="006B19CA" w:rsidRPr="00F10A7B" w:rsidRDefault="006B19CA" w:rsidP="006B19CA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ขายหนังสือ</w:t>
            </w:r>
            <w:r>
              <w:rPr>
                <w:sz w:val="30"/>
                <w:szCs w:val="30"/>
                <w:cs/>
              </w:rPr>
              <w:t>พิมพ์และสิ่งพิมพ์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4E0153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95B873" w14:textId="1022CA1E" w:rsidR="006B19CA" w:rsidRPr="00F10A7B" w:rsidRDefault="00D61F84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F1D1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3690D4" w14:textId="49529B48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40CA">
              <w:rPr>
                <w:rFonts w:ascii="Angsana New" w:hAnsi="Angsana New"/>
                <w:color w:val="000000"/>
                <w:sz w:val="30"/>
                <w:szCs w:val="30"/>
              </w:rPr>
              <w:t>39,917</w:t>
            </w:r>
          </w:p>
        </w:tc>
      </w:tr>
      <w:tr w:rsidR="006B19CA" w:rsidRPr="00F10A7B" w14:paraId="3B0AE89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7AC85DA" w14:textId="77777777" w:rsidR="006B19CA" w:rsidRPr="00F10A7B" w:rsidRDefault="006B19CA" w:rsidP="006B19CA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97E1B9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B54C4" w14:textId="21B08F6E" w:rsidR="006B19CA" w:rsidRPr="00F10A7B" w:rsidRDefault="00D61F84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FC5E2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75169" w14:textId="2A345C11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440CA">
              <w:rPr>
                <w:rFonts w:ascii="Angsana New" w:hAnsi="Angsana New"/>
                <w:color w:val="000000"/>
                <w:sz w:val="30"/>
                <w:szCs w:val="30"/>
              </w:rPr>
              <w:t>3,731</w:t>
            </w:r>
          </w:p>
        </w:tc>
      </w:tr>
      <w:tr w:rsidR="006B19CA" w:rsidRPr="00F10A7B" w14:paraId="02B6DC7D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C8A7CBE" w14:textId="77777777" w:rsidR="006B19CA" w:rsidRPr="00F10A7B" w:rsidRDefault="006B19CA" w:rsidP="006B19CA">
            <w:pPr>
              <w:rPr>
                <w:b/>
                <w:bCs/>
                <w:sz w:val="30"/>
                <w:szCs w:val="30"/>
                <w:cs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E05738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EE326" w14:textId="0D7B4116" w:rsidR="006B19CA" w:rsidRPr="00955D99" w:rsidRDefault="00D61F84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229,637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DD008C" w14:textId="77777777" w:rsidR="006B19CA" w:rsidRPr="00955D99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AC93D" w14:textId="250320F6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440C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273,976</w:t>
            </w:r>
          </w:p>
        </w:tc>
      </w:tr>
      <w:tr w:rsidR="006B19CA" w:rsidRPr="00F10A7B" w14:paraId="05FCB21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C356B25" w14:textId="77777777" w:rsidR="006B19CA" w:rsidRPr="00F10A7B" w:rsidRDefault="006B19CA" w:rsidP="006B19CA">
            <w:pPr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5C4C13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DF5962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4CE56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1C6287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6B19CA" w:rsidRPr="00F10A7B" w14:paraId="31373F25" w14:textId="77777777" w:rsidTr="00ED47E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A498036" w14:textId="77777777" w:rsidR="006B19CA" w:rsidRPr="00F10A7B" w:rsidRDefault="006B19CA" w:rsidP="006B19CA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C87F9F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4AEBC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03013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811CB5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B19CA" w:rsidRPr="00F10A7B" w14:paraId="635D28C2" w14:textId="77777777" w:rsidTr="00ED47E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F7E3DCB" w14:textId="77777777" w:rsidR="006B19CA" w:rsidRPr="00F10A7B" w:rsidRDefault="006B19CA" w:rsidP="006B19CA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1555F0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8CB6" w14:textId="4C7C9F77" w:rsidR="006B19CA" w:rsidRPr="00F10A7B" w:rsidRDefault="00D61F84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99,595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B9089F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8C81D3" w14:textId="16ED3145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40CA">
              <w:rPr>
                <w:rFonts w:ascii="Angsana New" w:hAnsi="Angsana New"/>
                <w:color w:val="000000"/>
                <w:sz w:val="30"/>
                <w:szCs w:val="30"/>
              </w:rPr>
              <w:t>165,769</w:t>
            </w:r>
          </w:p>
        </w:tc>
      </w:tr>
      <w:tr w:rsidR="006B19CA" w:rsidRPr="00F10A7B" w14:paraId="735AEB9E" w14:textId="77777777" w:rsidTr="00ED47EE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7F181A9" w14:textId="77777777" w:rsidR="006B19CA" w:rsidRPr="00F10A7B" w:rsidRDefault="006B19CA" w:rsidP="006B19CA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07D914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FC64E" w14:textId="63FE7417" w:rsidR="006B19CA" w:rsidRPr="00F10A7B" w:rsidRDefault="00D61F84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130,042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789B5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AC9C2" w14:textId="0E0AF724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440CA">
              <w:rPr>
                <w:rFonts w:ascii="Angsana New" w:hAnsi="Angsana New"/>
                <w:color w:val="000000"/>
                <w:sz w:val="30"/>
                <w:szCs w:val="30"/>
              </w:rPr>
              <w:t>108,207</w:t>
            </w:r>
          </w:p>
        </w:tc>
      </w:tr>
      <w:tr w:rsidR="006B19CA" w:rsidRPr="00F10A7B" w14:paraId="6EAB727A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20E0BEE" w14:textId="77777777" w:rsidR="006B19CA" w:rsidRPr="00F10A7B" w:rsidRDefault="006B19CA" w:rsidP="006B19CA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EC62EE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C2A84" w14:textId="33B88AB8" w:rsidR="006B19CA" w:rsidRPr="00F10A7B" w:rsidRDefault="00D61F84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229,637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7E3A5" w14:textId="77777777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4F4AE" w14:textId="08ABDB38" w:rsidR="006B19CA" w:rsidRPr="00F10A7B" w:rsidRDefault="006B19CA" w:rsidP="006B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440C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273,976</w:t>
            </w:r>
          </w:p>
        </w:tc>
      </w:tr>
    </w:tbl>
    <w:p w14:paraId="4253A629" w14:textId="77777777" w:rsidR="00C94D56" w:rsidRPr="001B5C9F" w:rsidRDefault="00C94D56" w:rsidP="00C94D56">
      <w:pPr>
        <w:ind w:left="540"/>
        <w:jc w:val="thaiDistribute"/>
        <w:rPr>
          <w:rFonts w:ascii="Angsana New" w:hAnsi="Angsana New"/>
          <w:sz w:val="24"/>
          <w:szCs w:val="24"/>
          <w:lang w:val="en-AU"/>
        </w:rPr>
      </w:pPr>
    </w:p>
    <w:p w14:paraId="4AB57995" w14:textId="77777777" w:rsidR="00060CF9" w:rsidRPr="00AC365B" w:rsidRDefault="00060CF9" w:rsidP="005D0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AC365B">
        <w:rPr>
          <w:rFonts w:ascii="Angsana New" w:hAnsi="Angsana New"/>
          <w:sz w:val="30"/>
          <w:szCs w:val="30"/>
          <w:cs/>
          <w:lang w:val="en-AU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5444F68" w14:textId="31E7A8A7" w:rsidR="00A46EAE" w:rsidRDefault="00060CF9" w:rsidP="00882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0CD9DC18" w14:textId="2FE55CF3" w:rsidR="00D5025E" w:rsidRDefault="00D5025E" w:rsidP="00E434A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การดำเนินงานที่ยกเลิก</w:t>
      </w:r>
    </w:p>
    <w:p w14:paraId="57ADB574" w14:textId="77777777" w:rsidR="00D5025E" w:rsidRPr="00B72E92" w:rsidRDefault="00D5025E" w:rsidP="00D502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73655810" w14:textId="56D7D7A4" w:rsidR="00B72E92" w:rsidRPr="00B50BE2" w:rsidRDefault="00B72E92" w:rsidP="00B7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25384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ในการประชุมวิสามัญของผู้ถือหุ้นของบริษัท แฮปปี้ โปรดักส์ แอนด์ เซอร์วิส จำกัด ซึ่งเป็นบริษัทย่อยทางอ้อมของบริษัทเมื่อวันที่ </w:t>
      </w:r>
      <w:r w:rsidRPr="00D25384">
        <w:rPr>
          <w:rFonts w:ascii="Angsana New" w:hAnsi="Angsana New"/>
          <w:sz w:val="30"/>
          <w:szCs w:val="30"/>
          <w:lang w:eastAsia="x-none"/>
        </w:rPr>
        <w:t>20</w:t>
      </w:r>
      <w:r w:rsidRPr="00D25384">
        <w:rPr>
          <w:rFonts w:ascii="Angsana New" w:hAnsi="Angsana New"/>
          <w:sz w:val="30"/>
          <w:szCs w:val="30"/>
          <w:cs/>
          <w:lang w:eastAsia="x-none"/>
        </w:rPr>
        <w:t xml:space="preserve"> กันยายน </w:t>
      </w:r>
      <w:r w:rsidRPr="00D25384">
        <w:rPr>
          <w:rFonts w:ascii="Angsana New" w:hAnsi="Angsana New"/>
          <w:sz w:val="30"/>
          <w:szCs w:val="30"/>
          <w:lang w:eastAsia="x-none"/>
        </w:rPr>
        <w:t>2564</w:t>
      </w:r>
      <w:r w:rsidRPr="00D25384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ผู้ถือหุ้นของบริษัทย่อยทางอ้อมมีมติอนุมัติการเพิ่มทุนจดทะเบียนของบริษัทย่อย</w:t>
      </w:r>
      <w:r w:rsidR="00B50BE2" w:rsidRPr="00D25384">
        <w:rPr>
          <w:rFonts w:ascii="Angsana New" w:hAnsi="Angsana New"/>
          <w:sz w:val="30"/>
          <w:szCs w:val="30"/>
          <w:cs/>
          <w:lang w:eastAsia="x-none"/>
        </w:rPr>
        <w:t>ทางอ้อม</w:t>
      </w:r>
      <w:r w:rsidRPr="00D25384">
        <w:rPr>
          <w:rFonts w:ascii="Angsana New" w:hAnsi="Angsana New"/>
          <w:sz w:val="30"/>
          <w:szCs w:val="30"/>
          <w:cs/>
          <w:lang w:eastAsia="x-none"/>
        </w:rPr>
        <w:t xml:space="preserve">จำนวน </w:t>
      </w:r>
      <w:r w:rsidRPr="00D25384">
        <w:rPr>
          <w:rFonts w:ascii="Angsana New" w:hAnsi="Angsana New"/>
          <w:sz w:val="30"/>
          <w:szCs w:val="30"/>
          <w:lang w:eastAsia="x-none"/>
        </w:rPr>
        <w:t>20.00</w:t>
      </w:r>
      <w:r w:rsidRPr="00D25384">
        <w:rPr>
          <w:rFonts w:ascii="Angsana New" w:hAnsi="Angsana New"/>
          <w:sz w:val="30"/>
          <w:szCs w:val="30"/>
          <w:cs/>
          <w:lang w:eastAsia="x-none"/>
        </w:rPr>
        <w:t xml:space="preserve"> ล้านบาท จาก </w:t>
      </w:r>
      <w:r w:rsidRPr="00D25384">
        <w:rPr>
          <w:rFonts w:ascii="Angsana New" w:hAnsi="Angsana New"/>
          <w:sz w:val="30"/>
          <w:szCs w:val="30"/>
          <w:lang w:eastAsia="x-none"/>
        </w:rPr>
        <w:t>10.00</w:t>
      </w:r>
      <w:r w:rsidRPr="00D25384">
        <w:rPr>
          <w:rFonts w:ascii="Angsana New" w:hAnsi="Angsana New"/>
          <w:sz w:val="30"/>
          <w:szCs w:val="30"/>
          <w:cs/>
          <w:lang w:eastAsia="x-none"/>
        </w:rPr>
        <w:t xml:space="preserve"> ล้านบาท (แบ่งออกเป็นหุ้นสามัญจำนวน </w:t>
      </w:r>
      <w:r w:rsidRPr="00D25384">
        <w:rPr>
          <w:rFonts w:ascii="Angsana New" w:hAnsi="Angsana New"/>
          <w:sz w:val="30"/>
          <w:szCs w:val="30"/>
          <w:lang w:eastAsia="x-none"/>
        </w:rPr>
        <w:t>1,000,000</w:t>
      </w:r>
      <w:r w:rsidRPr="00D25384">
        <w:rPr>
          <w:rFonts w:ascii="Angsana New" w:hAnsi="Angsana New"/>
          <w:sz w:val="30"/>
          <w:szCs w:val="30"/>
          <w:cs/>
          <w:lang w:eastAsia="x-none"/>
        </w:rPr>
        <w:t xml:space="preserve"> หุ้น มูลค่าหุ้นละ </w:t>
      </w:r>
      <w:r w:rsidRPr="00D25384">
        <w:rPr>
          <w:rFonts w:ascii="Angsana New" w:hAnsi="Angsana New"/>
          <w:sz w:val="30"/>
          <w:szCs w:val="30"/>
          <w:lang w:eastAsia="x-none"/>
        </w:rPr>
        <w:t>10</w:t>
      </w:r>
      <w:r w:rsidRPr="00D25384">
        <w:rPr>
          <w:rFonts w:ascii="Angsana New" w:hAnsi="Angsana New"/>
          <w:sz w:val="30"/>
          <w:szCs w:val="30"/>
          <w:cs/>
          <w:lang w:eastAsia="x-none"/>
        </w:rPr>
        <w:t xml:space="preserve"> บาท) เป็น </w:t>
      </w:r>
      <w:r w:rsidRPr="00D25384">
        <w:rPr>
          <w:rFonts w:ascii="Angsana New" w:hAnsi="Angsana New"/>
          <w:sz w:val="30"/>
          <w:szCs w:val="30"/>
          <w:lang w:eastAsia="x-none"/>
        </w:rPr>
        <w:t>30.00</w:t>
      </w:r>
      <w:r w:rsidRPr="00D25384">
        <w:rPr>
          <w:rFonts w:ascii="Angsana New" w:hAnsi="Angsana New"/>
          <w:sz w:val="30"/>
          <w:szCs w:val="30"/>
          <w:cs/>
          <w:lang w:eastAsia="x-none"/>
        </w:rPr>
        <w:t xml:space="preserve"> ล้านบาท (แบ่งออกเป็นหุ้นสามัญจำนวน </w:t>
      </w:r>
      <w:r w:rsidRPr="00D25384">
        <w:rPr>
          <w:rFonts w:ascii="Angsana New" w:hAnsi="Angsana New"/>
          <w:sz w:val="30"/>
          <w:szCs w:val="30"/>
          <w:lang w:eastAsia="x-none"/>
        </w:rPr>
        <w:t>3,000,000</w:t>
      </w:r>
      <w:r w:rsidRPr="00D25384">
        <w:rPr>
          <w:rFonts w:ascii="Angsana New" w:hAnsi="Angsana New"/>
          <w:sz w:val="30"/>
          <w:szCs w:val="30"/>
          <w:cs/>
          <w:lang w:eastAsia="x-none"/>
        </w:rPr>
        <w:t xml:space="preserve"> หุ้น มูลค่าหุ้นละ </w:t>
      </w:r>
      <w:r w:rsidRPr="00D25384">
        <w:rPr>
          <w:rFonts w:ascii="Angsana New" w:hAnsi="Angsana New"/>
          <w:sz w:val="30"/>
          <w:szCs w:val="30"/>
          <w:lang w:eastAsia="x-none"/>
        </w:rPr>
        <w:t>10</w:t>
      </w:r>
      <w:r w:rsidRPr="00D25384">
        <w:rPr>
          <w:rFonts w:ascii="Angsana New" w:hAnsi="Angsana New"/>
          <w:sz w:val="30"/>
          <w:szCs w:val="30"/>
          <w:cs/>
          <w:lang w:eastAsia="x-none"/>
        </w:rPr>
        <w:t xml:space="preserve"> บาท) เพื่อเสนอขายให้แก่ผู้ถือ</w:t>
      </w:r>
      <w:r w:rsidRPr="006F3AA3">
        <w:rPr>
          <w:rFonts w:ascii="Angsana New" w:hAnsi="Angsana New"/>
          <w:sz w:val="30"/>
          <w:szCs w:val="30"/>
          <w:cs/>
          <w:lang w:eastAsia="x-none"/>
        </w:rPr>
        <w:t xml:space="preserve">หุ้นเดิม ในราคาหุ้นละ </w:t>
      </w:r>
      <w:r w:rsidRPr="006F3AA3">
        <w:rPr>
          <w:rFonts w:ascii="Angsana New" w:hAnsi="Angsana New"/>
          <w:sz w:val="30"/>
          <w:szCs w:val="30"/>
          <w:lang w:eastAsia="x-none"/>
        </w:rPr>
        <w:t>10</w:t>
      </w:r>
      <w:r w:rsidRPr="006F3AA3">
        <w:rPr>
          <w:rFonts w:ascii="Angsana New" w:hAnsi="Angsana New"/>
          <w:sz w:val="30"/>
          <w:szCs w:val="30"/>
          <w:cs/>
          <w:lang w:eastAsia="x-none"/>
        </w:rPr>
        <w:t xml:space="preserve"> บาท คิดเป็นมูลค่ารวมทั้งสิ้น </w:t>
      </w:r>
      <w:r w:rsidRPr="006F3AA3">
        <w:rPr>
          <w:rFonts w:ascii="Angsana New" w:hAnsi="Angsana New"/>
          <w:sz w:val="30"/>
          <w:szCs w:val="30"/>
          <w:lang w:eastAsia="x-none"/>
        </w:rPr>
        <w:t>20.00</w:t>
      </w:r>
      <w:r w:rsidRPr="006F3AA3">
        <w:rPr>
          <w:rFonts w:ascii="Angsana New" w:hAnsi="Angsana New"/>
          <w:sz w:val="30"/>
          <w:szCs w:val="30"/>
          <w:cs/>
          <w:lang w:eastAsia="x-none"/>
        </w:rPr>
        <w:t xml:space="preserve"> ล้านบาท </w:t>
      </w:r>
      <w:bookmarkStart w:id="10" w:name="_Hlk87122455"/>
      <w:r w:rsidRPr="006F3AA3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6053B7">
        <w:rPr>
          <w:rFonts w:ascii="Angsana New" w:hAnsi="Angsana New"/>
          <w:sz w:val="30"/>
          <w:szCs w:val="30"/>
          <w:cs/>
          <w:lang w:eastAsia="x-none"/>
        </w:rPr>
        <w:t>บริษัท เอ็นบีซี เน็กซ์ วิชั่น จำกัด ซึ่งเป็นบริษัทย่อย</w:t>
      </w:r>
      <w:r>
        <w:rPr>
          <w:rFonts w:ascii="Angsana New" w:hAnsi="Angsana New" w:hint="cs"/>
          <w:sz w:val="30"/>
          <w:szCs w:val="30"/>
          <w:cs/>
          <w:lang w:eastAsia="x-none"/>
        </w:rPr>
        <w:t>ทางอ้อม</w:t>
      </w:r>
      <w:r w:rsidRPr="006F3AA3">
        <w:rPr>
          <w:rFonts w:ascii="Angsana New" w:hAnsi="Angsana New" w:hint="cs"/>
          <w:sz w:val="30"/>
          <w:szCs w:val="30"/>
          <w:cs/>
          <w:lang w:eastAsia="x-none"/>
        </w:rPr>
        <w:t>ได้สละสิทธิซื้อหุ้นสามัญ</w:t>
      </w:r>
      <w:bookmarkEnd w:id="10"/>
      <w:r w:rsidRPr="006F3AA3">
        <w:rPr>
          <w:rFonts w:ascii="Angsana New" w:hAnsi="Angsana New"/>
          <w:sz w:val="30"/>
          <w:szCs w:val="30"/>
          <w:cs/>
          <w:lang w:eastAsia="x-none"/>
        </w:rPr>
        <w:t>เพิ่มในบริษัทย่อย</w:t>
      </w:r>
      <w:r w:rsidRPr="006F3AA3">
        <w:rPr>
          <w:rFonts w:ascii="Angsana New" w:hAnsi="Angsana New" w:hint="cs"/>
          <w:sz w:val="30"/>
          <w:szCs w:val="30"/>
          <w:cs/>
          <w:lang w:eastAsia="x-none"/>
        </w:rPr>
        <w:t>ทางอ้อม</w:t>
      </w:r>
      <w:r w:rsidRPr="006F3AA3">
        <w:rPr>
          <w:rFonts w:ascii="Angsana New" w:hAnsi="Angsana New"/>
          <w:sz w:val="30"/>
          <w:szCs w:val="30"/>
          <w:cs/>
          <w:lang w:eastAsia="x-none"/>
        </w:rPr>
        <w:t xml:space="preserve">ดังกล่าว ทั้งนี้ เมื่อวันที่ </w:t>
      </w:r>
      <w:r w:rsidRPr="006F3AA3">
        <w:rPr>
          <w:rFonts w:ascii="Angsana New" w:hAnsi="Angsana New"/>
          <w:sz w:val="30"/>
          <w:szCs w:val="30"/>
          <w:lang w:eastAsia="x-none"/>
        </w:rPr>
        <w:t>20</w:t>
      </w:r>
      <w:r w:rsidRPr="006F3AA3">
        <w:rPr>
          <w:rFonts w:ascii="Angsana New" w:hAnsi="Angsana New"/>
          <w:sz w:val="30"/>
          <w:szCs w:val="30"/>
          <w:cs/>
          <w:lang w:eastAsia="x-none"/>
        </w:rPr>
        <w:t xml:space="preserve"> กันยายน </w:t>
      </w:r>
      <w:r w:rsidRPr="006F3AA3">
        <w:rPr>
          <w:rFonts w:ascii="Angsana New" w:hAnsi="Angsana New"/>
          <w:sz w:val="30"/>
          <w:szCs w:val="30"/>
          <w:lang w:eastAsia="x-none"/>
        </w:rPr>
        <w:t>2564</w:t>
      </w:r>
      <w:r w:rsidRPr="006F3AA3">
        <w:rPr>
          <w:rFonts w:ascii="Angsana New" w:hAnsi="Angsana New"/>
          <w:sz w:val="30"/>
          <w:szCs w:val="30"/>
          <w:cs/>
          <w:lang w:eastAsia="x-none"/>
        </w:rPr>
        <w:t xml:space="preserve"> บริษัทดังกล่าวได้รับเงินจากการเพิ่มทุนจำนวน </w:t>
      </w:r>
      <w:r w:rsidRPr="006F3AA3">
        <w:rPr>
          <w:rFonts w:ascii="Angsana New" w:hAnsi="Angsana New"/>
          <w:sz w:val="30"/>
          <w:szCs w:val="30"/>
          <w:lang w:eastAsia="x-none"/>
        </w:rPr>
        <w:t>2,000,000</w:t>
      </w:r>
      <w:r w:rsidRPr="006F3AA3">
        <w:rPr>
          <w:rFonts w:ascii="Angsana New" w:hAnsi="Angsana New"/>
          <w:sz w:val="30"/>
          <w:szCs w:val="30"/>
          <w:cs/>
          <w:lang w:eastAsia="x-none"/>
        </w:rPr>
        <w:t xml:space="preserve"> หุ้น จำนวน </w:t>
      </w:r>
      <w:r w:rsidRPr="006F3AA3">
        <w:rPr>
          <w:rFonts w:ascii="Angsana New" w:hAnsi="Angsana New"/>
          <w:sz w:val="30"/>
          <w:szCs w:val="30"/>
          <w:lang w:eastAsia="x-none"/>
        </w:rPr>
        <w:t>20.00</w:t>
      </w:r>
      <w:r w:rsidRPr="006F3AA3">
        <w:rPr>
          <w:rFonts w:ascii="Angsana New" w:hAnsi="Angsana New"/>
          <w:sz w:val="30"/>
          <w:szCs w:val="30"/>
          <w:cs/>
          <w:lang w:eastAsia="x-none"/>
        </w:rPr>
        <w:t xml:space="preserve"> ล้านบาท </w:t>
      </w:r>
      <w:r w:rsidRPr="006F3AA3">
        <w:rPr>
          <w:rFonts w:ascii="Angsana New" w:hAnsi="Angsana New" w:hint="cs"/>
          <w:sz w:val="30"/>
          <w:szCs w:val="30"/>
          <w:cs/>
          <w:lang w:eastAsia="x-none"/>
        </w:rPr>
        <w:t>โดย</w:t>
      </w:r>
      <w:r w:rsidRPr="006F3AA3">
        <w:rPr>
          <w:rFonts w:ascii="Angsana New" w:hAnsi="Angsana New"/>
          <w:sz w:val="30"/>
          <w:szCs w:val="30"/>
          <w:cs/>
          <w:lang w:eastAsia="x-none"/>
        </w:rPr>
        <w:t>การเพิ่มทุนของ</w:t>
      </w:r>
      <w:r w:rsidRPr="00B50BE2">
        <w:rPr>
          <w:rFonts w:ascii="Angsana New" w:hAnsi="Angsana New"/>
          <w:sz w:val="30"/>
          <w:szCs w:val="30"/>
          <w:cs/>
          <w:lang w:eastAsia="x-none"/>
        </w:rPr>
        <w:t>บริษัทย่อยทางอ้อมทำให้สัดส่วนการลงทุนของ</w:t>
      </w:r>
      <w:r w:rsidRPr="00B50BE2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Pr="00B50BE2">
        <w:rPr>
          <w:rFonts w:ascii="Angsana New" w:hAnsi="Angsana New"/>
          <w:sz w:val="30"/>
          <w:szCs w:val="30"/>
          <w:cs/>
          <w:lang w:eastAsia="x-none"/>
        </w:rPr>
        <w:t>บริษัทในบริษัทย่อย</w:t>
      </w:r>
      <w:r w:rsidRPr="00B50BE2">
        <w:rPr>
          <w:rFonts w:ascii="Angsana New" w:hAnsi="Angsana New" w:hint="cs"/>
          <w:sz w:val="30"/>
          <w:szCs w:val="30"/>
          <w:cs/>
          <w:lang w:eastAsia="x-none"/>
        </w:rPr>
        <w:t>ทางอ้อม</w:t>
      </w:r>
      <w:r w:rsidRPr="00B50BE2">
        <w:rPr>
          <w:rFonts w:ascii="Angsana New" w:hAnsi="Angsana New"/>
          <w:sz w:val="30"/>
          <w:szCs w:val="30"/>
          <w:cs/>
          <w:lang w:eastAsia="x-none"/>
        </w:rPr>
        <w:t xml:space="preserve">ลดลงจากร้อยละ </w:t>
      </w:r>
      <w:r w:rsidRPr="00B50BE2">
        <w:rPr>
          <w:rFonts w:ascii="Angsana New" w:hAnsi="Angsana New"/>
          <w:sz w:val="30"/>
          <w:szCs w:val="30"/>
          <w:lang w:eastAsia="x-none"/>
        </w:rPr>
        <w:t>50.00</w:t>
      </w:r>
      <w:r w:rsidRPr="00B50BE2">
        <w:rPr>
          <w:rFonts w:ascii="Angsana New" w:hAnsi="Angsana New"/>
          <w:sz w:val="30"/>
          <w:szCs w:val="30"/>
          <w:cs/>
          <w:lang w:eastAsia="x-none"/>
        </w:rPr>
        <w:t xml:space="preserve"> เป็น</w:t>
      </w:r>
      <w:r w:rsidR="00B50BE2">
        <w:rPr>
          <w:rFonts w:ascii="Angsana New" w:hAnsi="Angsana New"/>
          <w:sz w:val="30"/>
          <w:szCs w:val="30"/>
          <w:lang w:eastAsia="x-none"/>
        </w:rPr>
        <w:br/>
      </w:r>
      <w:r w:rsidRPr="00B50BE2">
        <w:rPr>
          <w:rFonts w:ascii="Angsana New" w:hAnsi="Angsana New"/>
          <w:sz w:val="30"/>
          <w:szCs w:val="30"/>
          <w:cs/>
          <w:lang w:eastAsia="x-none"/>
        </w:rPr>
        <w:t xml:space="preserve">ร้อยละ </w:t>
      </w:r>
      <w:r w:rsidRPr="00B50BE2">
        <w:rPr>
          <w:rFonts w:ascii="Angsana New" w:hAnsi="Angsana New"/>
          <w:sz w:val="30"/>
          <w:szCs w:val="30"/>
          <w:lang w:eastAsia="x-none"/>
        </w:rPr>
        <w:t xml:space="preserve">16.67 </w:t>
      </w:r>
    </w:p>
    <w:p w14:paraId="11F047B0" w14:textId="77777777" w:rsidR="00B72E92" w:rsidRPr="00B72E92" w:rsidRDefault="00B72E92" w:rsidP="00B7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</w:p>
    <w:p w14:paraId="49FAF7BD" w14:textId="7778F21E" w:rsidR="00B72E92" w:rsidRPr="00ED235E" w:rsidRDefault="00B72E92" w:rsidP="00B72E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6053B7">
        <w:rPr>
          <w:rFonts w:ascii="Angsana New" w:hAnsi="Angsana New"/>
          <w:sz w:val="30"/>
          <w:szCs w:val="30"/>
          <w:cs/>
        </w:rPr>
        <w:lastRenderedPageBreak/>
        <w:t>การลดลงของสัดส่วนการลงทุนดังกล่าว ทำให้กลุ่มบริษัทสูญเสียอำนาจควบคุมในบริษัทย่อยทางอ้อม ดังนั้น ตั้งแต่วันที่ 20 กันยายน 2564 ส่วนได้เสียคงเหลือในบริษัทย่อยทางอ้อมดังกล่าวจึงถูกจัดประเภทใหม่เป็นเงินลงทุนในตราสารทุนที่วัดมูลค่า</w:t>
      </w:r>
      <w:r w:rsidR="008D6A89">
        <w:rPr>
          <w:rFonts w:ascii="Angsana New" w:hAnsi="Angsana New" w:hint="cs"/>
          <w:sz w:val="30"/>
          <w:szCs w:val="30"/>
          <w:cs/>
        </w:rPr>
        <w:t>ยุติธรรม</w:t>
      </w:r>
      <w:r w:rsidRPr="006053B7">
        <w:rPr>
          <w:rFonts w:ascii="Angsana New" w:hAnsi="Angsana New"/>
          <w:sz w:val="30"/>
          <w:szCs w:val="30"/>
          <w:cs/>
        </w:rPr>
        <w:t>ผ่านกำไรขาดทุนเบ็ดเสร็จอื่น เนื่องจากกลุ่มบริษัทไม่มีอำนาจควบคุมและไม่มีอิทธิพลอย่างมีสาระสำคัญในบริษัทดังกล่าว มูลค่าตามบัญชีของหนี้สินสุทธิของบริษัท แฮปปี้ โปรดักส์ แอนด์ เซอร์วิส จำกัด ในงบการเงินของกลุ่มบริษัท ณ วันที่สูญเสียอำนาจการควบคุม มีจำนวน 36.23 ล้านบาท มูลค่ายุติธรรมของส่วนได้เสียคงเหลือที่รับรู้เป็นเงินลงทุนในตราสารทุน ณ วันที่สูญเสียอำนาจควบคุม มีมูลค่าศูนย์บาท ณ วันนั้น กลุ่มบริษัทรับรู้ส่วนได้เสียที่ไม่มีอำนาจควบคุมเปลี่ยนแปลงเป็นจำนวน 22.30 ล้านบาท และกำไรจากการสูญเสียอำนาจควบคุมเป็นจำนวน 13.93 ล้านบาท เนื่องจากบริษัทย่อยทางอ้อมดังกล่าวมีผลประกอบการขาดทุน</w:t>
      </w:r>
    </w:p>
    <w:p w14:paraId="3BFEEE78" w14:textId="77777777" w:rsidR="00B72E92" w:rsidRPr="00B72E92" w:rsidRDefault="00B72E92" w:rsidP="00B72E92">
      <w:pPr>
        <w:pStyle w:val="ListParagraph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6C9CF9E" w14:textId="4A3C94D7" w:rsidR="008C5055" w:rsidRDefault="00B72E92" w:rsidP="00B72E92">
      <w:pPr>
        <w:pStyle w:val="ListParagraph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5025E">
        <w:rPr>
          <w:rFonts w:ascii="Angsana New" w:hAnsi="Angsana New"/>
          <w:sz w:val="30"/>
          <w:szCs w:val="30"/>
          <w:cs/>
        </w:rPr>
        <w:t>กลุ่มบริษัท</w:t>
      </w:r>
      <w:r w:rsidRPr="00D5025E">
        <w:rPr>
          <w:rFonts w:ascii="Angsana New" w:hAnsi="Angsana New" w:hint="cs"/>
          <w:sz w:val="30"/>
          <w:szCs w:val="30"/>
          <w:cs/>
        </w:rPr>
        <w:t xml:space="preserve">สูญเสียอำนาจควบคุมใน บริษัท </w:t>
      </w:r>
      <w:r w:rsidRPr="00D5025E">
        <w:rPr>
          <w:rFonts w:ascii="Angsana New" w:hAnsi="Angsana New"/>
          <w:sz w:val="30"/>
          <w:szCs w:val="30"/>
          <w:cs/>
        </w:rPr>
        <w:t>แฮปปี้ โปรดักส์ แอนด์ เซอร์วิส จำกัด</w:t>
      </w:r>
      <w:r w:rsidRPr="00D5025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D5025E">
        <w:rPr>
          <w:rFonts w:ascii="Angsana New" w:hAnsi="Angsana New" w:hint="cs"/>
          <w:sz w:val="30"/>
          <w:szCs w:val="30"/>
          <w:cs/>
        </w:rPr>
        <w:t>ดำเนินธุรกิจใน</w:t>
      </w:r>
      <w:r w:rsidRPr="00D5025E">
        <w:rPr>
          <w:rFonts w:ascii="Angsana New" w:hAnsi="Angsana New"/>
          <w:sz w:val="30"/>
          <w:szCs w:val="30"/>
          <w:cs/>
        </w:rPr>
        <w:t>ส่วนงานจำหน่ายผลิตภัณฑ์ ส่วนงานนี้ไม่ได้เป็นการดำเนินงานที่ยกเลิกหรือถูกจัดประเภทเป็นถือไว้เพื่อขาย ณ</w:t>
      </w:r>
      <w:r w:rsidRPr="00D5025E">
        <w:rPr>
          <w:rFonts w:ascii="Angsana New" w:hAnsi="Angsana New"/>
          <w:sz w:val="30"/>
          <w:szCs w:val="30"/>
        </w:rPr>
        <w:t xml:space="preserve"> </w:t>
      </w:r>
      <w:r w:rsidRPr="00D5025E">
        <w:rPr>
          <w:rFonts w:ascii="Angsana New" w:hAnsi="Angsana New"/>
          <w:sz w:val="30"/>
          <w:szCs w:val="30"/>
          <w:cs/>
        </w:rPr>
        <w:t xml:space="preserve">วันที่ </w:t>
      </w:r>
      <w:r w:rsidRPr="00D5025E">
        <w:rPr>
          <w:rFonts w:ascii="Angsana New" w:hAnsi="Angsana New"/>
          <w:sz w:val="30"/>
          <w:szCs w:val="30"/>
        </w:rPr>
        <w:t xml:space="preserve">31 </w:t>
      </w:r>
      <w:r w:rsidRPr="00D502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5025E">
        <w:rPr>
          <w:rFonts w:ascii="Angsana New" w:hAnsi="Angsana New"/>
          <w:sz w:val="30"/>
          <w:szCs w:val="30"/>
        </w:rPr>
        <w:t xml:space="preserve">2563 </w:t>
      </w:r>
      <w:r w:rsidRPr="00D5025E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14:paraId="1126E921" w14:textId="77777777" w:rsidR="00B72E92" w:rsidRPr="00B72E92" w:rsidRDefault="00B72E92" w:rsidP="00B72E92">
      <w:pPr>
        <w:pStyle w:val="ListParagraph"/>
        <w:spacing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1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71"/>
        <w:gridCol w:w="259"/>
        <w:gridCol w:w="11"/>
        <w:gridCol w:w="1969"/>
        <w:gridCol w:w="178"/>
        <w:gridCol w:w="1813"/>
        <w:gridCol w:w="9"/>
      </w:tblGrid>
      <w:tr w:rsidR="005119D3" w:rsidRPr="000A7A98" w14:paraId="09A3D5CF" w14:textId="77777777" w:rsidTr="008870D6">
        <w:trPr>
          <w:gridAfter w:val="1"/>
          <w:wAfter w:w="9" w:type="dxa"/>
          <w:cantSplit/>
          <w:trHeight w:val="20"/>
          <w:tblHeader/>
        </w:trPr>
        <w:tc>
          <w:tcPr>
            <w:tcW w:w="4871" w:type="dxa"/>
            <w:vAlign w:val="bottom"/>
          </w:tcPr>
          <w:p w14:paraId="5F0D00B3" w14:textId="77777777" w:rsidR="005119D3" w:rsidRPr="00120C64" w:rsidRDefault="005119D3" w:rsidP="00B72E92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11" w:name="_Hlk87436040"/>
          </w:p>
        </w:tc>
        <w:tc>
          <w:tcPr>
            <w:tcW w:w="259" w:type="dxa"/>
          </w:tcPr>
          <w:p w14:paraId="10E0CBF7" w14:textId="77777777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971" w:type="dxa"/>
            <w:gridSpan w:val="4"/>
          </w:tcPr>
          <w:p w14:paraId="1AFD7CA7" w14:textId="77777777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7A9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119D3" w:rsidRPr="000A7A98" w14:paraId="0312B51D" w14:textId="77777777" w:rsidTr="008870D6">
        <w:trPr>
          <w:gridAfter w:val="1"/>
          <w:wAfter w:w="9" w:type="dxa"/>
          <w:cantSplit/>
          <w:trHeight w:val="20"/>
          <w:tblHeader/>
        </w:trPr>
        <w:tc>
          <w:tcPr>
            <w:tcW w:w="4871" w:type="dxa"/>
            <w:vAlign w:val="bottom"/>
          </w:tcPr>
          <w:p w14:paraId="6D4E1015" w14:textId="77777777" w:rsidR="005119D3" w:rsidRPr="00120C64" w:rsidRDefault="005119D3" w:rsidP="008870D6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66CBE412" w14:textId="77777777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36F97CDA" w14:textId="6CBA2AA3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สำหรับระยะเวลาตั้งแต่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2564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ถึงวันที่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</w:t>
            </w:r>
            <w:r w:rsidRPr="00F33B1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กันยายน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C3789C5" w14:textId="77777777" w:rsidR="005119D3" w:rsidRPr="000A7A98" w:rsidRDefault="005119D3" w:rsidP="008870D6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3" w:type="dxa"/>
          </w:tcPr>
          <w:p w14:paraId="19AD047D" w14:textId="77777777" w:rsidR="005119D3" w:rsidRDefault="005119D3" w:rsidP="008870D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D91F28C" w14:textId="478E13B2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0A7A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</w:t>
            </w:r>
          </w:p>
        </w:tc>
      </w:tr>
      <w:tr w:rsidR="005119D3" w:rsidRPr="000A7A98" w14:paraId="5842CCE6" w14:textId="77777777" w:rsidTr="008870D6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7FBABB40" w14:textId="77777777" w:rsidR="005119D3" w:rsidRPr="000A7A98" w:rsidRDefault="005119D3" w:rsidP="008870D6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39AE7C6A" w14:textId="77777777" w:rsidR="005119D3" w:rsidRPr="004421BD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971" w:type="dxa"/>
            <w:gridSpan w:val="4"/>
            <w:vAlign w:val="center"/>
          </w:tcPr>
          <w:p w14:paraId="75E7CA24" w14:textId="77777777" w:rsidR="005119D3" w:rsidRPr="008F6A36" w:rsidRDefault="005119D3" w:rsidP="008870D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F6A3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119D3" w:rsidRPr="000A7A98" w14:paraId="148BCFAD" w14:textId="77777777" w:rsidTr="008870D6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15BB7D48" w14:textId="77777777" w:rsidR="005119D3" w:rsidRPr="000E6E0C" w:rsidRDefault="005119D3" w:rsidP="008870D6">
            <w:pPr>
              <w:widowControl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6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E6E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59" w:type="dxa"/>
          </w:tcPr>
          <w:p w14:paraId="54C1F1F2" w14:textId="77777777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F6BB2FF" w14:textId="51C0237D" w:rsidR="005119D3" w:rsidRPr="0018798E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BEB18F" w14:textId="77777777" w:rsidR="005119D3" w:rsidRPr="000A7A98" w:rsidRDefault="005119D3" w:rsidP="008870D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3" w:type="dxa"/>
            <w:vAlign w:val="bottom"/>
          </w:tcPr>
          <w:p w14:paraId="1BAE9B62" w14:textId="77777777" w:rsidR="005119D3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19D3" w:rsidRPr="000A7A98" w14:paraId="0D49655D" w14:textId="77777777" w:rsidTr="008870D6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52AAE7DA" w14:textId="77777777" w:rsidR="005119D3" w:rsidRPr="000A7A98" w:rsidRDefault="005119D3" w:rsidP="008870D6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A7A9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0A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9" w:type="dxa"/>
          </w:tcPr>
          <w:p w14:paraId="018D8565" w14:textId="77777777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D431616" w14:textId="6C083974" w:rsidR="005119D3" w:rsidRPr="003C744A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57,312</w:t>
            </w:r>
          </w:p>
        </w:tc>
        <w:tc>
          <w:tcPr>
            <w:tcW w:w="178" w:type="dxa"/>
            <w:vAlign w:val="bottom"/>
          </w:tcPr>
          <w:p w14:paraId="01B30BC9" w14:textId="77777777" w:rsidR="005119D3" w:rsidRPr="000A7A98" w:rsidRDefault="005119D3" w:rsidP="008870D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3" w:type="dxa"/>
            <w:vAlign w:val="bottom"/>
          </w:tcPr>
          <w:p w14:paraId="4CD7C911" w14:textId="0EAD7567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108,113</w:t>
            </w:r>
          </w:p>
        </w:tc>
      </w:tr>
      <w:tr w:rsidR="005119D3" w:rsidRPr="000A7A98" w14:paraId="49D62ACC" w14:textId="77777777" w:rsidTr="008870D6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53C25ADB" w14:textId="77777777" w:rsidR="005119D3" w:rsidRPr="000A7A98" w:rsidRDefault="005119D3" w:rsidP="008870D6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0A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9" w:type="dxa"/>
          </w:tcPr>
          <w:p w14:paraId="622454A1" w14:textId="77777777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26CF92DC" w14:textId="1BB3B120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(66,142)</w:t>
            </w:r>
          </w:p>
        </w:tc>
        <w:tc>
          <w:tcPr>
            <w:tcW w:w="178" w:type="dxa"/>
            <w:vAlign w:val="bottom"/>
          </w:tcPr>
          <w:p w14:paraId="0441CAC2" w14:textId="77777777" w:rsidR="005119D3" w:rsidRPr="000A7A98" w:rsidRDefault="005119D3" w:rsidP="008870D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3" w:type="dxa"/>
            <w:tcBorders>
              <w:bottom w:val="single" w:sz="4" w:space="0" w:color="auto"/>
            </w:tcBorders>
            <w:vAlign w:val="bottom"/>
          </w:tcPr>
          <w:p w14:paraId="6B0C16DE" w14:textId="71D349BB" w:rsidR="005119D3" w:rsidRPr="00EB57C7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(105,492)</w:t>
            </w:r>
          </w:p>
        </w:tc>
      </w:tr>
      <w:tr w:rsidR="005119D3" w:rsidRPr="000A7A98" w14:paraId="271A43C5" w14:textId="77777777" w:rsidTr="008870D6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3834C088" w14:textId="77777777" w:rsidR="005119D3" w:rsidRPr="000A7A98" w:rsidRDefault="005119D3" w:rsidP="008870D6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9" w:type="dxa"/>
          </w:tcPr>
          <w:p w14:paraId="5ACAF4E0" w14:textId="77777777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37211C8D" w14:textId="41D44983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(8,830)</w:t>
            </w:r>
          </w:p>
        </w:tc>
        <w:tc>
          <w:tcPr>
            <w:tcW w:w="178" w:type="dxa"/>
            <w:vAlign w:val="bottom"/>
          </w:tcPr>
          <w:p w14:paraId="0C512BA3" w14:textId="77777777" w:rsidR="005119D3" w:rsidRPr="000A7A98" w:rsidRDefault="005119D3" w:rsidP="008870D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vAlign w:val="bottom"/>
          </w:tcPr>
          <w:p w14:paraId="2103BA99" w14:textId="08FE343F" w:rsidR="005119D3" w:rsidRPr="000A7A98" w:rsidRDefault="005119D3" w:rsidP="000B0D5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2,621</w:t>
            </w:r>
          </w:p>
        </w:tc>
      </w:tr>
      <w:tr w:rsidR="005119D3" w:rsidRPr="000A7A98" w14:paraId="31A4131B" w14:textId="77777777" w:rsidTr="008870D6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75FFA07C" w14:textId="72877B81" w:rsidR="005119D3" w:rsidRPr="000A7A98" w:rsidRDefault="00924BB4" w:rsidP="008870D6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5119D3"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5119D3"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59" w:type="dxa"/>
          </w:tcPr>
          <w:p w14:paraId="6ABCB5D9" w14:textId="77777777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928F6" w14:textId="47F63713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(8,830)</w:t>
            </w:r>
          </w:p>
        </w:tc>
        <w:tc>
          <w:tcPr>
            <w:tcW w:w="178" w:type="dxa"/>
            <w:vAlign w:val="bottom"/>
          </w:tcPr>
          <w:p w14:paraId="62C54B1E" w14:textId="77777777" w:rsidR="005119D3" w:rsidRPr="000A7A98" w:rsidRDefault="005119D3" w:rsidP="008870D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FB15D" w14:textId="08E9A52F" w:rsidR="005119D3" w:rsidRPr="000A7A98" w:rsidRDefault="005119D3" w:rsidP="000B0D5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2,621</w:t>
            </w:r>
          </w:p>
        </w:tc>
      </w:tr>
      <w:tr w:rsidR="005119D3" w:rsidRPr="000A7A98" w14:paraId="06249705" w14:textId="77777777" w:rsidTr="008870D6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7E7DAFDF" w14:textId="77777777" w:rsidR="005119D3" w:rsidRPr="000A7A98" w:rsidRDefault="005119D3" w:rsidP="008870D6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36D0FFA3" w14:textId="77777777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double" w:sz="4" w:space="0" w:color="auto"/>
            </w:tcBorders>
            <w:vAlign w:val="bottom"/>
          </w:tcPr>
          <w:p w14:paraId="0AEBF359" w14:textId="77777777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8E35CB9" w14:textId="77777777" w:rsidR="005119D3" w:rsidRPr="000A7A98" w:rsidRDefault="005119D3" w:rsidP="008870D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3" w:type="dxa"/>
            <w:tcBorders>
              <w:top w:val="double" w:sz="4" w:space="0" w:color="auto"/>
            </w:tcBorders>
            <w:vAlign w:val="bottom"/>
          </w:tcPr>
          <w:p w14:paraId="6568F24E" w14:textId="77777777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1181"/>
              </w:tabs>
              <w:spacing w:line="240" w:lineRule="auto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19D3" w:rsidRPr="000A7A98" w14:paraId="1A1F625B" w14:textId="77777777" w:rsidTr="008870D6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44C257E2" w14:textId="3C3C66D2" w:rsidR="005119D3" w:rsidRPr="000A7A98" w:rsidRDefault="00924BB4" w:rsidP="008870D6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5119D3"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5119D3"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ส่วนที่เป็นของบริษัทใหญ่ </w:t>
            </w:r>
          </w:p>
        </w:tc>
        <w:tc>
          <w:tcPr>
            <w:tcW w:w="259" w:type="dxa"/>
          </w:tcPr>
          <w:p w14:paraId="6EB2545D" w14:textId="77777777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double" w:sz="4" w:space="0" w:color="auto"/>
            </w:tcBorders>
            <w:vAlign w:val="bottom"/>
          </w:tcPr>
          <w:p w14:paraId="4A5B56C4" w14:textId="608E18DA" w:rsidR="005119D3" w:rsidRPr="000A7A98" w:rsidRDefault="000B0D55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(3,155)</w:t>
            </w:r>
          </w:p>
        </w:tc>
        <w:tc>
          <w:tcPr>
            <w:tcW w:w="178" w:type="dxa"/>
            <w:vAlign w:val="bottom"/>
          </w:tcPr>
          <w:p w14:paraId="2D1C7518" w14:textId="77777777" w:rsidR="005119D3" w:rsidRPr="000A7A98" w:rsidRDefault="005119D3" w:rsidP="008870D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3" w:type="dxa"/>
            <w:tcBorders>
              <w:bottom w:val="double" w:sz="4" w:space="0" w:color="auto"/>
            </w:tcBorders>
            <w:vAlign w:val="bottom"/>
          </w:tcPr>
          <w:p w14:paraId="37C4F608" w14:textId="3E6ED372" w:rsidR="005119D3" w:rsidRPr="000A7A98" w:rsidRDefault="000B0D55" w:rsidP="000B0D5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937</w:t>
            </w:r>
          </w:p>
        </w:tc>
      </w:tr>
      <w:tr w:rsidR="005119D3" w:rsidRPr="000A7A98" w14:paraId="0FC6939A" w14:textId="77777777" w:rsidTr="008870D6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410D018B" w14:textId="36B44CE0" w:rsidR="005119D3" w:rsidRPr="000A7A98" w:rsidRDefault="00F331AF" w:rsidP="008870D6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119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ต่อหุ้น</w:t>
            </w:r>
            <w:r w:rsidR="005119D3" w:rsidRPr="006074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119D3" w:rsidRPr="006074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5119D3" w:rsidRPr="006074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="005119D3" w:rsidRPr="006074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2B010C16" w14:textId="77777777" w:rsidR="005119D3" w:rsidRPr="000A7A98" w:rsidRDefault="005119D3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39729E" w14:textId="5BC301E0" w:rsidR="005119D3" w:rsidRPr="0018798E" w:rsidRDefault="000B0D55" w:rsidP="008870D6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</w:t>
            </w:r>
            <w:r w:rsidR="009E0B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0EF144E" w14:textId="77777777" w:rsidR="005119D3" w:rsidRPr="000A7A98" w:rsidRDefault="005119D3" w:rsidP="008870D6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EAC64E" w14:textId="337E556C" w:rsidR="005119D3" w:rsidRPr="0018798E" w:rsidRDefault="009E0B05" w:rsidP="009E0B0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0.0002</w:t>
            </w:r>
          </w:p>
        </w:tc>
      </w:tr>
      <w:tr w:rsidR="005119D3" w:rsidRPr="00C02212" w14:paraId="2D16BFC5" w14:textId="77777777" w:rsidTr="008870D6">
        <w:trPr>
          <w:cantSplit/>
          <w:trHeight w:val="361"/>
          <w:tblHeader/>
        </w:trPr>
        <w:tc>
          <w:tcPr>
            <w:tcW w:w="4871" w:type="dxa"/>
            <w:vAlign w:val="bottom"/>
          </w:tcPr>
          <w:p w14:paraId="501938C3" w14:textId="77777777" w:rsidR="005119D3" w:rsidRPr="00C02212" w:rsidRDefault="005119D3" w:rsidP="008870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2A3650E" w14:textId="77777777" w:rsidR="005119D3" w:rsidRPr="00C02212" w:rsidRDefault="005119D3" w:rsidP="008870D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969" w:type="dxa"/>
            <w:gridSpan w:val="4"/>
          </w:tcPr>
          <w:p w14:paraId="0168D096" w14:textId="77777777" w:rsidR="005119D3" w:rsidRPr="00C02212" w:rsidRDefault="005119D3" w:rsidP="008870D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6A7AEA3B" w14:textId="122097B8" w:rsidR="00321416" w:rsidRDefault="00321416" w:rsidP="00D5025E">
      <w:pPr>
        <w:pStyle w:val="ListParagraph"/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</w:p>
    <w:tbl>
      <w:tblPr>
        <w:tblW w:w="91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71"/>
        <w:gridCol w:w="259"/>
        <w:gridCol w:w="11"/>
        <w:gridCol w:w="1969"/>
        <w:gridCol w:w="11"/>
        <w:gridCol w:w="167"/>
        <w:gridCol w:w="13"/>
        <w:gridCol w:w="1800"/>
        <w:gridCol w:w="9"/>
      </w:tblGrid>
      <w:tr w:rsidR="00D5025E" w:rsidRPr="000A7A98" w14:paraId="5FACA12E" w14:textId="77777777" w:rsidTr="00BC62F4">
        <w:trPr>
          <w:gridAfter w:val="1"/>
          <w:wAfter w:w="9" w:type="dxa"/>
          <w:cantSplit/>
          <w:trHeight w:val="20"/>
          <w:tblHeader/>
        </w:trPr>
        <w:tc>
          <w:tcPr>
            <w:tcW w:w="4871" w:type="dxa"/>
            <w:vAlign w:val="bottom"/>
          </w:tcPr>
          <w:p w14:paraId="73ABF905" w14:textId="48EBBE71" w:rsidR="00D5025E" w:rsidRPr="00120C64" w:rsidRDefault="00D5025E" w:rsidP="00BA3324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277D2450" w14:textId="77777777" w:rsidR="00D5025E" w:rsidRPr="000A7A98" w:rsidRDefault="00D5025E" w:rsidP="00BA332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971" w:type="dxa"/>
            <w:gridSpan w:val="6"/>
          </w:tcPr>
          <w:p w14:paraId="06E6CF55" w14:textId="77777777" w:rsidR="00D5025E" w:rsidRPr="000A7A98" w:rsidRDefault="00D5025E" w:rsidP="00BA332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7A9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5025E" w:rsidRPr="000A7A98" w14:paraId="395627A7" w14:textId="77777777" w:rsidTr="00BC62F4">
        <w:trPr>
          <w:gridAfter w:val="1"/>
          <w:wAfter w:w="9" w:type="dxa"/>
          <w:cantSplit/>
          <w:trHeight w:val="20"/>
          <w:tblHeader/>
        </w:trPr>
        <w:tc>
          <w:tcPr>
            <w:tcW w:w="4871" w:type="dxa"/>
            <w:vAlign w:val="bottom"/>
          </w:tcPr>
          <w:p w14:paraId="7CB04F7A" w14:textId="427597AF" w:rsidR="00D5025E" w:rsidRPr="00120C64" w:rsidRDefault="00D5025E" w:rsidP="00BA3324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12E5FF7F" w14:textId="77777777" w:rsidR="00D5025E" w:rsidRPr="000A7A98" w:rsidRDefault="00D5025E" w:rsidP="00BA3324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gridSpan w:val="2"/>
          </w:tcPr>
          <w:p w14:paraId="1C876E80" w14:textId="056316CF" w:rsidR="00D5025E" w:rsidRPr="000A7A98" w:rsidRDefault="001F19A5" w:rsidP="00C404AF">
            <w:pPr>
              <w:pStyle w:val="acctfourfigures"/>
              <w:widowControl w:val="0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สำหรับระยะเวลาตั้งแต่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2564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ถึงวันที่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C404AF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20</w:t>
            </w:r>
            <w:r w:rsidRPr="00F33B1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 กันยายน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  <w:gridSpan w:val="2"/>
          </w:tcPr>
          <w:p w14:paraId="12A6E34B" w14:textId="77777777" w:rsidR="00D5025E" w:rsidRPr="000A7A98" w:rsidRDefault="00D5025E" w:rsidP="00BA3324">
            <w:pPr>
              <w:pStyle w:val="acctfourfigures"/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3" w:type="dxa"/>
            <w:gridSpan w:val="2"/>
          </w:tcPr>
          <w:p w14:paraId="04B2B845" w14:textId="77777777" w:rsidR="001F19A5" w:rsidRDefault="001F19A5" w:rsidP="00BA332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6A6FF7" w14:textId="71A5E798" w:rsidR="00D5025E" w:rsidRPr="000A7A98" w:rsidRDefault="001F19A5" w:rsidP="00BA3324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สำหรับงวดเก้าเดือนสิ้นสุดวันที่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0A7A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</w:t>
            </w:r>
          </w:p>
        </w:tc>
      </w:tr>
      <w:tr w:rsidR="00D5025E" w:rsidRPr="000A7A98" w14:paraId="13B896FC" w14:textId="77777777" w:rsidTr="00BC62F4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393C121A" w14:textId="77777777" w:rsidR="00D5025E" w:rsidRPr="000A7A98" w:rsidRDefault="00D5025E" w:rsidP="00BA3324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508F4084" w14:textId="77777777" w:rsidR="00D5025E" w:rsidRPr="004421BD" w:rsidRDefault="00D5025E" w:rsidP="00BA332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971" w:type="dxa"/>
            <w:gridSpan w:val="6"/>
            <w:vAlign w:val="center"/>
          </w:tcPr>
          <w:p w14:paraId="22AAF653" w14:textId="72E6F3DC" w:rsidR="00D5025E" w:rsidRPr="008F6A36" w:rsidRDefault="008F6A36" w:rsidP="008F6A3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F6A3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6E0C" w:rsidRPr="000A7A98" w14:paraId="0C14DB1A" w14:textId="77777777" w:rsidTr="00BC62F4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4AEAC5A9" w14:textId="193ECE9D" w:rsidR="000E6E0C" w:rsidRPr="000E6E0C" w:rsidRDefault="000E6E0C" w:rsidP="00BA3324">
            <w:pPr>
              <w:widowControl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6E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E6E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259" w:type="dxa"/>
          </w:tcPr>
          <w:p w14:paraId="2BADD204" w14:textId="77777777" w:rsidR="000E6E0C" w:rsidRPr="000A7A98" w:rsidRDefault="000E6E0C" w:rsidP="00BA332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65EB354" w14:textId="77777777" w:rsidR="000E6E0C" w:rsidRPr="0018798E" w:rsidRDefault="000E6E0C" w:rsidP="00EB57C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A12691E" w14:textId="77777777" w:rsidR="000E6E0C" w:rsidRPr="000A7A98" w:rsidRDefault="000E6E0C" w:rsidP="00BA33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3" w:type="dxa"/>
            <w:gridSpan w:val="2"/>
            <w:vAlign w:val="bottom"/>
          </w:tcPr>
          <w:p w14:paraId="6F57884D" w14:textId="77777777" w:rsidR="000E6E0C" w:rsidRDefault="000E6E0C" w:rsidP="00FE7F7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25E" w:rsidRPr="000A7A98" w14:paraId="2CE96D11" w14:textId="77777777" w:rsidTr="00BC62F4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2B850A4E" w14:textId="77777777" w:rsidR="00D5025E" w:rsidRPr="000A7A98" w:rsidRDefault="00D5025E" w:rsidP="00BA3324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A7A9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0A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9" w:type="dxa"/>
          </w:tcPr>
          <w:p w14:paraId="29E91420" w14:textId="77777777" w:rsidR="00D5025E" w:rsidRPr="000A7A98" w:rsidRDefault="00D5025E" w:rsidP="00BA332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DB5D588" w14:textId="71FF8EE7" w:rsidR="00D5025E" w:rsidRPr="003C744A" w:rsidRDefault="0018798E" w:rsidP="00EB57C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79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174,2</w:t>
            </w:r>
            <w:r w:rsidR="003F44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78" w:type="dxa"/>
            <w:gridSpan w:val="2"/>
            <w:vAlign w:val="bottom"/>
          </w:tcPr>
          <w:p w14:paraId="73CDAE4D" w14:textId="77777777" w:rsidR="00D5025E" w:rsidRPr="000A7A98" w:rsidRDefault="00D5025E" w:rsidP="00BA33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3" w:type="dxa"/>
            <w:gridSpan w:val="2"/>
            <w:vAlign w:val="bottom"/>
          </w:tcPr>
          <w:p w14:paraId="34A4AF64" w14:textId="498E29F2" w:rsidR="00D5025E" w:rsidRPr="000A7A98" w:rsidRDefault="003C744A" w:rsidP="00FE7F7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310,611</w:t>
            </w:r>
          </w:p>
        </w:tc>
      </w:tr>
      <w:tr w:rsidR="00D5025E" w:rsidRPr="000A7A98" w14:paraId="1BA2255A" w14:textId="77777777" w:rsidTr="00BC62F4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1209E192" w14:textId="77777777" w:rsidR="00D5025E" w:rsidRPr="000A7A98" w:rsidRDefault="00D5025E" w:rsidP="00BA3324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0A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9" w:type="dxa"/>
          </w:tcPr>
          <w:p w14:paraId="201F60F4" w14:textId="77777777" w:rsidR="00D5025E" w:rsidRPr="000A7A98" w:rsidRDefault="00D5025E" w:rsidP="00BA332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6ED72BFB" w14:textId="4B075369" w:rsidR="00D5025E" w:rsidRPr="000A7A98" w:rsidRDefault="0018798E" w:rsidP="00EB57C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798E">
              <w:rPr>
                <w:rFonts w:asciiTheme="majorBidi" w:hAnsiTheme="majorBidi" w:cstheme="majorBidi"/>
                <w:sz w:val="30"/>
                <w:szCs w:val="30"/>
              </w:rPr>
              <w:t>(211,6</w:t>
            </w:r>
            <w:r w:rsidR="003F440E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1879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4FBF36FE" w14:textId="77777777" w:rsidR="00D5025E" w:rsidRPr="000A7A98" w:rsidRDefault="00D5025E" w:rsidP="00BA33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3" w:type="dxa"/>
            <w:gridSpan w:val="2"/>
            <w:tcBorders>
              <w:bottom w:val="single" w:sz="4" w:space="0" w:color="auto"/>
            </w:tcBorders>
            <w:vAlign w:val="bottom"/>
          </w:tcPr>
          <w:p w14:paraId="75AD7D05" w14:textId="12C240F1" w:rsidR="00D5025E" w:rsidRPr="00EB57C7" w:rsidRDefault="003C744A" w:rsidP="00EB57C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57C7">
              <w:rPr>
                <w:rFonts w:asciiTheme="majorBidi" w:hAnsiTheme="majorBidi" w:cstheme="majorBidi"/>
                <w:sz w:val="30"/>
                <w:szCs w:val="30"/>
              </w:rPr>
              <w:t>(323,809)</w:t>
            </w:r>
          </w:p>
        </w:tc>
      </w:tr>
      <w:tr w:rsidR="00D5025E" w:rsidRPr="000A7A98" w14:paraId="6D69D7FA" w14:textId="77777777" w:rsidTr="00BC62F4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367F9CFA" w14:textId="77777777" w:rsidR="00D5025E" w:rsidRPr="000A7A98" w:rsidRDefault="00D5025E" w:rsidP="00BA3324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9" w:type="dxa"/>
          </w:tcPr>
          <w:p w14:paraId="58B5EDE6" w14:textId="77777777" w:rsidR="00D5025E" w:rsidRPr="000A7A98" w:rsidRDefault="00D5025E" w:rsidP="00BA332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56746A8B" w14:textId="49CB980C" w:rsidR="00D5025E" w:rsidRPr="000A7A98" w:rsidRDefault="003C744A" w:rsidP="00EB57C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(37,362)</w:t>
            </w:r>
          </w:p>
        </w:tc>
        <w:tc>
          <w:tcPr>
            <w:tcW w:w="178" w:type="dxa"/>
            <w:gridSpan w:val="2"/>
            <w:vAlign w:val="bottom"/>
          </w:tcPr>
          <w:p w14:paraId="4B28361B" w14:textId="77777777" w:rsidR="00D5025E" w:rsidRPr="000A7A98" w:rsidRDefault="00D5025E" w:rsidP="00BA33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</w:tcBorders>
            <w:vAlign w:val="bottom"/>
          </w:tcPr>
          <w:p w14:paraId="60B07AF4" w14:textId="41421CF1" w:rsidR="00D5025E" w:rsidRPr="000A7A98" w:rsidRDefault="003C744A" w:rsidP="00EB57C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(13,198)</w:t>
            </w:r>
          </w:p>
        </w:tc>
      </w:tr>
      <w:tr w:rsidR="00D5025E" w:rsidRPr="000A7A98" w14:paraId="361A787E" w14:textId="77777777" w:rsidTr="00BC62F4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376C2C39" w14:textId="03A17FE9" w:rsidR="00D5025E" w:rsidRPr="000A7A98" w:rsidRDefault="00D5025E" w:rsidP="00BA3324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259" w:type="dxa"/>
          </w:tcPr>
          <w:p w14:paraId="4BE955AE" w14:textId="77777777" w:rsidR="00D5025E" w:rsidRPr="000A7A98" w:rsidRDefault="00D5025E" w:rsidP="00BA332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8DF48" w14:textId="42E0EA6D" w:rsidR="00D5025E" w:rsidRPr="000A7A98" w:rsidRDefault="003C744A" w:rsidP="00EB57C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(37,362)</w:t>
            </w:r>
          </w:p>
        </w:tc>
        <w:tc>
          <w:tcPr>
            <w:tcW w:w="178" w:type="dxa"/>
            <w:gridSpan w:val="2"/>
            <w:vAlign w:val="bottom"/>
          </w:tcPr>
          <w:p w14:paraId="0AEABCA7" w14:textId="77777777" w:rsidR="00D5025E" w:rsidRPr="000A7A98" w:rsidRDefault="00D5025E" w:rsidP="00BA33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410EE" w14:textId="5A299320" w:rsidR="00D5025E" w:rsidRPr="000A7A98" w:rsidRDefault="000E5115" w:rsidP="00E434A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(13,198)</w:t>
            </w:r>
          </w:p>
        </w:tc>
      </w:tr>
      <w:tr w:rsidR="00D5025E" w:rsidRPr="000A7A98" w14:paraId="390B5E5E" w14:textId="77777777" w:rsidTr="00BC62F4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308D412E" w14:textId="77777777" w:rsidR="00D5025E" w:rsidRPr="000A7A98" w:rsidRDefault="00D5025E" w:rsidP="00BA3324">
            <w:pPr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360A5F86" w14:textId="77777777" w:rsidR="00D5025E" w:rsidRPr="000A7A98" w:rsidRDefault="00D5025E" w:rsidP="00BA332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double" w:sz="4" w:space="0" w:color="auto"/>
            </w:tcBorders>
            <w:vAlign w:val="bottom"/>
          </w:tcPr>
          <w:p w14:paraId="46FF5B0A" w14:textId="77777777" w:rsidR="00D5025E" w:rsidRPr="000A7A98" w:rsidRDefault="00D5025E" w:rsidP="00BA332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D5473C9" w14:textId="77777777" w:rsidR="00D5025E" w:rsidRPr="000A7A98" w:rsidRDefault="00D5025E" w:rsidP="00BA33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3" w:type="dxa"/>
            <w:gridSpan w:val="2"/>
            <w:tcBorders>
              <w:top w:val="double" w:sz="4" w:space="0" w:color="auto"/>
            </w:tcBorders>
            <w:vAlign w:val="bottom"/>
          </w:tcPr>
          <w:p w14:paraId="3BEAC81A" w14:textId="77777777" w:rsidR="00D5025E" w:rsidRPr="000A7A98" w:rsidRDefault="00D5025E" w:rsidP="00BA3324">
            <w:pPr>
              <w:pStyle w:val="acctfourfigures"/>
              <w:widowControl w:val="0"/>
              <w:tabs>
                <w:tab w:val="clear" w:pos="765"/>
                <w:tab w:val="decimal" w:pos="1181"/>
              </w:tabs>
              <w:spacing w:line="240" w:lineRule="auto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25E" w:rsidRPr="000A7A98" w14:paraId="20231BFF" w14:textId="77777777" w:rsidTr="00BC62F4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04301C96" w14:textId="50913392" w:rsidR="00D5025E" w:rsidRPr="000A7A98" w:rsidRDefault="00D5025E" w:rsidP="00BA3324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7A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ขาดทุนส่วนที่เป็นของบริษัทใหญ่ </w:t>
            </w:r>
          </w:p>
        </w:tc>
        <w:tc>
          <w:tcPr>
            <w:tcW w:w="259" w:type="dxa"/>
          </w:tcPr>
          <w:p w14:paraId="44C55134" w14:textId="77777777" w:rsidR="00D5025E" w:rsidRPr="000A7A98" w:rsidRDefault="00D5025E" w:rsidP="00BA3324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double" w:sz="4" w:space="0" w:color="auto"/>
            </w:tcBorders>
            <w:vAlign w:val="bottom"/>
          </w:tcPr>
          <w:p w14:paraId="60C8FFE5" w14:textId="7E54F9EF" w:rsidR="00D5025E" w:rsidRPr="000A7A98" w:rsidRDefault="0018798E" w:rsidP="00EB57C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9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(13,348)</w:t>
            </w:r>
          </w:p>
        </w:tc>
        <w:tc>
          <w:tcPr>
            <w:tcW w:w="178" w:type="dxa"/>
            <w:gridSpan w:val="2"/>
            <w:vAlign w:val="bottom"/>
          </w:tcPr>
          <w:p w14:paraId="1A0DE363" w14:textId="77777777" w:rsidR="00D5025E" w:rsidRPr="000A7A98" w:rsidRDefault="00D5025E" w:rsidP="00BA3324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3" w:type="dxa"/>
            <w:gridSpan w:val="2"/>
            <w:tcBorders>
              <w:bottom w:val="double" w:sz="4" w:space="0" w:color="auto"/>
            </w:tcBorders>
            <w:vAlign w:val="bottom"/>
          </w:tcPr>
          <w:p w14:paraId="21D915B9" w14:textId="62F449BE" w:rsidR="00D5025E" w:rsidRPr="000A7A98" w:rsidRDefault="0018798E" w:rsidP="00EB57C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9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(4,715)</w:t>
            </w:r>
          </w:p>
        </w:tc>
      </w:tr>
      <w:tr w:rsidR="001F19A5" w:rsidRPr="000A7A98" w14:paraId="477AD514" w14:textId="77777777" w:rsidTr="00BC62F4">
        <w:trPr>
          <w:gridAfter w:val="1"/>
          <w:wAfter w:w="9" w:type="dxa"/>
          <w:cantSplit/>
          <w:trHeight w:val="20"/>
        </w:trPr>
        <w:tc>
          <w:tcPr>
            <w:tcW w:w="4871" w:type="dxa"/>
            <w:vAlign w:val="bottom"/>
          </w:tcPr>
          <w:p w14:paraId="55D47DDC" w14:textId="53D7541D" w:rsidR="001F19A5" w:rsidRPr="000A7A98" w:rsidRDefault="001F19A5" w:rsidP="001F19A5">
            <w:pPr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ขาดทุนต่อหุ้น</w:t>
            </w:r>
            <w:r w:rsidRPr="006074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074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074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6074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53ED36F0" w14:textId="77777777" w:rsidR="001F19A5" w:rsidRPr="000A7A98" w:rsidRDefault="001F19A5" w:rsidP="001F19A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61831B" w14:textId="5D59E8AF" w:rsidR="001F19A5" w:rsidRPr="0018798E" w:rsidRDefault="001F19A5" w:rsidP="001F19A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</w:t>
            </w: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</w:t>
            </w:r>
            <w:r w:rsidR="003E73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0DEF8E8F" w14:textId="77777777" w:rsidR="001F19A5" w:rsidRPr="000A7A98" w:rsidRDefault="001F19A5" w:rsidP="001F19A5">
            <w:pPr>
              <w:pStyle w:val="acctfourfigures"/>
              <w:widowControl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3CBF11" w14:textId="1200C355" w:rsidR="001F19A5" w:rsidRPr="0018798E" w:rsidRDefault="001F19A5" w:rsidP="001F19A5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93B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54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5025E" w:rsidRPr="00C02212" w14:paraId="2EC3EBD7" w14:textId="77777777" w:rsidTr="00BC62F4">
        <w:trPr>
          <w:cantSplit/>
          <w:trHeight w:val="361"/>
          <w:tblHeader/>
        </w:trPr>
        <w:tc>
          <w:tcPr>
            <w:tcW w:w="4871" w:type="dxa"/>
            <w:vAlign w:val="bottom"/>
          </w:tcPr>
          <w:p w14:paraId="4ABA0EBF" w14:textId="38A87D9F" w:rsidR="00D5025E" w:rsidRPr="00C02212" w:rsidRDefault="00D5025E" w:rsidP="00BA332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5ED4930C" w14:textId="77777777" w:rsidR="00D5025E" w:rsidRPr="00C02212" w:rsidRDefault="00D5025E" w:rsidP="00BA33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969" w:type="dxa"/>
            <w:gridSpan w:val="6"/>
          </w:tcPr>
          <w:p w14:paraId="1C1A0F26" w14:textId="0CF5D07E" w:rsidR="00D5025E" w:rsidRPr="00C02212" w:rsidRDefault="00D5025E" w:rsidP="00BA332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D5025E" w:rsidRPr="00C02212" w14:paraId="4B5D16F8" w14:textId="77777777" w:rsidTr="00BC62F4">
        <w:trPr>
          <w:cantSplit/>
          <w:trHeight w:val="20"/>
        </w:trPr>
        <w:tc>
          <w:tcPr>
            <w:tcW w:w="4871" w:type="dxa"/>
            <w:vAlign w:val="bottom"/>
          </w:tcPr>
          <w:p w14:paraId="52BA703E" w14:textId="32E7FCD4" w:rsidR="00D5025E" w:rsidRPr="00C02212" w:rsidRDefault="006477A2" w:rsidP="00BA33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270" w:type="dxa"/>
            <w:gridSpan w:val="2"/>
          </w:tcPr>
          <w:p w14:paraId="5570D2F0" w14:textId="77777777" w:rsidR="00D5025E" w:rsidRPr="004421BD" w:rsidRDefault="00D5025E" w:rsidP="00BA3324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3969" w:type="dxa"/>
            <w:gridSpan w:val="6"/>
            <w:vAlign w:val="bottom"/>
          </w:tcPr>
          <w:p w14:paraId="645927EA" w14:textId="6F1BCC26" w:rsidR="00D5025E" w:rsidRPr="00C02212" w:rsidRDefault="00D5025E" w:rsidP="008F6A36">
            <w:pPr>
              <w:pStyle w:val="acctfourfigures"/>
              <w:tabs>
                <w:tab w:val="clear" w:pos="765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5025E" w:rsidRPr="00C02212" w14:paraId="259EBCD5" w14:textId="77777777" w:rsidTr="00BC62F4">
        <w:trPr>
          <w:cantSplit/>
          <w:trHeight w:val="20"/>
        </w:trPr>
        <w:tc>
          <w:tcPr>
            <w:tcW w:w="4871" w:type="dxa"/>
            <w:vAlign w:val="bottom"/>
          </w:tcPr>
          <w:p w14:paraId="4D471590" w14:textId="77777777" w:rsidR="00D5025E" w:rsidRPr="00C02212" w:rsidRDefault="00D5025E" w:rsidP="00BA332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C0221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เงินสดสุทธิใช้ไปในกิจกรรมดำเนินงาน</w:t>
            </w:r>
          </w:p>
        </w:tc>
        <w:tc>
          <w:tcPr>
            <w:tcW w:w="270" w:type="dxa"/>
            <w:gridSpan w:val="2"/>
          </w:tcPr>
          <w:p w14:paraId="3B131D9D" w14:textId="77777777" w:rsidR="00D5025E" w:rsidRPr="00C02212" w:rsidRDefault="00D5025E" w:rsidP="00BA332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763E3E1" w14:textId="3239A708" w:rsidR="00D5025E" w:rsidRPr="00C02212" w:rsidRDefault="00BD104B" w:rsidP="00060F4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(27,931)</w:t>
            </w:r>
          </w:p>
        </w:tc>
        <w:tc>
          <w:tcPr>
            <w:tcW w:w="180" w:type="dxa"/>
            <w:gridSpan w:val="2"/>
            <w:vAlign w:val="bottom"/>
          </w:tcPr>
          <w:p w14:paraId="7E2A1264" w14:textId="77777777" w:rsidR="00D5025E" w:rsidRPr="00C02212" w:rsidRDefault="00D5025E" w:rsidP="00BA33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gridSpan w:val="2"/>
            <w:vAlign w:val="bottom"/>
          </w:tcPr>
          <w:p w14:paraId="2F10767F" w14:textId="5895A152" w:rsidR="00D5025E" w:rsidRPr="00E539E6" w:rsidRDefault="003652F3" w:rsidP="00060F4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(3,482)</w:t>
            </w:r>
          </w:p>
        </w:tc>
      </w:tr>
      <w:tr w:rsidR="00D5025E" w:rsidRPr="00E434A4" w14:paraId="17C96CAD" w14:textId="77777777" w:rsidTr="00BC62F4">
        <w:trPr>
          <w:cantSplit/>
          <w:trHeight w:val="20"/>
        </w:trPr>
        <w:tc>
          <w:tcPr>
            <w:tcW w:w="4871" w:type="dxa"/>
            <w:vAlign w:val="bottom"/>
          </w:tcPr>
          <w:p w14:paraId="55BEF0EC" w14:textId="532BF653" w:rsidR="00D5025E" w:rsidRPr="00C02212" w:rsidRDefault="00D5025E" w:rsidP="00BA33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1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="003652F3" w:rsidRPr="00C02212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Pr="00C02212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270" w:type="dxa"/>
            <w:gridSpan w:val="2"/>
          </w:tcPr>
          <w:p w14:paraId="192D7AC2" w14:textId="77777777" w:rsidR="00D5025E" w:rsidRPr="00C02212" w:rsidRDefault="00D5025E" w:rsidP="00BA332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0CB22F9" w14:textId="68C9BB90" w:rsidR="00D5025E" w:rsidRPr="00C02212" w:rsidRDefault="00BD104B" w:rsidP="00060F4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(444)</w:t>
            </w:r>
          </w:p>
        </w:tc>
        <w:tc>
          <w:tcPr>
            <w:tcW w:w="180" w:type="dxa"/>
            <w:gridSpan w:val="2"/>
            <w:vAlign w:val="bottom"/>
          </w:tcPr>
          <w:p w14:paraId="0C094A4E" w14:textId="77777777" w:rsidR="00D5025E" w:rsidRPr="00C02212" w:rsidRDefault="00D5025E" w:rsidP="00BA33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gridSpan w:val="2"/>
            <w:vAlign w:val="bottom"/>
          </w:tcPr>
          <w:p w14:paraId="5B744D61" w14:textId="7F5AB874" w:rsidR="00D5025E" w:rsidRPr="00E434A4" w:rsidRDefault="003652F3" w:rsidP="00060F4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34A4">
              <w:rPr>
                <w:rFonts w:asciiTheme="majorBidi" w:hAnsiTheme="majorBidi" w:cstheme="majorBidi"/>
                <w:sz w:val="30"/>
                <w:szCs w:val="30"/>
              </w:rPr>
              <w:t>(3,266)</w:t>
            </w:r>
          </w:p>
        </w:tc>
      </w:tr>
      <w:tr w:rsidR="00D5025E" w:rsidRPr="00C02212" w14:paraId="0258AA05" w14:textId="77777777" w:rsidTr="00BC62F4">
        <w:trPr>
          <w:cantSplit/>
          <w:trHeight w:val="20"/>
        </w:trPr>
        <w:tc>
          <w:tcPr>
            <w:tcW w:w="4871" w:type="dxa"/>
            <w:vAlign w:val="bottom"/>
          </w:tcPr>
          <w:p w14:paraId="255AF055" w14:textId="77777777" w:rsidR="00D5025E" w:rsidRPr="00C02212" w:rsidRDefault="00D5025E" w:rsidP="00BA33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1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270" w:type="dxa"/>
            <w:gridSpan w:val="2"/>
          </w:tcPr>
          <w:p w14:paraId="2CC2AB4C" w14:textId="77777777" w:rsidR="00D5025E" w:rsidRPr="00C02212" w:rsidRDefault="00D5025E" w:rsidP="00BA332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433241D9" w14:textId="1E2D8577" w:rsidR="00D5025E" w:rsidRPr="00C02212" w:rsidRDefault="00BD104B" w:rsidP="00060F4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18,250</w:t>
            </w:r>
          </w:p>
        </w:tc>
        <w:tc>
          <w:tcPr>
            <w:tcW w:w="180" w:type="dxa"/>
            <w:gridSpan w:val="2"/>
            <w:vAlign w:val="bottom"/>
          </w:tcPr>
          <w:p w14:paraId="7A15075B" w14:textId="77777777" w:rsidR="00D5025E" w:rsidRPr="00C02212" w:rsidRDefault="00D5025E" w:rsidP="00BA332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  <w:vAlign w:val="bottom"/>
          </w:tcPr>
          <w:p w14:paraId="13C832FC" w14:textId="56632909" w:rsidR="00D5025E" w:rsidRPr="00C02212" w:rsidRDefault="003652F3" w:rsidP="00FE7F7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14,979</w:t>
            </w:r>
          </w:p>
        </w:tc>
      </w:tr>
      <w:tr w:rsidR="00D5025E" w:rsidRPr="00FE7F77" w14:paraId="7FABE29D" w14:textId="77777777" w:rsidTr="00BC62F4">
        <w:trPr>
          <w:cantSplit/>
          <w:trHeight w:val="20"/>
        </w:trPr>
        <w:tc>
          <w:tcPr>
            <w:tcW w:w="4871" w:type="dxa"/>
            <w:vAlign w:val="bottom"/>
          </w:tcPr>
          <w:p w14:paraId="1E7F2556" w14:textId="77777777" w:rsidR="00D5025E" w:rsidRPr="00C02212" w:rsidRDefault="00D5025E" w:rsidP="00BA33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22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270" w:type="dxa"/>
            <w:gridSpan w:val="2"/>
          </w:tcPr>
          <w:p w14:paraId="0EC80B78" w14:textId="77777777" w:rsidR="00D5025E" w:rsidRPr="00C02212" w:rsidRDefault="00D5025E" w:rsidP="00BA332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CC00E" w14:textId="5365ED43" w:rsidR="00D5025E" w:rsidRPr="00060F4C" w:rsidRDefault="00BD104B" w:rsidP="00060F4C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60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(10,125)</w:t>
            </w:r>
          </w:p>
        </w:tc>
        <w:tc>
          <w:tcPr>
            <w:tcW w:w="180" w:type="dxa"/>
            <w:gridSpan w:val="2"/>
            <w:vAlign w:val="bottom"/>
          </w:tcPr>
          <w:p w14:paraId="06109B2D" w14:textId="77777777" w:rsidR="00D5025E" w:rsidRPr="00060F4C" w:rsidRDefault="00D5025E" w:rsidP="00BA332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DC8C4" w14:textId="352A1184" w:rsidR="00D5025E" w:rsidRPr="00FE7F77" w:rsidRDefault="003652F3" w:rsidP="00FE7F77">
            <w:pPr>
              <w:pStyle w:val="acctfourfigures"/>
              <w:widowControl w:val="0"/>
              <w:tabs>
                <w:tab w:val="clear" w:pos="765"/>
                <w:tab w:val="decimal" w:pos="91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F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8,231</w:t>
            </w:r>
          </w:p>
        </w:tc>
      </w:tr>
    </w:tbl>
    <w:p w14:paraId="002191F5" w14:textId="77777777" w:rsidR="00D5025E" w:rsidRPr="00D5025E" w:rsidRDefault="00D5025E" w:rsidP="00D5025E">
      <w:pPr>
        <w:pStyle w:val="ListParagraph"/>
        <w:spacing w:line="240" w:lineRule="auto"/>
        <w:ind w:left="540"/>
        <w:jc w:val="thaiDistribute"/>
        <w:textAlignment w:val="baseline"/>
        <w:rPr>
          <w:rFonts w:ascii="Angsana New" w:hAnsi="Angsana New"/>
          <w:sz w:val="24"/>
          <w:szCs w:val="24"/>
        </w:rPr>
      </w:pPr>
    </w:p>
    <w:tbl>
      <w:tblPr>
        <w:tblW w:w="90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41"/>
        <w:gridCol w:w="1290"/>
      </w:tblGrid>
      <w:tr w:rsidR="00D5025E" w:rsidRPr="00986B44" w14:paraId="2B8A98B5" w14:textId="77777777" w:rsidTr="003A2AA4">
        <w:trPr>
          <w:tblHeader/>
        </w:trPr>
        <w:tc>
          <w:tcPr>
            <w:tcW w:w="6210" w:type="dxa"/>
            <w:vAlign w:val="bottom"/>
          </w:tcPr>
          <w:p w14:paraId="22E90D4B" w14:textId="77777777" w:rsidR="00D5025E" w:rsidRPr="00986B44" w:rsidRDefault="00D5025E" w:rsidP="00B72E92">
            <w:pPr>
              <w:spacing w:line="240" w:lineRule="auto"/>
              <w:ind w:right="-101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986B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สูญเสียอำนาจควบคุม</w:t>
            </w:r>
            <w:r w:rsidRPr="00986B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ต่อฐานะการเงินของกลุ่มบริษัท</w:t>
            </w:r>
            <w:r w:rsidRPr="00986B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881" w:type="dxa"/>
            <w:gridSpan w:val="3"/>
            <w:vAlign w:val="bottom"/>
          </w:tcPr>
          <w:p w14:paraId="61AFACF2" w14:textId="77777777" w:rsidR="00D5025E" w:rsidRPr="00986B44" w:rsidRDefault="00D5025E" w:rsidP="00BA332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6B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025E" w:rsidRPr="00986B44" w14:paraId="7072C9E1" w14:textId="77777777" w:rsidTr="003A2AA4">
        <w:trPr>
          <w:trHeight w:val="80"/>
          <w:tblHeader/>
        </w:trPr>
        <w:tc>
          <w:tcPr>
            <w:tcW w:w="6210" w:type="dxa"/>
            <w:vAlign w:val="bottom"/>
          </w:tcPr>
          <w:p w14:paraId="7F111498" w14:textId="77777777" w:rsidR="00D5025E" w:rsidRPr="00986B44" w:rsidRDefault="00D5025E" w:rsidP="00B72E92">
            <w:pPr>
              <w:spacing w:line="240" w:lineRule="auto"/>
              <w:ind w:left="-224" w:firstLine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D4FF7F0" w14:textId="559A203A" w:rsidR="00D5025E" w:rsidRPr="00615798" w:rsidRDefault="00906F04" w:rsidP="00BA3324">
            <w:pPr>
              <w:spacing w:line="240" w:lineRule="auto"/>
              <w:ind w:left="-11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5025E" w:rsidRPr="006157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5025E" w:rsidRPr="0061579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1" w:type="dxa"/>
          </w:tcPr>
          <w:p w14:paraId="0FE7A19C" w14:textId="77777777" w:rsidR="00D5025E" w:rsidRPr="00986B44" w:rsidRDefault="00D5025E" w:rsidP="00BA3324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42F94F8" w14:textId="77777777" w:rsidR="00D5025E" w:rsidRPr="00986B44" w:rsidRDefault="00D5025E" w:rsidP="00BA3324">
            <w:pPr>
              <w:spacing w:line="240" w:lineRule="auto"/>
              <w:ind w:left="-163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5025E" w:rsidRPr="00986B44" w14:paraId="1E8DC6BA" w14:textId="77777777" w:rsidTr="003A2AA4">
        <w:trPr>
          <w:trHeight w:val="80"/>
          <w:tblHeader/>
        </w:trPr>
        <w:tc>
          <w:tcPr>
            <w:tcW w:w="6210" w:type="dxa"/>
            <w:vAlign w:val="bottom"/>
          </w:tcPr>
          <w:p w14:paraId="7EB7AA21" w14:textId="77777777" w:rsidR="00D5025E" w:rsidRPr="00986B44" w:rsidRDefault="00D5025E" w:rsidP="00BA33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706BBAE" w14:textId="77777777" w:rsidR="00D5025E" w:rsidRPr="002B13E4" w:rsidRDefault="00D5025E" w:rsidP="00BA3324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3E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  <w:vAlign w:val="bottom"/>
          </w:tcPr>
          <w:p w14:paraId="085B009E" w14:textId="77777777" w:rsidR="00D5025E" w:rsidRPr="002B13E4" w:rsidRDefault="00D5025E" w:rsidP="00BA332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6337149" w14:textId="77777777" w:rsidR="00D5025E" w:rsidRPr="002B13E4" w:rsidRDefault="00D5025E" w:rsidP="00BA3324">
            <w:pPr>
              <w:spacing w:line="240" w:lineRule="auto"/>
              <w:ind w:left="-6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13E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E402B" w:rsidRPr="00986B44" w14:paraId="44ADDFF2" w14:textId="77777777" w:rsidTr="003A2AA4">
        <w:trPr>
          <w:trHeight w:val="80"/>
          <w:tblHeader/>
        </w:trPr>
        <w:tc>
          <w:tcPr>
            <w:tcW w:w="6210" w:type="dxa"/>
            <w:vAlign w:val="bottom"/>
          </w:tcPr>
          <w:p w14:paraId="400D92CE" w14:textId="77777777" w:rsidR="004E402B" w:rsidRPr="00986B44" w:rsidRDefault="004E402B" w:rsidP="00BA332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1" w:type="dxa"/>
            <w:gridSpan w:val="3"/>
          </w:tcPr>
          <w:p w14:paraId="1DCC60E4" w14:textId="627D7928" w:rsidR="004E402B" w:rsidRPr="00986B44" w:rsidRDefault="004E402B" w:rsidP="004E402B">
            <w:pPr>
              <w:tabs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B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986B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986B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76615" w:rsidRPr="00986B44" w14:paraId="2C58A414" w14:textId="77777777" w:rsidTr="00B1180E">
        <w:trPr>
          <w:trHeight w:val="80"/>
        </w:trPr>
        <w:tc>
          <w:tcPr>
            <w:tcW w:w="6210" w:type="dxa"/>
            <w:vAlign w:val="bottom"/>
          </w:tcPr>
          <w:p w14:paraId="5D752DF0" w14:textId="77777777" w:rsidR="00E76615" w:rsidRPr="00986B44" w:rsidRDefault="00E76615" w:rsidP="00E766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6B4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986B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3704705" w14:textId="1852C90A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241" w:type="dxa"/>
          </w:tcPr>
          <w:p w14:paraId="35618E2B" w14:textId="77777777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7A97CB21" w14:textId="13D84520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11,591</w:t>
            </w:r>
          </w:p>
        </w:tc>
      </w:tr>
      <w:tr w:rsidR="003A36FE" w:rsidRPr="00986B44" w14:paraId="591C78E4" w14:textId="77777777" w:rsidTr="00B1180E">
        <w:tc>
          <w:tcPr>
            <w:tcW w:w="6210" w:type="dxa"/>
            <w:vAlign w:val="bottom"/>
          </w:tcPr>
          <w:p w14:paraId="2E8072A1" w14:textId="29A4FDA7" w:rsidR="003A36FE" w:rsidRPr="00986B44" w:rsidRDefault="003A36FE" w:rsidP="00E766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50" w:type="dxa"/>
          </w:tcPr>
          <w:p w14:paraId="10BA556B" w14:textId="4A32EDBB" w:rsidR="003A36FE" w:rsidRDefault="003A36FE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41" w:type="dxa"/>
          </w:tcPr>
          <w:p w14:paraId="576BB5EC" w14:textId="77777777" w:rsidR="003A36FE" w:rsidRPr="00986B44" w:rsidRDefault="003A36FE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A2F0695" w14:textId="16E63845" w:rsidR="003A36FE" w:rsidRDefault="003A36FE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E76615" w:rsidRPr="00986B44" w14:paraId="6FFE3EBD" w14:textId="77777777" w:rsidTr="00B1180E">
        <w:tc>
          <w:tcPr>
            <w:tcW w:w="6210" w:type="dxa"/>
            <w:vAlign w:val="bottom"/>
          </w:tcPr>
          <w:p w14:paraId="5F9B6D1A" w14:textId="77777777" w:rsidR="00E76615" w:rsidRPr="00986B44" w:rsidRDefault="00E76615" w:rsidP="00E7661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6B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14:paraId="68B5767A" w14:textId="4422CFA7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 w:rsidR="003A36F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41" w:type="dxa"/>
          </w:tcPr>
          <w:p w14:paraId="148F2613" w14:textId="77777777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2B47520" w14:textId="1077121B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</w:t>
            </w:r>
            <w:r w:rsidR="003A36F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E76615" w:rsidRPr="00986B44" w14:paraId="33D20302" w14:textId="77777777" w:rsidTr="00B1180E">
        <w:tc>
          <w:tcPr>
            <w:tcW w:w="6210" w:type="dxa"/>
            <w:vAlign w:val="bottom"/>
          </w:tcPr>
          <w:p w14:paraId="07B9CB01" w14:textId="77777777" w:rsidR="00E76615" w:rsidRPr="00986B44" w:rsidRDefault="00E76615" w:rsidP="00E766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4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7DADA007" w14:textId="3BB43EE0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22,953</w:t>
            </w:r>
          </w:p>
        </w:tc>
        <w:tc>
          <w:tcPr>
            <w:tcW w:w="241" w:type="dxa"/>
          </w:tcPr>
          <w:p w14:paraId="08E1355E" w14:textId="77777777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2C8FE56" w14:textId="47ED5A1D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22,040</w:t>
            </w:r>
          </w:p>
        </w:tc>
      </w:tr>
      <w:tr w:rsidR="00E76615" w:rsidRPr="00986B44" w14:paraId="0D5A8A8D" w14:textId="77777777" w:rsidTr="00B1180E">
        <w:tc>
          <w:tcPr>
            <w:tcW w:w="6210" w:type="dxa"/>
            <w:vAlign w:val="bottom"/>
          </w:tcPr>
          <w:p w14:paraId="4577B848" w14:textId="5D275D0D" w:rsidR="00E76615" w:rsidRPr="00986B44" w:rsidRDefault="00E76615" w:rsidP="00E766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</w:tcPr>
          <w:p w14:paraId="1CE585F7" w14:textId="6E811DD7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3,</w:t>
            </w:r>
            <w:r w:rsidR="003A36FE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241" w:type="dxa"/>
          </w:tcPr>
          <w:p w14:paraId="2C51061C" w14:textId="77777777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3B642E8C" w14:textId="1D38C44F" w:rsidR="00E76615" w:rsidRPr="00986B44" w:rsidRDefault="003A36FE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66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E76615" w:rsidRPr="00986B44" w14:paraId="35EBF8B1" w14:textId="77777777" w:rsidTr="00B1180E">
        <w:tc>
          <w:tcPr>
            <w:tcW w:w="6210" w:type="dxa"/>
            <w:vAlign w:val="bottom"/>
          </w:tcPr>
          <w:p w14:paraId="1ACA2E6F" w14:textId="77777777" w:rsidR="00E76615" w:rsidRPr="00986B44" w:rsidRDefault="00E76615" w:rsidP="00E766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4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59640F78" w14:textId="12B16192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4,881</w:t>
            </w:r>
          </w:p>
        </w:tc>
        <w:tc>
          <w:tcPr>
            <w:tcW w:w="241" w:type="dxa"/>
          </w:tcPr>
          <w:p w14:paraId="6EB262CE" w14:textId="77777777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C856E79" w14:textId="56552269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5,974</w:t>
            </w:r>
          </w:p>
        </w:tc>
      </w:tr>
      <w:tr w:rsidR="00E76615" w:rsidRPr="00986B44" w14:paraId="72149D67" w14:textId="77777777" w:rsidTr="00B1180E">
        <w:tc>
          <w:tcPr>
            <w:tcW w:w="6210" w:type="dxa"/>
            <w:vAlign w:val="bottom"/>
          </w:tcPr>
          <w:p w14:paraId="744A1D3F" w14:textId="19C6409D" w:rsidR="00E76615" w:rsidRPr="00986B44" w:rsidRDefault="00E76615" w:rsidP="00E766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56E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5A50DF30" w14:textId="39F8D437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2,639</w:t>
            </w:r>
          </w:p>
        </w:tc>
        <w:tc>
          <w:tcPr>
            <w:tcW w:w="241" w:type="dxa"/>
          </w:tcPr>
          <w:p w14:paraId="6B8F2474" w14:textId="77777777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D76652F" w14:textId="1B160245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4,308</w:t>
            </w:r>
          </w:p>
        </w:tc>
      </w:tr>
      <w:tr w:rsidR="00E76615" w:rsidRPr="00986B44" w14:paraId="04E7BD22" w14:textId="77777777" w:rsidTr="00B1180E">
        <w:tc>
          <w:tcPr>
            <w:tcW w:w="6210" w:type="dxa"/>
            <w:vAlign w:val="bottom"/>
          </w:tcPr>
          <w:p w14:paraId="5FE74AE8" w14:textId="2F87B773" w:rsidR="00E76615" w:rsidRPr="00986B44" w:rsidRDefault="00E76615" w:rsidP="00E766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สินทรัพย์ไม่มีตัวตน</w:t>
            </w:r>
          </w:p>
        </w:tc>
        <w:tc>
          <w:tcPr>
            <w:tcW w:w="1350" w:type="dxa"/>
          </w:tcPr>
          <w:p w14:paraId="4731836B" w14:textId="19F201F9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1,388</w:t>
            </w:r>
          </w:p>
        </w:tc>
        <w:tc>
          <w:tcPr>
            <w:tcW w:w="241" w:type="dxa"/>
          </w:tcPr>
          <w:p w14:paraId="518B713E" w14:textId="77777777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D843B67" w14:textId="3661C8AA" w:rsidR="00E76615" w:rsidRPr="00986B44" w:rsidRDefault="00E76615" w:rsidP="00E76615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1,746</w:t>
            </w:r>
          </w:p>
        </w:tc>
      </w:tr>
      <w:tr w:rsidR="00FE3B4A" w:rsidRPr="00986B44" w14:paraId="4BD1B083" w14:textId="77777777" w:rsidTr="00B1180E">
        <w:tc>
          <w:tcPr>
            <w:tcW w:w="6210" w:type="dxa"/>
            <w:vAlign w:val="bottom"/>
          </w:tcPr>
          <w:p w14:paraId="195C9888" w14:textId="64DE53D0" w:rsidR="00FE3B4A" w:rsidRDefault="00FE3B4A" w:rsidP="00FE3B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350" w:type="dxa"/>
          </w:tcPr>
          <w:p w14:paraId="10545A5F" w14:textId="40423ADD" w:rsidR="00FE3B4A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8,365</w:t>
            </w:r>
          </w:p>
        </w:tc>
        <w:tc>
          <w:tcPr>
            <w:tcW w:w="241" w:type="dxa"/>
          </w:tcPr>
          <w:p w14:paraId="0F1BB480" w14:textId="77777777" w:rsidR="00FE3B4A" w:rsidRPr="00986B44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34E838A4" w14:textId="66B0BA92" w:rsidR="00FE3B4A" w:rsidRDefault="00D3435C" w:rsidP="00C12EB1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C12EB1">
              <w:rPr>
                <w:rFonts w:asciiTheme="majorBidi" w:hAnsiTheme="majorBidi" w:cstheme="majorBidi"/>
                <w:sz w:val="30"/>
                <w:szCs w:val="30"/>
              </w:rPr>
              <w:t>8,365</w:t>
            </w:r>
          </w:p>
        </w:tc>
      </w:tr>
      <w:tr w:rsidR="00FE3B4A" w:rsidRPr="00986B44" w14:paraId="6E5F1B74" w14:textId="77777777" w:rsidTr="00B1180E">
        <w:tc>
          <w:tcPr>
            <w:tcW w:w="6210" w:type="dxa"/>
            <w:vAlign w:val="bottom"/>
          </w:tcPr>
          <w:p w14:paraId="7404FF06" w14:textId="049592DE" w:rsidR="00FE3B4A" w:rsidRPr="00986B44" w:rsidRDefault="00FE3B4A" w:rsidP="00FE3B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</w:tcPr>
          <w:p w14:paraId="7EB870BA" w14:textId="74426593" w:rsidR="00FE3B4A" w:rsidRPr="00986B44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1,532</w:t>
            </w:r>
          </w:p>
        </w:tc>
        <w:tc>
          <w:tcPr>
            <w:tcW w:w="241" w:type="dxa"/>
          </w:tcPr>
          <w:p w14:paraId="04C990FA" w14:textId="77777777" w:rsidR="00FE3B4A" w:rsidRPr="00986B44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3CB6E9B" w14:textId="605BF30E" w:rsidR="00FE3B4A" w:rsidRPr="00986B44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1,557</w:t>
            </w:r>
          </w:p>
        </w:tc>
      </w:tr>
      <w:tr w:rsidR="00FE3B4A" w:rsidRPr="00986B44" w14:paraId="37C4AA42" w14:textId="77777777" w:rsidTr="00B1180E">
        <w:tc>
          <w:tcPr>
            <w:tcW w:w="6210" w:type="dxa"/>
            <w:vAlign w:val="bottom"/>
          </w:tcPr>
          <w:p w14:paraId="38B064E2" w14:textId="77777777" w:rsidR="00FE3B4A" w:rsidRPr="00986B44" w:rsidRDefault="00FE3B4A" w:rsidP="00FE3B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B4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14:paraId="621B0FFC" w14:textId="6A66546E" w:rsidR="00FE3B4A" w:rsidRPr="00986B44" w:rsidRDefault="00FE3B4A" w:rsidP="00FE3B4A">
            <w:pPr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(72,770)</w:t>
            </w:r>
          </w:p>
        </w:tc>
        <w:tc>
          <w:tcPr>
            <w:tcW w:w="241" w:type="dxa"/>
          </w:tcPr>
          <w:p w14:paraId="4341273D" w14:textId="77777777" w:rsidR="00FE3B4A" w:rsidRPr="00986B44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358B3031" w14:textId="31B239A2" w:rsidR="00FE3B4A" w:rsidRPr="00986B44" w:rsidRDefault="00FE3B4A" w:rsidP="00FE3B4A">
            <w:pPr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(45,565)</w:t>
            </w:r>
          </w:p>
        </w:tc>
      </w:tr>
      <w:tr w:rsidR="00FE3B4A" w:rsidRPr="00986B44" w14:paraId="6C821839" w14:textId="77777777" w:rsidTr="00B1180E">
        <w:tc>
          <w:tcPr>
            <w:tcW w:w="6210" w:type="dxa"/>
            <w:vAlign w:val="bottom"/>
          </w:tcPr>
          <w:p w14:paraId="0EC47361" w14:textId="77777777" w:rsidR="00FE3B4A" w:rsidRPr="00986B44" w:rsidRDefault="00FE3B4A" w:rsidP="00FE3B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218B1C11" w14:textId="51E1C0BF" w:rsidR="00FE3B4A" w:rsidRPr="00986B44" w:rsidRDefault="00FE3B4A" w:rsidP="00FE3B4A">
            <w:pPr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(6,615)</w:t>
            </w:r>
          </w:p>
        </w:tc>
        <w:tc>
          <w:tcPr>
            <w:tcW w:w="241" w:type="dxa"/>
          </w:tcPr>
          <w:p w14:paraId="70C08B1E" w14:textId="77777777" w:rsidR="00FE3B4A" w:rsidRPr="00986B44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5A60106" w14:textId="7F98E577" w:rsidR="00FE3B4A" w:rsidRPr="00986B44" w:rsidRDefault="00FE3B4A" w:rsidP="00FE3B4A">
            <w:pPr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(9,171)</w:t>
            </w:r>
          </w:p>
        </w:tc>
      </w:tr>
      <w:tr w:rsidR="00FE3B4A" w:rsidRPr="00986B44" w14:paraId="4A8E651A" w14:textId="77777777" w:rsidTr="00B1180E">
        <w:tc>
          <w:tcPr>
            <w:tcW w:w="6210" w:type="dxa"/>
            <w:vAlign w:val="bottom"/>
          </w:tcPr>
          <w:p w14:paraId="55E822C4" w14:textId="77777777" w:rsidR="00FE3B4A" w:rsidRDefault="00FE3B4A" w:rsidP="00FE3B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458A8DF2" w14:textId="74BCD5A0" w:rsidR="00FE3B4A" w:rsidRPr="00986B44" w:rsidRDefault="00FE3B4A" w:rsidP="00FE3B4A">
            <w:pPr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(267)</w:t>
            </w:r>
          </w:p>
        </w:tc>
        <w:tc>
          <w:tcPr>
            <w:tcW w:w="241" w:type="dxa"/>
          </w:tcPr>
          <w:p w14:paraId="6F746776" w14:textId="77777777" w:rsidR="00FE3B4A" w:rsidRPr="00986B44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FB1FEF2" w14:textId="03E8CF02" w:rsidR="00FE3B4A" w:rsidRPr="00986B44" w:rsidRDefault="00FE3B4A" w:rsidP="00FE3B4A">
            <w:pPr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(1,017)</w:t>
            </w:r>
          </w:p>
        </w:tc>
      </w:tr>
      <w:tr w:rsidR="00FE3B4A" w:rsidRPr="00986B44" w14:paraId="59D47EBD" w14:textId="77777777" w:rsidTr="00B1180E">
        <w:tc>
          <w:tcPr>
            <w:tcW w:w="6210" w:type="dxa"/>
            <w:vAlign w:val="bottom"/>
          </w:tcPr>
          <w:p w14:paraId="53C97275" w14:textId="77777777" w:rsidR="00FE3B4A" w:rsidRDefault="00FE3B4A" w:rsidP="00FE3B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3DFA">
              <w:rPr>
                <w:rFonts w:asciiTheme="majorBidi" w:hAnsi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7238CE70" w14:textId="57D9C3B2" w:rsidR="00FE3B4A" w:rsidRPr="00986B44" w:rsidRDefault="00FE3B4A" w:rsidP="00FE3B4A">
            <w:pPr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(4,317)</w:t>
            </w:r>
          </w:p>
        </w:tc>
        <w:tc>
          <w:tcPr>
            <w:tcW w:w="241" w:type="dxa"/>
          </w:tcPr>
          <w:p w14:paraId="08549A06" w14:textId="77777777" w:rsidR="00FE3B4A" w:rsidRPr="00986B44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30A58B0F" w14:textId="71A75DB1" w:rsidR="00FE3B4A" w:rsidRPr="00986B44" w:rsidRDefault="00FE3B4A" w:rsidP="00FE3B4A">
            <w:pPr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(2,779)</w:t>
            </w:r>
          </w:p>
        </w:tc>
      </w:tr>
      <w:tr w:rsidR="00FE3B4A" w:rsidRPr="00986B44" w14:paraId="031B0A4A" w14:textId="77777777" w:rsidTr="00B1180E">
        <w:tc>
          <w:tcPr>
            <w:tcW w:w="6210" w:type="dxa"/>
            <w:vAlign w:val="bottom"/>
          </w:tcPr>
          <w:p w14:paraId="480EECA8" w14:textId="6700F8B7" w:rsidR="00FE3B4A" w:rsidRPr="008A3DFA" w:rsidRDefault="00FE3B4A" w:rsidP="00FE3B4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99B441" w14:textId="085272D5" w:rsidR="00FE3B4A" w:rsidRPr="00986B44" w:rsidRDefault="00FE3B4A" w:rsidP="00FE3B4A">
            <w:pPr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(2,797)</w:t>
            </w:r>
          </w:p>
        </w:tc>
        <w:tc>
          <w:tcPr>
            <w:tcW w:w="241" w:type="dxa"/>
          </w:tcPr>
          <w:p w14:paraId="46A52FE7" w14:textId="77777777" w:rsidR="00FE3B4A" w:rsidRPr="00986B44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A2B885C" w14:textId="5F5F0DC5" w:rsidR="00FE3B4A" w:rsidRPr="00986B44" w:rsidRDefault="00FE3B4A" w:rsidP="00FE3B4A">
            <w:pPr>
              <w:spacing w:line="240" w:lineRule="auto"/>
              <w:ind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(4,454)</w:t>
            </w:r>
          </w:p>
        </w:tc>
      </w:tr>
      <w:tr w:rsidR="00FE3B4A" w:rsidRPr="00986B44" w14:paraId="55742CAE" w14:textId="77777777" w:rsidTr="00B1180E">
        <w:tc>
          <w:tcPr>
            <w:tcW w:w="6210" w:type="dxa"/>
            <w:vAlign w:val="bottom"/>
          </w:tcPr>
          <w:p w14:paraId="3F667CB1" w14:textId="6A7EC35A" w:rsidR="00FE3B4A" w:rsidRPr="00986B44" w:rsidRDefault="00FE3B4A" w:rsidP="00FE3B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มูลค่าตามบัญชีและ</w:t>
            </w:r>
            <w:r w:rsidR="00BC6E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="00BC6E5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CA7AE7" w14:textId="22510480" w:rsidR="00FE3B4A" w:rsidRPr="003A73C1" w:rsidRDefault="00FE3B4A" w:rsidP="00FE3B4A">
            <w:pPr>
              <w:spacing w:line="240" w:lineRule="auto"/>
              <w:ind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3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3A73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  <w:r w:rsidRPr="003A73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47D9D047" w14:textId="77777777" w:rsidR="00FE3B4A" w:rsidRPr="003A73C1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A17FDE7" w14:textId="061CAE45" w:rsidR="00FE3B4A" w:rsidRPr="00C12EB1" w:rsidRDefault="00C12EB1" w:rsidP="00C12EB1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E3B4A" w:rsidRPr="00C1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1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</w:tr>
      <w:tr w:rsidR="00FE3B4A" w:rsidRPr="00986B44" w14:paraId="69673C80" w14:textId="77777777" w:rsidTr="00B1180E">
        <w:tc>
          <w:tcPr>
            <w:tcW w:w="6210" w:type="dxa"/>
            <w:vAlign w:val="bottom"/>
          </w:tcPr>
          <w:p w14:paraId="64E2FE07" w14:textId="77777777" w:rsidR="00FE3B4A" w:rsidRPr="003B4D72" w:rsidRDefault="00FE3B4A" w:rsidP="00FE3B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D7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B4D7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350" w:type="dxa"/>
          </w:tcPr>
          <w:p w14:paraId="7338452E" w14:textId="47DA82B9" w:rsidR="00FE3B4A" w:rsidRPr="003A73C1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3C1">
              <w:rPr>
                <w:rFonts w:asciiTheme="majorBidi" w:hAnsiTheme="majorBidi" w:cstheme="majorBidi"/>
                <w:sz w:val="30"/>
                <w:szCs w:val="30"/>
              </w:rPr>
              <w:t>22,295</w:t>
            </w:r>
          </w:p>
        </w:tc>
        <w:tc>
          <w:tcPr>
            <w:tcW w:w="241" w:type="dxa"/>
          </w:tcPr>
          <w:p w14:paraId="50C2F277" w14:textId="77777777" w:rsidR="00FE3B4A" w:rsidRPr="00986B44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14:paraId="61DCA9B4" w14:textId="26DDB6F6" w:rsidR="00FE3B4A" w:rsidRPr="003A73C1" w:rsidRDefault="00FE3B4A" w:rsidP="00966166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73C1">
              <w:rPr>
                <w:rFonts w:asciiTheme="majorBidi" w:hAnsiTheme="majorBidi" w:cstheme="majorBidi"/>
                <w:sz w:val="30"/>
                <w:szCs w:val="30"/>
              </w:rPr>
              <w:t>3,614</w:t>
            </w:r>
          </w:p>
        </w:tc>
      </w:tr>
      <w:tr w:rsidR="00FE3B4A" w:rsidRPr="00986B44" w14:paraId="11181D2B" w14:textId="77777777" w:rsidTr="00B1180E">
        <w:tc>
          <w:tcPr>
            <w:tcW w:w="6210" w:type="dxa"/>
            <w:vAlign w:val="bottom"/>
          </w:tcPr>
          <w:p w14:paraId="3888D9BC" w14:textId="77777777" w:rsidR="00FE3B4A" w:rsidRDefault="00FE3B4A" w:rsidP="00FE3B4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มูลค่าตามบัญชีของส่วนได้เสียของบริษัทย่อย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15D5F7" w14:textId="34F22AFF" w:rsidR="00FE3B4A" w:rsidRPr="00986B44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(13,930)</w:t>
            </w:r>
          </w:p>
        </w:tc>
        <w:tc>
          <w:tcPr>
            <w:tcW w:w="241" w:type="dxa"/>
          </w:tcPr>
          <w:p w14:paraId="61BE484F" w14:textId="77777777" w:rsidR="00FE3B4A" w:rsidRPr="00986B44" w:rsidRDefault="00FE3B4A" w:rsidP="00FE3B4A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5BE8E7F9" w14:textId="273637C6" w:rsidR="00FE3B4A" w:rsidRPr="00C12EB1" w:rsidRDefault="00C12EB1" w:rsidP="00C12EB1">
            <w:pPr>
              <w:tabs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E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4,751</w:t>
            </w:r>
          </w:p>
        </w:tc>
      </w:tr>
    </w:tbl>
    <w:p w14:paraId="6DF43DB4" w14:textId="77777777" w:rsidR="00D5025E" w:rsidRPr="003A2AA4" w:rsidRDefault="00D5025E" w:rsidP="00882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14"/>
          <w:szCs w:val="14"/>
          <w:cs/>
        </w:rPr>
      </w:pPr>
    </w:p>
    <w:bookmarkEnd w:id="11"/>
    <w:p w14:paraId="50A98D12" w14:textId="04A050B9" w:rsidR="0073416E" w:rsidRPr="00ED235E" w:rsidRDefault="0073416E" w:rsidP="00D774B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2C599E6" w14:textId="7C72F4AF" w:rsidR="00607B29" w:rsidRPr="003A2AA4" w:rsidRDefault="00607B29" w:rsidP="00607B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14"/>
          <w:szCs w:val="14"/>
        </w:rPr>
      </w:pPr>
    </w:p>
    <w:p w14:paraId="69162075" w14:textId="03547569" w:rsidR="00290BBB" w:rsidRDefault="00B66794" w:rsidP="00290B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B6679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A28F3EA" w14:textId="77777777" w:rsidR="00290BBB" w:rsidRPr="003A2AA4" w:rsidRDefault="00290BBB" w:rsidP="00290BB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37240A48" w14:textId="1AC8D7D7" w:rsidR="00290BBB" w:rsidRDefault="00290BBB" w:rsidP="00290BBB">
      <w:pPr>
        <w:tabs>
          <w:tab w:val="num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6C44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</w:p>
    <w:p w14:paraId="6206BA40" w14:textId="3266DEE8" w:rsidR="00290BBB" w:rsidRPr="003A2AA4" w:rsidRDefault="00290BBB" w:rsidP="00607B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14"/>
          <w:szCs w:val="14"/>
        </w:rPr>
      </w:pPr>
    </w:p>
    <w:tbl>
      <w:tblPr>
        <w:tblW w:w="89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37"/>
        <w:gridCol w:w="237"/>
        <w:gridCol w:w="2283"/>
        <w:gridCol w:w="238"/>
        <w:gridCol w:w="1742"/>
      </w:tblGrid>
      <w:tr w:rsidR="00253D23" w:rsidRPr="00170EED" w14:paraId="1A9003BD" w14:textId="77777777" w:rsidTr="008C4925">
        <w:trPr>
          <w:trHeight w:val="261"/>
          <w:tblHeader/>
        </w:trPr>
        <w:tc>
          <w:tcPr>
            <w:tcW w:w="4437" w:type="dxa"/>
            <w:vAlign w:val="bottom"/>
          </w:tcPr>
          <w:p w14:paraId="403A9F00" w14:textId="77777777" w:rsidR="00253D23" w:rsidRPr="00253D23" w:rsidRDefault="00253D23" w:rsidP="00D502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2BB46A15" w14:textId="77777777" w:rsidR="00253D23" w:rsidRPr="00253D23" w:rsidRDefault="00253D23" w:rsidP="00253D23">
            <w:pPr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63" w:type="dxa"/>
            <w:gridSpan w:val="3"/>
            <w:vAlign w:val="bottom"/>
          </w:tcPr>
          <w:p w14:paraId="343CC64B" w14:textId="6C480DA3" w:rsidR="00253D23" w:rsidRPr="00253D23" w:rsidRDefault="00253D23" w:rsidP="00253D23">
            <w:pPr>
              <w:ind w:left="-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3D2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53D23" w:rsidRPr="00170EED" w14:paraId="63C8016A" w14:textId="77777777" w:rsidTr="008C4925">
        <w:trPr>
          <w:trHeight w:val="261"/>
          <w:tblHeader/>
        </w:trPr>
        <w:tc>
          <w:tcPr>
            <w:tcW w:w="4437" w:type="dxa"/>
            <w:vAlign w:val="bottom"/>
          </w:tcPr>
          <w:p w14:paraId="6B8A9909" w14:textId="77777777" w:rsidR="00253D23" w:rsidRPr="00253D23" w:rsidRDefault="00253D23" w:rsidP="00253D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76A953DC" w14:textId="77777777" w:rsidR="00253D23" w:rsidRPr="00253D23" w:rsidRDefault="00253D23" w:rsidP="00253D23">
            <w:pPr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  <w:vAlign w:val="bottom"/>
          </w:tcPr>
          <w:p w14:paraId="59032664" w14:textId="00A58A74" w:rsidR="00253D23" w:rsidRPr="00253D23" w:rsidRDefault="00253D23" w:rsidP="00253D23">
            <w:pPr>
              <w:ind w:left="-24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253D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8" w:type="dxa"/>
            <w:vAlign w:val="bottom"/>
          </w:tcPr>
          <w:p w14:paraId="68E4B3C0" w14:textId="77777777" w:rsidR="00253D23" w:rsidRPr="00253D23" w:rsidRDefault="00253D23" w:rsidP="00253D23">
            <w:pPr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789769EF" w14:textId="2A5CDBC7" w:rsidR="00253D23" w:rsidRPr="00253D23" w:rsidRDefault="00253D23" w:rsidP="00253D23">
            <w:pPr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D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3224D" w:rsidRPr="00170EED" w14:paraId="4749E973" w14:textId="77777777" w:rsidTr="008C4925">
        <w:trPr>
          <w:trHeight w:val="261"/>
          <w:tblHeader/>
        </w:trPr>
        <w:tc>
          <w:tcPr>
            <w:tcW w:w="4437" w:type="dxa"/>
            <w:vAlign w:val="bottom"/>
            <w:hideMark/>
          </w:tcPr>
          <w:p w14:paraId="432A0ADC" w14:textId="77777777" w:rsidR="0073224D" w:rsidRPr="00253D23" w:rsidRDefault="0073224D" w:rsidP="00253D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593F9140" w14:textId="77777777" w:rsidR="0073224D" w:rsidRPr="00253D23" w:rsidRDefault="0073224D" w:rsidP="00253D23">
            <w:pPr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  <w:vAlign w:val="bottom"/>
          </w:tcPr>
          <w:p w14:paraId="4EF6F012" w14:textId="221F3048" w:rsidR="00CD7A8D" w:rsidRDefault="0073224D" w:rsidP="00CD7A8D">
            <w:pPr>
              <w:ind w:left="-165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253D23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เครื่องมือทางการเงินที่</w:t>
            </w:r>
            <w:r w:rsidR="00376888">
              <w:rPr>
                <w:rFonts w:asciiTheme="majorBidi" w:hAnsiTheme="majorBidi"/>
                <w:sz w:val="30"/>
                <w:szCs w:val="30"/>
              </w:rPr>
              <w:br/>
            </w:r>
            <w:r w:rsidRPr="00253D23">
              <w:rPr>
                <w:rFonts w:asciiTheme="majorBidi" w:hAnsiTheme="majorBidi"/>
                <w:sz w:val="30"/>
                <w:szCs w:val="30"/>
                <w:cs/>
              </w:rPr>
              <w:t>วัดมูลค่าด้วยมูลค่ายุติธรรม</w:t>
            </w:r>
          </w:p>
          <w:p w14:paraId="76B42D26" w14:textId="22AFD7CF" w:rsidR="0073224D" w:rsidRPr="00253D23" w:rsidRDefault="0073224D" w:rsidP="00CD7A8D">
            <w:pPr>
              <w:ind w:left="-16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3D23">
              <w:rPr>
                <w:rFonts w:asciiTheme="majorBidi" w:hAnsiTheme="majorBidi"/>
                <w:sz w:val="30"/>
                <w:szCs w:val="30"/>
                <w:cs/>
              </w:rPr>
              <w:t>ผ่านกำไรหรือขาดทุ</w:t>
            </w:r>
            <w:r w:rsidRPr="00253D23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238" w:type="dxa"/>
            <w:vAlign w:val="bottom"/>
          </w:tcPr>
          <w:p w14:paraId="7934F008" w14:textId="77777777" w:rsidR="0073224D" w:rsidRPr="00253D23" w:rsidRDefault="0073224D" w:rsidP="00253D23">
            <w:pPr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  <w:hideMark/>
          </w:tcPr>
          <w:p w14:paraId="7EE94C07" w14:textId="77777777" w:rsidR="0073224D" w:rsidRPr="00253D23" w:rsidRDefault="0073224D" w:rsidP="00253D23">
            <w:pPr>
              <w:ind w:left="-24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3D2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53D2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</w:tr>
      <w:tr w:rsidR="004047BB" w:rsidRPr="00A21EEB" w14:paraId="7684E6F9" w14:textId="77777777" w:rsidTr="00545944">
        <w:trPr>
          <w:trHeight w:val="344"/>
        </w:trPr>
        <w:tc>
          <w:tcPr>
            <w:tcW w:w="4437" w:type="dxa"/>
          </w:tcPr>
          <w:p w14:paraId="798DAC60" w14:textId="77777777" w:rsidR="004047BB" w:rsidRPr="00253D23" w:rsidRDefault="004047BB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553CA29" w14:textId="77777777" w:rsidR="004047BB" w:rsidRPr="00253D23" w:rsidRDefault="004047BB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63" w:type="dxa"/>
            <w:gridSpan w:val="3"/>
          </w:tcPr>
          <w:p w14:paraId="34FA0454" w14:textId="77777777" w:rsidR="004047BB" w:rsidRPr="00253D23" w:rsidRDefault="004047BB" w:rsidP="00253D23">
            <w:pPr>
              <w:ind w:left="-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3D2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3D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3224D" w:rsidRPr="00170EED" w14:paraId="474C5A51" w14:textId="77777777" w:rsidTr="008C4925">
        <w:trPr>
          <w:trHeight w:val="261"/>
        </w:trPr>
        <w:tc>
          <w:tcPr>
            <w:tcW w:w="4437" w:type="dxa"/>
          </w:tcPr>
          <w:p w14:paraId="639DE434" w14:textId="3AD55240" w:rsidR="0073224D" w:rsidRPr="00253D23" w:rsidRDefault="0073224D" w:rsidP="00253D23">
            <w:pPr>
              <w:ind w:left="-24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3D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53D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2E266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  <w:r w:rsidRPr="00253D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53D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71D735CB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</w:tcPr>
          <w:p w14:paraId="6837A72D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A15620F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615FA4D3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224D" w:rsidRPr="00170EED" w14:paraId="067087B6" w14:textId="77777777" w:rsidTr="008C4925">
        <w:trPr>
          <w:trHeight w:val="261"/>
        </w:trPr>
        <w:tc>
          <w:tcPr>
            <w:tcW w:w="4437" w:type="dxa"/>
          </w:tcPr>
          <w:p w14:paraId="5731B6FB" w14:textId="1FE6F790" w:rsidR="0073224D" w:rsidRPr="00253D23" w:rsidRDefault="0073224D" w:rsidP="00253D23">
            <w:pPr>
              <w:ind w:left="-24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3D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253D2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237" w:type="dxa"/>
          </w:tcPr>
          <w:p w14:paraId="53D30CD0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</w:tcPr>
          <w:p w14:paraId="629F684B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870F232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40081FB0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224D" w:rsidRPr="00170EED" w14:paraId="1B921E08" w14:textId="77777777" w:rsidTr="008C4925">
        <w:trPr>
          <w:trHeight w:val="281"/>
        </w:trPr>
        <w:tc>
          <w:tcPr>
            <w:tcW w:w="4437" w:type="dxa"/>
          </w:tcPr>
          <w:p w14:paraId="2612FFA6" w14:textId="77777777" w:rsidR="0073224D" w:rsidRPr="00253D23" w:rsidRDefault="0073224D" w:rsidP="00253D23">
            <w:pPr>
              <w:ind w:left="-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3D23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37" w:type="dxa"/>
          </w:tcPr>
          <w:p w14:paraId="7FBE652F" w14:textId="77777777" w:rsidR="0073224D" w:rsidRPr="00253D23" w:rsidRDefault="0073224D" w:rsidP="00253D23">
            <w:pPr>
              <w:ind w:left="8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83" w:type="dxa"/>
          </w:tcPr>
          <w:p w14:paraId="463CB070" w14:textId="77777777" w:rsidR="0073224D" w:rsidRPr="00253D23" w:rsidRDefault="0073224D" w:rsidP="00253D23">
            <w:pPr>
              <w:ind w:left="8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14995FA" w14:textId="77777777" w:rsidR="0073224D" w:rsidRPr="00253D23" w:rsidRDefault="0073224D" w:rsidP="00253D23">
            <w:pPr>
              <w:ind w:left="8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2" w:type="dxa"/>
            <w:vAlign w:val="bottom"/>
          </w:tcPr>
          <w:p w14:paraId="1F0B50C5" w14:textId="77777777" w:rsidR="0073224D" w:rsidRPr="00253D23" w:rsidRDefault="0073224D" w:rsidP="00253D23">
            <w:pPr>
              <w:ind w:left="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224D" w:rsidRPr="00170EED" w14:paraId="30108C92" w14:textId="77777777" w:rsidTr="008C4925">
        <w:trPr>
          <w:trHeight w:val="281"/>
        </w:trPr>
        <w:tc>
          <w:tcPr>
            <w:tcW w:w="4437" w:type="dxa"/>
          </w:tcPr>
          <w:p w14:paraId="4F96C676" w14:textId="122D55CA" w:rsidR="0073224D" w:rsidRPr="00253D23" w:rsidRDefault="0073224D" w:rsidP="004E155A">
            <w:pPr>
              <w:ind w:left="432" w:hanging="4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D23">
              <w:rPr>
                <w:rFonts w:asciiTheme="majorBidi" w:hAnsiTheme="majorBidi" w:hint="cs"/>
                <w:sz w:val="30"/>
                <w:szCs w:val="30"/>
                <w:cs/>
              </w:rPr>
              <w:t xml:space="preserve">  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ตราสารทุน</w:t>
            </w:r>
            <w:r w:rsidRPr="004E155A">
              <w:rPr>
                <w:rFonts w:asciiTheme="majorBidi" w:hAnsiTheme="majorBidi"/>
                <w:sz w:val="30"/>
                <w:szCs w:val="30"/>
                <w:cs/>
              </w:rPr>
              <w:t>ที่อยู่ในความต้อง</w:t>
            </w:r>
            <w:r w:rsidR="00CD7A8D" w:rsidRPr="004E155A">
              <w:rPr>
                <w:rFonts w:asciiTheme="majorBidi" w:hAnsiTheme="majorBidi"/>
                <w:sz w:val="30"/>
                <w:szCs w:val="30"/>
                <w:cs/>
              </w:rPr>
              <w:t>การของตลาด</w:t>
            </w:r>
          </w:p>
        </w:tc>
        <w:tc>
          <w:tcPr>
            <w:tcW w:w="237" w:type="dxa"/>
          </w:tcPr>
          <w:p w14:paraId="3C05097F" w14:textId="77777777" w:rsidR="0073224D" w:rsidRPr="00253D23" w:rsidRDefault="0073224D" w:rsidP="00253D23">
            <w:pPr>
              <w:ind w:left="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3" w:type="dxa"/>
          </w:tcPr>
          <w:p w14:paraId="284A228F" w14:textId="7EA10E2E" w:rsidR="006D3D71" w:rsidRPr="00253D23" w:rsidRDefault="006D3D71" w:rsidP="00CD7A8D">
            <w:pPr>
              <w:ind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52,686</w:t>
            </w:r>
          </w:p>
        </w:tc>
        <w:tc>
          <w:tcPr>
            <w:tcW w:w="238" w:type="dxa"/>
          </w:tcPr>
          <w:p w14:paraId="3F1C7E1F" w14:textId="77777777" w:rsidR="0073224D" w:rsidRPr="00253D23" w:rsidRDefault="0073224D" w:rsidP="00CD7A8D">
            <w:pPr>
              <w:ind w:left="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431F519D" w14:textId="03A9F90B" w:rsidR="0073224D" w:rsidRPr="00253D23" w:rsidRDefault="006D3D71" w:rsidP="00CD7A8D">
            <w:pPr>
              <w:ind w:left="-60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52,686</w:t>
            </w:r>
          </w:p>
        </w:tc>
      </w:tr>
    </w:tbl>
    <w:p w14:paraId="380EC221" w14:textId="799B127B" w:rsidR="007C36CD" w:rsidRPr="00ED235E" w:rsidRDefault="007C36CD" w:rsidP="00D774B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3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ED235E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293A4B60" w14:textId="77777777" w:rsidR="007C36CD" w:rsidRPr="00E52395" w:rsidRDefault="007C36CD" w:rsidP="004A66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850"/>
        <w:gridCol w:w="1440"/>
        <w:gridCol w:w="277"/>
        <w:gridCol w:w="1523"/>
      </w:tblGrid>
      <w:tr w:rsidR="000C48F7" w:rsidRPr="00466A94" w14:paraId="214D674D" w14:textId="77777777" w:rsidTr="008C4925">
        <w:trPr>
          <w:trHeight w:val="450"/>
        </w:trPr>
        <w:tc>
          <w:tcPr>
            <w:tcW w:w="5850" w:type="dxa"/>
          </w:tcPr>
          <w:p w14:paraId="5A74C97E" w14:textId="77777777" w:rsidR="000C48F7" w:rsidRDefault="000C48F7" w:rsidP="00B33A8B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8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DEA6BDF" w14:textId="40930835" w:rsidR="00D57626" w:rsidRPr="00466A94" w:rsidRDefault="00D57626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6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106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E26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hideMark/>
          </w:tcPr>
          <w:p w14:paraId="25396F69" w14:textId="77777777" w:rsidR="00D976C6" w:rsidRDefault="00D976C6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5390F53" w14:textId="0F0DF33F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490D974D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hideMark/>
          </w:tcPr>
          <w:p w14:paraId="29724EFF" w14:textId="1436A2BD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D976C6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66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48F7" w:rsidRPr="00466A94" w14:paraId="4794FE37" w14:textId="77777777" w:rsidTr="008C4925">
        <w:trPr>
          <w:trHeight w:val="450"/>
        </w:trPr>
        <w:tc>
          <w:tcPr>
            <w:tcW w:w="5850" w:type="dxa"/>
          </w:tcPr>
          <w:p w14:paraId="3180C692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hideMark/>
          </w:tcPr>
          <w:p w14:paraId="344EA176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66A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48F7" w:rsidRPr="00466A94" w14:paraId="209706EE" w14:textId="77777777" w:rsidTr="008C4925">
        <w:trPr>
          <w:trHeight w:val="450"/>
        </w:trPr>
        <w:tc>
          <w:tcPr>
            <w:tcW w:w="5850" w:type="dxa"/>
            <w:hideMark/>
          </w:tcPr>
          <w:p w14:paraId="39E94F5C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6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46964BEC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0EEB6BDD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7895A991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48F7" w:rsidRPr="00466A94" w14:paraId="30D85B33" w14:textId="77777777" w:rsidTr="008C4925">
        <w:trPr>
          <w:trHeight w:val="419"/>
        </w:trPr>
        <w:tc>
          <w:tcPr>
            <w:tcW w:w="5850" w:type="dxa"/>
            <w:hideMark/>
          </w:tcPr>
          <w:p w14:paraId="5CF197A0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6A94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466A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3B52B3AF" w14:textId="114DFD80" w:rsidR="000C48F7" w:rsidRPr="00466A94" w:rsidRDefault="005D2CD5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277" w:type="dxa"/>
          </w:tcPr>
          <w:p w14:paraId="6EC42341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758956EB" w14:textId="3C97F020" w:rsidR="000C48F7" w:rsidRPr="00466A94" w:rsidRDefault="005D2CD5" w:rsidP="00BE0C7F">
            <w:pPr>
              <w:pStyle w:val="acctfourfigures"/>
              <w:tabs>
                <w:tab w:val="clear" w:pos="765"/>
                <w:tab w:val="left" w:pos="600"/>
                <w:tab w:val="decimal" w:pos="690"/>
              </w:tabs>
              <w:spacing w:line="240" w:lineRule="auto"/>
              <w:ind w:left="-83" w:right="-560" w:firstLine="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C48F7" w:rsidRPr="00466A94" w14:paraId="1F974E0D" w14:textId="77777777" w:rsidTr="008C4925">
        <w:trPr>
          <w:trHeight w:val="419"/>
        </w:trPr>
        <w:tc>
          <w:tcPr>
            <w:tcW w:w="5850" w:type="dxa"/>
            <w:hideMark/>
          </w:tcPr>
          <w:p w14:paraId="772F87AB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7574AAA5" w14:textId="7802CA26" w:rsidR="000C48F7" w:rsidRPr="00466A94" w:rsidRDefault="005D2CD5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2,587</w:t>
            </w:r>
          </w:p>
        </w:tc>
        <w:tc>
          <w:tcPr>
            <w:tcW w:w="277" w:type="dxa"/>
          </w:tcPr>
          <w:p w14:paraId="17C38224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42645ED8" w14:textId="355FF071" w:rsidR="000C48F7" w:rsidRPr="00466A94" w:rsidRDefault="005D2CD5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2,362</w:t>
            </w:r>
          </w:p>
        </w:tc>
      </w:tr>
      <w:tr w:rsidR="000C48F7" w:rsidRPr="00BE0C7F" w14:paraId="0FC39172" w14:textId="77777777" w:rsidTr="008C4925">
        <w:trPr>
          <w:trHeight w:val="419"/>
        </w:trPr>
        <w:tc>
          <w:tcPr>
            <w:tcW w:w="5850" w:type="dxa"/>
            <w:hideMark/>
          </w:tcPr>
          <w:p w14:paraId="0A9A0A70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440" w:type="dxa"/>
          </w:tcPr>
          <w:p w14:paraId="528F29A0" w14:textId="1E120BEB" w:rsidR="000C48F7" w:rsidRPr="00466A94" w:rsidRDefault="005D2CD5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65,613</w:t>
            </w:r>
          </w:p>
        </w:tc>
        <w:tc>
          <w:tcPr>
            <w:tcW w:w="277" w:type="dxa"/>
          </w:tcPr>
          <w:p w14:paraId="593CCF24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CE38720" w14:textId="2BE3C3A2" w:rsidR="000C48F7" w:rsidRPr="00466A94" w:rsidRDefault="005D2CD5" w:rsidP="00BE0C7F">
            <w:pPr>
              <w:pStyle w:val="acctfourfigures"/>
              <w:tabs>
                <w:tab w:val="clear" w:pos="765"/>
                <w:tab w:val="left" w:pos="600"/>
                <w:tab w:val="decimal" w:pos="690"/>
              </w:tabs>
              <w:spacing w:line="240" w:lineRule="auto"/>
              <w:ind w:left="-83" w:right="-560" w:firstLine="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C48F7" w:rsidRPr="00466A94" w14:paraId="3D9F83E8" w14:textId="77777777" w:rsidTr="008C4925">
        <w:trPr>
          <w:trHeight w:val="419"/>
        </w:trPr>
        <w:tc>
          <w:tcPr>
            <w:tcW w:w="5850" w:type="dxa"/>
            <w:hideMark/>
          </w:tcPr>
          <w:p w14:paraId="5CAF8C71" w14:textId="77777777" w:rsidR="000C48F7" w:rsidRPr="00466A94" w:rsidRDefault="000C48F7" w:rsidP="00236790">
            <w:pPr>
              <w:pStyle w:val="BodyText"/>
              <w:tabs>
                <w:tab w:val="left" w:pos="540"/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A9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55ABB692" w14:textId="11A29055" w:rsidR="000C48F7" w:rsidRPr="00466A94" w:rsidRDefault="005D2CD5" w:rsidP="00236790">
            <w:pPr>
              <w:pStyle w:val="acctfourfigures"/>
              <w:tabs>
                <w:tab w:val="left" w:pos="540"/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18,168</w:t>
            </w:r>
          </w:p>
        </w:tc>
        <w:tc>
          <w:tcPr>
            <w:tcW w:w="277" w:type="dxa"/>
          </w:tcPr>
          <w:p w14:paraId="3787F1FB" w14:textId="77777777" w:rsidR="000C48F7" w:rsidRPr="00466A94" w:rsidRDefault="000C48F7" w:rsidP="00236790">
            <w:pPr>
              <w:pStyle w:val="BodyText"/>
              <w:tabs>
                <w:tab w:val="left" w:pos="540"/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755AF615" w14:textId="5BD4E6AE" w:rsidR="000C48F7" w:rsidRPr="00466A94" w:rsidRDefault="005D2CD5" w:rsidP="001C57D8">
            <w:pPr>
              <w:pStyle w:val="block"/>
              <w:tabs>
                <w:tab w:val="left" w:pos="540"/>
                <w:tab w:val="decimal" w:pos="730"/>
                <w:tab w:val="decimal" w:pos="1154"/>
              </w:tabs>
              <w:spacing w:after="0" w:line="240" w:lineRule="atLeast"/>
              <w:ind w:left="0" w:right="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11,108</w:t>
            </w:r>
          </w:p>
        </w:tc>
      </w:tr>
      <w:tr w:rsidR="000C48F7" w:rsidRPr="00466A94" w14:paraId="07088FFA" w14:textId="77777777" w:rsidTr="008C4925">
        <w:trPr>
          <w:trHeight w:val="419"/>
        </w:trPr>
        <w:tc>
          <w:tcPr>
            <w:tcW w:w="5850" w:type="dxa"/>
            <w:hideMark/>
          </w:tcPr>
          <w:p w14:paraId="2B9433EC" w14:textId="77777777" w:rsidR="000C48F7" w:rsidRPr="00466A94" w:rsidRDefault="000C48F7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A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8BA00" w14:textId="2487CEAB" w:rsidR="000C48F7" w:rsidRPr="00466A94" w:rsidRDefault="005D2CD5">
            <w:pPr>
              <w:pStyle w:val="acctfourfigures"/>
              <w:tabs>
                <w:tab w:val="decimal" w:pos="730"/>
              </w:tabs>
              <w:spacing w:line="240" w:lineRule="auto"/>
              <w:ind w:left="-83" w:right="70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86,573</w:t>
            </w:r>
          </w:p>
        </w:tc>
        <w:tc>
          <w:tcPr>
            <w:tcW w:w="277" w:type="dxa"/>
          </w:tcPr>
          <w:p w14:paraId="512486F6" w14:textId="77777777" w:rsidR="000C48F7" w:rsidRPr="00466A94" w:rsidRDefault="000C48F7">
            <w:pPr>
              <w:pStyle w:val="BodyText"/>
              <w:tabs>
                <w:tab w:val="decimal" w:pos="792"/>
              </w:tabs>
              <w:spacing w:after="0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A7A0A" w14:textId="09103C08" w:rsidR="000C48F7" w:rsidRPr="00466A94" w:rsidRDefault="005D2CD5">
            <w:pPr>
              <w:pStyle w:val="block"/>
              <w:tabs>
                <w:tab w:val="decimal" w:pos="730"/>
                <w:tab w:val="decimal" w:pos="1154"/>
              </w:tabs>
              <w:spacing w:after="0" w:line="240" w:lineRule="atLeast"/>
              <w:ind w:left="0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13,470</w:t>
            </w:r>
          </w:p>
        </w:tc>
      </w:tr>
    </w:tbl>
    <w:p w14:paraId="4BA0366C" w14:textId="77777777" w:rsidR="00882135" w:rsidRPr="00E52395" w:rsidRDefault="00882135" w:rsidP="008821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6198DAEA" w14:textId="278D8313" w:rsidR="00464B58" w:rsidRDefault="00464B58" w:rsidP="002F673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64B5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4ACEFED" w14:textId="77777777" w:rsidR="00C42B98" w:rsidRPr="00FB007B" w:rsidRDefault="00C42B98" w:rsidP="00C42B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49FE3843" w14:textId="573BCB50" w:rsidR="00DD5171" w:rsidRPr="00063E43" w:rsidRDefault="00DD5171" w:rsidP="00FB007B">
      <w:pPr>
        <w:pStyle w:val="ListParagraph"/>
        <w:numPr>
          <w:ilvl w:val="0"/>
          <w:numId w:val="41"/>
        </w:numPr>
        <w:tabs>
          <w:tab w:val="clear" w:pos="907"/>
          <w:tab w:val="left" w:pos="54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063E43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ในการประชุมคณะกรรมการของบริษัทย่อยทางอ้อมแห่งหนึ่งเมื่อวันที่ </w:t>
      </w:r>
      <w:r w:rsidRPr="00063E43">
        <w:rPr>
          <w:rFonts w:ascii="Angsana New" w:hAnsi="Angsana New"/>
          <w:sz w:val="30"/>
          <w:szCs w:val="30"/>
        </w:rPr>
        <w:t xml:space="preserve">11 </w:t>
      </w:r>
      <w:r w:rsidRPr="00063E4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063E43">
        <w:rPr>
          <w:rFonts w:ascii="Angsana New" w:hAnsi="Angsana New"/>
          <w:sz w:val="30"/>
          <w:szCs w:val="30"/>
        </w:rPr>
        <w:t xml:space="preserve">2564 </w:t>
      </w:r>
      <w:r w:rsidRPr="00063E43">
        <w:rPr>
          <w:rFonts w:ascii="Angsana New" w:hAnsi="Angsana New" w:hint="cs"/>
          <w:sz w:val="30"/>
          <w:szCs w:val="30"/>
          <w:cs/>
        </w:rPr>
        <w:t>คณะกรรมการของบริษัทย่อยทางอ้อมมีมติอนุมัติการซื้อธุรกิจการให้บริการโฆษณา การนำเสนอข่าวสารและเนื้อหาดิจิตอล</w:t>
      </w:r>
      <w:r w:rsidRPr="00063E43">
        <w:rPr>
          <w:rFonts w:ascii="Angsana New" w:hAnsi="Angsana New"/>
          <w:sz w:val="30"/>
          <w:szCs w:val="30"/>
        </w:rPr>
        <w:t xml:space="preserve"> </w:t>
      </w:r>
      <w:r w:rsidRPr="00063E43">
        <w:rPr>
          <w:rFonts w:ascii="Angsana New" w:hAnsi="Angsana New" w:hint="cs"/>
          <w:sz w:val="30"/>
          <w:szCs w:val="30"/>
          <w:cs/>
        </w:rPr>
        <w:t xml:space="preserve">ภายใต้ชื่อ </w:t>
      </w:r>
      <w:r w:rsidRPr="00063E43">
        <w:rPr>
          <w:rFonts w:ascii="Angsana New" w:hAnsi="Angsana New"/>
          <w:sz w:val="30"/>
          <w:szCs w:val="30"/>
        </w:rPr>
        <w:t xml:space="preserve">“The People” </w:t>
      </w:r>
      <w:r w:rsidRPr="00063E43">
        <w:rPr>
          <w:rFonts w:ascii="Angsana New" w:hAnsi="Angsana New" w:hint="cs"/>
          <w:sz w:val="30"/>
          <w:szCs w:val="30"/>
          <w:cs/>
        </w:rPr>
        <w:t xml:space="preserve">และทรัพย์สินที่เกี่ยวข้องมูลค่ารวมจำนวน </w:t>
      </w:r>
      <w:r w:rsidRPr="00063E43">
        <w:rPr>
          <w:rFonts w:ascii="Angsana New" w:hAnsi="Angsana New"/>
          <w:sz w:val="30"/>
          <w:szCs w:val="30"/>
        </w:rPr>
        <w:t xml:space="preserve">30.00 </w:t>
      </w:r>
      <w:r w:rsidRPr="00063E43">
        <w:rPr>
          <w:rFonts w:ascii="Angsana New" w:hAnsi="Angsana New" w:hint="cs"/>
          <w:sz w:val="30"/>
          <w:szCs w:val="30"/>
          <w:cs/>
        </w:rPr>
        <w:t xml:space="preserve">ล้านบาท จากบริษัทแห่งหนึ่ง </w:t>
      </w:r>
    </w:p>
    <w:p w14:paraId="38C13FDA" w14:textId="77777777" w:rsidR="00DD5171" w:rsidRPr="00063E43" w:rsidRDefault="00DD5171" w:rsidP="00FB007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8BB6A6E" w14:textId="619BC1CE" w:rsidR="00DD5171" w:rsidRDefault="00DD5171" w:rsidP="00E52395">
      <w:pPr>
        <w:pStyle w:val="ListParagraph"/>
        <w:tabs>
          <w:tab w:val="clear" w:pos="907"/>
          <w:tab w:val="left" w:pos="540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D93135">
        <w:rPr>
          <w:rFonts w:ascii="Angsana New" w:hAnsi="Angsana New" w:hint="cs"/>
          <w:sz w:val="30"/>
          <w:szCs w:val="30"/>
          <w:cs/>
        </w:rPr>
        <w:t>ทางอ้อม</w:t>
      </w:r>
      <w:r>
        <w:rPr>
          <w:rFonts w:ascii="Angsana New" w:hAnsi="Angsana New" w:hint="cs"/>
          <w:sz w:val="30"/>
          <w:szCs w:val="30"/>
          <w:cs/>
        </w:rPr>
        <w:t xml:space="preserve">ได้จ่ายเงินมัดจำจำนวน </w:t>
      </w:r>
      <w:r>
        <w:rPr>
          <w:rFonts w:ascii="Angsana New" w:hAnsi="Angsana New"/>
          <w:sz w:val="30"/>
          <w:szCs w:val="30"/>
        </w:rPr>
        <w:t xml:space="preserve">2.00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ต่อมาเมื่อวันที่ </w:t>
      </w:r>
      <w:r w:rsidR="003535ED">
        <w:rPr>
          <w:rFonts w:ascii="Angsana New" w:hAnsi="Angsana New"/>
          <w:sz w:val="30"/>
          <w:szCs w:val="30"/>
        </w:rPr>
        <w:t>29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บริษัทย่อยทางอ้อมได้จ่ายชำระเงินค่าซื้อขายจำนวน </w:t>
      </w:r>
      <w:r>
        <w:rPr>
          <w:rFonts w:ascii="Angsana New" w:hAnsi="Angsana New"/>
          <w:sz w:val="30"/>
          <w:szCs w:val="30"/>
        </w:rPr>
        <w:t xml:space="preserve">18.00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รวมทั้งสิ้น </w:t>
      </w:r>
      <w:r>
        <w:rPr>
          <w:rFonts w:ascii="Angsana New" w:hAnsi="Angsana New"/>
          <w:sz w:val="30"/>
          <w:szCs w:val="30"/>
        </w:rPr>
        <w:t xml:space="preserve">20.00 </w:t>
      </w:r>
      <w:r>
        <w:rPr>
          <w:rFonts w:ascii="Angsana New" w:hAnsi="Angsana New" w:hint="cs"/>
          <w:sz w:val="30"/>
          <w:szCs w:val="30"/>
          <w:cs/>
        </w:rPr>
        <w:t>ล้านบาท และสำหรับการชำระราคา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ค่าซื้อขายส่วนที่เหลือจำนวน </w:t>
      </w:r>
      <w:r>
        <w:rPr>
          <w:rFonts w:ascii="Angsana New" w:hAnsi="Angsana New"/>
          <w:sz w:val="30"/>
          <w:szCs w:val="30"/>
        </w:rPr>
        <w:t xml:space="preserve">10.00 </w:t>
      </w:r>
      <w:r>
        <w:rPr>
          <w:rFonts w:ascii="Angsana New" w:hAnsi="Angsana New" w:hint="cs"/>
          <w:sz w:val="30"/>
          <w:szCs w:val="30"/>
          <w:cs/>
        </w:rPr>
        <w:t>ล้านบาท ตกลงชำระหนี้ตามเงื่อนไขในสัญญา</w:t>
      </w:r>
    </w:p>
    <w:p w14:paraId="2F66E9C2" w14:textId="1A227CDD" w:rsidR="003E6378" w:rsidRPr="00063E43" w:rsidRDefault="003E6378" w:rsidP="00FB007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87EBC6A" w14:textId="66D50300" w:rsidR="00FB007B" w:rsidRPr="00FB007B" w:rsidRDefault="00FB007B" w:rsidP="00FB007B">
      <w:pPr>
        <w:pStyle w:val="ListParagraph"/>
        <w:numPr>
          <w:ilvl w:val="0"/>
          <w:numId w:val="41"/>
        </w:numPr>
        <w:tabs>
          <w:tab w:val="clear" w:pos="907"/>
          <w:tab w:val="left" w:pos="54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FB007B">
        <w:rPr>
          <w:rFonts w:ascii="Angsana New" w:hAnsi="Angsana New"/>
          <w:sz w:val="30"/>
          <w:szCs w:val="30"/>
          <w:cs/>
        </w:rPr>
        <w:t>เมื่อวันที่ 1 พฤศจิกายน 2564 บริษัท</w:t>
      </w:r>
      <w:r w:rsidR="007C06A1">
        <w:rPr>
          <w:rFonts w:ascii="Angsana New" w:hAnsi="Angsana New" w:hint="cs"/>
          <w:sz w:val="30"/>
          <w:szCs w:val="30"/>
          <w:cs/>
        </w:rPr>
        <w:t>ย่อย</w:t>
      </w:r>
      <w:r w:rsidRPr="00FB007B">
        <w:rPr>
          <w:rFonts w:ascii="Angsana New" w:hAnsi="Angsana New"/>
          <w:sz w:val="30"/>
          <w:szCs w:val="30"/>
          <w:cs/>
        </w:rPr>
        <w:t>ได้ทำสัญญากู้ยืมเงินระยะยาวกับสถาบันการเงินในประเทศแห่งหนึ่งจำนวน 20.00 ล้านบาท เพื่อใช้ในการเพิ่มศักยภาพในการดำเนินธุรกิจ เงินกู้ยืมดังกล่าวมีอัตราดอกเบี้ยในอัตรา</w:t>
      </w:r>
    </w:p>
    <w:p w14:paraId="510EEB46" w14:textId="511DC699" w:rsidR="00FB007B" w:rsidRDefault="00FB007B" w:rsidP="00FB007B">
      <w:pPr>
        <w:pStyle w:val="ListParagraph"/>
        <w:tabs>
          <w:tab w:val="clear" w:pos="907"/>
          <w:tab w:val="left" w:pos="540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B007B">
        <w:rPr>
          <w:rFonts w:ascii="Angsana New" w:hAnsi="Angsana New"/>
          <w:sz w:val="30"/>
          <w:szCs w:val="30"/>
          <w:cs/>
        </w:rPr>
        <w:t>ร้อยละ 2 - 7 ต่อปี และมีกำหนดชำระคืนเป็นรายเดือนภายในระยะเวลา 5 ปี นับตั้งแต่เดือนพฤษภาคม 2565 ถึงเดือนตุลาคม 2569 ทั้งนี้ บริษัท</w:t>
      </w:r>
      <w:r w:rsidR="007C06A1">
        <w:rPr>
          <w:rFonts w:ascii="Angsana New" w:hAnsi="Angsana New" w:hint="cs"/>
          <w:sz w:val="30"/>
          <w:szCs w:val="30"/>
          <w:cs/>
        </w:rPr>
        <w:t>ย่อย</w:t>
      </w:r>
      <w:r w:rsidRPr="00FB007B">
        <w:rPr>
          <w:rFonts w:ascii="Angsana New" w:hAnsi="Angsana New"/>
          <w:sz w:val="30"/>
          <w:szCs w:val="30"/>
          <w:cs/>
        </w:rPr>
        <w:t>มีข้อผูกพันที่จะต้องปฏิบัติตามเงื่อนไขและข้อจำกัดที่กำหนดในสัญญาเงินกู้ยืม เช่น การดำรงสัดส่วนความสามารถในการชำระหนี้ เงินกู้ยืมดังกล่าวค้ำประกันโดยเงินลงทุนในบริษัทย่อย</w:t>
      </w:r>
      <w:r w:rsidR="007C06A1">
        <w:rPr>
          <w:rFonts w:ascii="Angsana New" w:hAnsi="Angsana New" w:hint="cs"/>
          <w:sz w:val="30"/>
          <w:szCs w:val="30"/>
          <w:cs/>
        </w:rPr>
        <w:t>ทางอ้อม</w:t>
      </w:r>
      <w:r w:rsidRPr="00FB007B">
        <w:rPr>
          <w:rFonts w:ascii="Angsana New" w:hAnsi="Angsana New"/>
          <w:sz w:val="30"/>
          <w:szCs w:val="30"/>
          <w:cs/>
        </w:rPr>
        <w:t>และ</w:t>
      </w:r>
      <w:r w:rsidR="00556179">
        <w:rPr>
          <w:rFonts w:ascii="Angsana New" w:hAnsi="Angsana New" w:hint="cs"/>
          <w:sz w:val="30"/>
          <w:szCs w:val="30"/>
          <w:cs/>
        </w:rPr>
        <w:t>กิจการ</w:t>
      </w:r>
      <w:r w:rsidRPr="00FB007B">
        <w:rPr>
          <w:rFonts w:ascii="Angsana New" w:hAnsi="Angsana New"/>
          <w:sz w:val="30"/>
          <w:szCs w:val="30"/>
          <w:cs/>
        </w:rPr>
        <w:t>ที่เกี่ยวข้องกัน</w:t>
      </w:r>
    </w:p>
    <w:p w14:paraId="6F94E41C" w14:textId="3DFFECE6" w:rsidR="00E52395" w:rsidRPr="00E52395" w:rsidRDefault="00E52395" w:rsidP="00FB007B">
      <w:pPr>
        <w:pStyle w:val="ListParagraph"/>
        <w:tabs>
          <w:tab w:val="clear" w:pos="907"/>
          <w:tab w:val="left" w:pos="540"/>
          <w:tab w:val="left" w:pos="1080"/>
        </w:tabs>
        <w:spacing w:line="240" w:lineRule="auto"/>
        <w:ind w:left="990"/>
        <w:jc w:val="thaiDistribute"/>
        <w:rPr>
          <w:rFonts w:ascii="Angsana New" w:hAnsi="Angsana New"/>
          <w:sz w:val="16"/>
          <w:szCs w:val="16"/>
        </w:rPr>
      </w:pPr>
    </w:p>
    <w:p w14:paraId="1E300E98" w14:textId="7C204F13" w:rsidR="00E52395" w:rsidRDefault="00E52395" w:rsidP="00E52395">
      <w:pPr>
        <w:pStyle w:val="ListParagraph"/>
        <w:numPr>
          <w:ilvl w:val="0"/>
          <w:numId w:val="41"/>
        </w:numPr>
        <w:tabs>
          <w:tab w:val="clear" w:pos="907"/>
          <w:tab w:val="left" w:pos="54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คณะกรรมการมีมติในเรื่องต่างๆ ดังนี้</w:t>
      </w:r>
    </w:p>
    <w:p w14:paraId="7E867E8A" w14:textId="2AFE7661" w:rsidR="00E52395" w:rsidRDefault="00E52395" w:rsidP="005A397C">
      <w:pPr>
        <w:pStyle w:val="ListParagraph"/>
        <w:numPr>
          <w:ilvl w:val="1"/>
          <w:numId w:val="41"/>
        </w:numPr>
        <w:tabs>
          <w:tab w:val="clear" w:pos="907"/>
          <w:tab w:val="clear" w:pos="1644"/>
          <w:tab w:val="clear" w:pos="1871"/>
          <w:tab w:val="left" w:pos="540"/>
        </w:tabs>
        <w:spacing w:line="240" w:lineRule="auto"/>
        <w:ind w:left="1350" w:hanging="30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อนุมัติการ</w:t>
      </w:r>
      <w:r w:rsidR="003E0569">
        <w:rPr>
          <w:rFonts w:ascii="Angsana New" w:hAnsi="Angsana New" w:hint="cs"/>
          <w:sz w:val="30"/>
          <w:szCs w:val="30"/>
          <w:cs/>
        </w:rPr>
        <w:t>จำ</w:t>
      </w:r>
      <w:r>
        <w:rPr>
          <w:rFonts w:ascii="Angsana New" w:hAnsi="Angsana New" w:hint="cs"/>
          <w:sz w:val="30"/>
          <w:szCs w:val="30"/>
          <w:cs/>
        </w:rPr>
        <w:t>หน่ายเงินลงทุนในบริษัท คมชัดลึก มีเดีย จำกัด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17,499,998 </w:t>
      </w:r>
      <w:r>
        <w:rPr>
          <w:rFonts w:ascii="Angsana New" w:hAnsi="Angsana New" w:hint="cs"/>
          <w:sz w:val="30"/>
          <w:szCs w:val="30"/>
          <w:cs/>
        </w:rPr>
        <w:t xml:space="preserve">หุ้น คิดเป็นมูลค่ารวมทั้งสิ้น </w:t>
      </w:r>
      <w:r>
        <w:rPr>
          <w:rFonts w:ascii="Angsana New" w:hAnsi="Angsana New"/>
          <w:sz w:val="30"/>
          <w:szCs w:val="30"/>
        </w:rPr>
        <w:t xml:space="preserve">14.26 </w:t>
      </w:r>
      <w:r>
        <w:rPr>
          <w:rFonts w:ascii="Angsana New" w:hAnsi="Angsana New" w:hint="cs"/>
          <w:sz w:val="30"/>
          <w:szCs w:val="30"/>
          <w:cs/>
        </w:rPr>
        <w:t>ล้านบาท ให้แก่บุคคลที่ไม่เกี่ยวข้องกัน</w:t>
      </w:r>
    </w:p>
    <w:p w14:paraId="3BA4F7EE" w14:textId="3B2316C4" w:rsidR="00E52395" w:rsidRDefault="00E52395" w:rsidP="005A397C">
      <w:pPr>
        <w:pStyle w:val="ListParagraph"/>
        <w:numPr>
          <w:ilvl w:val="1"/>
          <w:numId w:val="41"/>
        </w:numPr>
        <w:tabs>
          <w:tab w:val="clear" w:pos="907"/>
          <w:tab w:val="clear" w:pos="1644"/>
          <w:tab w:val="clear" w:pos="1871"/>
          <w:tab w:val="left" w:pos="540"/>
        </w:tabs>
        <w:spacing w:line="240" w:lineRule="auto"/>
        <w:ind w:left="1350" w:hanging="30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อนุมัติการจัดตั้งบริษัทย่อยแห่ง</w:t>
      </w:r>
      <w:r w:rsidR="0017518C">
        <w:rPr>
          <w:rFonts w:ascii="Angsana New" w:hAnsi="Angsana New" w:hint="cs"/>
          <w:sz w:val="30"/>
          <w:szCs w:val="30"/>
          <w:cs/>
        </w:rPr>
        <w:t>หนึ่ง</w:t>
      </w:r>
      <w:r>
        <w:rPr>
          <w:rFonts w:ascii="Angsana New" w:hAnsi="Angsana New" w:hint="cs"/>
          <w:sz w:val="30"/>
          <w:szCs w:val="30"/>
          <w:cs/>
        </w:rPr>
        <w:t xml:space="preserve"> (บริษัท ขอบสนาม จำกัด) บริษัทถือหุ้นในสัดส่วนร้อยละ </w:t>
      </w:r>
      <w:r>
        <w:rPr>
          <w:rFonts w:ascii="Angsana New" w:hAnsi="Angsana New"/>
          <w:sz w:val="30"/>
          <w:szCs w:val="30"/>
        </w:rPr>
        <w:t xml:space="preserve">99.998 </w:t>
      </w:r>
      <w:r>
        <w:rPr>
          <w:rFonts w:ascii="Angsana New" w:hAnsi="Angsana New" w:hint="cs"/>
          <w:sz w:val="30"/>
          <w:szCs w:val="30"/>
          <w:cs/>
        </w:rPr>
        <w:t xml:space="preserve">โดยมีทุนจดทะเบียนจำนวน </w:t>
      </w:r>
      <w:r>
        <w:rPr>
          <w:rFonts w:ascii="Angsana New" w:hAnsi="Angsana New"/>
          <w:sz w:val="30"/>
          <w:szCs w:val="30"/>
        </w:rPr>
        <w:t xml:space="preserve">1.00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sectPr w:rsidR="00E52395" w:rsidSect="002C6C6D">
      <w:headerReference w:type="default" r:id="rId13"/>
      <w:pgSz w:w="11909" w:h="16834" w:code="9"/>
      <w:pgMar w:top="692" w:right="1151" w:bottom="578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87F8D" w14:textId="77777777" w:rsidR="00CF6367" w:rsidRDefault="00CF6367">
      <w:r>
        <w:separator/>
      </w:r>
    </w:p>
  </w:endnote>
  <w:endnote w:type="continuationSeparator" w:id="0">
    <w:p w14:paraId="430158C2" w14:textId="77777777" w:rsidR="00CF6367" w:rsidRDefault="00CF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036243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6CC7530" w14:textId="766A535D" w:rsidR="003E6378" w:rsidRPr="00140FD0" w:rsidRDefault="003E6378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140FD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140FD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140FD0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31</w:t>
        </w:r>
        <w:r w:rsidRPr="00140FD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13344" w14:textId="488F918D" w:rsidR="003E6378" w:rsidRPr="00CE24D0" w:rsidRDefault="003E6378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34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332899DC" w14:textId="77777777" w:rsidR="003E6378" w:rsidRPr="00AC7B7C" w:rsidRDefault="003E6378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D6F7C" w14:textId="77777777" w:rsidR="003E6378" w:rsidRPr="007916B1" w:rsidRDefault="003E6378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8EAA81D" w14:textId="77777777" w:rsidR="003E6378" w:rsidRPr="002F7024" w:rsidRDefault="003E6378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B78ED" w14:textId="77777777" w:rsidR="00CF6367" w:rsidRDefault="00CF6367">
      <w:r>
        <w:separator/>
      </w:r>
    </w:p>
  </w:footnote>
  <w:footnote w:type="continuationSeparator" w:id="0">
    <w:p w14:paraId="24EFD012" w14:textId="77777777" w:rsidR="00CF6367" w:rsidRDefault="00CF6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2AD64" w14:textId="77777777" w:rsidR="003E6378" w:rsidRPr="00071CA3" w:rsidRDefault="003E6378" w:rsidP="00464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6582B90E" w14:textId="77777777" w:rsidR="003E6378" w:rsidRPr="00071CA3" w:rsidRDefault="003E6378" w:rsidP="0046425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3024538" w14:textId="1FBDEE43" w:rsidR="003E6378" w:rsidRPr="003F3092" w:rsidRDefault="003E6378" w:rsidP="00464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22767D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057DE0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057DE0">
      <w:rPr>
        <w:rFonts w:ascii="Angsana New" w:hAnsi="Angsana New"/>
        <w:b/>
        <w:bCs/>
        <w:sz w:val="32"/>
        <w:szCs w:val="32"/>
      </w:rPr>
      <w:t>2564</w:t>
    </w:r>
    <w:r w:rsidRPr="0022767D">
      <w:rPr>
        <w:rFonts w:ascii="Angsana New" w:hAnsi="Angsana New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/>
        <w:bCs/>
        <w:sz w:val="30"/>
        <w:szCs w:val="30"/>
        <w:cs/>
      </w:rPr>
      <w:t>แต่สอบทานแล้ว</w:t>
    </w:r>
    <w:r w:rsidRPr="0022767D">
      <w:rPr>
        <w:rFonts w:ascii="Angsana New" w:hAnsi="Angsana New"/>
        <w:bCs/>
        <w:sz w:val="30"/>
        <w:szCs w:val="30"/>
        <w:cs/>
      </w:rPr>
      <w:t>)</w:t>
    </w:r>
  </w:p>
  <w:p w14:paraId="3BDBB744" w14:textId="77777777" w:rsidR="003E6378" w:rsidRDefault="003E63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0BEC5" w14:textId="77777777" w:rsidR="003E6378" w:rsidRPr="00071CA3" w:rsidRDefault="003E6378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57634868" w14:textId="64AA5C3F" w:rsidR="003E6378" w:rsidRPr="00071CA3" w:rsidRDefault="003E6378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DADEFDE" w14:textId="5A71028E" w:rsidR="003E6378" w:rsidRPr="003F3092" w:rsidRDefault="003E6378" w:rsidP="00821C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ไม่ได้ตรวจสอบแต่สอบทานแล้ว)</w:t>
    </w:r>
  </w:p>
  <w:p w14:paraId="7A93F040" w14:textId="77777777" w:rsidR="003E6378" w:rsidRPr="000D0888" w:rsidRDefault="003E6378" w:rsidP="0074118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54EEA" w14:textId="77777777" w:rsidR="003E6378" w:rsidRPr="00E66B73" w:rsidRDefault="003E6378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33E151EE" w14:textId="0245557D" w:rsidR="003E6378" w:rsidRPr="00A266E1" w:rsidRDefault="003E6378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ระหว่างกาลแบบย่อ</w:t>
    </w:r>
  </w:p>
  <w:p w14:paraId="591933F2" w14:textId="51621656" w:rsidR="003E6378" w:rsidRPr="003F3092" w:rsidRDefault="003E6378" w:rsidP="00821C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>สำหรับงวดสาม</w:t>
    </w:r>
    <w:r>
      <w:rPr>
        <w:rFonts w:ascii="Angsana New" w:hAnsi="Angsana New" w:hint="cs"/>
        <w:b/>
        <w:bCs/>
        <w:sz w:val="32"/>
        <w:szCs w:val="32"/>
        <w:cs/>
      </w:rPr>
      <w:t>เดือนและเก้า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2564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ไม่ได้ตรวจสอบแต่สอบทานแล้ว)</w:t>
    </w:r>
  </w:p>
  <w:p w14:paraId="342DFB53" w14:textId="77777777" w:rsidR="003E6378" w:rsidRDefault="003E6378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7D0D3B"/>
    <w:multiLevelType w:val="hybridMultilevel"/>
    <w:tmpl w:val="F66C35F8"/>
    <w:lvl w:ilvl="0" w:tplc="B69029DE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CB9490A"/>
    <w:multiLevelType w:val="hybridMultilevel"/>
    <w:tmpl w:val="99443318"/>
    <w:lvl w:ilvl="0" w:tplc="EB14145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513954"/>
    <w:multiLevelType w:val="hybridMultilevel"/>
    <w:tmpl w:val="6F2C4D68"/>
    <w:lvl w:ilvl="0" w:tplc="2A242622">
      <w:start w:val="34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7B7A6D24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4" w15:restartNumberingAfterBreak="0">
    <w:nsid w:val="11580CF6"/>
    <w:multiLevelType w:val="hybridMultilevel"/>
    <w:tmpl w:val="88629226"/>
    <w:lvl w:ilvl="0" w:tplc="4F0E514E"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3253772"/>
    <w:multiLevelType w:val="hybridMultilevel"/>
    <w:tmpl w:val="A304432C"/>
    <w:lvl w:ilvl="0" w:tplc="7ED6484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1CF65100"/>
    <w:multiLevelType w:val="hybridMultilevel"/>
    <w:tmpl w:val="EA8A6BE2"/>
    <w:lvl w:ilvl="0" w:tplc="E140D0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B0CBB"/>
    <w:multiLevelType w:val="hybridMultilevel"/>
    <w:tmpl w:val="822AFA5A"/>
    <w:lvl w:ilvl="0" w:tplc="9028FBD6">
      <w:start w:val="1"/>
      <w:numFmt w:val="thaiLetters"/>
      <w:lvlText w:val="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1AD49FF2">
      <w:start w:val="1"/>
      <w:numFmt w:val="thaiLetters"/>
      <w:lvlText w:val="%3)"/>
      <w:lvlJc w:val="left"/>
      <w:pPr>
        <w:ind w:left="2727" w:hanging="180"/>
      </w:pPr>
      <w:rPr>
        <w:rFonts w:hint="default"/>
        <w:b w:val="0"/>
        <w:bCs w:val="0"/>
        <w:sz w:val="30"/>
        <w:szCs w:val="3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3035FD0"/>
    <w:multiLevelType w:val="hybridMultilevel"/>
    <w:tmpl w:val="2DCE8078"/>
    <w:lvl w:ilvl="0" w:tplc="296A3776"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9" w15:restartNumberingAfterBreak="0">
    <w:nsid w:val="23D678CB"/>
    <w:multiLevelType w:val="hybridMultilevel"/>
    <w:tmpl w:val="821E43D8"/>
    <w:lvl w:ilvl="0" w:tplc="63EA6C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CE20473"/>
    <w:multiLevelType w:val="hybridMultilevel"/>
    <w:tmpl w:val="EC783846"/>
    <w:lvl w:ilvl="0" w:tplc="0332148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C825DD"/>
    <w:multiLevelType w:val="hybridMultilevel"/>
    <w:tmpl w:val="07B4F644"/>
    <w:lvl w:ilvl="0" w:tplc="3DE852C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CB35F50"/>
    <w:multiLevelType w:val="hybridMultilevel"/>
    <w:tmpl w:val="1160CD4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77654C"/>
    <w:multiLevelType w:val="hybridMultilevel"/>
    <w:tmpl w:val="92FAFD7A"/>
    <w:lvl w:ilvl="0" w:tplc="5982610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7BF20C9"/>
    <w:multiLevelType w:val="hybridMultilevel"/>
    <w:tmpl w:val="998C31E8"/>
    <w:lvl w:ilvl="0" w:tplc="96386B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BC92B3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BF2D0F"/>
    <w:multiLevelType w:val="hybridMultilevel"/>
    <w:tmpl w:val="CA281560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71790AC8"/>
    <w:multiLevelType w:val="hybridMultilevel"/>
    <w:tmpl w:val="0F58E2E8"/>
    <w:lvl w:ilvl="0" w:tplc="85603064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4F10339"/>
    <w:multiLevelType w:val="hybridMultilevel"/>
    <w:tmpl w:val="42A650FE"/>
    <w:lvl w:ilvl="0" w:tplc="0B98164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DC2751"/>
    <w:multiLevelType w:val="hybridMultilevel"/>
    <w:tmpl w:val="1F06974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5"/>
  </w:num>
  <w:num w:numId="14">
    <w:abstractNumId w:val="23"/>
  </w:num>
  <w:num w:numId="15">
    <w:abstractNumId w:val="27"/>
  </w:num>
  <w:num w:numId="16">
    <w:abstractNumId w:val="10"/>
  </w:num>
  <w:num w:numId="17">
    <w:abstractNumId w:val="36"/>
  </w:num>
  <w:num w:numId="18">
    <w:abstractNumId w:val="12"/>
  </w:num>
  <w:num w:numId="19">
    <w:abstractNumId w:val="14"/>
  </w:num>
  <w:num w:numId="20">
    <w:abstractNumId w:val="34"/>
  </w:num>
  <w:num w:numId="21">
    <w:abstractNumId w:val="22"/>
  </w:num>
  <w:num w:numId="22">
    <w:abstractNumId w:val="32"/>
  </w:num>
  <w:num w:numId="23">
    <w:abstractNumId w:val="15"/>
  </w:num>
  <w:num w:numId="24">
    <w:abstractNumId w:val="31"/>
  </w:num>
  <w:num w:numId="25">
    <w:abstractNumId w:val="13"/>
  </w:num>
  <w:num w:numId="26">
    <w:abstractNumId w:val="17"/>
  </w:num>
  <w:num w:numId="27">
    <w:abstractNumId w:val="30"/>
  </w:num>
  <w:num w:numId="28">
    <w:abstractNumId w:val="33"/>
  </w:num>
  <w:num w:numId="29">
    <w:abstractNumId w:val="39"/>
  </w:num>
  <w:num w:numId="30">
    <w:abstractNumId w:val="26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1"/>
  </w:num>
  <w:num w:numId="34">
    <w:abstractNumId w:val="11"/>
  </w:num>
  <w:num w:numId="35">
    <w:abstractNumId w:val="16"/>
  </w:num>
  <w:num w:numId="36">
    <w:abstractNumId w:val="29"/>
  </w:num>
  <w:num w:numId="37">
    <w:abstractNumId w:val="37"/>
  </w:num>
  <w:num w:numId="38">
    <w:abstractNumId w:val="38"/>
  </w:num>
  <w:num w:numId="39">
    <w:abstractNumId w:val="19"/>
  </w:num>
  <w:num w:numId="40">
    <w:abstractNumId w:val="24"/>
  </w:num>
  <w:num w:numId="41">
    <w:abstractNumId w:val="2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50B"/>
    <w:rsid w:val="00000911"/>
    <w:rsid w:val="00000AEB"/>
    <w:rsid w:val="00000DF2"/>
    <w:rsid w:val="00000E70"/>
    <w:rsid w:val="00001062"/>
    <w:rsid w:val="00001091"/>
    <w:rsid w:val="000012A2"/>
    <w:rsid w:val="00001385"/>
    <w:rsid w:val="0000142E"/>
    <w:rsid w:val="000019AF"/>
    <w:rsid w:val="00001A27"/>
    <w:rsid w:val="00001A46"/>
    <w:rsid w:val="00001A62"/>
    <w:rsid w:val="00001B39"/>
    <w:rsid w:val="000022D5"/>
    <w:rsid w:val="00002543"/>
    <w:rsid w:val="000026AE"/>
    <w:rsid w:val="00002799"/>
    <w:rsid w:val="000027C5"/>
    <w:rsid w:val="000035A8"/>
    <w:rsid w:val="000035E3"/>
    <w:rsid w:val="0000361A"/>
    <w:rsid w:val="000037F0"/>
    <w:rsid w:val="0000398E"/>
    <w:rsid w:val="00003D19"/>
    <w:rsid w:val="00003E1D"/>
    <w:rsid w:val="00003EEC"/>
    <w:rsid w:val="00004071"/>
    <w:rsid w:val="00004074"/>
    <w:rsid w:val="000048A5"/>
    <w:rsid w:val="000052FE"/>
    <w:rsid w:val="00005449"/>
    <w:rsid w:val="00005628"/>
    <w:rsid w:val="0000562A"/>
    <w:rsid w:val="00005682"/>
    <w:rsid w:val="000058F6"/>
    <w:rsid w:val="0000596E"/>
    <w:rsid w:val="00005A16"/>
    <w:rsid w:val="00005B3B"/>
    <w:rsid w:val="00005D92"/>
    <w:rsid w:val="000062F0"/>
    <w:rsid w:val="000063D9"/>
    <w:rsid w:val="00006422"/>
    <w:rsid w:val="00006488"/>
    <w:rsid w:val="00006499"/>
    <w:rsid w:val="00006C56"/>
    <w:rsid w:val="00007083"/>
    <w:rsid w:val="000076F5"/>
    <w:rsid w:val="00007780"/>
    <w:rsid w:val="00007C5B"/>
    <w:rsid w:val="00007CF9"/>
    <w:rsid w:val="00007F68"/>
    <w:rsid w:val="00010005"/>
    <w:rsid w:val="00010187"/>
    <w:rsid w:val="0001020B"/>
    <w:rsid w:val="0001025E"/>
    <w:rsid w:val="00010552"/>
    <w:rsid w:val="00010B2D"/>
    <w:rsid w:val="00010EBC"/>
    <w:rsid w:val="00010F2D"/>
    <w:rsid w:val="00011114"/>
    <w:rsid w:val="00011291"/>
    <w:rsid w:val="00011511"/>
    <w:rsid w:val="000118CA"/>
    <w:rsid w:val="00011A78"/>
    <w:rsid w:val="0001215B"/>
    <w:rsid w:val="00012211"/>
    <w:rsid w:val="00012304"/>
    <w:rsid w:val="0001249B"/>
    <w:rsid w:val="000125D2"/>
    <w:rsid w:val="0001280D"/>
    <w:rsid w:val="0001281E"/>
    <w:rsid w:val="00012921"/>
    <w:rsid w:val="0001352D"/>
    <w:rsid w:val="00013675"/>
    <w:rsid w:val="000136BA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B2A"/>
    <w:rsid w:val="00014D3C"/>
    <w:rsid w:val="00014D93"/>
    <w:rsid w:val="00015241"/>
    <w:rsid w:val="000154F9"/>
    <w:rsid w:val="000156D3"/>
    <w:rsid w:val="00015BCB"/>
    <w:rsid w:val="00015F48"/>
    <w:rsid w:val="00015FE9"/>
    <w:rsid w:val="000160C4"/>
    <w:rsid w:val="0001616C"/>
    <w:rsid w:val="000162DE"/>
    <w:rsid w:val="00016378"/>
    <w:rsid w:val="000164FD"/>
    <w:rsid w:val="0001652C"/>
    <w:rsid w:val="00016611"/>
    <w:rsid w:val="00016752"/>
    <w:rsid w:val="0001689D"/>
    <w:rsid w:val="00016A4D"/>
    <w:rsid w:val="00016AFB"/>
    <w:rsid w:val="00016B39"/>
    <w:rsid w:val="00016B98"/>
    <w:rsid w:val="00016E05"/>
    <w:rsid w:val="0001706B"/>
    <w:rsid w:val="00017118"/>
    <w:rsid w:val="00017219"/>
    <w:rsid w:val="000173B0"/>
    <w:rsid w:val="000173DE"/>
    <w:rsid w:val="00017586"/>
    <w:rsid w:val="00017640"/>
    <w:rsid w:val="00017695"/>
    <w:rsid w:val="00017B72"/>
    <w:rsid w:val="00017C78"/>
    <w:rsid w:val="00017CB6"/>
    <w:rsid w:val="000202F7"/>
    <w:rsid w:val="00020331"/>
    <w:rsid w:val="000204CD"/>
    <w:rsid w:val="00020593"/>
    <w:rsid w:val="000207E3"/>
    <w:rsid w:val="000208D9"/>
    <w:rsid w:val="000209EB"/>
    <w:rsid w:val="000209F7"/>
    <w:rsid w:val="00020BF2"/>
    <w:rsid w:val="00020E0D"/>
    <w:rsid w:val="000210B8"/>
    <w:rsid w:val="00021589"/>
    <w:rsid w:val="0002163B"/>
    <w:rsid w:val="00021BA2"/>
    <w:rsid w:val="00021CD4"/>
    <w:rsid w:val="00021D0E"/>
    <w:rsid w:val="00021F12"/>
    <w:rsid w:val="000221BA"/>
    <w:rsid w:val="0002244C"/>
    <w:rsid w:val="0002255F"/>
    <w:rsid w:val="0002284C"/>
    <w:rsid w:val="0002290B"/>
    <w:rsid w:val="00022B08"/>
    <w:rsid w:val="00022CF4"/>
    <w:rsid w:val="00022DFC"/>
    <w:rsid w:val="00022E4A"/>
    <w:rsid w:val="0002311B"/>
    <w:rsid w:val="00023338"/>
    <w:rsid w:val="00023527"/>
    <w:rsid w:val="00023970"/>
    <w:rsid w:val="000239D0"/>
    <w:rsid w:val="000242C3"/>
    <w:rsid w:val="00024601"/>
    <w:rsid w:val="000246AF"/>
    <w:rsid w:val="00024976"/>
    <w:rsid w:val="00024CEE"/>
    <w:rsid w:val="00024F50"/>
    <w:rsid w:val="000252A9"/>
    <w:rsid w:val="000252BF"/>
    <w:rsid w:val="00025310"/>
    <w:rsid w:val="00025352"/>
    <w:rsid w:val="0002539B"/>
    <w:rsid w:val="000254DB"/>
    <w:rsid w:val="000256A5"/>
    <w:rsid w:val="00025941"/>
    <w:rsid w:val="00025CF5"/>
    <w:rsid w:val="00025D4C"/>
    <w:rsid w:val="00026169"/>
    <w:rsid w:val="0002656A"/>
    <w:rsid w:val="0002674C"/>
    <w:rsid w:val="00026BE1"/>
    <w:rsid w:val="0002700E"/>
    <w:rsid w:val="000272E6"/>
    <w:rsid w:val="00027494"/>
    <w:rsid w:val="0002797C"/>
    <w:rsid w:val="000279FE"/>
    <w:rsid w:val="00027ABE"/>
    <w:rsid w:val="00027E5C"/>
    <w:rsid w:val="00027E8D"/>
    <w:rsid w:val="00030466"/>
    <w:rsid w:val="0003047C"/>
    <w:rsid w:val="00030845"/>
    <w:rsid w:val="0003085C"/>
    <w:rsid w:val="00030BBF"/>
    <w:rsid w:val="00030ED3"/>
    <w:rsid w:val="00030F19"/>
    <w:rsid w:val="00030FE7"/>
    <w:rsid w:val="000310D3"/>
    <w:rsid w:val="0003114D"/>
    <w:rsid w:val="000313AF"/>
    <w:rsid w:val="00031619"/>
    <w:rsid w:val="0003176E"/>
    <w:rsid w:val="00031A08"/>
    <w:rsid w:val="00031A1A"/>
    <w:rsid w:val="00031C37"/>
    <w:rsid w:val="00031DBF"/>
    <w:rsid w:val="00031F8D"/>
    <w:rsid w:val="000320A2"/>
    <w:rsid w:val="000322D6"/>
    <w:rsid w:val="00032346"/>
    <w:rsid w:val="000324DF"/>
    <w:rsid w:val="000327E5"/>
    <w:rsid w:val="00032918"/>
    <w:rsid w:val="00032C58"/>
    <w:rsid w:val="00032DD3"/>
    <w:rsid w:val="000333D8"/>
    <w:rsid w:val="0003354B"/>
    <w:rsid w:val="000336BA"/>
    <w:rsid w:val="0003374D"/>
    <w:rsid w:val="0003375F"/>
    <w:rsid w:val="00033819"/>
    <w:rsid w:val="000339FD"/>
    <w:rsid w:val="00033A07"/>
    <w:rsid w:val="00033C92"/>
    <w:rsid w:val="000342DC"/>
    <w:rsid w:val="00034301"/>
    <w:rsid w:val="000343E7"/>
    <w:rsid w:val="00034787"/>
    <w:rsid w:val="000348C2"/>
    <w:rsid w:val="00034954"/>
    <w:rsid w:val="00034A07"/>
    <w:rsid w:val="00034BB8"/>
    <w:rsid w:val="00034C10"/>
    <w:rsid w:val="00034CEA"/>
    <w:rsid w:val="00034E18"/>
    <w:rsid w:val="00034F33"/>
    <w:rsid w:val="00034FD6"/>
    <w:rsid w:val="000352CE"/>
    <w:rsid w:val="0003532E"/>
    <w:rsid w:val="0003554B"/>
    <w:rsid w:val="0003564F"/>
    <w:rsid w:val="000359BE"/>
    <w:rsid w:val="000359C7"/>
    <w:rsid w:val="000359DC"/>
    <w:rsid w:val="00035AB8"/>
    <w:rsid w:val="00035EFE"/>
    <w:rsid w:val="00035F3B"/>
    <w:rsid w:val="00035F6D"/>
    <w:rsid w:val="00036130"/>
    <w:rsid w:val="000361D8"/>
    <w:rsid w:val="0003629D"/>
    <w:rsid w:val="000362B1"/>
    <w:rsid w:val="000364B9"/>
    <w:rsid w:val="000364E2"/>
    <w:rsid w:val="00036929"/>
    <w:rsid w:val="00036BEC"/>
    <w:rsid w:val="00036E17"/>
    <w:rsid w:val="00036F95"/>
    <w:rsid w:val="0003704C"/>
    <w:rsid w:val="000374FD"/>
    <w:rsid w:val="0003764C"/>
    <w:rsid w:val="0003796C"/>
    <w:rsid w:val="00037A19"/>
    <w:rsid w:val="00037B8C"/>
    <w:rsid w:val="00037BBB"/>
    <w:rsid w:val="00037C28"/>
    <w:rsid w:val="00037CDD"/>
    <w:rsid w:val="00037F1A"/>
    <w:rsid w:val="0004002E"/>
    <w:rsid w:val="000402F2"/>
    <w:rsid w:val="000409F1"/>
    <w:rsid w:val="00040A75"/>
    <w:rsid w:val="00040B91"/>
    <w:rsid w:val="00040C92"/>
    <w:rsid w:val="00041233"/>
    <w:rsid w:val="000413F1"/>
    <w:rsid w:val="00041565"/>
    <w:rsid w:val="0004164F"/>
    <w:rsid w:val="0004184D"/>
    <w:rsid w:val="00041A52"/>
    <w:rsid w:val="00041B29"/>
    <w:rsid w:val="00041E6E"/>
    <w:rsid w:val="00041EB5"/>
    <w:rsid w:val="0004206D"/>
    <w:rsid w:val="00042209"/>
    <w:rsid w:val="00042286"/>
    <w:rsid w:val="0004274A"/>
    <w:rsid w:val="00042842"/>
    <w:rsid w:val="000429D6"/>
    <w:rsid w:val="00042AD7"/>
    <w:rsid w:val="00042B40"/>
    <w:rsid w:val="00042CCB"/>
    <w:rsid w:val="00042D6A"/>
    <w:rsid w:val="00042EE6"/>
    <w:rsid w:val="00042EE8"/>
    <w:rsid w:val="00043054"/>
    <w:rsid w:val="000434EE"/>
    <w:rsid w:val="000435BC"/>
    <w:rsid w:val="000435D3"/>
    <w:rsid w:val="000436A4"/>
    <w:rsid w:val="00043770"/>
    <w:rsid w:val="00043A5B"/>
    <w:rsid w:val="00043C06"/>
    <w:rsid w:val="00043E05"/>
    <w:rsid w:val="00043E2A"/>
    <w:rsid w:val="000442B3"/>
    <w:rsid w:val="00044391"/>
    <w:rsid w:val="0004444F"/>
    <w:rsid w:val="00044584"/>
    <w:rsid w:val="000447C9"/>
    <w:rsid w:val="000449B1"/>
    <w:rsid w:val="00044C7C"/>
    <w:rsid w:val="00044D09"/>
    <w:rsid w:val="00044E7D"/>
    <w:rsid w:val="000453BA"/>
    <w:rsid w:val="000455FA"/>
    <w:rsid w:val="00045612"/>
    <w:rsid w:val="0004591E"/>
    <w:rsid w:val="000459E9"/>
    <w:rsid w:val="00045A57"/>
    <w:rsid w:val="00045A92"/>
    <w:rsid w:val="00045D7E"/>
    <w:rsid w:val="00045ECF"/>
    <w:rsid w:val="0004629C"/>
    <w:rsid w:val="000465D1"/>
    <w:rsid w:val="000465F4"/>
    <w:rsid w:val="00046696"/>
    <w:rsid w:val="00046C8D"/>
    <w:rsid w:val="00046CEF"/>
    <w:rsid w:val="00046D99"/>
    <w:rsid w:val="00046E53"/>
    <w:rsid w:val="00046F76"/>
    <w:rsid w:val="00046FE8"/>
    <w:rsid w:val="00047125"/>
    <w:rsid w:val="00047256"/>
    <w:rsid w:val="00047389"/>
    <w:rsid w:val="000474B6"/>
    <w:rsid w:val="00047622"/>
    <w:rsid w:val="00047C73"/>
    <w:rsid w:val="00047D70"/>
    <w:rsid w:val="00047D8B"/>
    <w:rsid w:val="00047ED2"/>
    <w:rsid w:val="00047F6C"/>
    <w:rsid w:val="00050583"/>
    <w:rsid w:val="00050828"/>
    <w:rsid w:val="00050A99"/>
    <w:rsid w:val="00050C53"/>
    <w:rsid w:val="00050E8E"/>
    <w:rsid w:val="00051083"/>
    <w:rsid w:val="00051158"/>
    <w:rsid w:val="00051285"/>
    <w:rsid w:val="0005146F"/>
    <w:rsid w:val="000517B7"/>
    <w:rsid w:val="0005184E"/>
    <w:rsid w:val="0005194B"/>
    <w:rsid w:val="00051B33"/>
    <w:rsid w:val="00051CFE"/>
    <w:rsid w:val="0005208D"/>
    <w:rsid w:val="00052332"/>
    <w:rsid w:val="000523A0"/>
    <w:rsid w:val="00052738"/>
    <w:rsid w:val="000527EE"/>
    <w:rsid w:val="00052A8A"/>
    <w:rsid w:val="00052A91"/>
    <w:rsid w:val="00053015"/>
    <w:rsid w:val="00053733"/>
    <w:rsid w:val="00053B60"/>
    <w:rsid w:val="00053BD5"/>
    <w:rsid w:val="00053D00"/>
    <w:rsid w:val="00053D6E"/>
    <w:rsid w:val="00053DAB"/>
    <w:rsid w:val="00053DDD"/>
    <w:rsid w:val="00053E50"/>
    <w:rsid w:val="00053EA2"/>
    <w:rsid w:val="0005425D"/>
    <w:rsid w:val="00054312"/>
    <w:rsid w:val="00054588"/>
    <w:rsid w:val="0005460B"/>
    <w:rsid w:val="00054745"/>
    <w:rsid w:val="0005510C"/>
    <w:rsid w:val="00055437"/>
    <w:rsid w:val="000554B8"/>
    <w:rsid w:val="00055882"/>
    <w:rsid w:val="00055E52"/>
    <w:rsid w:val="000560C8"/>
    <w:rsid w:val="00056175"/>
    <w:rsid w:val="000561AA"/>
    <w:rsid w:val="00056274"/>
    <w:rsid w:val="00056335"/>
    <w:rsid w:val="000566A5"/>
    <w:rsid w:val="00056DD7"/>
    <w:rsid w:val="00056FB9"/>
    <w:rsid w:val="00057122"/>
    <w:rsid w:val="00057135"/>
    <w:rsid w:val="0005749E"/>
    <w:rsid w:val="000578E0"/>
    <w:rsid w:val="00057A15"/>
    <w:rsid w:val="00057ADA"/>
    <w:rsid w:val="00057DE0"/>
    <w:rsid w:val="00057E88"/>
    <w:rsid w:val="000602DB"/>
    <w:rsid w:val="00060383"/>
    <w:rsid w:val="000604F7"/>
    <w:rsid w:val="000608D4"/>
    <w:rsid w:val="000608F3"/>
    <w:rsid w:val="00060918"/>
    <w:rsid w:val="00060CF9"/>
    <w:rsid w:val="00060F4C"/>
    <w:rsid w:val="000612BE"/>
    <w:rsid w:val="00061367"/>
    <w:rsid w:val="00061780"/>
    <w:rsid w:val="00061A64"/>
    <w:rsid w:val="00061E5B"/>
    <w:rsid w:val="00061EFB"/>
    <w:rsid w:val="00062182"/>
    <w:rsid w:val="0006225E"/>
    <w:rsid w:val="00062311"/>
    <w:rsid w:val="000625CF"/>
    <w:rsid w:val="000625DB"/>
    <w:rsid w:val="000626E8"/>
    <w:rsid w:val="000626FF"/>
    <w:rsid w:val="0006274E"/>
    <w:rsid w:val="0006279B"/>
    <w:rsid w:val="0006284F"/>
    <w:rsid w:val="00062888"/>
    <w:rsid w:val="00062A42"/>
    <w:rsid w:val="000632AF"/>
    <w:rsid w:val="000634DB"/>
    <w:rsid w:val="00063E43"/>
    <w:rsid w:val="00063E9C"/>
    <w:rsid w:val="00063FFB"/>
    <w:rsid w:val="000640D5"/>
    <w:rsid w:val="0006460E"/>
    <w:rsid w:val="000647B3"/>
    <w:rsid w:val="000647F8"/>
    <w:rsid w:val="000648C8"/>
    <w:rsid w:val="000648D5"/>
    <w:rsid w:val="00064996"/>
    <w:rsid w:val="000649E3"/>
    <w:rsid w:val="00064B02"/>
    <w:rsid w:val="00064D98"/>
    <w:rsid w:val="00064E91"/>
    <w:rsid w:val="000651A1"/>
    <w:rsid w:val="000651F3"/>
    <w:rsid w:val="000652ED"/>
    <w:rsid w:val="000653F3"/>
    <w:rsid w:val="000654B6"/>
    <w:rsid w:val="000654D3"/>
    <w:rsid w:val="0006559E"/>
    <w:rsid w:val="00065947"/>
    <w:rsid w:val="00065A5B"/>
    <w:rsid w:val="00065B6B"/>
    <w:rsid w:val="000661E2"/>
    <w:rsid w:val="00066212"/>
    <w:rsid w:val="000662C9"/>
    <w:rsid w:val="00066370"/>
    <w:rsid w:val="00066625"/>
    <w:rsid w:val="00066852"/>
    <w:rsid w:val="000668A7"/>
    <w:rsid w:val="00066A80"/>
    <w:rsid w:val="00066DA8"/>
    <w:rsid w:val="00067056"/>
    <w:rsid w:val="00067062"/>
    <w:rsid w:val="0006716F"/>
    <w:rsid w:val="00067348"/>
    <w:rsid w:val="000674A8"/>
    <w:rsid w:val="0006761C"/>
    <w:rsid w:val="0006764D"/>
    <w:rsid w:val="00067658"/>
    <w:rsid w:val="000677DF"/>
    <w:rsid w:val="0006791F"/>
    <w:rsid w:val="0006799D"/>
    <w:rsid w:val="00067B5B"/>
    <w:rsid w:val="00067DBE"/>
    <w:rsid w:val="00067F44"/>
    <w:rsid w:val="00070054"/>
    <w:rsid w:val="0007031D"/>
    <w:rsid w:val="0007047B"/>
    <w:rsid w:val="000706C7"/>
    <w:rsid w:val="0007075F"/>
    <w:rsid w:val="000707C2"/>
    <w:rsid w:val="000707D9"/>
    <w:rsid w:val="00070898"/>
    <w:rsid w:val="000709B2"/>
    <w:rsid w:val="000709CB"/>
    <w:rsid w:val="00070BC6"/>
    <w:rsid w:val="00070CA0"/>
    <w:rsid w:val="00070D5A"/>
    <w:rsid w:val="000711D4"/>
    <w:rsid w:val="00071605"/>
    <w:rsid w:val="00071ADA"/>
    <w:rsid w:val="00071B7B"/>
    <w:rsid w:val="00071B82"/>
    <w:rsid w:val="00071CA3"/>
    <w:rsid w:val="00071CEB"/>
    <w:rsid w:val="00071E45"/>
    <w:rsid w:val="00071E61"/>
    <w:rsid w:val="00071E72"/>
    <w:rsid w:val="0007213A"/>
    <w:rsid w:val="00072290"/>
    <w:rsid w:val="00072357"/>
    <w:rsid w:val="00072B4A"/>
    <w:rsid w:val="00072C13"/>
    <w:rsid w:val="00072CDE"/>
    <w:rsid w:val="000730A5"/>
    <w:rsid w:val="000737E9"/>
    <w:rsid w:val="00073898"/>
    <w:rsid w:val="000739F4"/>
    <w:rsid w:val="00073A39"/>
    <w:rsid w:val="00073A56"/>
    <w:rsid w:val="00073A73"/>
    <w:rsid w:val="00073A8E"/>
    <w:rsid w:val="00073D3D"/>
    <w:rsid w:val="00074147"/>
    <w:rsid w:val="00074279"/>
    <w:rsid w:val="00074418"/>
    <w:rsid w:val="0007445B"/>
    <w:rsid w:val="0007458D"/>
    <w:rsid w:val="000746EA"/>
    <w:rsid w:val="00074735"/>
    <w:rsid w:val="00074740"/>
    <w:rsid w:val="00074934"/>
    <w:rsid w:val="000749A4"/>
    <w:rsid w:val="00074B3F"/>
    <w:rsid w:val="000750F7"/>
    <w:rsid w:val="000752A6"/>
    <w:rsid w:val="00075B3B"/>
    <w:rsid w:val="00075B50"/>
    <w:rsid w:val="000764B2"/>
    <w:rsid w:val="0007655A"/>
    <w:rsid w:val="00076709"/>
    <w:rsid w:val="000767AD"/>
    <w:rsid w:val="00076A05"/>
    <w:rsid w:val="00076B74"/>
    <w:rsid w:val="000771B1"/>
    <w:rsid w:val="000771EA"/>
    <w:rsid w:val="0007764F"/>
    <w:rsid w:val="000776A9"/>
    <w:rsid w:val="000777BB"/>
    <w:rsid w:val="000777C2"/>
    <w:rsid w:val="000779B1"/>
    <w:rsid w:val="00077C97"/>
    <w:rsid w:val="00077CAF"/>
    <w:rsid w:val="00077CB6"/>
    <w:rsid w:val="00077E06"/>
    <w:rsid w:val="00077E5C"/>
    <w:rsid w:val="00077F3F"/>
    <w:rsid w:val="00077FF5"/>
    <w:rsid w:val="00080105"/>
    <w:rsid w:val="00080546"/>
    <w:rsid w:val="00080553"/>
    <w:rsid w:val="00080588"/>
    <w:rsid w:val="000806C2"/>
    <w:rsid w:val="00080787"/>
    <w:rsid w:val="00080900"/>
    <w:rsid w:val="0008095B"/>
    <w:rsid w:val="000809AF"/>
    <w:rsid w:val="00080F97"/>
    <w:rsid w:val="0008116B"/>
    <w:rsid w:val="00081568"/>
    <w:rsid w:val="000818F4"/>
    <w:rsid w:val="00081954"/>
    <w:rsid w:val="0008199E"/>
    <w:rsid w:val="00081BFB"/>
    <w:rsid w:val="00081FC8"/>
    <w:rsid w:val="00082093"/>
    <w:rsid w:val="000820EA"/>
    <w:rsid w:val="000821A2"/>
    <w:rsid w:val="000821BD"/>
    <w:rsid w:val="000821C8"/>
    <w:rsid w:val="00082352"/>
    <w:rsid w:val="000823A8"/>
    <w:rsid w:val="00082455"/>
    <w:rsid w:val="00082806"/>
    <w:rsid w:val="00082843"/>
    <w:rsid w:val="0008293E"/>
    <w:rsid w:val="00082C3E"/>
    <w:rsid w:val="00082F9E"/>
    <w:rsid w:val="000830D0"/>
    <w:rsid w:val="000832C3"/>
    <w:rsid w:val="000837A5"/>
    <w:rsid w:val="00083970"/>
    <w:rsid w:val="00083A91"/>
    <w:rsid w:val="00083BD3"/>
    <w:rsid w:val="00083CA4"/>
    <w:rsid w:val="00083DBA"/>
    <w:rsid w:val="00083DDB"/>
    <w:rsid w:val="00083EDC"/>
    <w:rsid w:val="00084149"/>
    <w:rsid w:val="000841E8"/>
    <w:rsid w:val="000843FA"/>
    <w:rsid w:val="00084414"/>
    <w:rsid w:val="000845C7"/>
    <w:rsid w:val="000847B5"/>
    <w:rsid w:val="00084A02"/>
    <w:rsid w:val="00084BB1"/>
    <w:rsid w:val="00084E30"/>
    <w:rsid w:val="00084FCA"/>
    <w:rsid w:val="0008523A"/>
    <w:rsid w:val="00085638"/>
    <w:rsid w:val="00085B20"/>
    <w:rsid w:val="00085CD9"/>
    <w:rsid w:val="00085E24"/>
    <w:rsid w:val="0008628C"/>
    <w:rsid w:val="0008635C"/>
    <w:rsid w:val="00086418"/>
    <w:rsid w:val="00086531"/>
    <w:rsid w:val="000867AA"/>
    <w:rsid w:val="000868C2"/>
    <w:rsid w:val="00086984"/>
    <w:rsid w:val="00086A2D"/>
    <w:rsid w:val="00086D70"/>
    <w:rsid w:val="00086DC1"/>
    <w:rsid w:val="00086E2A"/>
    <w:rsid w:val="00086E3D"/>
    <w:rsid w:val="00086F78"/>
    <w:rsid w:val="000870FE"/>
    <w:rsid w:val="00087462"/>
    <w:rsid w:val="000875AC"/>
    <w:rsid w:val="00087836"/>
    <w:rsid w:val="00087963"/>
    <w:rsid w:val="000879E9"/>
    <w:rsid w:val="000879FE"/>
    <w:rsid w:val="00087D22"/>
    <w:rsid w:val="00087EF4"/>
    <w:rsid w:val="00090095"/>
    <w:rsid w:val="000907C3"/>
    <w:rsid w:val="00091066"/>
    <w:rsid w:val="00091347"/>
    <w:rsid w:val="000917D6"/>
    <w:rsid w:val="00091C47"/>
    <w:rsid w:val="00091E36"/>
    <w:rsid w:val="00091F4C"/>
    <w:rsid w:val="00092105"/>
    <w:rsid w:val="00092193"/>
    <w:rsid w:val="0009262D"/>
    <w:rsid w:val="0009285A"/>
    <w:rsid w:val="000928A3"/>
    <w:rsid w:val="00092944"/>
    <w:rsid w:val="0009297E"/>
    <w:rsid w:val="00092BDF"/>
    <w:rsid w:val="00092D67"/>
    <w:rsid w:val="0009333E"/>
    <w:rsid w:val="00093389"/>
    <w:rsid w:val="00093646"/>
    <w:rsid w:val="00093736"/>
    <w:rsid w:val="000938A9"/>
    <w:rsid w:val="00093AD9"/>
    <w:rsid w:val="00093B27"/>
    <w:rsid w:val="00093E33"/>
    <w:rsid w:val="00093F6B"/>
    <w:rsid w:val="0009417A"/>
    <w:rsid w:val="0009419B"/>
    <w:rsid w:val="00094447"/>
    <w:rsid w:val="00094503"/>
    <w:rsid w:val="000945CD"/>
    <w:rsid w:val="000946A9"/>
    <w:rsid w:val="00094894"/>
    <w:rsid w:val="00094BD7"/>
    <w:rsid w:val="00094F18"/>
    <w:rsid w:val="000950D5"/>
    <w:rsid w:val="0009518B"/>
    <w:rsid w:val="000951B7"/>
    <w:rsid w:val="00095223"/>
    <w:rsid w:val="00095454"/>
    <w:rsid w:val="00095820"/>
    <w:rsid w:val="00095A5B"/>
    <w:rsid w:val="00095B84"/>
    <w:rsid w:val="00095D82"/>
    <w:rsid w:val="00095EBE"/>
    <w:rsid w:val="00095F51"/>
    <w:rsid w:val="00096022"/>
    <w:rsid w:val="0009623F"/>
    <w:rsid w:val="00096385"/>
    <w:rsid w:val="000965DF"/>
    <w:rsid w:val="00096658"/>
    <w:rsid w:val="000966F6"/>
    <w:rsid w:val="00096A81"/>
    <w:rsid w:val="00096B72"/>
    <w:rsid w:val="00096BA2"/>
    <w:rsid w:val="00096CD9"/>
    <w:rsid w:val="00096D61"/>
    <w:rsid w:val="00096D70"/>
    <w:rsid w:val="00096EC5"/>
    <w:rsid w:val="0009702F"/>
    <w:rsid w:val="0009727C"/>
    <w:rsid w:val="0009745D"/>
    <w:rsid w:val="000975DE"/>
    <w:rsid w:val="0009782D"/>
    <w:rsid w:val="00097C53"/>
    <w:rsid w:val="00097C7C"/>
    <w:rsid w:val="00097F4E"/>
    <w:rsid w:val="00097FC6"/>
    <w:rsid w:val="000A019F"/>
    <w:rsid w:val="000A05C9"/>
    <w:rsid w:val="000A09C1"/>
    <w:rsid w:val="000A0A91"/>
    <w:rsid w:val="000A0C50"/>
    <w:rsid w:val="000A0C6C"/>
    <w:rsid w:val="000A0F37"/>
    <w:rsid w:val="000A0F61"/>
    <w:rsid w:val="000A11F4"/>
    <w:rsid w:val="000A12A9"/>
    <w:rsid w:val="000A14B5"/>
    <w:rsid w:val="000A1773"/>
    <w:rsid w:val="000A1A2E"/>
    <w:rsid w:val="000A1CDD"/>
    <w:rsid w:val="000A1DB4"/>
    <w:rsid w:val="000A1E69"/>
    <w:rsid w:val="000A21CF"/>
    <w:rsid w:val="000A232B"/>
    <w:rsid w:val="000A2777"/>
    <w:rsid w:val="000A27D4"/>
    <w:rsid w:val="000A2861"/>
    <w:rsid w:val="000A2FB5"/>
    <w:rsid w:val="000A3088"/>
    <w:rsid w:val="000A30FC"/>
    <w:rsid w:val="000A32AC"/>
    <w:rsid w:val="000A32B0"/>
    <w:rsid w:val="000A3329"/>
    <w:rsid w:val="000A348F"/>
    <w:rsid w:val="000A391E"/>
    <w:rsid w:val="000A39CB"/>
    <w:rsid w:val="000A3E00"/>
    <w:rsid w:val="000A405B"/>
    <w:rsid w:val="000A40E8"/>
    <w:rsid w:val="000A41BF"/>
    <w:rsid w:val="000A430D"/>
    <w:rsid w:val="000A4384"/>
    <w:rsid w:val="000A4813"/>
    <w:rsid w:val="000A483C"/>
    <w:rsid w:val="000A4A6A"/>
    <w:rsid w:val="000A4C16"/>
    <w:rsid w:val="000A4CBA"/>
    <w:rsid w:val="000A4E6D"/>
    <w:rsid w:val="000A50D3"/>
    <w:rsid w:val="000A52D8"/>
    <w:rsid w:val="000A544F"/>
    <w:rsid w:val="000A56DE"/>
    <w:rsid w:val="000A57D2"/>
    <w:rsid w:val="000A598F"/>
    <w:rsid w:val="000A62A0"/>
    <w:rsid w:val="000A630F"/>
    <w:rsid w:val="000A65F1"/>
    <w:rsid w:val="000A683F"/>
    <w:rsid w:val="000A6A51"/>
    <w:rsid w:val="000A6C7A"/>
    <w:rsid w:val="000A71D8"/>
    <w:rsid w:val="000A7646"/>
    <w:rsid w:val="000A76C9"/>
    <w:rsid w:val="000A77B3"/>
    <w:rsid w:val="000A7D4E"/>
    <w:rsid w:val="000A7D9F"/>
    <w:rsid w:val="000A7E06"/>
    <w:rsid w:val="000A7FA6"/>
    <w:rsid w:val="000B0173"/>
    <w:rsid w:val="000B02BF"/>
    <w:rsid w:val="000B035A"/>
    <w:rsid w:val="000B0CC4"/>
    <w:rsid w:val="000B0D4B"/>
    <w:rsid w:val="000B0D55"/>
    <w:rsid w:val="000B0DD5"/>
    <w:rsid w:val="000B0EF3"/>
    <w:rsid w:val="000B1068"/>
    <w:rsid w:val="000B1184"/>
    <w:rsid w:val="000B13F1"/>
    <w:rsid w:val="000B15D4"/>
    <w:rsid w:val="000B1748"/>
    <w:rsid w:val="000B18C6"/>
    <w:rsid w:val="000B1A80"/>
    <w:rsid w:val="000B1A8E"/>
    <w:rsid w:val="000B1A9F"/>
    <w:rsid w:val="000B1ACE"/>
    <w:rsid w:val="000B1C84"/>
    <w:rsid w:val="000B1FF0"/>
    <w:rsid w:val="000B2030"/>
    <w:rsid w:val="000B2041"/>
    <w:rsid w:val="000B2188"/>
    <w:rsid w:val="000B22AD"/>
    <w:rsid w:val="000B232C"/>
    <w:rsid w:val="000B23BA"/>
    <w:rsid w:val="000B243C"/>
    <w:rsid w:val="000B255A"/>
    <w:rsid w:val="000B287E"/>
    <w:rsid w:val="000B2B32"/>
    <w:rsid w:val="000B2BE0"/>
    <w:rsid w:val="000B2F10"/>
    <w:rsid w:val="000B32FF"/>
    <w:rsid w:val="000B35A7"/>
    <w:rsid w:val="000B3872"/>
    <w:rsid w:val="000B3A48"/>
    <w:rsid w:val="000B3B8A"/>
    <w:rsid w:val="000B3C44"/>
    <w:rsid w:val="000B3C4B"/>
    <w:rsid w:val="000B4069"/>
    <w:rsid w:val="000B409C"/>
    <w:rsid w:val="000B41D2"/>
    <w:rsid w:val="000B41EB"/>
    <w:rsid w:val="000B4214"/>
    <w:rsid w:val="000B4285"/>
    <w:rsid w:val="000B431C"/>
    <w:rsid w:val="000B4468"/>
    <w:rsid w:val="000B4481"/>
    <w:rsid w:val="000B4621"/>
    <w:rsid w:val="000B473D"/>
    <w:rsid w:val="000B4847"/>
    <w:rsid w:val="000B4A2D"/>
    <w:rsid w:val="000B4A7F"/>
    <w:rsid w:val="000B4B08"/>
    <w:rsid w:val="000B4BBD"/>
    <w:rsid w:val="000B4BCE"/>
    <w:rsid w:val="000B4BF4"/>
    <w:rsid w:val="000B4BFD"/>
    <w:rsid w:val="000B4C84"/>
    <w:rsid w:val="000B4EC0"/>
    <w:rsid w:val="000B4FCA"/>
    <w:rsid w:val="000B5075"/>
    <w:rsid w:val="000B50DF"/>
    <w:rsid w:val="000B50E2"/>
    <w:rsid w:val="000B5376"/>
    <w:rsid w:val="000B598F"/>
    <w:rsid w:val="000B5A4A"/>
    <w:rsid w:val="000B5F36"/>
    <w:rsid w:val="000B633A"/>
    <w:rsid w:val="000B63EA"/>
    <w:rsid w:val="000B64D8"/>
    <w:rsid w:val="000B65A0"/>
    <w:rsid w:val="000B687F"/>
    <w:rsid w:val="000B69EE"/>
    <w:rsid w:val="000B6A63"/>
    <w:rsid w:val="000B6D8D"/>
    <w:rsid w:val="000B6DDD"/>
    <w:rsid w:val="000B6DE0"/>
    <w:rsid w:val="000B700C"/>
    <w:rsid w:val="000B7154"/>
    <w:rsid w:val="000B726B"/>
    <w:rsid w:val="000B7577"/>
    <w:rsid w:val="000B7753"/>
    <w:rsid w:val="000B77E7"/>
    <w:rsid w:val="000B790C"/>
    <w:rsid w:val="000B7FA8"/>
    <w:rsid w:val="000C021F"/>
    <w:rsid w:val="000C026F"/>
    <w:rsid w:val="000C0333"/>
    <w:rsid w:val="000C054A"/>
    <w:rsid w:val="000C05D8"/>
    <w:rsid w:val="000C08C9"/>
    <w:rsid w:val="000C08E1"/>
    <w:rsid w:val="000C095E"/>
    <w:rsid w:val="000C0AC3"/>
    <w:rsid w:val="000C0E6A"/>
    <w:rsid w:val="000C0EE1"/>
    <w:rsid w:val="000C1472"/>
    <w:rsid w:val="000C14E1"/>
    <w:rsid w:val="000C1BC9"/>
    <w:rsid w:val="000C1D71"/>
    <w:rsid w:val="000C23CF"/>
    <w:rsid w:val="000C23D4"/>
    <w:rsid w:val="000C2531"/>
    <w:rsid w:val="000C2568"/>
    <w:rsid w:val="000C259F"/>
    <w:rsid w:val="000C27DC"/>
    <w:rsid w:val="000C27E3"/>
    <w:rsid w:val="000C2819"/>
    <w:rsid w:val="000C29E5"/>
    <w:rsid w:val="000C2B17"/>
    <w:rsid w:val="000C2B90"/>
    <w:rsid w:val="000C320E"/>
    <w:rsid w:val="000C342C"/>
    <w:rsid w:val="000C3562"/>
    <w:rsid w:val="000C39F0"/>
    <w:rsid w:val="000C3DB4"/>
    <w:rsid w:val="000C401E"/>
    <w:rsid w:val="000C4086"/>
    <w:rsid w:val="000C423A"/>
    <w:rsid w:val="000C445D"/>
    <w:rsid w:val="000C45DE"/>
    <w:rsid w:val="000C48F7"/>
    <w:rsid w:val="000C4BD0"/>
    <w:rsid w:val="000C4DC3"/>
    <w:rsid w:val="000C4EA9"/>
    <w:rsid w:val="000C4F1F"/>
    <w:rsid w:val="000C5124"/>
    <w:rsid w:val="000C5180"/>
    <w:rsid w:val="000C53CA"/>
    <w:rsid w:val="000C598E"/>
    <w:rsid w:val="000C59AC"/>
    <w:rsid w:val="000C59E1"/>
    <w:rsid w:val="000C5E24"/>
    <w:rsid w:val="000C60FD"/>
    <w:rsid w:val="000C6132"/>
    <w:rsid w:val="000C61EC"/>
    <w:rsid w:val="000C6217"/>
    <w:rsid w:val="000C653B"/>
    <w:rsid w:val="000C662B"/>
    <w:rsid w:val="000C6746"/>
    <w:rsid w:val="000C6D28"/>
    <w:rsid w:val="000C6F34"/>
    <w:rsid w:val="000C6F9E"/>
    <w:rsid w:val="000C70E2"/>
    <w:rsid w:val="000C7432"/>
    <w:rsid w:val="000C7701"/>
    <w:rsid w:val="000C775E"/>
    <w:rsid w:val="000C799A"/>
    <w:rsid w:val="000C79C7"/>
    <w:rsid w:val="000C7A0C"/>
    <w:rsid w:val="000C7EC5"/>
    <w:rsid w:val="000D011F"/>
    <w:rsid w:val="000D03D8"/>
    <w:rsid w:val="000D043D"/>
    <w:rsid w:val="000D0486"/>
    <w:rsid w:val="000D04BD"/>
    <w:rsid w:val="000D04D1"/>
    <w:rsid w:val="000D062E"/>
    <w:rsid w:val="000D067A"/>
    <w:rsid w:val="000D0888"/>
    <w:rsid w:val="000D0921"/>
    <w:rsid w:val="000D097D"/>
    <w:rsid w:val="000D09AD"/>
    <w:rsid w:val="000D0A35"/>
    <w:rsid w:val="000D0B16"/>
    <w:rsid w:val="000D0B28"/>
    <w:rsid w:val="000D0C8F"/>
    <w:rsid w:val="000D0DD9"/>
    <w:rsid w:val="000D0F76"/>
    <w:rsid w:val="000D11E2"/>
    <w:rsid w:val="000D12DA"/>
    <w:rsid w:val="000D12EA"/>
    <w:rsid w:val="000D15F7"/>
    <w:rsid w:val="000D171B"/>
    <w:rsid w:val="000D17BF"/>
    <w:rsid w:val="000D1B08"/>
    <w:rsid w:val="000D1C7D"/>
    <w:rsid w:val="000D21AC"/>
    <w:rsid w:val="000D21BA"/>
    <w:rsid w:val="000D23B0"/>
    <w:rsid w:val="000D24E6"/>
    <w:rsid w:val="000D284A"/>
    <w:rsid w:val="000D29A6"/>
    <w:rsid w:val="000D2E95"/>
    <w:rsid w:val="000D3062"/>
    <w:rsid w:val="000D3086"/>
    <w:rsid w:val="000D3516"/>
    <w:rsid w:val="000D37E6"/>
    <w:rsid w:val="000D38D0"/>
    <w:rsid w:val="000D3AE0"/>
    <w:rsid w:val="000D3F14"/>
    <w:rsid w:val="000D3F52"/>
    <w:rsid w:val="000D415C"/>
    <w:rsid w:val="000D438B"/>
    <w:rsid w:val="000D43F1"/>
    <w:rsid w:val="000D4440"/>
    <w:rsid w:val="000D4705"/>
    <w:rsid w:val="000D4852"/>
    <w:rsid w:val="000D4897"/>
    <w:rsid w:val="000D4C01"/>
    <w:rsid w:val="000D4F53"/>
    <w:rsid w:val="000D5431"/>
    <w:rsid w:val="000D57D1"/>
    <w:rsid w:val="000D587B"/>
    <w:rsid w:val="000D5B52"/>
    <w:rsid w:val="000D5C5A"/>
    <w:rsid w:val="000D5D4A"/>
    <w:rsid w:val="000D5FA8"/>
    <w:rsid w:val="000D5FDA"/>
    <w:rsid w:val="000D610E"/>
    <w:rsid w:val="000D63C6"/>
    <w:rsid w:val="000D65B6"/>
    <w:rsid w:val="000D6B07"/>
    <w:rsid w:val="000D6BE9"/>
    <w:rsid w:val="000D6CE4"/>
    <w:rsid w:val="000D6D29"/>
    <w:rsid w:val="000D6FEF"/>
    <w:rsid w:val="000D7306"/>
    <w:rsid w:val="000D7461"/>
    <w:rsid w:val="000D748A"/>
    <w:rsid w:val="000D7843"/>
    <w:rsid w:val="000D795B"/>
    <w:rsid w:val="000D7D8E"/>
    <w:rsid w:val="000D7E3D"/>
    <w:rsid w:val="000E02F3"/>
    <w:rsid w:val="000E07A4"/>
    <w:rsid w:val="000E093B"/>
    <w:rsid w:val="000E098F"/>
    <w:rsid w:val="000E0A01"/>
    <w:rsid w:val="000E0AD5"/>
    <w:rsid w:val="000E0B05"/>
    <w:rsid w:val="000E0E9F"/>
    <w:rsid w:val="000E0EEB"/>
    <w:rsid w:val="000E0F76"/>
    <w:rsid w:val="000E0FD1"/>
    <w:rsid w:val="000E1F8B"/>
    <w:rsid w:val="000E2561"/>
    <w:rsid w:val="000E27A8"/>
    <w:rsid w:val="000E28BB"/>
    <w:rsid w:val="000E2AA7"/>
    <w:rsid w:val="000E2D0A"/>
    <w:rsid w:val="000E2EAE"/>
    <w:rsid w:val="000E2ED3"/>
    <w:rsid w:val="000E2EE8"/>
    <w:rsid w:val="000E3212"/>
    <w:rsid w:val="000E363D"/>
    <w:rsid w:val="000E38AD"/>
    <w:rsid w:val="000E3937"/>
    <w:rsid w:val="000E3998"/>
    <w:rsid w:val="000E39CD"/>
    <w:rsid w:val="000E44CA"/>
    <w:rsid w:val="000E458A"/>
    <w:rsid w:val="000E4904"/>
    <w:rsid w:val="000E4913"/>
    <w:rsid w:val="000E4B37"/>
    <w:rsid w:val="000E4B8A"/>
    <w:rsid w:val="000E4C8C"/>
    <w:rsid w:val="000E4D09"/>
    <w:rsid w:val="000E5115"/>
    <w:rsid w:val="000E542C"/>
    <w:rsid w:val="000E5939"/>
    <w:rsid w:val="000E598F"/>
    <w:rsid w:val="000E643F"/>
    <w:rsid w:val="000E6441"/>
    <w:rsid w:val="000E64F9"/>
    <w:rsid w:val="000E6DFA"/>
    <w:rsid w:val="000E6E0C"/>
    <w:rsid w:val="000E71A5"/>
    <w:rsid w:val="000E71ED"/>
    <w:rsid w:val="000E721F"/>
    <w:rsid w:val="000E77E0"/>
    <w:rsid w:val="000E78F9"/>
    <w:rsid w:val="000E7980"/>
    <w:rsid w:val="000E799F"/>
    <w:rsid w:val="000E79B9"/>
    <w:rsid w:val="000E7F6C"/>
    <w:rsid w:val="000F07DF"/>
    <w:rsid w:val="000F080B"/>
    <w:rsid w:val="000F0AC3"/>
    <w:rsid w:val="000F0B5E"/>
    <w:rsid w:val="000F0B7D"/>
    <w:rsid w:val="000F1056"/>
    <w:rsid w:val="000F1221"/>
    <w:rsid w:val="000F13CE"/>
    <w:rsid w:val="000F1742"/>
    <w:rsid w:val="000F17EB"/>
    <w:rsid w:val="000F1EE8"/>
    <w:rsid w:val="000F1FC1"/>
    <w:rsid w:val="000F200D"/>
    <w:rsid w:val="000F2063"/>
    <w:rsid w:val="000F2288"/>
    <w:rsid w:val="000F2349"/>
    <w:rsid w:val="000F2415"/>
    <w:rsid w:val="000F2423"/>
    <w:rsid w:val="000F26F5"/>
    <w:rsid w:val="000F273A"/>
    <w:rsid w:val="000F2ED0"/>
    <w:rsid w:val="000F32DB"/>
    <w:rsid w:val="000F34E0"/>
    <w:rsid w:val="000F3725"/>
    <w:rsid w:val="000F38E3"/>
    <w:rsid w:val="000F3A0E"/>
    <w:rsid w:val="000F3A17"/>
    <w:rsid w:val="000F3BB5"/>
    <w:rsid w:val="000F3EB2"/>
    <w:rsid w:val="000F414B"/>
    <w:rsid w:val="000F460B"/>
    <w:rsid w:val="000F47F1"/>
    <w:rsid w:val="000F4962"/>
    <w:rsid w:val="000F4D78"/>
    <w:rsid w:val="000F4E10"/>
    <w:rsid w:val="000F4F1B"/>
    <w:rsid w:val="000F50F4"/>
    <w:rsid w:val="000F5801"/>
    <w:rsid w:val="000F58BC"/>
    <w:rsid w:val="000F5A1E"/>
    <w:rsid w:val="000F5A99"/>
    <w:rsid w:val="000F5BC7"/>
    <w:rsid w:val="000F5C53"/>
    <w:rsid w:val="000F5D03"/>
    <w:rsid w:val="000F5D6B"/>
    <w:rsid w:val="000F5E9B"/>
    <w:rsid w:val="000F6195"/>
    <w:rsid w:val="000F63E8"/>
    <w:rsid w:val="000F6774"/>
    <w:rsid w:val="000F6AEF"/>
    <w:rsid w:val="000F6C0A"/>
    <w:rsid w:val="000F725E"/>
    <w:rsid w:val="000F72C2"/>
    <w:rsid w:val="000F7423"/>
    <w:rsid w:val="000F760B"/>
    <w:rsid w:val="000F7BF6"/>
    <w:rsid w:val="000F7F3F"/>
    <w:rsid w:val="00100174"/>
    <w:rsid w:val="001001BD"/>
    <w:rsid w:val="00100402"/>
    <w:rsid w:val="00100F9C"/>
    <w:rsid w:val="00101020"/>
    <w:rsid w:val="00101FB2"/>
    <w:rsid w:val="00102069"/>
    <w:rsid w:val="0010209F"/>
    <w:rsid w:val="001020A3"/>
    <w:rsid w:val="0010227C"/>
    <w:rsid w:val="00102714"/>
    <w:rsid w:val="0010277B"/>
    <w:rsid w:val="00102FDF"/>
    <w:rsid w:val="00103216"/>
    <w:rsid w:val="001032B4"/>
    <w:rsid w:val="00103576"/>
    <w:rsid w:val="00103690"/>
    <w:rsid w:val="0010391D"/>
    <w:rsid w:val="001039EA"/>
    <w:rsid w:val="00103A1E"/>
    <w:rsid w:val="00103BFC"/>
    <w:rsid w:val="00104295"/>
    <w:rsid w:val="001043E9"/>
    <w:rsid w:val="00104450"/>
    <w:rsid w:val="00104546"/>
    <w:rsid w:val="0010456D"/>
    <w:rsid w:val="00104781"/>
    <w:rsid w:val="00104AA8"/>
    <w:rsid w:val="00104B7D"/>
    <w:rsid w:val="00104FAB"/>
    <w:rsid w:val="001051BB"/>
    <w:rsid w:val="0010537A"/>
    <w:rsid w:val="001053B9"/>
    <w:rsid w:val="00105BC9"/>
    <w:rsid w:val="00105DC2"/>
    <w:rsid w:val="00105EB5"/>
    <w:rsid w:val="00106162"/>
    <w:rsid w:val="001062CC"/>
    <w:rsid w:val="001063CD"/>
    <w:rsid w:val="001064C3"/>
    <w:rsid w:val="00106579"/>
    <w:rsid w:val="00106595"/>
    <w:rsid w:val="00106712"/>
    <w:rsid w:val="0010674E"/>
    <w:rsid w:val="001068B6"/>
    <w:rsid w:val="00106901"/>
    <w:rsid w:val="00106A7D"/>
    <w:rsid w:val="00106B89"/>
    <w:rsid w:val="00106BD3"/>
    <w:rsid w:val="00107460"/>
    <w:rsid w:val="0010751B"/>
    <w:rsid w:val="00107C13"/>
    <w:rsid w:val="00107C56"/>
    <w:rsid w:val="00107C70"/>
    <w:rsid w:val="00110065"/>
    <w:rsid w:val="00110463"/>
    <w:rsid w:val="00110485"/>
    <w:rsid w:val="0011184D"/>
    <w:rsid w:val="00111AFA"/>
    <w:rsid w:val="00111CFE"/>
    <w:rsid w:val="00111D6E"/>
    <w:rsid w:val="0011219F"/>
    <w:rsid w:val="00112221"/>
    <w:rsid w:val="001122B2"/>
    <w:rsid w:val="001124F9"/>
    <w:rsid w:val="00112889"/>
    <w:rsid w:val="00112D1C"/>
    <w:rsid w:val="00112F82"/>
    <w:rsid w:val="001134A2"/>
    <w:rsid w:val="0011362C"/>
    <w:rsid w:val="001136E1"/>
    <w:rsid w:val="001138EF"/>
    <w:rsid w:val="00113B22"/>
    <w:rsid w:val="00113C5E"/>
    <w:rsid w:val="00113EC0"/>
    <w:rsid w:val="001140F2"/>
    <w:rsid w:val="00114118"/>
    <w:rsid w:val="001141EE"/>
    <w:rsid w:val="001142F4"/>
    <w:rsid w:val="0011448E"/>
    <w:rsid w:val="001145D4"/>
    <w:rsid w:val="0011460B"/>
    <w:rsid w:val="00114C17"/>
    <w:rsid w:val="00114E63"/>
    <w:rsid w:val="00115387"/>
    <w:rsid w:val="00115470"/>
    <w:rsid w:val="001154BD"/>
    <w:rsid w:val="001155B1"/>
    <w:rsid w:val="001155C7"/>
    <w:rsid w:val="0011566A"/>
    <w:rsid w:val="00115745"/>
    <w:rsid w:val="001157C0"/>
    <w:rsid w:val="0011591C"/>
    <w:rsid w:val="00115F70"/>
    <w:rsid w:val="001160FC"/>
    <w:rsid w:val="00116494"/>
    <w:rsid w:val="001165FA"/>
    <w:rsid w:val="00116710"/>
    <w:rsid w:val="0011676D"/>
    <w:rsid w:val="001167B0"/>
    <w:rsid w:val="001168D8"/>
    <w:rsid w:val="001169AC"/>
    <w:rsid w:val="00116AF5"/>
    <w:rsid w:val="00116D85"/>
    <w:rsid w:val="00117241"/>
    <w:rsid w:val="0011759E"/>
    <w:rsid w:val="001175B4"/>
    <w:rsid w:val="00117CD8"/>
    <w:rsid w:val="00117E00"/>
    <w:rsid w:val="001205DF"/>
    <w:rsid w:val="0012064C"/>
    <w:rsid w:val="00120A9F"/>
    <w:rsid w:val="00120AAC"/>
    <w:rsid w:val="00120D0A"/>
    <w:rsid w:val="00120D94"/>
    <w:rsid w:val="00120E9F"/>
    <w:rsid w:val="00121327"/>
    <w:rsid w:val="00121389"/>
    <w:rsid w:val="00121427"/>
    <w:rsid w:val="00121893"/>
    <w:rsid w:val="00121B28"/>
    <w:rsid w:val="00121B8F"/>
    <w:rsid w:val="00121EB6"/>
    <w:rsid w:val="0012209B"/>
    <w:rsid w:val="001220DA"/>
    <w:rsid w:val="00122415"/>
    <w:rsid w:val="001225E0"/>
    <w:rsid w:val="00122A21"/>
    <w:rsid w:val="00122ACE"/>
    <w:rsid w:val="00122B1A"/>
    <w:rsid w:val="00122B28"/>
    <w:rsid w:val="00122C37"/>
    <w:rsid w:val="00122E2F"/>
    <w:rsid w:val="001230D4"/>
    <w:rsid w:val="00123228"/>
    <w:rsid w:val="0012337D"/>
    <w:rsid w:val="00123789"/>
    <w:rsid w:val="00123935"/>
    <w:rsid w:val="00123A1E"/>
    <w:rsid w:val="00123A2C"/>
    <w:rsid w:val="00123EA6"/>
    <w:rsid w:val="00124116"/>
    <w:rsid w:val="0012444E"/>
    <w:rsid w:val="00124638"/>
    <w:rsid w:val="00124709"/>
    <w:rsid w:val="001248D0"/>
    <w:rsid w:val="00124A32"/>
    <w:rsid w:val="00124AEF"/>
    <w:rsid w:val="00124FD7"/>
    <w:rsid w:val="0012523B"/>
    <w:rsid w:val="001254C6"/>
    <w:rsid w:val="001256A9"/>
    <w:rsid w:val="00125B23"/>
    <w:rsid w:val="00125F53"/>
    <w:rsid w:val="00125F62"/>
    <w:rsid w:val="0012602A"/>
    <w:rsid w:val="001261B7"/>
    <w:rsid w:val="0012691E"/>
    <w:rsid w:val="00126B46"/>
    <w:rsid w:val="00126E37"/>
    <w:rsid w:val="00126E57"/>
    <w:rsid w:val="001272F4"/>
    <w:rsid w:val="001275C6"/>
    <w:rsid w:val="0012771F"/>
    <w:rsid w:val="001279CB"/>
    <w:rsid w:val="00127BD5"/>
    <w:rsid w:val="001300B6"/>
    <w:rsid w:val="001300DE"/>
    <w:rsid w:val="001303A8"/>
    <w:rsid w:val="00130483"/>
    <w:rsid w:val="0013053D"/>
    <w:rsid w:val="001308BD"/>
    <w:rsid w:val="00130A1B"/>
    <w:rsid w:val="00130AFE"/>
    <w:rsid w:val="00130B4C"/>
    <w:rsid w:val="00130BB0"/>
    <w:rsid w:val="00130C1D"/>
    <w:rsid w:val="00130C49"/>
    <w:rsid w:val="00130D2B"/>
    <w:rsid w:val="00130D37"/>
    <w:rsid w:val="001316DD"/>
    <w:rsid w:val="001316F3"/>
    <w:rsid w:val="00131876"/>
    <w:rsid w:val="001318C4"/>
    <w:rsid w:val="00131E72"/>
    <w:rsid w:val="00131E8A"/>
    <w:rsid w:val="001320D5"/>
    <w:rsid w:val="0013213E"/>
    <w:rsid w:val="00132257"/>
    <w:rsid w:val="001324E1"/>
    <w:rsid w:val="001324E7"/>
    <w:rsid w:val="00132874"/>
    <w:rsid w:val="001328DF"/>
    <w:rsid w:val="00132EB4"/>
    <w:rsid w:val="00132F17"/>
    <w:rsid w:val="001330B6"/>
    <w:rsid w:val="001330C2"/>
    <w:rsid w:val="00133286"/>
    <w:rsid w:val="00133439"/>
    <w:rsid w:val="001334B5"/>
    <w:rsid w:val="001336BE"/>
    <w:rsid w:val="00133846"/>
    <w:rsid w:val="00133C4A"/>
    <w:rsid w:val="00133CE5"/>
    <w:rsid w:val="00133DA1"/>
    <w:rsid w:val="00133EDC"/>
    <w:rsid w:val="001342CC"/>
    <w:rsid w:val="0013495E"/>
    <w:rsid w:val="001349C9"/>
    <w:rsid w:val="00134B29"/>
    <w:rsid w:val="00134CF7"/>
    <w:rsid w:val="00134F0B"/>
    <w:rsid w:val="00134F6E"/>
    <w:rsid w:val="00135258"/>
    <w:rsid w:val="001353DF"/>
    <w:rsid w:val="0013552F"/>
    <w:rsid w:val="00135570"/>
    <w:rsid w:val="001355AF"/>
    <w:rsid w:val="001356CD"/>
    <w:rsid w:val="001358A8"/>
    <w:rsid w:val="00135A0B"/>
    <w:rsid w:val="00135F0C"/>
    <w:rsid w:val="00136098"/>
    <w:rsid w:val="00136217"/>
    <w:rsid w:val="001362D6"/>
    <w:rsid w:val="00136628"/>
    <w:rsid w:val="00136941"/>
    <w:rsid w:val="001369F8"/>
    <w:rsid w:val="00136DB5"/>
    <w:rsid w:val="00136F01"/>
    <w:rsid w:val="001378C0"/>
    <w:rsid w:val="001379FE"/>
    <w:rsid w:val="00137F72"/>
    <w:rsid w:val="00140107"/>
    <w:rsid w:val="001406C5"/>
    <w:rsid w:val="001408D3"/>
    <w:rsid w:val="00140A87"/>
    <w:rsid w:val="00140D40"/>
    <w:rsid w:val="00140FD0"/>
    <w:rsid w:val="0014100A"/>
    <w:rsid w:val="0014115A"/>
    <w:rsid w:val="001414F5"/>
    <w:rsid w:val="00141551"/>
    <w:rsid w:val="00141A17"/>
    <w:rsid w:val="00141C2A"/>
    <w:rsid w:val="00141CB0"/>
    <w:rsid w:val="00141E5F"/>
    <w:rsid w:val="00141FBD"/>
    <w:rsid w:val="001428A7"/>
    <w:rsid w:val="0014290E"/>
    <w:rsid w:val="00142A5B"/>
    <w:rsid w:val="00142B42"/>
    <w:rsid w:val="00142BAD"/>
    <w:rsid w:val="00142C1E"/>
    <w:rsid w:val="00142F02"/>
    <w:rsid w:val="0014311F"/>
    <w:rsid w:val="001433EC"/>
    <w:rsid w:val="0014350C"/>
    <w:rsid w:val="0014358D"/>
    <w:rsid w:val="00143694"/>
    <w:rsid w:val="001436FF"/>
    <w:rsid w:val="001437BD"/>
    <w:rsid w:val="00143987"/>
    <w:rsid w:val="00143A87"/>
    <w:rsid w:val="00143CDA"/>
    <w:rsid w:val="00143D25"/>
    <w:rsid w:val="001441DA"/>
    <w:rsid w:val="00144404"/>
    <w:rsid w:val="00144410"/>
    <w:rsid w:val="0014441B"/>
    <w:rsid w:val="001446EE"/>
    <w:rsid w:val="00144749"/>
    <w:rsid w:val="00144E1B"/>
    <w:rsid w:val="00145122"/>
    <w:rsid w:val="001451A2"/>
    <w:rsid w:val="001451AA"/>
    <w:rsid w:val="00145601"/>
    <w:rsid w:val="0014579B"/>
    <w:rsid w:val="00145844"/>
    <w:rsid w:val="00145911"/>
    <w:rsid w:val="00145A16"/>
    <w:rsid w:val="0014607A"/>
    <w:rsid w:val="00146144"/>
    <w:rsid w:val="001461A3"/>
    <w:rsid w:val="001463F2"/>
    <w:rsid w:val="00146507"/>
    <w:rsid w:val="001468FE"/>
    <w:rsid w:val="00146D9D"/>
    <w:rsid w:val="00146FC4"/>
    <w:rsid w:val="00147013"/>
    <w:rsid w:val="0014714A"/>
    <w:rsid w:val="00147251"/>
    <w:rsid w:val="001474A4"/>
    <w:rsid w:val="001477E9"/>
    <w:rsid w:val="001478A4"/>
    <w:rsid w:val="0014796C"/>
    <w:rsid w:val="00147CAA"/>
    <w:rsid w:val="00147E71"/>
    <w:rsid w:val="00147FC3"/>
    <w:rsid w:val="00150189"/>
    <w:rsid w:val="0015019B"/>
    <w:rsid w:val="0015028B"/>
    <w:rsid w:val="0015043B"/>
    <w:rsid w:val="0015048A"/>
    <w:rsid w:val="001504F7"/>
    <w:rsid w:val="00150507"/>
    <w:rsid w:val="001509F3"/>
    <w:rsid w:val="00150A4A"/>
    <w:rsid w:val="00150B55"/>
    <w:rsid w:val="00151379"/>
    <w:rsid w:val="00151779"/>
    <w:rsid w:val="001519D1"/>
    <w:rsid w:val="00151BD4"/>
    <w:rsid w:val="00151D07"/>
    <w:rsid w:val="00151F34"/>
    <w:rsid w:val="00152036"/>
    <w:rsid w:val="001520F7"/>
    <w:rsid w:val="00152182"/>
    <w:rsid w:val="001521BA"/>
    <w:rsid w:val="00152944"/>
    <w:rsid w:val="001529B0"/>
    <w:rsid w:val="00152F00"/>
    <w:rsid w:val="00152FB9"/>
    <w:rsid w:val="00153477"/>
    <w:rsid w:val="001534B2"/>
    <w:rsid w:val="00153832"/>
    <w:rsid w:val="00153DD4"/>
    <w:rsid w:val="00153F35"/>
    <w:rsid w:val="00154163"/>
    <w:rsid w:val="001541F0"/>
    <w:rsid w:val="00154395"/>
    <w:rsid w:val="0015446D"/>
    <w:rsid w:val="00154A5D"/>
    <w:rsid w:val="00154A65"/>
    <w:rsid w:val="00154B26"/>
    <w:rsid w:val="00154B40"/>
    <w:rsid w:val="00154F70"/>
    <w:rsid w:val="00155086"/>
    <w:rsid w:val="00155269"/>
    <w:rsid w:val="0015532F"/>
    <w:rsid w:val="001555BC"/>
    <w:rsid w:val="0015567B"/>
    <w:rsid w:val="0015576A"/>
    <w:rsid w:val="0015577D"/>
    <w:rsid w:val="0015580B"/>
    <w:rsid w:val="00155860"/>
    <w:rsid w:val="00155DAF"/>
    <w:rsid w:val="00155FD5"/>
    <w:rsid w:val="00156218"/>
    <w:rsid w:val="0015638B"/>
    <w:rsid w:val="00156A11"/>
    <w:rsid w:val="00156F7E"/>
    <w:rsid w:val="001570FC"/>
    <w:rsid w:val="0015722F"/>
    <w:rsid w:val="001572E9"/>
    <w:rsid w:val="0015743D"/>
    <w:rsid w:val="0015767F"/>
    <w:rsid w:val="001577E9"/>
    <w:rsid w:val="001578CF"/>
    <w:rsid w:val="00157977"/>
    <w:rsid w:val="00157D5C"/>
    <w:rsid w:val="00157EDE"/>
    <w:rsid w:val="00157F86"/>
    <w:rsid w:val="00160059"/>
    <w:rsid w:val="00160451"/>
    <w:rsid w:val="0016081D"/>
    <w:rsid w:val="001608D3"/>
    <w:rsid w:val="00160AF2"/>
    <w:rsid w:val="00160B54"/>
    <w:rsid w:val="00160D28"/>
    <w:rsid w:val="00160E6C"/>
    <w:rsid w:val="00161101"/>
    <w:rsid w:val="00161467"/>
    <w:rsid w:val="00161791"/>
    <w:rsid w:val="00161910"/>
    <w:rsid w:val="00161A3F"/>
    <w:rsid w:val="00161C88"/>
    <w:rsid w:val="00161DDA"/>
    <w:rsid w:val="00161EFD"/>
    <w:rsid w:val="00162094"/>
    <w:rsid w:val="0016219B"/>
    <w:rsid w:val="0016229B"/>
    <w:rsid w:val="001622BB"/>
    <w:rsid w:val="00162440"/>
    <w:rsid w:val="00162470"/>
    <w:rsid w:val="001626C8"/>
    <w:rsid w:val="001627C9"/>
    <w:rsid w:val="001627FC"/>
    <w:rsid w:val="0016298D"/>
    <w:rsid w:val="00162C42"/>
    <w:rsid w:val="00162DD0"/>
    <w:rsid w:val="00162DF3"/>
    <w:rsid w:val="00163377"/>
    <w:rsid w:val="001634BF"/>
    <w:rsid w:val="00163D8D"/>
    <w:rsid w:val="00164031"/>
    <w:rsid w:val="00164286"/>
    <w:rsid w:val="00164358"/>
    <w:rsid w:val="00164413"/>
    <w:rsid w:val="0016467B"/>
    <w:rsid w:val="001649C5"/>
    <w:rsid w:val="00164D08"/>
    <w:rsid w:val="00164F8E"/>
    <w:rsid w:val="0016517C"/>
    <w:rsid w:val="001652DE"/>
    <w:rsid w:val="001656D2"/>
    <w:rsid w:val="00165703"/>
    <w:rsid w:val="0016575D"/>
    <w:rsid w:val="00165787"/>
    <w:rsid w:val="00165868"/>
    <w:rsid w:val="00165AA9"/>
    <w:rsid w:val="00165D74"/>
    <w:rsid w:val="0016623F"/>
    <w:rsid w:val="0016626E"/>
    <w:rsid w:val="00166276"/>
    <w:rsid w:val="0016645E"/>
    <w:rsid w:val="00166605"/>
    <w:rsid w:val="00166700"/>
    <w:rsid w:val="00166898"/>
    <w:rsid w:val="001668C9"/>
    <w:rsid w:val="00166A34"/>
    <w:rsid w:val="00166EB3"/>
    <w:rsid w:val="00166EEE"/>
    <w:rsid w:val="00167005"/>
    <w:rsid w:val="001671AB"/>
    <w:rsid w:val="0016747E"/>
    <w:rsid w:val="001676C2"/>
    <w:rsid w:val="00167886"/>
    <w:rsid w:val="001679F1"/>
    <w:rsid w:val="00167BAE"/>
    <w:rsid w:val="00167BE5"/>
    <w:rsid w:val="00167C9A"/>
    <w:rsid w:val="00167D52"/>
    <w:rsid w:val="00167D9A"/>
    <w:rsid w:val="001700CC"/>
    <w:rsid w:val="001704AF"/>
    <w:rsid w:val="00170766"/>
    <w:rsid w:val="00170F0E"/>
    <w:rsid w:val="001710DB"/>
    <w:rsid w:val="0017118E"/>
    <w:rsid w:val="00171563"/>
    <w:rsid w:val="001715E5"/>
    <w:rsid w:val="001717AB"/>
    <w:rsid w:val="00171809"/>
    <w:rsid w:val="001719CD"/>
    <w:rsid w:val="00171A98"/>
    <w:rsid w:val="0017209C"/>
    <w:rsid w:val="0017251F"/>
    <w:rsid w:val="00172749"/>
    <w:rsid w:val="00172FA8"/>
    <w:rsid w:val="001730A8"/>
    <w:rsid w:val="00173167"/>
    <w:rsid w:val="0017317D"/>
    <w:rsid w:val="001731E5"/>
    <w:rsid w:val="00173641"/>
    <w:rsid w:val="0017398D"/>
    <w:rsid w:val="001739A9"/>
    <w:rsid w:val="00173C08"/>
    <w:rsid w:val="00173D53"/>
    <w:rsid w:val="00173D5A"/>
    <w:rsid w:val="00173E01"/>
    <w:rsid w:val="00174046"/>
    <w:rsid w:val="001741E8"/>
    <w:rsid w:val="0017421C"/>
    <w:rsid w:val="00174626"/>
    <w:rsid w:val="001749F8"/>
    <w:rsid w:val="0017518C"/>
    <w:rsid w:val="0017539E"/>
    <w:rsid w:val="00175610"/>
    <w:rsid w:val="001756E4"/>
    <w:rsid w:val="00175892"/>
    <w:rsid w:val="00175A00"/>
    <w:rsid w:val="00175D33"/>
    <w:rsid w:val="00175E2F"/>
    <w:rsid w:val="00175FC0"/>
    <w:rsid w:val="001762E3"/>
    <w:rsid w:val="00176325"/>
    <w:rsid w:val="001763EB"/>
    <w:rsid w:val="00176607"/>
    <w:rsid w:val="0017668D"/>
    <w:rsid w:val="00176709"/>
    <w:rsid w:val="001768F9"/>
    <w:rsid w:val="0017698A"/>
    <w:rsid w:val="00176AD5"/>
    <w:rsid w:val="00176C91"/>
    <w:rsid w:val="00176CC5"/>
    <w:rsid w:val="00176DA0"/>
    <w:rsid w:val="00176E4C"/>
    <w:rsid w:val="001770E2"/>
    <w:rsid w:val="001772A8"/>
    <w:rsid w:val="00177550"/>
    <w:rsid w:val="0017758E"/>
    <w:rsid w:val="0017767D"/>
    <w:rsid w:val="0017767E"/>
    <w:rsid w:val="00177810"/>
    <w:rsid w:val="001800B2"/>
    <w:rsid w:val="001800F5"/>
    <w:rsid w:val="0018037C"/>
    <w:rsid w:val="001803E0"/>
    <w:rsid w:val="00180ADF"/>
    <w:rsid w:val="00180B53"/>
    <w:rsid w:val="00180B99"/>
    <w:rsid w:val="00180B9A"/>
    <w:rsid w:val="00180D38"/>
    <w:rsid w:val="0018124E"/>
    <w:rsid w:val="00181544"/>
    <w:rsid w:val="001817FC"/>
    <w:rsid w:val="0018197D"/>
    <w:rsid w:val="001819D1"/>
    <w:rsid w:val="00181B37"/>
    <w:rsid w:val="00181FF8"/>
    <w:rsid w:val="0018212D"/>
    <w:rsid w:val="00182177"/>
    <w:rsid w:val="0018235F"/>
    <w:rsid w:val="0018240F"/>
    <w:rsid w:val="001825DF"/>
    <w:rsid w:val="00182681"/>
    <w:rsid w:val="001826BF"/>
    <w:rsid w:val="001831A2"/>
    <w:rsid w:val="00183221"/>
    <w:rsid w:val="00183345"/>
    <w:rsid w:val="001835B6"/>
    <w:rsid w:val="00183744"/>
    <w:rsid w:val="00183B14"/>
    <w:rsid w:val="001841C9"/>
    <w:rsid w:val="00184288"/>
    <w:rsid w:val="001843AC"/>
    <w:rsid w:val="001844A3"/>
    <w:rsid w:val="001849FF"/>
    <w:rsid w:val="00184ABE"/>
    <w:rsid w:val="00184C3F"/>
    <w:rsid w:val="00184C70"/>
    <w:rsid w:val="001859A0"/>
    <w:rsid w:val="00185B32"/>
    <w:rsid w:val="00185DFA"/>
    <w:rsid w:val="00185E75"/>
    <w:rsid w:val="001863E7"/>
    <w:rsid w:val="00186AD7"/>
    <w:rsid w:val="00186B07"/>
    <w:rsid w:val="00186C3B"/>
    <w:rsid w:val="00186FB6"/>
    <w:rsid w:val="00187577"/>
    <w:rsid w:val="00187954"/>
    <w:rsid w:val="00187982"/>
    <w:rsid w:val="0018798E"/>
    <w:rsid w:val="001905AF"/>
    <w:rsid w:val="001907FA"/>
    <w:rsid w:val="00190AEE"/>
    <w:rsid w:val="00190CE0"/>
    <w:rsid w:val="00190F28"/>
    <w:rsid w:val="00190F52"/>
    <w:rsid w:val="001916A2"/>
    <w:rsid w:val="00191E06"/>
    <w:rsid w:val="001920F0"/>
    <w:rsid w:val="00192166"/>
    <w:rsid w:val="001923D6"/>
    <w:rsid w:val="001924F0"/>
    <w:rsid w:val="00192527"/>
    <w:rsid w:val="00192611"/>
    <w:rsid w:val="00192961"/>
    <w:rsid w:val="00192AC2"/>
    <w:rsid w:val="00192C8A"/>
    <w:rsid w:val="00192DBF"/>
    <w:rsid w:val="00192EAF"/>
    <w:rsid w:val="0019339E"/>
    <w:rsid w:val="00193409"/>
    <w:rsid w:val="0019355A"/>
    <w:rsid w:val="001937B6"/>
    <w:rsid w:val="00193946"/>
    <w:rsid w:val="00193A3C"/>
    <w:rsid w:val="00193DD7"/>
    <w:rsid w:val="00193F4F"/>
    <w:rsid w:val="0019403B"/>
    <w:rsid w:val="0019415F"/>
    <w:rsid w:val="001945B4"/>
    <w:rsid w:val="001947E7"/>
    <w:rsid w:val="00194D12"/>
    <w:rsid w:val="00194D51"/>
    <w:rsid w:val="00194DA0"/>
    <w:rsid w:val="00194F38"/>
    <w:rsid w:val="00195071"/>
    <w:rsid w:val="001950A9"/>
    <w:rsid w:val="00195101"/>
    <w:rsid w:val="00195338"/>
    <w:rsid w:val="00195561"/>
    <w:rsid w:val="001956BC"/>
    <w:rsid w:val="00195857"/>
    <w:rsid w:val="001958E5"/>
    <w:rsid w:val="00195B99"/>
    <w:rsid w:val="00195BC3"/>
    <w:rsid w:val="00195C2B"/>
    <w:rsid w:val="00195D17"/>
    <w:rsid w:val="001962EA"/>
    <w:rsid w:val="0019633F"/>
    <w:rsid w:val="001964F6"/>
    <w:rsid w:val="001965A7"/>
    <w:rsid w:val="00196649"/>
    <w:rsid w:val="0019671F"/>
    <w:rsid w:val="00196740"/>
    <w:rsid w:val="00196974"/>
    <w:rsid w:val="001969BA"/>
    <w:rsid w:val="001969FD"/>
    <w:rsid w:val="00197151"/>
    <w:rsid w:val="001974C8"/>
    <w:rsid w:val="00197514"/>
    <w:rsid w:val="00197B5D"/>
    <w:rsid w:val="00197B7A"/>
    <w:rsid w:val="00197D2B"/>
    <w:rsid w:val="00197D49"/>
    <w:rsid w:val="00197F70"/>
    <w:rsid w:val="001A022A"/>
    <w:rsid w:val="001A05F1"/>
    <w:rsid w:val="001A0720"/>
    <w:rsid w:val="001A0A18"/>
    <w:rsid w:val="001A0A9F"/>
    <w:rsid w:val="001A0D4C"/>
    <w:rsid w:val="001A10EB"/>
    <w:rsid w:val="001A110F"/>
    <w:rsid w:val="001A14FB"/>
    <w:rsid w:val="001A15C0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3234"/>
    <w:rsid w:val="001A3A94"/>
    <w:rsid w:val="001A3AEE"/>
    <w:rsid w:val="001A3B8C"/>
    <w:rsid w:val="001A3BDA"/>
    <w:rsid w:val="001A3EF9"/>
    <w:rsid w:val="001A3F0F"/>
    <w:rsid w:val="001A3F1E"/>
    <w:rsid w:val="001A4350"/>
    <w:rsid w:val="001A47A9"/>
    <w:rsid w:val="001A4952"/>
    <w:rsid w:val="001A4A11"/>
    <w:rsid w:val="001A4BB9"/>
    <w:rsid w:val="001A5213"/>
    <w:rsid w:val="001A5232"/>
    <w:rsid w:val="001A5310"/>
    <w:rsid w:val="001A5320"/>
    <w:rsid w:val="001A53CE"/>
    <w:rsid w:val="001A54A1"/>
    <w:rsid w:val="001A5548"/>
    <w:rsid w:val="001A5A41"/>
    <w:rsid w:val="001A5C5B"/>
    <w:rsid w:val="001A5CEF"/>
    <w:rsid w:val="001A5E70"/>
    <w:rsid w:val="001A6020"/>
    <w:rsid w:val="001A62E6"/>
    <w:rsid w:val="001A64EC"/>
    <w:rsid w:val="001A6B16"/>
    <w:rsid w:val="001A6F28"/>
    <w:rsid w:val="001A7139"/>
    <w:rsid w:val="001A737D"/>
    <w:rsid w:val="001A761D"/>
    <w:rsid w:val="001A776C"/>
    <w:rsid w:val="001A7A8A"/>
    <w:rsid w:val="001B016A"/>
    <w:rsid w:val="001B0261"/>
    <w:rsid w:val="001B048B"/>
    <w:rsid w:val="001B04FF"/>
    <w:rsid w:val="001B055A"/>
    <w:rsid w:val="001B0648"/>
    <w:rsid w:val="001B08B0"/>
    <w:rsid w:val="001B0B51"/>
    <w:rsid w:val="001B0E99"/>
    <w:rsid w:val="001B1058"/>
    <w:rsid w:val="001B13B0"/>
    <w:rsid w:val="001B14DE"/>
    <w:rsid w:val="001B1500"/>
    <w:rsid w:val="001B1574"/>
    <w:rsid w:val="001B1947"/>
    <w:rsid w:val="001B1A46"/>
    <w:rsid w:val="001B1B37"/>
    <w:rsid w:val="001B1DF7"/>
    <w:rsid w:val="001B1F9D"/>
    <w:rsid w:val="001B22B4"/>
    <w:rsid w:val="001B2310"/>
    <w:rsid w:val="001B23B4"/>
    <w:rsid w:val="001B26B9"/>
    <w:rsid w:val="001B277B"/>
    <w:rsid w:val="001B2B33"/>
    <w:rsid w:val="001B2C46"/>
    <w:rsid w:val="001B2EE2"/>
    <w:rsid w:val="001B2FFA"/>
    <w:rsid w:val="001B3190"/>
    <w:rsid w:val="001B3201"/>
    <w:rsid w:val="001B3437"/>
    <w:rsid w:val="001B3612"/>
    <w:rsid w:val="001B3DA7"/>
    <w:rsid w:val="001B41C9"/>
    <w:rsid w:val="001B4279"/>
    <w:rsid w:val="001B44E9"/>
    <w:rsid w:val="001B4529"/>
    <w:rsid w:val="001B45B6"/>
    <w:rsid w:val="001B4922"/>
    <w:rsid w:val="001B4B11"/>
    <w:rsid w:val="001B4BD3"/>
    <w:rsid w:val="001B4D09"/>
    <w:rsid w:val="001B4DA9"/>
    <w:rsid w:val="001B4E18"/>
    <w:rsid w:val="001B4F07"/>
    <w:rsid w:val="001B505C"/>
    <w:rsid w:val="001B5259"/>
    <w:rsid w:val="001B532D"/>
    <w:rsid w:val="001B5412"/>
    <w:rsid w:val="001B5830"/>
    <w:rsid w:val="001B59AF"/>
    <w:rsid w:val="001B5ADD"/>
    <w:rsid w:val="001B5C9F"/>
    <w:rsid w:val="001B5E83"/>
    <w:rsid w:val="001B5F07"/>
    <w:rsid w:val="001B6069"/>
    <w:rsid w:val="001B607A"/>
    <w:rsid w:val="001B630F"/>
    <w:rsid w:val="001B6683"/>
    <w:rsid w:val="001B6931"/>
    <w:rsid w:val="001B6B19"/>
    <w:rsid w:val="001B6C6F"/>
    <w:rsid w:val="001B6F49"/>
    <w:rsid w:val="001B7057"/>
    <w:rsid w:val="001B7159"/>
    <w:rsid w:val="001B71F7"/>
    <w:rsid w:val="001B7360"/>
    <w:rsid w:val="001B7556"/>
    <w:rsid w:val="001B7BC0"/>
    <w:rsid w:val="001B7CAB"/>
    <w:rsid w:val="001C02E1"/>
    <w:rsid w:val="001C044E"/>
    <w:rsid w:val="001C053A"/>
    <w:rsid w:val="001C0792"/>
    <w:rsid w:val="001C0B96"/>
    <w:rsid w:val="001C0F3E"/>
    <w:rsid w:val="001C1020"/>
    <w:rsid w:val="001C10B2"/>
    <w:rsid w:val="001C1288"/>
    <w:rsid w:val="001C13E7"/>
    <w:rsid w:val="001C143E"/>
    <w:rsid w:val="001C16AC"/>
    <w:rsid w:val="001C190D"/>
    <w:rsid w:val="001C1A5C"/>
    <w:rsid w:val="001C1AED"/>
    <w:rsid w:val="001C1C6E"/>
    <w:rsid w:val="001C2151"/>
    <w:rsid w:val="001C22CB"/>
    <w:rsid w:val="001C244D"/>
    <w:rsid w:val="001C28C7"/>
    <w:rsid w:val="001C2962"/>
    <w:rsid w:val="001C2993"/>
    <w:rsid w:val="001C2A06"/>
    <w:rsid w:val="001C2BAD"/>
    <w:rsid w:val="001C2BD9"/>
    <w:rsid w:val="001C2C55"/>
    <w:rsid w:val="001C30E5"/>
    <w:rsid w:val="001C3207"/>
    <w:rsid w:val="001C3259"/>
    <w:rsid w:val="001C340C"/>
    <w:rsid w:val="001C3590"/>
    <w:rsid w:val="001C375D"/>
    <w:rsid w:val="001C3A10"/>
    <w:rsid w:val="001C4119"/>
    <w:rsid w:val="001C42E0"/>
    <w:rsid w:val="001C43CE"/>
    <w:rsid w:val="001C4763"/>
    <w:rsid w:val="001C4918"/>
    <w:rsid w:val="001C4932"/>
    <w:rsid w:val="001C4989"/>
    <w:rsid w:val="001C4C4B"/>
    <w:rsid w:val="001C4DCE"/>
    <w:rsid w:val="001C4F36"/>
    <w:rsid w:val="001C52F5"/>
    <w:rsid w:val="001C53DD"/>
    <w:rsid w:val="001C5484"/>
    <w:rsid w:val="001C553A"/>
    <w:rsid w:val="001C5678"/>
    <w:rsid w:val="001C57D8"/>
    <w:rsid w:val="001C595E"/>
    <w:rsid w:val="001C5A49"/>
    <w:rsid w:val="001C5CA7"/>
    <w:rsid w:val="001C5DAA"/>
    <w:rsid w:val="001C5E91"/>
    <w:rsid w:val="001C5F5B"/>
    <w:rsid w:val="001C63CA"/>
    <w:rsid w:val="001C650C"/>
    <w:rsid w:val="001C657D"/>
    <w:rsid w:val="001C6817"/>
    <w:rsid w:val="001C6984"/>
    <w:rsid w:val="001C69BD"/>
    <w:rsid w:val="001C6BD7"/>
    <w:rsid w:val="001C73EB"/>
    <w:rsid w:val="001C7523"/>
    <w:rsid w:val="001C7585"/>
    <w:rsid w:val="001C784A"/>
    <w:rsid w:val="001C7901"/>
    <w:rsid w:val="001C7B17"/>
    <w:rsid w:val="001C7B2D"/>
    <w:rsid w:val="001C7B5F"/>
    <w:rsid w:val="001C7EA1"/>
    <w:rsid w:val="001D02B8"/>
    <w:rsid w:val="001D0363"/>
    <w:rsid w:val="001D0741"/>
    <w:rsid w:val="001D0747"/>
    <w:rsid w:val="001D0880"/>
    <w:rsid w:val="001D092B"/>
    <w:rsid w:val="001D1207"/>
    <w:rsid w:val="001D13BD"/>
    <w:rsid w:val="001D1809"/>
    <w:rsid w:val="001D1C34"/>
    <w:rsid w:val="001D2209"/>
    <w:rsid w:val="001D233C"/>
    <w:rsid w:val="001D24AB"/>
    <w:rsid w:val="001D24C9"/>
    <w:rsid w:val="001D2763"/>
    <w:rsid w:val="001D2BA2"/>
    <w:rsid w:val="001D2CBF"/>
    <w:rsid w:val="001D2FE1"/>
    <w:rsid w:val="001D3012"/>
    <w:rsid w:val="001D309A"/>
    <w:rsid w:val="001D32DC"/>
    <w:rsid w:val="001D362E"/>
    <w:rsid w:val="001D3772"/>
    <w:rsid w:val="001D3953"/>
    <w:rsid w:val="001D3CD5"/>
    <w:rsid w:val="001D3ED1"/>
    <w:rsid w:val="001D4A05"/>
    <w:rsid w:val="001D4F1D"/>
    <w:rsid w:val="001D4F2A"/>
    <w:rsid w:val="001D4FB7"/>
    <w:rsid w:val="001D5250"/>
    <w:rsid w:val="001D530E"/>
    <w:rsid w:val="001D555F"/>
    <w:rsid w:val="001D57DA"/>
    <w:rsid w:val="001D5AAA"/>
    <w:rsid w:val="001D5B4C"/>
    <w:rsid w:val="001D5B6C"/>
    <w:rsid w:val="001D5BDE"/>
    <w:rsid w:val="001D5C5E"/>
    <w:rsid w:val="001D5CF6"/>
    <w:rsid w:val="001D5EB4"/>
    <w:rsid w:val="001D5EC6"/>
    <w:rsid w:val="001D5F81"/>
    <w:rsid w:val="001D6134"/>
    <w:rsid w:val="001D6335"/>
    <w:rsid w:val="001D63A6"/>
    <w:rsid w:val="001D65E2"/>
    <w:rsid w:val="001D663D"/>
    <w:rsid w:val="001D665A"/>
    <w:rsid w:val="001D673C"/>
    <w:rsid w:val="001D693E"/>
    <w:rsid w:val="001D6DF9"/>
    <w:rsid w:val="001D790D"/>
    <w:rsid w:val="001D7943"/>
    <w:rsid w:val="001D7D86"/>
    <w:rsid w:val="001D7F6E"/>
    <w:rsid w:val="001E0115"/>
    <w:rsid w:val="001E0473"/>
    <w:rsid w:val="001E066E"/>
    <w:rsid w:val="001E0995"/>
    <w:rsid w:val="001E0B57"/>
    <w:rsid w:val="001E0BB5"/>
    <w:rsid w:val="001E0DEC"/>
    <w:rsid w:val="001E0EEA"/>
    <w:rsid w:val="001E1052"/>
    <w:rsid w:val="001E1078"/>
    <w:rsid w:val="001E10FF"/>
    <w:rsid w:val="001E14A6"/>
    <w:rsid w:val="001E157A"/>
    <w:rsid w:val="001E178A"/>
    <w:rsid w:val="001E17E3"/>
    <w:rsid w:val="001E18DB"/>
    <w:rsid w:val="001E1B42"/>
    <w:rsid w:val="001E1E85"/>
    <w:rsid w:val="001E1F34"/>
    <w:rsid w:val="001E2007"/>
    <w:rsid w:val="001E213B"/>
    <w:rsid w:val="001E2147"/>
    <w:rsid w:val="001E2483"/>
    <w:rsid w:val="001E24AC"/>
    <w:rsid w:val="001E26BA"/>
    <w:rsid w:val="001E26D0"/>
    <w:rsid w:val="001E2C96"/>
    <w:rsid w:val="001E2F3C"/>
    <w:rsid w:val="001E2F41"/>
    <w:rsid w:val="001E34CF"/>
    <w:rsid w:val="001E3562"/>
    <w:rsid w:val="001E36A0"/>
    <w:rsid w:val="001E3809"/>
    <w:rsid w:val="001E38B9"/>
    <w:rsid w:val="001E38E4"/>
    <w:rsid w:val="001E3A26"/>
    <w:rsid w:val="001E3B29"/>
    <w:rsid w:val="001E3C05"/>
    <w:rsid w:val="001E3DC3"/>
    <w:rsid w:val="001E3F02"/>
    <w:rsid w:val="001E443B"/>
    <w:rsid w:val="001E4B97"/>
    <w:rsid w:val="001E4DA8"/>
    <w:rsid w:val="001E4F61"/>
    <w:rsid w:val="001E53F9"/>
    <w:rsid w:val="001E59FD"/>
    <w:rsid w:val="001E5B36"/>
    <w:rsid w:val="001E5B61"/>
    <w:rsid w:val="001E5D15"/>
    <w:rsid w:val="001E5EB4"/>
    <w:rsid w:val="001E613C"/>
    <w:rsid w:val="001E6350"/>
    <w:rsid w:val="001E6402"/>
    <w:rsid w:val="001E67F3"/>
    <w:rsid w:val="001E67F9"/>
    <w:rsid w:val="001E6AA1"/>
    <w:rsid w:val="001E6D27"/>
    <w:rsid w:val="001E6D4A"/>
    <w:rsid w:val="001E6FBD"/>
    <w:rsid w:val="001E746B"/>
    <w:rsid w:val="001E749B"/>
    <w:rsid w:val="001E76A7"/>
    <w:rsid w:val="001E78F9"/>
    <w:rsid w:val="001E79F5"/>
    <w:rsid w:val="001E7B71"/>
    <w:rsid w:val="001E7E44"/>
    <w:rsid w:val="001E7F4F"/>
    <w:rsid w:val="001E7F9F"/>
    <w:rsid w:val="001F0002"/>
    <w:rsid w:val="001F007E"/>
    <w:rsid w:val="001F026A"/>
    <w:rsid w:val="001F0555"/>
    <w:rsid w:val="001F07A5"/>
    <w:rsid w:val="001F08A0"/>
    <w:rsid w:val="001F08ED"/>
    <w:rsid w:val="001F0A42"/>
    <w:rsid w:val="001F0B6E"/>
    <w:rsid w:val="001F0BFA"/>
    <w:rsid w:val="001F1170"/>
    <w:rsid w:val="001F1272"/>
    <w:rsid w:val="001F13F4"/>
    <w:rsid w:val="001F1494"/>
    <w:rsid w:val="001F19A5"/>
    <w:rsid w:val="001F19CC"/>
    <w:rsid w:val="001F19D6"/>
    <w:rsid w:val="001F19DD"/>
    <w:rsid w:val="001F1A4F"/>
    <w:rsid w:val="001F1BD2"/>
    <w:rsid w:val="001F1D1B"/>
    <w:rsid w:val="001F1D81"/>
    <w:rsid w:val="001F20CA"/>
    <w:rsid w:val="001F2748"/>
    <w:rsid w:val="001F2ADC"/>
    <w:rsid w:val="001F328F"/>
    <w:rsid w:val="001F349D"/>
    <w:rsid w:val="001F353A"/>
    <w:rsid w:val="001F3693"/>
    <w:rsid w:val="001F36EC"/>
    <w:rsid w:val="001F3CB3"/>
    <w:rsid w:val="001F3D97"/>
    <w:rsid w:val="001F3E22"/>
    <w:rsid w:val="001F3EFC"/>
    <w:rsid w:val="001F3F81"/>
    <w:rsid w:val="001F3F8F"/>
    <w:rsid w:val="001F40D7"/>
    <w:rsid w:val="001F4130"/>
    <w:rsid w:val="001F41DF"/>
    <w:rsid w:val="001F4461"/>
    <w:rsid w:val="001F4483"/>
    <w:rsid w:val="001F46A2"/>
    <w:rsid w:val="001F4AFF"/>
    <w:rsid w:val="001F5057"/>
    <w:rsid w:val="001F517B"/>
    <w:rsid w:val="001F525F"/>
    <w:rsid w:val="001F5644"/>
    <w:rsid w:val="001F58EB"/>
    <w:rsid w:val="001F59ED"/>
    <w:rsid w:val="001F5D6E"/>
    <w:rsid w:val="001F64C2"/>
    <w:rsid w:val="001F66C7"/>
    <w:rsid w:val="001F6767"/>
    <w:rsid w:val="001F68D0"/>
    <w:rsid w:val="001F698B"/>
    <w:rsid w:val="001F69B7"/>
    <w:rsid w:val="001F6A25"/>
    <w:rsid w:val="001F6A6A"/>
    <w:rsid w:val="001F6DAA"/>
    <w:rsid w:val="001F6E97"/>
    <w:rsid w:val="001F7017"/>
    <w:rsid w:val="001F703F"/>
    <w:rsid w:val="001F70E0"/>
    <w:rsid w:val="001F72F2"/>
    <w:rsid w:val="001F744C"/>
    <w:rsid w:val="001F788F"/>
    <w:rsid w:val="001F78A8"/>
    <w:rsid w:val="001F78AB"/>
    <w:rsid w:val="001F78AD"/>
    <w:rsid w:val="001F7935"/>
    <w:rsid w:val="001F7960"/>
    <w:rsid w:val="001F7A42"/>
    <w:rsid w:val="001F7B7B"/>
    <w:rsid w:val="001F7BF7"/>
    <w:rsid w:val="001F7CA3"/>
    <w:rsid w:val="001F7E68"/>
    <w:rsid w:val="001F7F68"/>
    <w:rsid w:val="002000AC"/>
    <w:rsid w:val="00200200"/>
    <w:rsid w:val="0020070A"/>
    <w:rsid w:val="00200B07"/>
    <w:rsid w:val="00200D41"/>
    <w:rsid w:val="00200DEA"/>
    <w:rsid w:val="00200EB6"/>
    <w:rsid w:val="0020113B"/>
    <w:rsid w:val="002014AA"/>
    <w:rsid w:val="00201545"/>
    <w:rsid w:val="002015F1"/>
    <w:rsid w:val="0020199B"/>
    <w:rsid w:val="00201AF9"/>
    <w:rsid w:val="00201E9F"/>
    <w:rsid w:val="00202067"/>
    <w:rsid w:val="00202085"/>
    <w:rsid w:val="002024EE"/>
    <w:rsid w:val="00202512"/>
    <w:rsid w:val="00202792"/>
    <w:rsid w:val="002027B5"/>
    <w:rsid w:val="00202C66"/>
    <w:rsid w:val="00202D01"/>
    <w:rsid w:val="00202D89"/>
    <w:rsid w:val="00202EA2"/>
    <w:rsid w:val="00202FCA"/>
    <w:rsid w:val="00203107"/>
    <w:rsid w:val="00203254"/>
    <w:rsid w:val="00203520"/>
    <w:rsid w:val="002035D4"/>
    <w:rsid w:val="002038F8"/>
    <w:rsid w:val="0020393E"/>
    <w:rsid w:val="00203B32"/>
    <w:rsid w:val="00203CC7"/>
    <w:rsid w:val="0020439E"/>
    <w:rsid w:val="002047BA"/>
    <w:rsid w:val="0020492C"/>
    <w:rsid w:val="00204A54"/>
    <w:rsid w:val="00204AB6"/>
    <w:rsid w:val="00204B52"/>
    <w:rsid w:val="00204C57"/>
    <w:rsid w:val="00204D1D"/>
    <w:rsid w:val="00204F6D"/>
    <w:rsid w:val="00205060"/>
    <w:rsid w:val="00205418"/>
    <w:rsid w:val="00205485"/>
    <w:rsid w:val="00205723"/>
    <w:rsid w:val="00205C8A"/>
    <w:rsid w:val="00205C90"/>
    <w:rsid w:val="00205DF9"/>
    <w:rsid w:val="00205E0F"/>
    <w:rsid w:val="00205F66"/>
    <w:rsid w:val="002060C9"/>
    <w:rsid w:val="00206511"/>
    <w:rsid w:val="0020670C"/>
    <w:rsid w:val="002067CD"/>
    <w:rsid w:val="0020697B"/>
    <w:rsid w:val="00206B60"/>
    <w:rsid w:val="00206BD6"/>
    <w:rsid w:val="00206C25"/>
    <w:rsid w:val="00206CD7"/>
    <w:rsid w:val="00206CF1"/>
    <w:rsid w:val="00206DDA"/>
    <w:rsid w:val="00206EC9"/>
    <w:rsid w:val="0020702A"/>
    <w:rsid w:val="00207429"/>
    <w:rsid w:val="0020750D"/>
    <w:rsid w:val="0020788E"/>
    <w:rsid w:val="0020791A"/>
    <w:rsid w:val="002079C0"/>
    <w:rsid w:val="00207A24"/>
    <w:rsid w:val="00207CB7"/>
    <w:rsid w:val="00207DA2"/>
    <w:rsid w:val="002100E8"/>
    <w:rsid w:val="002101A5"/>
    <w:rsid w:val="00210348"/>
    <w:rsid w:val="00210353"/>
    <w:rsid w:val="002104D1"/>
    <w:rsid w:val="00210516"/>
    <w:rsid w:val="0021082C"/>
    <w:rsid w:val="00210A7F"/>
    <w:rsid w:val="00210CA8"/>
    <w:rsid w:val="00210D05"/>
    <w:rsid w:val="00210DAE"/>
    <w:rsid w:val="002110EE"/>
    <w:rsid w:val="002111C7"/>
    <w:rsid w:val="00211507"/>
    <w:rsid w:val="00211574"/>
    <w:rsid w:val="0021158F"/>
    <w:rsid w:val="002119E7"/>
    <w:rsid w:val="00211A04"/>
    <w:rsid w:val="00211AAB"/>
    <w:rsid w:val="00211B77"/>
    <w:rsid w:val="00211C1C"/>
    <w:rsid w:val="00211D01"/>
    <w:rsid w:val="00211E62"/>
    <w:rsid w:val="002121EE"/>
    <w:rsid w:val="00212262"/>
    <w:rsid w:val="00212476"/>
    <w:rsid w:val="002125C1"/>
    <w:rsid w:val="00212741"/>
    <w:rsid w:val="00212BB6"/>
    <w:rsid w:val="00212D65"/>
    <w:rsid w:val="00213170"/>
    <w:rsid w:val="002131B6"/>
    <w:rsid w:val="0021323C"/>
    <w:rsid w:val="00213323"/>
    <w:rsid w:val="0021354B"/>
    <w:rsid w:val="00213C2D"/>
    <w:rsid w:val="00213E1C"/>
    <w:rsid w:val="00213F7A"/>
    <w:rsid w:val="0021408A"/>
    <w:rsid w:val="00214400"/>
    <w:rsid w:val="002147FE"/>
    <w:rsid w:val="00214854"/>
    <w:rsid w:val="00214948"/>
    <w:rsid w:val="00214AFF"/>
    <w:rsid w:val="00214D08"/>
    <w:rsid w:val="00214D1A"/>
    <w:rsid w:val="00214E5D"/>
    <w:rsid w:val="0021523C"/>
    <w:rsid w:val="00215343"/>
    <w:rsid w:val="0021549F"/>
    <w:rsid w:val="0021567F"/>
    <w:rsid w:val="002157EC"/>
    <w:rsid w:val="00215A36"/>
    <w:rsid w:val="00215CD5"/>
    <w:rsid w:val="00215DDA"/>
    <w:rsid w:val="00215E00"/>
    <w:rsid w:val="00215EED"/>
    <w:rsid w:val="00215FE4"/>
    <w:rsid w:val="00216181"/>
    <w:rsid w:val="00216579"/>
    <w:rsid w:val="00216620"/>
    <w:rsid w:val="002167F3"/>
    <w:rsid w:val="00216B70"/>
    <w:rsid w:val="00216CB1"/>
    <w:rsid w:val="00216D37"/>
    <w:rsid w:val="002174C2"/>
    <w:rsid w:val="002176D7"/>
    <w:rsid w:val="00217783"/>
    <w:rsid w:val="00217848"/>
    <w:rsid w:val="002178BB"/>
    <w:rsid w:val="00217AFB"/>
    <w:rsid w:val="00217B43"/>
    <w:rsid w:val="00217C02"/>
    <w:rsid w:val="00217EF8"/>
    <w:rsid w:val="00217F27"/>
    <w:rsid w:val="00217F9E"/>
    <w:rsid w:val="002200A1"/>
    <w:rsid w:val="0022086E"/>
    <w:rsid w:val="0022090D"/>
    <w:rsid w:val="002209DA"/>
    <w:rsid w:val="00220C80"/>
    <w:rsid w:val="00220DE2"/>
    <w:rsid w:val="00221278"/>
    <w:rsid w:val="002212C7"/>
    <w:rsid w:val="00221377"/>
    <w:rsid w:val="00221431"/>
    <w:rsid w:val="00221A86"/>
    <w:rsid w:val="00221C51"/>
    <w:rsid w:val="00221E7A"/>
    <w:rsid w:val="002222CE"/>
    <w:rsid w:val="00222618"/>
    <w:rsid w:val="00222625"/>
    <w:rsid w:val="002226C8"/>
    <w:rsid w:val="002227ED"/>
    <w:rsid w:val="00222859"/>
    <w:rsid w:val="00222877"/>
    <w:rsid w:val="002229E0"/>
    <w:rsid w:val="00222A01"/>
    <w:rsid w:val="00222ABC"/>
    <w:rsid w:val="00222B24"/>
    <w:rsid w:val="00222C1B"/>
    <w:rsid w:val="00222D6D"/>
    <w:rsid w:val="00222FD1"/>
    <w:rsid w:val="00222FDA"/>
    <w:rsid w:val="0022378C"/>
    <w:rsid w:val="00223D18"/>
    <w:rsid w:val="00224136"/>
    <w:rsid w:val="00224141"/>
    <w:rsid w:val="0022452C"/>
    <w:rsid w:val="0022465F"/>
    <w:rsid w:val="002247B0"/>
    <w:rsid w:val="002248AC"/>
    <w:rsid w:val="002249E5"/>
    <w:rsid w:val="00224A42"/>
    <w:rsid w:val="00224F71"/>
    <w:rsid w:val="00224FC6"/>
    <w:rsid w:val="0022506E"/>
    <w:rsid w:val="00225120"/>
    <w:rsid w:val="00225342"/>
    <w:rsid w:val="0022563E"/>
    <w:rsid w:val="00225C74"/>
    <w:rsid w:val="00225D25"/>
    <w:rsid w:val="00225F5E"/>
    <w:rsid w:val="00226148"/>
    <w:rsid w:val="0022624A"/>
    <w:rsid w:val="002262FE"/>
    <w:rsid w:val="00226720"/>
    <w:rsid w:val="0022674E"/>
    <w:rsid w:val="002268B4"/>
    <w:rsid w:val="0022695E"/>
    <w:rsid w:val="00226A2E"/>
    <w:rsid w:val="00226B53"/>
    <w:rsid w:val="00226C42"/>
    <w:rsid w:val="00226CF1"/>
    <w:rsid w:val="002270BC"/>
    <w:rsid w:val="0022732A"/>
    <w:rsid w:val="00227388"/>
    <w:rsid w:val="002273C9"/>
    <w:rsid w:val="0022773C"/>
    <w:rsid w:val="0022784B"/>
    <w:rsid w:val="00227886"/>
    <w:rsid w:val="00227A59"/>
    <w:rsid w:val="00227CB4"/>
    <w:rsid w:val="00227DFC"/>
    <w:rsid w:val="002300C8"/>
    <w:rsid w:val="002300F2"/>
    <w:rsid w:val="00230197"/>
    <w:rsid w:val="00230994"/>
    <w:rsid w:val="00230A04"/>
    <w:rsid w:val="00230CDB"/>
    <w:rsid w:val="002310D6"/>
    <w:rsid w:val="002315F1"/>
    <w:rsid w:val="002317F6"/>
    <w:rsid w:val="00231821"/>
    <w:rsid w:val="0023193F"/>
    <w:rsid w:val="00231C58"/>
    <w:rsid w:val="00231DFE"/>
    <w:rsid w:val="0023252E"/>
    <w:rsid w:val="0023257C"/>
    <w:rsid w:val="00232580"/>
    <w:rsid w:val="002326CA"/>
    <w:rsid w:val="00232B28"/>
    <w:rsid w:val="00232BE0"/>
    <w:rsid w:val="00232C9C"/>
    <w:rsid w:val="00232F3A"/>
    <w:rsid w:val="0023302B"/>
    <w:rsid w:val="00233052"/>
    <w:rsid w:val="00233085"/>
    <w:rsid w:val="002333AC"/>
    <w:rsid w:val="0023342D"/>
    <w:rsid w:val="002334F4"/>
    <w:rsid w:val="0023355B"/>
    <w:rsid w:val="0023370D"/>
    <w:rsid w:val="0023389E"/>
    <w:rsid w:val="00233CE2"/>
    <w:rsid w:val="00233FC5"/>
    <w:rsid w:val="00234159"/>
    <w:rsid w:val="00234246"/>
    <w:rsid w:val="0023431C"/>
    <w:rsid w:val="002344EE"/>
    <w:rsid w:val="0023459C"/>
    <w:rsid w:val="0023483A"/>
    <w:rsid w:val="00234A11"/>
    <w:rsid w:val="00234D12"/>
    <w:rsid w:val="00234D3F"/>
    <w:rsid w:val="00234EAF"/>
    <w:rsid w:val="00234FBA"/>
    <w:rsid w:val="0023543B"/>
    <w:rsid w:val="00235849"/>
    <w:rsid w:val="00235D78"/>
    <w:rsid w:val="0023630E"/>
    <w:rsid w:val="0023632C"/>
    <w:rsid w:val="00236389"/>
    <w:rsid w:val="002363F0"/>
    <w:rsid w:val="00236537"/>
    <w:rsid w:val="00236790"/>
    <w:rsid w:val="00236874"/>
    <w:rsid w:val="00236B36"/>
    <w:rsid w:val="00236C4E"/>
    <w:rsid w:val="00236C66"/>
    <w:rsid w:val="00236D24"/>
    <w:rsid w:val="00236FD0"/>
    <w:rsid w:val="002371CF"/>
    <w:rsid w:val="002372E1"/>
    <w:rsid w:val="002373A4"/>
    <w:rsid w:val="002376C2"/>
    <w:rsid w:val="002378C6"/>
    <w:rsid w:val="002378EF"/>
    <w:rsid w:val="00237E66"/>
    <w:rsid w:val="00237EFB"/>
    <w:rsid w:val="00240080"/>
    <w:rsid w:val="0024010F"/>
    <w:rsid w:val="002401A4"/>
    <w:rsid w:val="002402A4"/>
    <w:rsid w:val="002402F1"/>
    <w:rsid w:val="00240345"/>
    <w:rsid w:val="00240370"/>
    <w:rsid w:val="0024098B"/>
    <w:rsid w:val="002409F3"/>
    <w:rsid w:val="00240B13"/>
    <w:rsid w:val="00240D7A"/>
    <w:rsid w:val="00240DB1"/>
    <w:rsid w:val="00240ECE"/>
    <w:rsid w:val="00240EF5"/>
    <w:rsid w:val="00241060"/>
    <w:rsid w:val="0024109E"/>
    <w:rsid w:val="0024122A"/>
    <w:rsid w:val="00241763"/>
    <w:rsid w:val="00241993"/>
    <w:rsid w:val="00241A18"/>
    <w:rsid w:val="00241ADB"/>
    <w:rsid w:val="00241BC8"/>
    <w:rsid w:val="00241F34"/>
    <w:rsid w:val="00241F36"/>
    <w:rsid w:val="0024206F"/>
    <w:rsid w:val="002420EC"/>
    <w:rsid w:val="00242173"/>
    <w:rsid w:val="00242446"/>
    <w:rsid w:val="002426C6"/>
    <w:rsid w:val="00242DBA"/>
    <w:rsid w:val="002433AD"/>
    <w:rsid w:val="00243FAB"/>
    <w:rsid w:val="00244252"/>
    <w:rsid w:val="002442E1"/>
    <w:rsid w:val="002443E1"/>
    <w:rsid w:val="002444A9"/>
    <w:rsid w:val="002444B1"/>
    <w:rsid w:val="002445C2"/>
    <w:rsid w:val="002448A5"/>
    <w:rsid w:val="00244992"/>
    <w:rsid w:val="00244CD0"/>
    <w:rsid w:val="00244ED2"/>
    <w:rsid w:val="00244EF2"/>
    <w:rsid w:val="00244F60"/>
    <w:rsid w:val="00245117"/>
    <w:rsid w:val="00245499"/>
    <w:rsid w:val="0024564B"/>
    <w:rsid w:val="0024588E"/>
    <w:rsid w:val="00245A8E"/>
    <w:rsid w:val="00245AB2"/>
    <w:rsid w:val="00245AFD"/>
    <w:rsid w:val="00245BA7"/>
    <w:rsid w:val="00245D2E"/>
    <w:rsid w:val="00245FDF"/>
    <w:rsid w:val="0024621E"/>
    <w:rsid w:val="002467E6"/>
    <w:rsid w:val="002467EF"/>
    <w:rsid w:val="002467F6"/>
    <w:rsid w:val="00246F00"/>
    <w:rsid w:val="00246F86"/>
    <w:rsid w:val="00247063"/>
    <w:rsid w:val="0024760B"/>
    <w:rsid w:val="00247677"/>
    <w:rsid w:val="00247879"/>
    <w:rsid w:val="00247921"/>
    <w:rsid w:val="002479DC"/>
    <w:rsid w:val="00247CB9"/>
    <w:rsid w:val="00247D9E"/>
    <w:rsid w:val="00247F10"/>
    <w:rsid w:val="00247F11"/>
    <w:rsid w:val="002502D6"/>
    <w:rsid w:val="0025033E"/>
    <w:rsid w:val="00250472"/>
    <w:rsid w:val="002504C7"/>
    <w:rsid w:val="00250628"/>
    <w:rsid w:val="002509A3"/>
    <w:rsid w:val="00250B99"/>
    <w:rsid w:val="00250BEA"/>
    <w:rsid w:val="00251020"/>
    <w:rsid w:val="0025116C"/>
    <w:rsid w:val="0025170E"/>
    <w:rsid w:val="002517D4"/>
    <w:rsid w:val="00251CC2"/>
    <w:rsid w:val="00251CCA"/>
    <w:rsid w:val="00251D93"/>
    <w:rsid w:val="0025203C"/>
    <w:rsid w:val="0025223B"/>
    <w:rsid w:val="002522BB"/>
    <w:rsid w:val="0025242A"/>
    <w:rsid w:val="0025275A"/>
    <w:rsid w:val="00252783"/>
    <w:rsid w:val="002528B9"/>
    <w:rsid w:val="00252DEC"/>
    <w:rsid w:val="00253351"/>
    <w:rsid w:val="002538FB"/>
    <w:rsid w:val="00253920"/>
    <w:rsid w:val="00253A30"/>
    <w:rsid w:val="00253AC4"/>
    <w:rsid w:val="00253AC7"/>
    <w:rsid w:val="00253B31"/>
    <w:rsid w:val="00253D23"/>
    <w:rsid w:val="00253D54"/>
    <w:rsid w:val="002540BE"/>
    <w:rsid w:val="0025432B"/>
    <w:rsid w:val="00254AB8"/>
    <w:rsid w:val="00254FDC"/>
    <w:rsid w:val="00255223"/>
    <w:rsid w:val="00255285"/>
    <w:rsid w:val="002553F6"/>
    <w:rsid w:val="00255425"/>
    <w:rsid w:val="0025585B"/>
    <w:rsid w:val="002558CE"/>
    <w:rsid w:val="00255A35"/>
    <w:rsid w:val="00255B5D"/>
    <w:rsid w:val="00255E58"/>
    <w:rsid w:val="00255FAA"/>
    <w:rsid w:val="00256002"/>
    <w:rsid w:val="00256309"/>
    <w:rsid w:val="00256487"/>
    <w:rsid w:val="002564DF"/>
    <w:rsid w:val="002567FC"/>
    <w:rsid w:val="00256AAE"/>
    <w:rsid w:val="00256B71"/>
    <w:rsid w:val="00256D0C"/>
    <w:rsid w:val="00256E16"/>
    <w:rsid w:val="00256E5F"/>
    <w:rsid w:val="002570D1"/>
    <w:rsid w:val="002574D0"/>
    <w:rsid w:val="00257AD9"/>
    <w:rsid w:val="00257B21"/>
    <w:rsid w:val="00257B27"/>
    <w:rsid w:val="00257E9B"/>
    <w:rsid w:val="00257F50"/>
    <w:rsid w:val="0026077A"/>
    <w:rsid w:val="0026083D"/>
    <w:rsid w:val="00260932"/>
    <w:rsid w:val="00260AC4"/>
    <w:rsid w:val="0026101D"/>
    <w:rsid w:val="002611EA"/>
    <w:rsid w:val="002614A4"/>
    <w:rsid w:val="00261A11"/>
    <w:rsid w:val="00261C0E"/>
    <w:rsid w:val="0026204E"/>
    <w:rsid w:val="0026210A"/>
    <w:rsid w:val="002625C8"/>
    <w:rsid w:val="002626FC"/>
    <w:rsid w:val="00262AF4"/>
    <w:rsid w:val="00262B2D"/>
    <w:rsid w:val="00262F4F"/>
    <w:rsid w:val="00263021"/>
    <w:rsid w:val="0026312C"/>
    <w:rsid w:val="00263138"/>
    <w:rsid w:val="00263197"/>
    <w:rsid w:val="002636E1"/>
    <w:rsid w:val="002638B1"/>
    <w:rsid w:val="00263D87"/>
    <w:rsid w:val="00263E46"/>
    <w:rsid w:val="002642BE"/>
    <w:rsid w:val="00264665"/>
    <w:rsid w:val="002646C4"/>
    <w:rsid w:val="002647D0"/>
    <w:rsid w:val="00264813"/>
    <w:rsid w:val="00264B20"/>
    <w:rsid w:val="00264BEA"/>
    <w:rsid w:val="00264C5F"/>
    <w:rsid w:val="00264E02"/>
    <w:rsid w:val="002652FB"/>
    <w:rsid w:val="00265354"/>
    <w:rsid w:val="0026539D"/>
    <w:rsid w:val="002654E3"/>
    <w:rsid w:val="002655EB"/>
    <w:rsid w:val="0026563E"/>
    <w:rsid w:val="00265663"/>
    <w:rsid w:val="002656C5"/>
    <w:rsid w:val="00265727"/>
    <w:rsid w:val="00265A07"/>
    <w:rsid w:val="00265D03"/>
    <w:rsid w:val="00265D8C"/>
    <w:rsid w:val="0026673B"/>
    <w:rsid w:val="002668AC"/>
    <w:rsid w:val="002669A6"/>
    <w:rsid w:val="00266A62"/>
    <w:rsid w:val="00266AEE"/>
    <w:rsid w:val="00266BAB"/>
    <w:rsid w:val="00266D22"/>
    <w:rsid w:val="00266EBC"/>
    <w:rsid w:val="00266FF9"/>
    <w:rsid w:val="0026703F"/>
    <w:rsid w:val="002670DB"/>
    <w:rsid w:val="002673D0"/>
    <w:rsid w:val="002675D0"/>
    <w:rsid w:val="00267652"/>
    <w:rsid w:val="002676AD"/>
    <w:rsid w:val="002677F6"/>
    <w:rsid w:val="00267F77"/>
    <w:rsid w:val="00267FC9"/>
    <w:rsid w:val="0027025E"/>
    <w:rsid w:val="00270291"/>
    <w:rsid w:val="0027030E"/>
    <w:rsid w:val="00270529"/>
    <w:rsid w:val="0027066F"/>
    <w:rsid w:val="00270670"/>
    <w:rsid w:val="002708F2"/>
    <w:rsid w:val="00270ECD"/>
    <w:rsid w:val="00270F7F"/>
    <w:rsid w:val="002710E2"/>
    <w:rsid w:val="002711EE"/>
    <w:rsid w:val="00271426"/>
    <w:rsid w:val="00271523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562"/>
    <w:rsid w:val="00272840"/>
    <w:rsid w:val="00272CAB"/>
    <w:rsid w:val="00272E94"/>
    <w:rsid w:val="00273064"/>
    <w:rsid w:val="00273124"/>
    <w:rsid w:val="002732C4"/>
    <w:rsid w:val="002735A5"/>
    <w:rsid w:val="002736A0"/>
    <w:rsid w:val="002737EC"/>
    <w:rsid w:val="00273914"/>
    <w:rsid w:val="00273D58"/>
    <w:rsid w:val="00273D99"/>
    <w:rsid w:val="00273DF8"/>
    <w:rsid w:val="00273DFC"/>
    <w:rsid w:val="00273E1A"/>
    <w:rsid w:val="00274238"/>
    <w:rsid w:val="00274263"/>
    <w:rsid w:val="002744AC"/>
    <w:rsid w:val="002745CD"/>
    <w:rsid w:val="00274C16"/>
    <w:rsid w:val="00275059"/>
    <w:rsid w:val="0027505D"/>
    <w:rsid w:val="002751DC"/>
    <w:rsid w:val="00275277"/>
    <w:rsid w:val="0027554E"/>
    <w:rsid w:val="00275D22"/>
    <w:rsid w:val="00275E72"/>
    <w:rsid w:val="0027601D"/>
    <w:rsid w:val="00276133"/>
    <w:rsid w:val="00276291"/>
    <w:rsid w:val="002762E6"/>
    <w:rsid w:val="002763FC"/>
    <w:rsid w:val="0027665F"/>
    <w:rsid w:val="002766E5"/>
    <w:rsid w:val="00276711"/>
    <w:rsid w:val="00276744"/>
    <w:rsid w:val="002768A4"/>
    <w:rsid w:val="002768F5"/>
    <w:rsid w:val="00276AFF"/>
    <w:rsid w:val="00276D70"/>
    <w:rsid w:val="00276FEF"/>
    <w:rsid w:val="00277266"/>
    <w:rsid w:val="00277409"/>
    <w:rsid w:val="0027774F"/>
    <w:rsid w:val="002777D3"/>
    <w:rsid w:val="00277C6A"/>
    <w:rsid w:val="00277D7B"/>
    <w:rsid w:val="00277D9A"/>
    <w:rsid w:val="00277DD9"/>
    <w:rsid w:val="0028000D"/>
    <w:rsid w:val="0028018D"/>
    <w:rsid w:val="0028023F"/>
    <w:rsid w:val="0028033B"/>
    <w:rsid w:val="00280801"/>
    <w:rsid w:val="00280847"/>
    <w:rsid w:val="00280875"/>
    <w:rsid w:val="002809BC"/>
    <w:rsid w:val="00280C8B"/>
    <w:rsid w:val="00280C94"/>
    <w:rsid w:val="00280D38"/>
    <w:rsid w:val="00280DD8"/>
    <w:rsid w:val="0028124C"/>
    <w:rsid w:val="0028134E"/>
    <w:rsid w:val="00281576"/>
    <w:rsid w:val="0028170F"/>
    <w:rsid w:val="00281BD9"/>
    <w:rsid w:val="00281C19"/>
    <w:rsid w:val="00281D0A"/>
    <w:rsid w:val="00281DDA"/>
    <w:rsid w:val="00281F91"/>
    <w:rsid w:val="00281FBD"/>
    <w:rsid w:val="00281FC1"/>
    <w:rsid w:val="00281FF3"/>
    <w:rsid w:val="00282186"/>
    <w:rsid w:val="0028232A"/>
    <w:rsid w:val="002823FB"/>
    <w:rsid w:val="0028242D"/>
    <w:rsid w:val="002825BA"/>
    <w:rsid w:val="002825D9"/>
    <w:rsid w:val="00282684"/>
    <w:rsid w:val="00282A44"/>
    <w:rsid w:val="00282AA3"/>
    <w:rsid w:val="00282AFC"/>
    <w:rsid w:val="00282E99"/>
    <w:rsid w:val="002831DC"/>
    <w:rsid w:val="0028331B"/>
    <w:rsid w:val="00283592"/>
    <w:rsid w:val="002835A5"/>
    <w:rsid w:val="00283721"/>
    <w:rsid w:val="00283BAB"/>
    <w:rsid w:val="00283E27"/>
    <w:rsid w:val="0028406D"/>
    <w:rsid w:val="00284603"/>
    <w:rsid w:val="00285030"/>
    <w:rsid w:val="0028503B"/>
    <w:rsid w:val="002856A6"/>
    <w:rsid w:val="00285AFF"/>
    <w:rsid w:val="00285BD0"/>
    <w:rsid w:val="00285BFE"/>
    <w:rsid w:val="00285D03"/>
    <w:rsid w:val="00285EF2"/>
    <w:rsid w:val="00285FB8"/>
    <w:rsid w:val="00286258"/>
    <w:rsid w:val="0028629B"/>
    <w:rsid w:val="00286400"/>
    <w:rsid w:val="00286580"/>
    <w:rsid w:val="002866FF"/>
    <w:rsid w:val="00286840"/>
    <w:rsid w:val="0028687A"/>
    <w:rsid w:val="00286A5F"/>
    <w:rsid w:val="00286A6D"/>
    <w:rsid w:val="00286C26"/>
    <w:rsid w:val="00286E27"/>
    <w:rsid w:val="00286F1B"/>
    <w:rsid w:val="002871F6"/>
    <w:rsid w:val="002872C0"/>
    <w:rsid w:val="002873A4"/>
    <w:rsid w:val="00287795"/>
    <w:rsid w:val="00287A70"/>
    <w:rsid w:val="00287B06"/>
    <w:rsid w:val="00287CE3"/>
    <w:rsid w:val="0029028B"/>
    <w:rsid w:val="002902C0"/>
    <w:rsid w:val="002904D7"/>
    <w:rsid w:val="00290561"/>
    <w:rsid w:val="00290574"/>
    <w:rsid w:val="00290821"/>
    <w:rsid w:val="00290B22"/>
    <w:rsid w:val="00290BBB"/>
    <w:rsid w:val="00290CF4"/>
    <w:rsid w:val="00290E52"/>
    <w:rsid w:val="00291022"/>
    <w:rsid w:val="0029148F"/>
    <w:rsid w:val="00291599"/>
    <w:rsid w:val="00291A09"/>
    <w:rsid w:val="0029200C"/>
    <w:rsid w:val="002922B7"/>
    <w:rsid w:val="002924EE"/>
    <w:rsid w:val="00292BB2"/>
    <w:rsid w:val="00292C35"/>
    <w:rsid w:val="00292F42"/>
    <w:rsid w:val="002931F4"/>
    <w:rsid w:val="00293260"/>
    <w:rsid w:val="00293336"/>
    <w:rsid w:val="0029333F"/>
    <w:rsid w:val="00293355"/>
    <w:rsid w:val="0029367A"/>
    <w:rsid w:val="002939AD"/>
    <w:rsid w:val="00293AD8"/>
    <w:rsid w:val="00293D2F"/>
    <w:rsid w:val="00293D41"/>
    <w:rsid w:val="00293F54"/>
    <w:rsid w:val="00293FC4"/>
    <w:rsid w:val="00293FCD"/>
    <w:rsid w:val="002941B2"/>
    <w:rsid w:val="002941E7"/>
    <w:rsid w:val="00294291"/>
    <w:rsid w:val="002942BC"/>
    <w:rsid w:val="00294384"/>
    <w:rsid w:val="002944A1"/>
    <w:rsid w:val="002948E2"/>
    <w:rsid w:val="00294D78"/>
    <w:rsid w:val="00294EF9"/>
    <w:rsid w:val="00294F8B"/>
    <w:rsid w:val="00295260"/>
    <w:rsid w:val="002953A9"/>
    <w:rsid w:val="00295B74"/>
    <w:rsid w:val="00295BA9"/>
    <w:rsid w:val="00295CD7"/>
    <w:rsid w:val="00295E32"/>
    <w:rsid w:val="002962A0"/>
    <w:rsid w:val="0029630E"/>
    <w:rsid w:val="0029639D"/>
    <w:rsid w:val="002963E6"/>
    <w:rsid w:val="00296674"/>
    <w:rsid w:val="002967A1"/>
    <w:rsid w:val="00296973"/>
    <w:rsid w:val="00296AFD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97ED1"/>
    <w:rsid w:val="002A00C1"/>
    <w:rsid w:val="002A0854"/>
    <w:rsid w:val="002A0B6F"/>
    <w:rsid w:val="002A0BE3"/>
    <w:rsid w:val="002A0E75"/>
    <w:rsid w:val="002A0F73"/>
    <w:rsid w:val="002A12A6"/>
    <w:rsid w:val="002A1416"/>
    <w:rsid w:val="002A1851"/>
    <w:rsid w:val="002A1906"/>
    <w:rsid w:val="002A1C3A"/>
    <w:rsid w:val="002A1DF4"/>
    <w:rsid w:val="002A2034"/>
    <w:rsid w:val="002A257D"/>
    <w:rsid w:val="002A269A"/>
    <w:rsid w:val="002A2FCA"/>
    <w:rsid w:val="002A31CA"/>
    <w:rsid w:val="002A33F5"/>
    <w:rsid w:val="002A3583"/>
    <w:rsid w:val="002A38C8"/>
    <w:rsid w:val="002A3909"/>
    <w:rsid w:val="002A3AF5"/>
    <w:rsid w:val="002A3BBD"/>
    <w:rsid w:val="002A3EE0"/>
    <w:rsid w:val="002A3EFC"/>
    <w:rsid w:val="002A3FF7"/>
    <w:rsid w:val="002A416B"/>
    <w:rsid w:val="002A43FD"/>
    <w:rsid w:val="002A447E"/>
    <w:rsid w:val="002A4A19"/>
    <w:rsid w:val="002A4A3B"/>
    <w:rsid w:val="002A4D8D"/>
    <w:rsid w:val="002A4E81"/>
    <w:rsid w:val="002A4EBD"/>
    <w:rsid w:val="002A5111"/>
    <w:rsid w:val="002A5160"/>
    <w:rsid w:val="002A5264"/>
    <w:rsid w:val="002A52A3"/>
    <w:rsid w:val="002A5404"/>
    <w:rsid w:val="002A5640"/>
    <w:rsid w:val="002A578A"/>
    <w:rsid w:val="002A5ACA"/>
    <w:rsid w:val="002A5CDF"/>
    <w:rsid w:val="002A5E64"/>
    <w:rsid w:val="002A5F7C"/>
    <w:rsid w:val="002A606E"/>
    <w:rsid w:val="002A60D7"/>
    <w:rsid w:val="002A6276"/>
    <w:rsid w:val="002A6B67"/>
    <w:rsid w:val="002A6BA5"/>
    <w:rsid w:val="002A6C19"/>
    <w:rsid w:val="002A6D94"/>
    <w:rsid w:val="002A6DB2"/>
    <w:rsid w:val="002A6F77"/>
    <w:rsid w:val="002A6F84"/>
    <w:rsid w:val="002A74F0"/>
    <w:rsid w:val="002A757E"/>
    <w:rsid w:val="002A7594"/>
    <w:rsid w:val="002A75FB"/>
    <w:rsid w:val="002A774A"/>
    <w:rsid w:val="002A7A3B"/>
    <w:rsid w:val="002A7CBA"/>
    <w:rsid w:val="002A7F1D"/>
    <w:rsid w:val="002B009E"/>
    <w:rsid w:val="002B037A"/>
    <w:rsid w:val="002B0795"/>
    <w:rsid w:val="002B0967"/>
    <w:rsid w:val="002B09B1"/>
    <w:rsid w:val="002B0AA5"/>
    <w:rsid w:val="002B0CCA"/>
    <w:rsid w:val="002B0E2E"/>
    <w:rsid w:val="002B16E1"/>
    <w:rsid w:val="002B1A7A"/>
    <w:rsid w:val="002B1A8F"/>
    <w:rsid w:val="002B1B3C"/>
    <w:rsid w:val="002B1CCC"/>
    <w:rsid w:val="002B1E69"/>
    <w:rsid w:val="002B23EB"/>
    <w:rsid w:val="002B2970"/>
    <w:rsid w:val="002B2AFA"/>
    <w:rsid w:val="002B2D02"/>
    <w:rsid w:val="002B2EC4"/>
    <w:rsid w:val="002B2EF8"/>
    <w:rsid w:val="002B2F31"/>
    <w:rsid w:val="002B3003"/>
    <w:rsid w:val="002B3090"/>
    <w:rsid w:val="002B32CE"/>
    <w:rsid w:val="002B3736"/>
    <w:rsid w:val="002B3C8A"/>
    <w:rsid w:val="002B473A"/>
    <w:rsid w:val="002B479C"/>
    <w:rsid w:val="002B49AF"/>
    <w:rsid w:val="002B4CBF"/>
    <w:rsid w:val="002B4DEF"/>
    <w:rsid w:val="002B4FD9"/>
    <w:rsid w:val="002B50D9"/>
    <w:rsid w:val="002B55F7"/>
    <w:rsid w:val="002B5A02"/>
    <w:rsid w:val="002B5B22"/>
    <w:rsid w:val="002B5BEF"/>
    <w:rsid w:val="002B5D20"/>
    <w:rsid w:val="002B6295"/>
    <w:rsid w:val="002B6312"/>
    <w:rsid w:val="002B6504"/>
    <w:rsid w:val="002B67E4"/>
    <w:rsid w:val="002B67EC"/>
    <w:rsid w:val="002B6AF6"/>
    <w:rsid w:val="002B6B30"/>
    <w:rsid w:val="002B6D10"/>
    <w:rsid w:val="002B6E79"/>
    <w:rsid w:val="002B6FC4"/>
    <w:rsid w:val="002B7077"/>
    <w:rsid w:val="002B70E9"/>
    <w:rsid w:val="002B71CA"/>
    <w:rsid w:val="002B71F3"/>
    <w:rsid w:val="002B71F9"/>
    <w:rsid w:val="002B7293"/>
    <w:rsid w:val="002B778E"/>
    <w:rsid w:val="002B7A46"/>
    <w:rsid w:val="002B7BB7"/>
    <w:rsid w:val="002B7BE7"/>
    <w:rsid w:val="002B7FE3"/>
    <w:rsid w:val="002C0209"/>
    <w:rsid w:val="002C023D"/>
    <w:rsid w:val="002C05DD"/>
    <w:rsid w:val="002C0F5C"/>
    <w:rsid w:val="002C102B"/>
    <w:rsid w:val="002C11AD"/>
    <w:rsid w:val="002C135E"/>
    <w:rsid w:val="002C157A"/>
    <w:rsid w:val="002C18B1"/>
    <w:rsid w:val="002C19CA"/>
    <w:rsid w:val="002C1A5B"/>
    <w:rsid w:val="002C1D7C"/>
    <w:rsid w:val="002C1E7B"/>
    <w:rsid w:val="002C1FD1"/>
    <w:rsid w:val="002C226C"/>
    <w:rsid w:val="002C26F7"/>
    <w:rsid w:val="002C2AC0"/>
    <w:rsid w:val="002C2CD1"/>
    <w:rsid w:val="002C2F7F"/>
    <w:rsid w:val="002C323D"/>
    <w:rsid w:val="002C324C"/>
    <w:rsid w:val="002C3343"/>
    <w:rsid w:val="002C33D6"/>
    <w:rsid w:val="002C3481"/>
    <w:rsid w:val="002C35CF"/>
    <w:rsid w:val="002C36EB"/>
    <w:rsid w:val="002C38D7"/>
    <w:rsid w:val="002C38DA"/>
    <w:rsid w:val="002C3900"/>
    <w:rsid w:val="002C3925"/>
    <w:rsid w:val="002C3C92"/>
    <w:rsid w:val="002C3DA3"/>
    <w:rsid w:val="002C3E9A"/>
    <w:rsid w:val="002C4421"/>
    <w:rsid w:val="002C443E"/>
    <w:rsid w:val="002C4544"/>
    <w:rsid w:val="002C4776"/>
    <w:rsid w:val="002C4787"/>
    <w:rsid w:val="002C47BA"/>
    <w:rsid w:val="002C4A4A"/>
    <w:rsid w:val="002C4E1D"/>
    <w:rsid w:val="002C5259"/>
    <w:rsid w:val="002C5262"/>
    <w:rsid w:val="002C52C2"/>
    <w:rsid w:val="002C5348"/>
    <w:rsid w:val="002C53BA"/>
    <w:rsid w:val="002C53C6"/>
    <w:rsid w:val="002C5416"/>
    <w:rsid w:val="002C55A3"/>
    <w:rsid w:val="002C5A69"/>
    <w:rsid w:val="002C612C"/>
    <w:rsid w:val="002C62DF"/>
    <w:rsid w:val="002C6422"/>
    <w:rsid w:val="002C644F"/>
    <w:rsid w:val="002C67F6"/>
    <w:rsid w:val="002C6804"/>
    <w:rsid w:val="002C6903"/>
    <w:rsid w:val="002C6A8B"/>
    <w:rsid w:val="002C6C6D"/>
    <w:rsid w:val="002C6D9C"/>
    <w:rsid w:val="002C6DE0"/>
    <w:rsid w:val="002C6FF9"/>
    <w:rsid w:val="002C709F"/>
    <w:rsid w:val="002C73FD"/>
    <w:rsid w:val="002C7B24"/>
    <w:rsid w:val="002C7E56"/>
    <w:rsid w:val="002C7FD5"/>
    <w:rsid w:val="002D00F1"/>
    <w:rsid w:val="002D026C"/>
    <w:rsid w:val="002D09BB"/>
    <w:rsid w:val="002D09DE"/>
    <w:rsid w:val="002D0A4A"/>
    <w:rsid w:val="002D0D27"/>
    <w:rsid w:val="002D1277"/>
    <w:rsid w:val="002D17C6"/>
    <w:rsid w:val="002D1939"/>
    <w:rsid w:val="002D1A32"/>
    <w:rsid w:val="002D1C5C"/>
    <w:rsid w:val="002D1CCA"/>
    <w:rsid w:val="002D1E42"/>
    <w:rsid w:val="002D1F51"/>
    <w:rsid w:val="002D1FF1"/>
    <w:rsid w:val="002D22EA"/>
    <w:rsid w:val="002D24A1"/>
    <w:rsid w:val="002D24AC"/>
    <w:rsid w:val="002D2500"/>
    <w:rsid w:val="002D257C"/>
    <w:rsid w:val="002D2695"/>
    <w:rsid w:val="002D26F4"/>
    <w:rsid w:val="002D282F"/>
    <w:rsid w:val="002D2837"/>
    <w:rsid w:val="002D2A77"/>
    <w:rsid w:val="002D2CDF"/>
    <w:rsid w:val="002D2DA6"/>
    <w:rsid w:val="002D2E3F"/>
    <w:rsid w:val="002D3165"/>
    <w:rsid w:val="002D334C"/>
    <w:rsid w:val="002D33F2"/>
    <w:rsid w:val="002D3586"/>
    <w:rsid w:val="002D367C"/>
    <w:rsid w:val="002D3702"/>
    <w:rsid w:val="002D3828"/>
    <w:rsid w:val="002D3D85"/>
    <w:rsid w:val="002D45E8"/>
    <w:rsid w:val="002D496A"/>
    <w:rsid w:val="002D49F9"/>
    <w:rsid w:val="002D4A76"/>
    <w:rsid w:val="002D4DFD"/>
    <w:rsid w:val="002D4FCF"/>
    <w:rsid w:val="002D5075"/>
    <w:rsid w:val="002D5206"/>
    <w:rsid w:val="002D54E0"/>
    <w:rsid w:val="002D551C"/>
    <w:rsid w:val="002D55B3"/>
    <w:rsid w:val="002D55B6"/>
    <w:rsid w:val="002D55C0"/>
    <w:rsid w:val="002D59ED"/>
    <w:rsid w:val="002D5BB1"/>
    <w:rsid w:val="002D600A"/>
    <w:rsid w:val="002D618E"/>
    <w:rsid w:val="002D62D1"/>
    <w:rsid w:val="002D63DB"/>
    <w:rsid w:val="002D6478"/>
    <w:rsid w:val="002D65A1"/>
    <w:rsid w:val="002D671F"/>
    <w:rsid w:val="002D67F4"/>
    <w:rsid w:val="002D68B1"/>
    <w:rsid w:val="002D6B00"/>
    <w:rsid w:val="002D6B10"/>
    <w:rsid w:val="002D6CA8"/>
    <w:rsid w:val="002D6CC9"/>
    <w:rsid w:val="002D6CFD"/>
    <w:rsid w:val="002D6DA9"/>
    <w:rsid w:val="002D6DC8"/>
    <w:rsid w:val="002D6E4A"/>
    <w:rsid w:val="002D6F82"/>
    <w:rsid w:val="002D7053"/>
    <w:rsid w:val="002D7083"/>
    <w:rsid w:val="002D7367"/>
    <w:rsid w:val="002D739D"/>
    <w:rsid w:val="002D7A3F"/>
    <w:rsid w:val="002D7D08"/>
    <w:rsid w:val="002E01A0"/>
    <w:rsid w:val="002E0201"/>
    <w:rsid w:val="002E023F"/>
    <w:rsid w:val="002E08FA"/>
    <w:rsid w:val="002E09AD"/>
    <w:rsid w:val="002E0A97"/>
    <w:rsid w:val="002E0AB0"/>
    <w:rsid w:val="002E0C1E"/>
    <w:rsid w:val="002E0CB9"/>
    <w:rsid w:val="002E0DA7"/>
    <w:rsid w:val="002E0E51"/>
    <w:rsid w:val="002E0EDE"/>
    <w:rsid w:val="002E0FE6"/>
    <w:rsid w:val="002E11B5"/>
    <w:rsid w:val="002E11E6"/>
    <w:rsid w:val="002E13FE"/>
    <w:rsid w:val="002E1423"/>
    <w:rsid w:val="002E1461"/>
    <w:rsid w:val="002E147E"/>
    <w:rsid w:val="002E17FC"/>
    <w:rsid w:val="002E1A18"/>
    <w:rsid w:val="002E1A6E"/>
    <w:rsid w:val="002E1E4E"/>
    <w:rsid w:val="002E2484"/>
    <w:rsid w:val="002E262F"/>
    <w:rsid w:val="002E266B"/>
    <w:rsid w:val="002E2C9C"/>
    <w:rsid w:val="002E30D6"/>
    <w:rsid w:val="002E31A9"/>
    <w:rsid w:val="002E330D"/>
    <w:rsid w:val="002E3355"/>
    <w:rsid w:val="002E33E7"/>
    <w:rsid w:val="002E3475"/>
    <w:rsid w:val="002E3676"/>
    <w:rsid w:val="002E36B1"/>
    <w:rsid w:val="002E3A3D"/>
    <w:rsid w:val="002E3A5F"/>
    <w:rsid w:val="002E3A89"/>
    <w:rsid w:val="002E3AC3"/>
    <w:rsid w:val="002E3B04"/>
    <w:rsid w:val="002E3B2D"/>
    <w:rsid w:val="002E3B46"/>
    <w:rsid w:val="002E3D6A"/>
    <w:rsid w:val="002E410C"/>
    <w:rsid w:val="002E479E"/>
    <w:rsid w:val="002E47D9"/>
    <w:rsid w:val="002E489B"/>
    <w:rsid w:val="002E4B37"/>
    <w:rsid w:val="002E4B57"/>
    <w:rsid w:val="002E4B69"/>
    <w:rsid w:val="002E4BC9"/>
    <w:rsid w:val="002E4D6B"/>
    <w:rsid w:val="002E4F77"/>
    <w:rsid w:val="002E5195"/>
    <w:rsid w:val="002E519B"/>
    <w:rsid w:val="002E52BB"/>
    <w:rsid w:val="002E5567"/>
    <w:rsid w:val="002E57D4"/>
    <w:rsid w:val="002E594A"/>
    <w:rsid w:val="002E5DE0"/>
    <w:rsid w:val="002E5E19"/>
    <w:rsid w:val="002E62BB"/>
    <w:rsid w:val="002E62D0"/>
    <w:rsid w:val="002E63A6"/>
    <w:rsid w:val="002E643B"/>
    <w:rsid w:val="002E650C"/>
    <w:rsid w:val="002E68AF"/>
    <w:rsid w:val="002E69AE"/>
    <w:rsid w:val="002E69CC"/>
    <w:rsid w:val="002E69F3"/>
    <w:rsid w:val="002E6A8A"/>
    <w:rsid w:val="002E6D93"/>
    <w:rsid w:val="002E7211"/>
    <w:rsid w:val="002E7314"/>
    <w:rsid w:val="002E73B8"/>
    <w:rsid w:val="002E74DC"/>
    <w:rsid w:val="002E76FB"/>
    <w:rsid w:val="002E7912"/>
    <w:rsid w:val="002F00F9"/>
    <w:rsid w:val="002F01E6"/>
    <w:rsid w:val="002F050C"/>
    <w:rsid w:val="002F07E1"/>
    <w:rsid w:val="002F0F42"/>
    <w:rsid w:val="002F1466"/>
    <w:rsid w:val="002F16A7"/>
    <w:rsid w:val="002F177D"/>
    <w:rsid w:val="002F179F"/>
    <w:rsid w:val="002F1988"/>
    <w:rsid w:val="002F1A24"/>
    <w:rsid w:val="002F1ED6"/>
    <w:rsid w:val="002F2029"/>
    <w:rsid w:val="002F20E9"/>
    <w:rsid w:val="002F21E7"/>
    <w:rsid w:val="002F2377"/>
    <w:rsid w:val="002F2B2B"/>
    <w:rsid w:val="002F2C36"/>
    <w:rsid w:val="002F2D35"/>
    <w:rsid w:val="002F2D4E"/>
    <w:rsid w:val="002F2DBB"/>
    <w:rsid w:val="002F2EE7"/>
    <w:rsid w:val="002F2F1A"/>
    <w:rsid w:val="002F31BC"/>
    <w:rsid w:val="002F33B3"/>
    <w:rsid w:val="002F33FC"/>
    <w:rsid w:val="002F34DB"/>
    <w:rsid w:val="002F350B"/>
    <w:rsid w:val="002F3603"/>
    <w:rsid w:val="002F37B3"/>
    <w:rsid w:val="002F38E7"/>
    <w:rsid w:val="002F3A97"/>
    <w:rsid w:val="002F3B04"/>
    <w:rsid w:val="002F3C99"/>
    <w:rsid w:val="002F416B"/>
    <w:rsid w:val="002F41C7"/>
    <w:rsid w:val="002F41D5"/>
    <w:rsid w:val="002F42CE"/>
    <w:rsid w:val="002F42F1"/>
    <w:rsid w:val="002F4329"/>
    <w:rsid w:val="002F4502"/>
    <w:rsid w:val="002F47D9"/>
    <w:rsid w:val="002F48B4"/>
    <w:rsid w:val="002F48D5"/>
    <w:rsid w:val="002F53FC"/>
    <w:rsid w:val="002F548D"/>
    <w:rsid w:val="002F54FB"/>
    <w:rsid w:val="002F5874"/>
    <w:rsid w:val="002F59EB"/>
    <w:rsid w:val="002F5C27"/>
    <w:rsid w:val="002F5E8C"/>
    <w:rsid w:val="002F5F77"/>
    <w:rsid w:val="002F6210"/>
    <w:rsid w:val="002F62DB"/>
    <w:rsid w:val="002F63B8"/>
    <w:rsid w:val="002F641C"/>
    <w:rsid w:val="002F64A6"/>
    <w:rsid w:val="002F6531"/>
    <w:rsid w:val="002F673A"/>
    <w:rsid w:val="002F6A29"/>
    <w:rsid w:val="002F6A31"/>
    <w:rsid w:val="002F6AB5"/>
    <w:rsid w:val="002F6B7B"/>
    <w:rsid w:val="002F6C45"/>
    <w:rsid w:val="002F6CF8"/>
    <w:rsid w:val="002F6D24"/>
    <w:rsid w:val="002F6FB7"/>
    <w:rsid w:val="002F7024"/>
    <w:rsid w:val="002F710C"/>
    <w:rsid w:val="002F7123"/>
    <w:rsid w:val="002F7171"/>
    <w:rsid w:val="002F71D1"/>
    <w:rsid w:val="002F7287"/>
    <w:rsid w:val="002F7499"/>
    <w:rsid w:val="002F7CF5"/>
    <w:rsid w:val="002F7DBE"/>
    <w:rsid w:val="002F7E25"/>
    <w:rsid w:val="002F7F39"/>
    <w:rsid w:val="0030032E"/>
    <w:rsid w:val="00300347"/>
    <w:rsid w:val="00300765"/>
    <w:rsid w:val="00300872"/>
    <w:rsid w:val="00300C16"/>
    <w:rsid w:val="00300D6F"/>
    <w:rsid w:val="00300E3D"/>
    <w:rsid w:val="00301040"/>
    <w:rsid w:val="00301074"/>
    <w:rsid w:val="0030155A"/>
    <w:rsid w:val="003015BE"/>
    <w:rsid w:val="003017EA"/>
    <w:rsid w:val="0030180B"/>
    <w:rsid w:val="003018C2"/>
    <w:rsid w:val="00301B34"/>
    <w:rsid w:val="00302313"/>
    <w:rsid w:val="003027D0"/>
    <w:rsid w:val="00302BA4"/>
    <w:rsid w:val="00302BEE"/>
    <w:rsid w:val="00302D39"/>
    <w:rsid w:val="003030FB"/>
    <w:rsid w:val="00303126"/>
    <w:rsid w:val="003034F1"/>
    <w:rsid w:val="00303516"/>
    <w:rsid w:val="0030352F"/>
    <w:rsid w:val="0030357D"/>
    <w:rsid w:val="00303647"/>
    <w:rsid w:val="003036F3"/>
    <w:rsid w:val="00303754"/>
    <w:rsid w:val="00303A62"/>
    <w:rsid w:val="00303A9A"/>
    <w:rsid w:val="00303B91"/>
    <w:rsid w:val="00303C2B"/>
    <w:rsid w:val="00303E4E"/>
    <w:rsid w:val="00303FA5"/>
    <w:rsid w:val="00304000"/>
    <w:rsid w:val="0030457B"/>
    <w:rsid w:val="003047D8"/>
    <w:rsid w:val="00304A86"/>
    <w:rsid w:val="00304DDC"/>
    <w:rsid w:val="00305165"/>
    <w:rsid w:val="00305302"/>
    <w:rsid w:val="00305593"/>
    <w:rsid w:val="003055EC"/>
    <w:rsid w:val="00305768"/>
    <w:rsid w:val="003057AA"/>
    <w:rsid w:val="00305968"/>
    <w:rsid w:val="00305AA8"/>
    <w:rsid w:val="00305BB8"/>
    <w:rsid w:val="00305C34"/>
    <w:rsid w:val="00305FD1"/>
    <w:rsid w:val="00305FD9"/>
    <w:rsid w:val="003065D5"/>
    <w:rsid w:val="00306616"/>
    <w:rsid w:val="0030682B"/>
    <w:rsid w:val="00306936"/>
    <w:rsid w:val="00306943"/>
    <w:rsid w:val="00306A64"/>
    <w:rsid w:val="00306E30"/>
    <w:rsid w:val="003070E9"/>
    <w:rsid w:val="003073DD"/>
    <w:rsid w:val="003079B8"/>
    <w:rsid w:val="00307A76"/>
    <w:rsid w:val="00310166"/>
    <w:rsid w:val="00310284"/>
    <w:rsid w:val="0031070E"/>
    <w:rsid w:val="00310987"/>
    <w:rsid w:val="00310C57"/>
    <w:rsid w:val="00311075"/>
    <w:rsid w:val="003111DE"/>
    <w:rsid w:val="003114B0"/>
    <w:rsid w:val="00311501"/>
    <w:rsid w:val="0031176B"/>
    <w:rsid w:val="003117FF"/>
    <w:rsid w:val="00311907"/>
    <w:rsid w:val="003119EA"/>
    <w:rsid w:val="00311ACD"/>
    <w:rsid w:val="00311CE3"/>
    <w:rsid w:val="00311D92"/>
    <w:rsid w:val="00311FFE"/>
    <w:rsid w:val="00312142"/>
    <w:rsid w:val="003121A1"/>
    <w:rsid w:val="0031263E"/>
    <w:rsid w:val="0031278D"/>
    <w:rsid w:val="0031280F"/>
    <w:rsid w:val="003129A7"/>
    <w:rsid w:val="00312A46"/>
    <w:rsid w:val="00312C63"/>
    <w:rsid w:val="00312D60"/>
    <w:rsid w:val="00312FB1"/>
    <w:rsid w:val="003131FF"/>
    <w:rsid w:val="0031322A"/>
    <w:rsid w:val="00313689"/>
    <w:rsid w:val="00313D06"/>
    <w:rsid w:val="00313D0E"/>
    <w:rsid w:val="00313D20"/>
    <w:rsid w:val="00313DBD"/>
    <w:rsid w:val="00313EC7"/>
    <w:rsid w:val="003144C0"/>
    <w:rsid w:val="003148E6"/>
    <w:rsid w:val="00314BD8"/>
    <w:rsid w:val="00314D93"/>
    <w:rsid w:val="00314E8F"/>
    <w:rsid w:val="00315769"/>
    <w:rsid w:val="003157FF"/>
    <w:rsid w:val="00315F74"/>
    <w:rsid w:val="00315F81"/>
    <w:rsid w:val="00316212"/>
    <w:rsid w:val="00316224"/>
    <w:rsid w:val="003167E7"/>
    <w:rsid w:val="0031681C"/>
    <w:rsid w:val="0031696E"/>
    <w:rsid w:val="00316B46"/>
    <w:rsid w:val="00316B57"/>
    <w:rsid w:val="00316E4D"/>
    <w:rsid w:val="00316FE1"/>
    <w:rsid w:val="00317004"/>
    <w:rsid w:val="00317161"/>
    <w:rsid w:val="00317511"/>
    <w:rsid w:val="003176C9"/>
    <w:rsid w:val="00317D2A"/>
    <w:rsid w:val="00317DDF"/>
    <w:rsid w:val="00317F56"/>
    <w:rsid w:val="0032005A"/>
    <w:rsid w:val="0032011C"/>
    <w:rsid w:val="00320125"/>
    <w:rsid w:val="003201CE"/>
    <w:rsid w:val="0032021D"/>
    <w:rsid w:val="00320291"/>
    <w:rsid w:val="00320372"/>
    <w:rsid w:val="003203E0"/>
    <w:rsid w:val="0032052A"/>
    <w:rsid w:val="003205EC"/>
    <w:rsid w:val="0032060C"/>
    <w:rsid w:val="00320708"/>
    <w:rsid w:val="0032071B"/>
    <w:rsid w:val="00320752"/>
    <w:rsid w:val="003207A1"/>
    <w:rsid w:val="003207AA"/>
    <w:rsid w:val="003207CE"/>
    <w:rsid w:val="0032095B"/>
    <w:rsid w:val="00320A98"/>
    <w:rsid w:val="00320CF6"/>
    <w:rsid w:val="00320FF5"/>
    <w:rsid w:val="00321027"/>
    <w:rsid w:val="00321416"/>
    <w:rsid w:val="003217EE"/>
    <w:rsid w:val="00321A46"/>
    <w:rsid w:val="00321F81"/>
    <w:rsid w:val="00321F9F"/>
    <w:rsid w:val="003220E1"/>
    <w:rsid w:val="003223F4"/>
    <w:rsid w:val="0032258C"/>
    <w:rsid w:val="00322799"/>
    <w:rsid w:val="003227B9"/>
    <w:rsid w:val="003227F1"/>
    <w:rsid w:val="00322A4F"/>
    <w:rsid w:val="00322E8E"/>
    <w:rsid w:val="00322FF2"/>
    <w:rsid w:val="003231D6"/>
    <w:rsid w:val="003233B9"/>
    <w:rsid w:val="00323402"/>
    <w:rsid w:val="00323453"/>
    <w:rsid w:val="00323613"/>
    <w:rsid w:val="00323848"/>
    <w:rsid w:val="00323895"/>
    <w:rsid w:val="00323B11"/>
    <w:rsid w:val="00323B6A"/>
    <w:rsid w:val="00323BEF"/>
    <w:rsid w:val="00323BF1"/>
    <w:rsid w:val="00323FC3"/>
    <w:rsid w:val="003243F5"/>
    <w:rsid w:val="003244A3"/>
    <w:rsid w:val="003245F8"/>
    <w:rsid w:val="0032490F"/>
    <w:rsid w:val="0032493B"/>
    <w:rsid w:val="00324974"/>
    <w:rsid w:val="003249B3"/>
    <w:rsid w:val="00324B05"/>
    <w:rsid w:val="00324DBC"/>
    <w:rsid w:val="003252DC"/>
    <w:rsid w:val="00325316"/>
    <w:rsid w:val="00325363"/>
    <w:rsid w:val="00325586"/>
    <w:rsid w:val="003255DC"/>
    <w:rsid w:val="003256BC"/>
    <w:rsid w:val="00325786"/>
    <w:rsid w:val="00325908"/>
    <w:rsid w:val="00325AA9"/>
    <w:rsid w:val="00325D7F"/>
    <w:rsid w:val="0032611A"/>
    <w:rsid w:val="00326704"/>
    <w:rsid w:val="0032677F"/>
    <w:rsid w:val="0032748C"/>
    <w:rsid w:val="00327789"/>
    <w:rsid w:val="003277C2"/>
    <w:rsid w:val="003277E6"/>
    <w:rsid w:val="00327BE4"/>
    <w:rsid w:val="00327C3C"/>
    <w:rsid w:val="00327F7C"/>
    <w:rsid w:val="003300F1"/>
    <w:rsid w:val="003302AC"/>
    <w:rsid w:val="003303C7"/>
    <w:rsid w:val="003306C3"/>
    <w:rsid w:val="003308DF"/>
    <w:rsid w:val="0033091C"/>
    <w:rsid w:val="00330B38"/>
    <w:rsid w:val="00330BF1"/>
    <w:rsid w:val="00330F1B"/>
    <w:rsid w:val="00330F60"/>
    <w:rsid w:val="0033107C"/>
    <w:rsid w:val="003312D9"/>
    <w:rsid w:val="003313D5"/>
    <w:rsid w:val="00331AEA"/>
    <w:rsid w:val="00331B77"/>
    <w:rsid w:val="00331BCE"/>
    <w:rsid w:val="00331EF8"/>
    <w:rsid w:val="003321AA"/>
    <w:rsid w:val="0033229B"/>
    <w:rsid w:val="00332384"/>
    <w:rsid w:val="003324CD"/>
    <w:rsid w:val="0033252C"/>
    <w:rsid w:val="0033267A"/>
    <w:rsid w:val="0033272F"/>
    <w:rsid w:val="00332789"/>
    <w:rsid w:val="00332898"/>
    <w:rsid w:val="003328D3"/>
    <w:rsid w:val="00332BF9"/>
    <w:rsid w:val="00332DB2"/>
    <w:rsid w:val="00332DDE"/>
    <w:rsid w:val="00332DFB"/>
    <w:rsid w:val="00332FFF"/>
    <w:rsid w:val="0033314A"/>
    <w:rsid w:val="003332A8"/>
    <w:rsid w:val="003332C8"/>
    <w:rsid w:val="003333CB"/>
    <w:rsid w:val="0033357E"/>
    <w:rsid w:val="00333610"/>
    <w:rsid w:val="003336C4"/>
    <w:rsid w:val="003336E5"/>
    <w:rsid w:val="003337C4"/>
    <w:rsid w:val="00333A81"/>
    <w:rsid w:val="00333E3D"/>
    <w:rsid w:val="00334196"/>
    <w:rsid w:val="0033428C"/>
    <w:rsid w:val="003346AD"/>
    <w:rsid w:val="00334798"/>
    <w:rsid w:val="00334A7B"/>
    <w:rsid w:val="00334AE8"/>
    <w:rsid w:val="00334B87"/>
    <w:rsid w:val="00334B9E"/>
    <w:rsid w:val="00334E54"/>
    <w:rsid w:val="00334EB2"/>
    <w:rsid w:val="00334FA5"/>
    <w:rsid w:val="0033502E"/>
    <w:rsid w:val="0033515B"/>
    <w:rsid w:val="0033566D"/>
    <w:rsid w:val="00335A75"/>
    <w:rsid w:val="00335BD4"/>
    <w:rsid w:val="00335DC5"/>
    <w:rsid w:val="00335F1F"/>
    <w:rsid w:val="0033635C"/>
    <w:rsid w:val="0033636E"/>
    <w:rsid w:val="00336566"/>
    <w:rsid w:val="003366A0"/>
    <w:rsid w:val="0033698F"/>
    <w:rsid w:val="00336B8E"/>
    <w:rsid w:val="00337230"/>
    <w:rsid w:val="0033738C"/>
    <w:rsid w:val="00337399"/>
    <w:rsid w:val="003373BF"/>
    <w:rsid w:val="003373C4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137"/>
    <w:rsid w:val="00340396"/>
    <w:rsid w:val="003403F8"/>
    <w:rsid w:val="003405B3"/>
    <w:rsid w:val="003405C2"/>
    <w:rsid w:val="0034069F"/>
    <w:rsid w:val="00340994"/>
    <w:rsid w:val="00340AAC"/>
    <w:rsid w:val="00340B7E"/>
    <w:rsid w:val="00340D11"/>
    <w:rsid w:val="00340F9F"/>
    <w:rsid w:val="00341125"/>
    <w:rsid w:val="00341156"/>
    <w:rsid w:val="003411CD"/>
    <w:rsid w:val="00341266"/>
    <w:rsid w:val="00341343"/>
    <w:rsid w:val="00341445"/>
    <w:rsid w:val="0034146E"/>
    <w:rsid w:val="003414E7"/>
    <w:rsid w:val="00341592"/>
    <w:rsid w:val="003415D7"/>
    <w:rsid w:val="00341626"/>
    <w:rsid w:val="00341656"/>
    <w:rsid w:val="003418A3"/>
    <w:rsid w:val="003419B7"/>
    <w:rsid w:val="00341C34"/>
    <w:rsid w:val="00341CEF"/>
    <w:rsid w:val="00341D22"/>
    <w:rsid w:val="00341F03"/>
    <w:rsid w:val="00341F27"/>
    <w:rsid w:val="00342662"/>
    <w:rsid w:val="003427CB"/>
    <w:rsid w:val="0034282A"/>
    <w:rsid w:val="00342893"/>
    <w:rsid w:val="00342C29"/>
    <w:rsid w:val="00342E4F"/>
    <w:rsid w:val="00342EFF"/>
    <w:rsid w:val="0034302A"/>
    <w:rsid w:val="00343247"/>
    <w:rsid w:val="0034350F"/>
    <w:rsid w:val="0034355A"/>
    <w:rsid w:val="003435A0"/>
    <w:rsid w:val="003435F5"/>
    <w:rsid w:val="003436B6"/>
    <w:rsid w:val="0034375D"/>
    <w:rsid w:val="00343ABA"/>
    <w:rsid w:val="003441BA"/>
    <w:rsid w:val="00344207"/>
    <w:rsid w:val="003446B3"/>
    <w:rsid w:val="003446B8"/>
    <w:rsid w:val="003446F0"/>
    <w:rsid w:val="00344A17"/>
    <w:rsid w:val="00344A7C"/>
    <w:rsid w:val="00344E03"/>
    <w:rsid w:val="00344E60"/>
    <w:rsid w:val="00344EF2"/>
    <w:rsid w:val="00345015"/>
    <w:rsid w:val="00345417"/>
    <w:rsid w:val="00345645"/>
    <w:rsid w:val="00345652"/>
    <w:rsid w:val="003456CA"/>
    <w:rsid w:val="003456D3"/>
    <w:rsid w:val="003459A5"/>
    <w:rsid w:val="00345BEE"/>
    <w:rsid w:val="00345C1F"/>
    <w:rsid w:val="00345C55"/>
    <w:rsid w:val="00345DD7"/>
    <w:rsid w:val="00345E11"/>
    <w:rsid w:val="00345E15"/>
    <w:rsid w:val="0034610C"/>
    <w:rsid w:val="003461D5"/>
    <w:rsid w:val="0034632B"/>
    <w:rsid w:val="003463F2"/>
    <w:rsid w:val="00346654"/>
    <w:rsid w:val="0034675F"/>
    <w:rsid w:val="00346967"/>
    <w:rsid w:val="00346F7C"/>
    <w:rsid w:val="00346FF6"/>
    <w:rsid w:val="00347292"/>
    <w:rsid w:val="003472C4"/>
    <w:rsid w:val="00347443"/>
    <w:rsid w:val="003475BE"/>
    <w:rsid w:val="003475FA"/>
    <w:rsid w:val="00347AD7"/>
    <w:rsid w:val="00347BF8"/>
    <w:rsid w:val="00347D73"/>
    <w:rsid w:val="00347EB1"/>
    <w:rsid w:val="003500A0"/>
    <w:rsid w:val="003500AF"/>
    <w:rsid w:val="0035036D"/>
    <w:rsid w:val="003503A2"/>
    <w:rsid w:val="003503C7"/>
    <w:rsid w:val="00350613"/>
    <w:rsid w:val="00350667"/>
    <w:rsid w:val="003508CD"/>
    <w:rsid w:val="00350993"/>
    <w:rsid w:val="00350B1F"/>
    <w:rsid w:val="00350DF8"/>
    <w:rsid w:val="00350FE9"/>
    <w:rsid w:val="0035157A"/>
    <w:rsid w:val="003519FD"/>
    <w:rsid w:val="00351B67"/>
    <w:rsid w:val="00351F24"/>
    <w:rsid w:val="00351F25"/>
    <w:rsid w:val="0035216D"/>
    <w:rsid w:val="0035226B"/>
    <w:rsid w:val="00352647"/>
    <w:rsid w:val="00352851"/>
    <w:rsid w:val="003529A3"/>
    <w:rsid w:val="00352BB1"/>
    <w:rsid w:val="00352DC5"/>
    <w:rsid w:val="00352E2A"/>
    <w:rsid w:val="00352EE5"/>
    <w:rsid w:val="00352EE6"/>
    <w:rsid w:val="003533F9"/>
    <w:rsid w:val="00353401"/>
    <w:rsid w:val="00353442"/>
    <w:rsid w:val="003534EE"/>
    <w:rsid w:val="003535ED"/>
    <w:rsid w:val="00353952"/>
    <w:rsid w:val="00353B6D"/>
    <w:rsid w:val="00353CD3"/>
    <w:rsid w:val="00353F5E"/>
    <w:rsid w:val="00354095"/>
    <w:rsid w:val="0035438F"/>
    <w:rsid w:val="003543C1"/>
    <w:rsid w:val="0035440C"/>
    <w:rsid w:val="00354D89"/>
    <w:rsid w:val="0035513E"/>
    <w:rsid w:val="0035574C"/>
    <w:rsid w:val="00355993"/>
    <w:rsid w:val="00355AA0"/>
    <w:rsid w:val="00355DA8"/>
    <w:rsid w:val="00355E14"/>
    <w:rsid w:val="00355E4F"/>
    <w:rsid w:val="00355F7B"/>
    <w:rsid w:val="00356200"/>
    <w:rsid w:val="003564A8"/>
    <w:rsid w:val="0035671A"/>
    <w:rsid w:val="00356B95"/>
    <w:rsid w:val="00356EDE"/>
    <w:rsid w:val="003570BA"/>
    <w:rsid w:val="003571A5"/>
    <w:rsid w:val="00357310"/>
    <w:rsid w:val="00357BA1"/>
    <w:rsid w:val="00357D40"/>
    <w:rsid w:val="00360184"/>
    <w:rsid w:val="003601DC"/>
    <w:rsid w:val="00360359"/>
    <w:rsid w:val="0036046E"/>
    <w:rsid w:val="00360FC4"/>
    <w:rsid w:val="00361085"/>
    <w:rsid w:val="00361746"/>
    <w:rsid w:val="00361F6C"/>
    <w:rsid w:val="00362796"/>
    <w:rsid w:val="003627EE"/>
    <w:rsid w:val="0036280A"/>
    <w:rsid w:val="00362826"/>
    <w:rsid w:val="0036289A"/>
    <w:rsid w:val="003628DD"/>
    <w:rsid w:val="00362C63"/>
    <w:rsid w:val="00362E05"/>
    <w:rsid w:val="00362EF6"/>
    <w:rsid w:val="00362FC5"/>
    <w:rsid w:val="00363124"/>
    <w:rsid w:val="003631CC"/>
    <w:rsid w:val="003631FE"/>
    <w:rsid w:val="0036338A"/>
    <w:rsid w:val="0036338F"/>
    <w:rsid w:val="0036345C"/>
    <w:rsid w:val="00363633"/>
    <w:rsid w:val="0036368C"/>
    <w:rsid w:val="0036387A"/>
    <w:rsid w:val="00363952"/>
    <w:rsid w:val="003639FB"/>
    <w:rsid w:val="00363B99"/>
    <w:rsid w:val="003640A7"/>
    <w:rsid w:val="003642C4"/>
    <w:rsid w:val="00364504"/>
    <w:rsid w:val="00364700"/>
    <w:rsid w:val="0036472D"/>
    <w:rsid w:val="00364839"/>
    <w:rsid w:val="00364A00"/>
    <w:rsid w:val="00364BEC"/>
    <w:rsid w:val="00364D28"/>
    <w:rsid w:val="00365003"/>
    <w:rsid w:val="003652F3"/>
    <w:rsid w:val="00365769"/>
    <w:rsid w:val="003660F6"/>
    <w:rsid w:val="003661F1"/>
    <w:rsid w:val="0036622F"/>
    <w:rsid w:val="003664F2"/>
    <w:rsid w:val="00366513"/>
    <w:rsid w:val="0036668F"/>
    <w:rsid w:val="00366811"/>
    <w:rsid w:val="003668D3"/>
    <w:rsid w:val="00366A64"/>
    <w:rsid w:val="003672C8"/>
    <w:rsid w:val="00367355"/>
    <w:rsid w:val="003674CB"/>
    <w:rsid w:val="00367560"/>
    <w:rsid w:val="00367651"/>
    <w:rsid w:val="00367834"/>
    <w:rsid w:val="00367AD9"/>
    <w:rsid w:val="00367B62"/>
    <w:rsid w:val="00367D3E"/>
    <w:rsid w:val="00370018"/>
    <w:rsid w:val="0037001D"/>
    <w:rsid w:val="0037018B"/>
    <w:rsid w:val="003702A0"/>
    <w:rsid w:val="0037040D"/>
    <w:rsid w:val="00370631"/>
    <w:rsid w:val="0037068B"/>
    <w:rsid w:val="00370A07"/>
    <w:rsid w:val="00370BF7"/>
    <w:rsid w:val="00370C10"/>
    <w:rsid w:val="00370CB6"/>
    <w:rsid w:val="00371315"/>
    <w:rsid w:val="003714EC"/>
    <w:rsid w:val="0037155F"/>
    <w:rsid w:val="00371A0E"/>
    <w:rsid w:val="00371ABF"/>
    <w:rsid w:val="00371B2D"/>
    <w:rsid w:val="00371B66"/>
    <w:rsid w:val="00371DBC"/>
    <w:rsid w:val="00371EEC"/>
    <w:rsid w:val="00371FFB"/>
    <w:rsid w:val="003721DE"/>
    <w:rsid w:val="00372599"/>
    <w:rsid w:val="00372842"/>
    <w:rsid w:val="0037289B"/>
    <w:rsid w:val="0037293D"/>
    <w:rsid w:val="0037298D"/>
    <w:rsid w:val="003729D0"/>
    <w:rsid w:val="00372C48"/>
    <w:rsid w:val="00372CFD"/>
    <w:rsid w:val="00372E51"/>
    <w:rsid w:val="00372F3C"/>
    <w:rsid w:val="00372F51"/>
    <w:rsid w:val="00372FCA"/>
    <w:rsid w:val="00372FDF"/>
    <w:rsid w:val="003732D3"/>
    <w:rsid w:val="00373609"/>
    <w:rsid w:val="00373DDF"/>
    <w:rsid w:val="00373F56"/>
    <w:rsid w:val="00374125"/>
    <w:rsid w:val="0037454E"/>
    <w:rsid w:val="00374575"/>
    <w:rsid w:val="003745B9"/>
    <w:rsid w:val="00374691"/>
    <w:rsid w:val="00374ACE"/>
    <w:rsid w:val="00374BB3"/>
    <w:rsid w:val="00374EF1"/>
    <w:rsid w:val="003750A1"/>
    <w:rsid w:val="00375193"/>
    <w:rsid w:val="003755B7"/>
    <w:rsid w:val="0037560F"/>
    <w:rsid w:val="003759EA"/>
    <w:rsid w:val="003759FC"/>
    <w:rsid w:val="00375A04"/>
    <w:rsid w:val="00375C88"/>
    <w:rsid w:val="00375E99"/>
    <w:rsid w:val="00375F0C"/>
    <w:rsid w:val="00375F36"/>
    <w:rsid w:val="00375FA5"/>
    <w:rsid w:val="0037609E"/>
    <w:rsid w:val="003762F7"/>
    <w:rsid w:val="00376513"/>
    <w:rsid w:val="00376888"/>
    <w:rsid w:val="003769B4"/>
    <w:rsid w:val="00376A3D"/>
    <w:rsid w:val="00376B4C"/>
    <w:rsid w:val="00376CE2"/>
    <w:rsid w:val="00377034"/>
    <w:rsid w:val="00377180"/>
    <w:rsid w:val="0037720F"/>
    <w:rsid w:val="0037751A"/>
    <w:rsid w:val="0037773E"/>
    <w:rsid w:val="003778E4"/>
    <w:rsid w:val="003779E5"/>
    <w:rsid w:val="00377AA1"/>
    <w:rsid w:val="00377D6C"/>
    <w:rsid w:val="00377DB2"/>
    <w:rsid w:val="0038026E"/>
    <w:rsid w:val="00380501"/>
    <w:rsid w:val="0038068C"/>
    <w:rsid w:val="0038077A"/>
    <w:rsid w:val="0038078D"/>
    <w:rsid w:val="0038084E"/>
    <w:rsid w:val="00380B70"/>
    <w:rsid w:val="00380D5E"/>
    <w:rsid w:val="00380E4D"/>
    <w:rsid w:val="00381010"/>
    <w:rsid w:val="00381187"/>
    <w:rsid w:val="00381259"/>
    <w:rsid w:val="0038159C"/>
    <w:rsid w:val="00381985"/>
    <w:rsid w:val="003819C6"/>
    <w:rsid w:val="00381DC1"/>
    <w:rsid w:val="0038252F"/>
    <w:rsid w:val="00382644"/>
    <w:rsid w:val="00382760"/>
    <w:rsid w:val="00382934"/>
    <w:rsid w:val="003829E2"/>
    <w:rsid w:val="00382E35"/>
    <w:rsid w:val="00382FE0"/>
    <w:rsid w:val="00383142"/>
    <w:rsid w:val="00383379"/>
    <w:rsid w:val="00383466"/>
    <w:rsid w:val="0038359E"/>
    <w:rsid w:val="003835AB"/>
    <w:rsid w:val="003838B3"/>
    <w:rsid w:val="00383AA1"/>
    <w:rsid w:val="00383ACB"/>
    <w:rsid w:val="00383F11"/>
    <w:rsid w:val="00383F81"/>
    <w:rsid w:val="00383F9B"/>
    <w:rsid w:val="003842B0"/>
    <w:rsid w:val="003842DD"/>
    <w:rsid w:val="003847D0"/>
    <w:rsid w:val="00384C95"/>
    <w:rsid w:val="00384D2D"/>
    <w:rsid w:val="00384F3A"/>
    <w:rsid w:val="00384FF6"/>
    <w:rsid w:val="003853FE"/>
    <w:rsid w:val="00385499"/>
    <w:rsid w:val="0038550F"/>
    <w:rsid w:val="003857C8"/>
    <w:rsid w:val="0038588A"/>
    <w:rsid w:val="00385E3E"/>
    <w:rsid w:val="00385EFC"/>
    <w:rsid w:val="00386172"/>
    <w:rsid w:val="003863C0"/>
    <w:rsid w:val="0038664C"/>
    <w:rsid w:val="0038675F"/>
    <w:rsid w:val="00386764"/>
    <w:rsid w:val="003867E2"/>
    <w:rsid w:val="003868A8"/>
    <w:rsid w:val="00386F68"/>
    <w:rsid w:val="003870BC"/>
    <w:rsid w:val="003871F3"/>
    <w:rsid w:val="00387263"/>
    <w:rsid w:val="00387445"/>
    <w:rsid w:val="00387750"/>
    <w:rsid w:val="00387764"/>
    <w:rsid w:val="00387CEB"/>
    <w:rsid w:val="00387DC3"/>
    <w:rsid w:val="00387EA3"/>
    <w:rsid w:val="00390056"/>
    <w:rsid w:val="00390153"/>
    <w:rsid w:val="003901B4"/>
    <w:rsid w:val="003902CE"/>
    <w:rsid w:val="003904B2"/>
    <w:rsid w:val="0039090C"/>
    <w:rsid w:val="00390DA2"/>
    <w:rsid w:val="00390E1F"/>
    <w:rsid w:val="00390FD0"/>
    <w:rsid w:val="003912A9"/>
    <w:rsid w:val="0039154E"/>
    <w:rsid w:val="00391841"/>
    <w:rsid w:val="00391B38"/>
    <w:rsid w:val="00391C06"/>
    <w:rsid w:val="00391C7D"/>
    <w:rsid w:val="00391D4F"/>
    <w:rsid w:val="00391DC4"/>
    <w:rsid w:val="00391DC8"/>
    <w:rsid w:val="00392384"/>
    <w:rsid w:val="003926AD"/>
    <w:rsid w:val="00392B81"/>
    <w:rsid w:val="00392EBA"/>
    <w:rsid w:val="0039305E"/>
    <w:rsid w:val="00393266"/>
    <w:rsid w:val="00393611"/>
    <w:rsid w:val="00393821"/>
    <w:rsid w:val="00393866"/>
    <w:rsid w:val="00393D2C"/>
    <w:rsid w:val="00393D44"/>
    <w:rsid w:val="00393E83"/>
    <w:rsid w:val="00394510"/>
    <w:rsid w:val="0039472F"/>
    <w:rsid w:val="0039492B"/>
    <w:rsid w:val="003949CB"/>
    <w:rsid w:val="00394B19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6D"/>
    <w:rsid w:val="003960BF"/>
    <w:rsid w:val="003962BF"/>
    <w:rsid w:val="003962CC"/>
    <w:rsid w:val="00396315"/>
    <w:rsid w:val="00396520"/>
    <w:rsid w:val="00396635"/>
    <w:rsid w:val="0039663F"/>
    <w:rsid w:val="0039699F"/>
    <w:rsid w:val="00396A48"/>
    <w:rsid w:val="00396E51"/>
    <w:rsid w:val="00396EA9"/>
    <w:rsid w:val="003970D1"/>
    <w:rsid w:val="00397322"/>
    <w:rsid w:val="0039758D"/>
    <w:rsid w:val="003975FD"/>
    <w:rsid w:val="003978BA"/>
    <w:rsid w:val="0039796D"/>
    <w:rsid w:val="00397BCF"/>
    <w:rsid w:val="00397BFE"/>
    <w:rsid w:val="00397D5C"/>
    <w:rsid w:val="00397F99"/>
    <w:rsid w:val="00397FF9"/>
    <w:rsid w:val="003A011F"/>
    <w:rsid w:val="003A031F"/>
    <w:rsid w:val="003A05DE"/>
    <w:rsid w:val="003A065A"/>
    <w:rsid w:val="003A0870"/>
    <w:rsid w:val="003A09D5"/>
    <w:rsid w:val="003A09E3"/>
    <w:rsid w:val="003A0D99"/>
    <w:rsid w:val="003A102A"/>
    <w:rsid w:val="003A13DB"/>
    <w:rsid w:val="003A146A"/>
    <w:rsid w:val="003A1518"/>
    <w:rsid w:val="003A1548"/>
    <w:rsid w:val="003A157F"/>
    <w:rsid w:val="003A16D1"/>
    <w:rsid w:val="003A191E"/>
    <w:rsid w:val="003A194A"/>
    <w:rsid w:val="003A1A02"/>
    <w:rsid w:val="003A1B23"/>
    <w:rsid w:val="003A1D02"/>
    <w:rsid w:val="003A2670"/>
    <w:rsid w:val="003A26E7"/>
    <w:rsid w:val="003A2897"/>
    <w:rsid w:val="003A2AA4"/>
    <w:rsid w:val="003A2F25"/>
    <w:rsid w:val="003A2F6C"/>
    <w:rsid w:val="003A329F"/>
    <w:rsid w:val="003A3572"/>
    <w:rsid w:val="003A36A3"/>
    <w:rsid w:val="003A36FE"/>
    <w:rsid w:val="003A3943"/>
    <w:rsid w:val="003A3DCF"/>
    <w:rsid w:val="003A436F"/>
    <w:rsid w:val="003A456F"/>
    <w:rsid w:val="003A4895"/>
    <w:rsid w:val="003A495F"/>
    <w:rsid w:val="003A5158"/>
    <w:rsid w:val="003A520A"/>
    <w:rsid w:val="003A525F"/>
    <w:rsid w:val="003A6005"/>
    <w:rsid w:val="003A6048"/>
    <w:rsid w:val="003A618C"/>
    <w:rsid w:val="003A6EC1"/>
    <w:rsid w:val="003A73C1"/>
    <w:rsid w:val="003A74B6"/>
    <w:rsid w:val="003A7577"/>
    <w:rsid w:val="003A7738"/>
    <w:rsid w:val="003A7A1D"/>
    <w:rsid w:val="003A7D62"/>
    <w:rsid w:val="003A7DE9"/>
    <w:rsid w:val="003A7E29"/>
    <w:rsid w:val="003A7E5B"/>
    <w:rsid w:val="003A7F37"/>
    <w:rsid w:val="003A7F47"/>
    <w:rsid w:val="003B011E"/>
    <w:rsid w:val="003B038E"/>
    <w:rsid w:val="003B0593"/>
    <w:rsid w:val="003B0B7B"/>
    <w:rsid w:val="003B0F61"/>
    <w:rsid w:val="003B101E"/>
    <w:rsid w:val="003B12CC"/>
    <w:rsid w:val="003B197A"/>
    <w:rsid w:val="003B1A1A"/>
    <w:rsid w:val="003B1A90"/>
    <w:rsid w:val="003B1DFA"/>
    <w:rsid w:val="003B1E74"/>
    <w:rsid w:val="003B1EDF"/>
    <w:rsid w:val="003B2353"/>
    <w:rsid w:val="003B254C"/>
    <w:rsid w:val="003B2584"/>
    <w:rsid w:val="003B264B"/>
    <w:rsid w:val="003B2760"/>
    <w:rsid w:val="003B2D00"/>
    <w:rsid w:val="003B2F63"/>
    <w:rsid w:val="003B31C3"/>
    <w:rsid w:val="003B31CF"/>
    <w:rsid w:val="003B32FF"/>
    <w:rsid w:val="003B34C1"/>
    <w:rsid w:val="003B362F"/>
    <w:rsid w:val="003B3940"/>
    <w:rsid w:val="003B39CB"/>
    <w:rsid w:val="003B39E2"/>
    <w:rsid w:val="003B3DEE"/>
    <w:rsid w:val="003B4008"/>
    <w:rsid w:val="003B4116"/>
    <w:rsid w:val="003B428B"/>
    <w:rsid w:val="003B437D"/>
    <w:rsid w:val="003B44DB"/>
    <w:rsid w:val="003B48BA"/>
    <w:rsid w:val="003B497F"/>
    <w:rsid w:val="003B49BF"/>
    <w:rsid w:val="003B4B00"/>
    <w:rsid w:val="003B4D3D"/>
    <w:rsid w:val="003B4D69"/>
    <w:rsid w:val="003B4DBD"/>
    <w:rsid w:val="003B4FF7"/>
    <w:rsid w:val="003B50E4"/>
    <w:rsid w:val="003B5127"/>
    <w:rsid w:val="003B5518"/>
    <w:rsid w:val="003B57BF"/>
    <w:rsid w:val="003B5B82"/>
    <w:rsid w:val="003B5DE9"/>
    <w:rsid w:val="003B6099"/>
    <w:rsid w:val="003B60BF"/>
    <w:rsid w:val="003B64F1"/>
    <w:rsid w:val="003B65D4"/>
    <w:rsid w:val="003B662D"/>
    <w:rsid w:val="003B6772"/>
    <w:rsid w:val="003B67EC"/>
    <w:rsid w:val="003B68CF"/>
    <w:rsid w:val="003B6E71"/>
    <w:rsid w:val="003B6F2C"/>
    <w:rsid w:val="003B7053"/>
    <w:rsid w:val="003B7234"/>
    <w:rsid w:val="003B74A3"/>
    <w:rsid w:val="003B7659"/>
    <w:rsid w:val="003B7663"/>
    <w:rsid w:val="003B7715"/>
    <w:rsid w:val="003B78B6"/>
    <w:rsid w:val="003B78F7"/>
    <w:rsid w:val="003B7A14"/>
    <w:rsid w:val="003B7C26"/>
    <w:rsid w:val="003B7C94"/>
    <w:rsid w:val="003B7D63"/>
    <w:rsid w:val="003B7DE0"/>
    <w:rsid w:val="003B7ED6"/>
    <w:rsid w:val="003C010A"/>
    <w:rsid w:val="003C0245"/>
    <w:rsid w:val="003C045D"/>
    <w:rsid w:val="003C0794"/>
    <w:rsid w:val="003C07F9"/>
    <w:rsid w:val="003C0916"/>
    <w:rsid w:val="003C0AAC"/>
    <w:rsid w:val="003C0C53"/>
    <w:rsid w:val="003C0EF6"/>
    <w:rsid w:val="003C10F7"/>
    <w:rsid w:val="003C12FC"/>
    <w:rsid w:val="003C1563"/>
    <w:rsid w:val="003C16E0"/>
    <w:rsid w:val="003C1782"/>
    <w:rsid w:val="003C1B38"/>
    <w:rsid w:val="003C1B8A"/>
    <w:rsid w:val="003C1DEA"/>
    <w:rsid w:val="003C1F51"/>
    <w:rsid w:val="003C20A3"/>
    <w:rsid w:val="003C21DB"/>
    <w:rsid w:val="003C2480"/>
    <w:rsid w:val="003C2616"/>
    <w:rsid w:val="003C263C"/>
    <w:rsid w:val="003C28B1"/>
    <w:rsid w:val="003C2943"/>
    <w:rsid w:val="003C2A50"/>
    <w:rsid w:val="003C2A77"/>
    <w:rsid w:val="003C2BEE"/>
    <w:rsid w:val="003C30F2"/>
    <w:rsid w:val="003C3199"/>
    <w:rsid w:val="003C3320"/>
    <w:rsid w:val="003C33D0"/>
    <w:rsid w:val="003C33D5"/>
    <w:rsid w:val="003C3799"/>
    <w:rsid w:val="003C3975"/>
    <w:rsid w:val="003C39BA"/>
    <w:rsid w:val="003C3A00"/>
    <w:rsid w:val="003C3CB0"/>
    <w:rsid w:val="003C3D8E"/>
    <w:rsid w:val="003C3EA8"/>
    <w:rsid w:val="003C400E"/>
    <w:rsid w:val="003C4061"/>
    <w:rsid w:val="003C41E8"/>
    <w:rsid w:val="003C440E"/>
    <w:rsid w:val="003C47A8"/>
    <w:rsid w:val="003C512E"/>
    <w:rsid w:val="003C5427"/>
    <w:rsid w:val="003C5D0B"/>
    <w:rsid w:val="003C5EB5"/>
    <w:rsid w:val="003C5F1D"/>
    <w:rsid w:val="003C5F30"/>
    <w:rsid w:val="003C5FF7"/>
    <w:rsid w:val="003C6026"/>
    <w:rsid w:val="003C6093"/>
    <w:rsid w:val="003C6112"/>
    <w:rsid w:val="003C62B7"/>
    <w:rsid w:val="003C638E"/>
    <w:rsid w:val="003C6435"/>
    <w:rsid w:val="003C64E1"/>
    <w:rsid w:val="003C65FF"/>
    <w:rsid w:val="003C6612"/>
    <w:rsid w:val="003C66B9"/>
    <w:rsid w:val="003C676B"/>
    <w:rsid w:val="003C6927"/>
    <w:rsid w:val="003C69D5"/>
    <w:rsid w:val="003C6D5E"/>
    <w:rsid w:val="003C6DF9"/>
    <w:rsid w:val="003C6EA0"/>
    <w:rsid w:val="003C7056"/>
    <w:rsid w:val="003C7171"/>
    <w:rsid w:val="003C7388"/>
    <w:rsid w:val="003C742C"/>
    <w:rsid w:val="003C744A"/>
    <w:rsid w:val="003C74BC"/>
    <w:rsid w:val="003C75ED"/>
    <w:rsid w:val="003C79B5"/>
    <w:rsid w:val="003C7CFC"/>
    <w:rsid w:val="003C7DA7"/>
    <w:rsid w:val="003C7EC1"/>
    <w:rsid w:val="003D000F"/>
    <w:rsid w:val="003D0064"/>
    <w:rsid w:val="003D02B6"/>
    <w:rsid w:val="003D060E"/>
    <w:rsid w:val="003D08DF"/>
    <w:rsid w:val="003D0995"/>
    <w:rsid w:val="003D09CE"/>
    <w:rsid w:val="003D0A10"/>
    <w:rsid w:val="003D0A15"/>
    <w:rsid w:val="003D0A7B"/>
    <w:rsid w:val="003D107B"/>
    <w:rsid w:val="003D155C"/>
    <w:rsid w:val="003D180C"/>
    <w:rsid w:val="003D195A"/>
    <w:rsid w:val="003D1970"/>
    <w:rsid w:val="003D221F"/>
    <w:rsid w:val="003D2300"/>
    <w:rsid w:val="003D245D"/>
    <w:rsid w:val="003D2543"/>
    <w:rsid w:val="003D2592"/>
    <w:rsid w:val="003D268D"/>
    <w:rsid w:val="003D2772"/>
    <w:rsid w:val="003D2839"/>
    <w:rsid w:val="003D2A05"/>
    <w:rsid w:val="003D2A6F"/>
    <w:rsid w:val="003D2BA9"/>
    <w:rsid w:val="003D30B1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6"/>
    <w:rsid w:val="003D3F4D"/>
    <w:rsid w:val="003D406F"/>
    <w:rsid w:val="003D4271"/>
    <w:rsid w:val="003D43F1"/>
    <w:rsid w:val="003D4595"/>
    <w:rsid w:val="003D4686"/>
    <w:rsid w:val="003D475B"/>
    <w:rsid w:val="003D4AC7"/>
    <w:rsid w:val="003D4AD2"/>
    <w:rsid w:val="003D4E92"/>
    <w:rsid w:val="003D4F7F"/>
    <w:rsid w:val="003D5184"/>
    <w:rsid w:val="003D53FD"/>
    <w:rsid w:val="003D55F1"/>
    <w:rsid w:val="003D58AA"/>
    <w:rsid w:val="003D5B5B"/>
    <w:rsid w:val="003D5BFF"/>
    <w:rsid w:val="003D5CA6"/>
    <w:rsid w:val="003D5CF8"/>
    <w:rsid w:val="003D60F4"/>
    <w:rsid w:val="003D6185"/>
    <w:rsid w:val="003D6615"/>
    <w:rsid w:val="003D6644"/>
    <w:rsid w:val="003D6660"/>
    <w:rsid w:val="003D6AE2"/>
    <w:rsid w:val="003D6CE2"/>
    <w:rsid w:val="003D7336"/>
    <w:rsid w:val="003D747B"/>
    <w:rsid w:val="003D7709"/>
    <w:rsid w:val="003D7AD2"/>
    <w:rsid w:val="003D7BF2"/>
    <w:rsid w:val="003D7F99"/>
    <w:rsid w:val="003E003F"/>
    <w:rsid w:val="003E004A"/>
    <w:rsid w:val="003E014B"/>
    <w:rsid w:val="003E01DC"/>
    <w:rsid w:val="003E0204"/>
    <w:rsid w:val="003E0569"/>
    <w:rsid w:val="003E0744"/>
    <w:rsid w:val="003E0878"/>
    <w:rsid w:val="003E1077"/>
    <w:rsid w:val="003E111E"/>
    <w:rsid w:val="003E11D2"/>
    <w:rsid w:val="003E134E"/>
    <w:rsid w:val="003E18A5"/>
    <w:rsid w:val="003E1997"/>
    <w:rsid w:val="003E1B16"/>
    <w:rsid w:val="003E1C62"/>
    <w:rsid w:val="003E1E68"/>
    <w:rsid w:val="003E22B5"/>
    <w:rsid w:val="003E2306"/>
    <w:rsid w:val="003E25C1"/>
    <w:rsid w:val="003E2895"/>
    <w:rsid w:val="003E2C16"/>
    <w:rsid w:val="003E2DE9"/>
    <w:rsid w:val="003E2E4D"/>
    <w:rsid w:val="003E2EC8"/>
    <w:rsid w:val="003E3264"/>
    <w:rsid w:val="003E3A5E"/>
    <w:rsid w:val="003E3ABB"/>
    <w:rsid w:val="003E3D2C"/>
    <w:rsid w:val="003E3D93"/>
    <w:rsid w:val="003E3F40"/>
    <w:rsid w:val="003E3F74"/>
    <w:rsid w:val="003E420F"/>
    <w:rsid w:val="003E4372"/>
    <w:rsid w:val="003E46A5"/>
    <w:rsid w:val="003E4C40"/>
    <w:rsid w:val="003E50B1"/>
    <w:rsid w:val="003E5303"/>
    <w:rsid w:val="003E5326"/>
    <w:rsid w:val="003E5422"/>
    <w:rsid w:val="003E5441"/>
    <w:rsid w:val="003E5451"/>
    <w:rsid w:val="003E572B"/>
    <w:rsid w:val="003E5939"/>
    <w:rsid w:val="003E5BE1"/>
    <w:rsid w:val="003E5FF6"/>
    <w:rsid w:val="003E6078"/>
    <w:rsid w:val="003E62A2"/>
    <w:rsid w:val="003E62CF"/>
    <w:rsid w:val="003E6378"/>
    <w:rsid w:val="003E648E"/>
    <w:rsid w:val="003E6B4C"/>
    <w:rsid w:val="003E6B62"/>
    <w:rsid w:val="003E6CA0"/>
    <w:rsid w:val="003E6DAB"/>
    <w:rsid w:val="003E6E9C"/>
    <w:rsid w:val="003E7159"/>
    <w:rsid w:val="003E72F3"/>
    <w:rsid w:val="003E73E8"/>
    <w:rsid w:val="003E79B6"/>
    <w:rsid w:val="003E7C16"/>
    <w:rsid w:val="003E7C8A"/>
    <w:rsid w:val="003E7F61"/>
    <w:rsid w:val="003E7FD6"/>
    <w:rsid w:val="003F065E"/>
    <w:rsid w:val="003F0EA9"/>
    <w:rsid w:val="003F1134"/>
    <w:rsid w:val="003F147D"/>
    <w:rsid w:val="003F1517"/>
    <w:rsid w:val="003F1B35"/>
    <w:rsid w:val="003F1B97"/>
    <w:rsid w:val="003F1BE2"/>
    <w:rsid w:val="003F1C34"/>
    <w:rsid w:val="003F1DA6"/>
    <w:rsid w:val="003F1F6D"/>
    <w:rsid w:val="003F1FB0"/>
    <w:rsid w:val="003F23BD"/>
    <w:rsid w:val="003F23E2"/>
    <w:rsid w:val="003F2471"/>
    <w:rsid w:val="003F263D"/>
    <w:rsid w:val="003F2A26"/>
    <w:rsid w:val="003F2B74"/>
    <w:rsid w:val="003F2F09"/>
    <w:rsid w:val="003F2FA9"/>
    <w:rsid w:val="003F2FF4"/>
    <w:rsid w:val="003F32EE"/>
    <w:rsid w:val="003F33DE"/>
    <w:rsid w:val="003F3586"/>
    <w:rsid w:val="003F3B86"/>
    <w:rsid w:val="003F3C74"/>
    <w:rsid w:val="003F3DA5"/>
    <w:rsid w:val="003F4013"/>
    <w:rsid w:val="003F41FC"/>
    <w:rsid w:val="003F4323"/>
    <w:rsid w:val="003F440E"/>
    <w:rsid w:val="003F47D8"/>
    <w:rsid w:val="003F49C2"/>
    <w:rsid w:val="003F4ABB"/>
    <w:rsid w:val="003F4EC6"/>
    <w:rsid w:val="003F5511"/>
    <w:rsid w:val="003F56E3"/>
    <w:rsid w:val="003F5A6F"/>
    <w:rsid w:val="003F5AE4"/>
    <w:rsid w:val="003F5C03"/>
    <w:rsid w:val="003F5C40"/>
    <w:rsid w:val="003F60B4"/>
    <w:rsid w:val="003F61B9"/>
    <w:rsid w:val="003F6609"/>
    <w:rsid w:val="003F68BC"/>
    <w:rsid w:val="003F68C4"/>
    <w:rsid w:val="003F6A69"/>
    <w:rsid w:val="003F6CCB"/>
    <w:rsid w:val="003F6D33"/>
    <w:rsid w:val="003F6DCF"/>
    <w:rsid w:val="003F7160"/>
    <w:rsid w:val="003F71C1"/>
    <w:rsid w:val="003F7603"/>
    <w:rsid w:val="003F7658"/>
    <w:rsid w:val="003F78E5"/>
    <w:rsid w:val="003F7A55"/>
    <w:rsid w:val="003F7A73"/>
    <w:rsid w:val="003F7C46"/>
    <w:rsid w:val="003F7E09"/>
    <w:rsid w:val="003F7E92"/>
    <w:rsid w:val="003F7F87"/>
    <w:rsid w:val="00400311"/>
    <w:rsid w:val="004005B5"/>
    <w:rsid w:val="004005E8"/>
    <w:rsid w:val="00400908"/>
    <w:rsid w:val="00400C57"/>
    <w:rsid w:val="00400F4A"/>
    <w:rsid w:val="004010B7"/>
    <w:rsid w:val="00401123"/>
    <w:rsid w:val="00401241"/>
    <w:rsid w:val="0040145F"/>
    <w:rsid w:val="004014B1"/>
    <w:rsid w:val="004014D5"/>
    <w:rsid w:val="00401A1B"/>
    <w:rsid w:val="00401C57"/>
    <w:rsid w:val="00401E7C"/>
    <w:rsid w:val="004020B9"/>
    <w:rsid w:val="00402B59"/>
    <w:rsid w:val="00402C08"/>
    <w:rsid w:val="00402EBA"/>
    <w:rsid w:val="00403102"/>
    <w:rsid w:val="004031AE"/>
    <w:rsid w:val="00403331"/>
    <w:rsid w:val="004033F6"/>
    <w:rsid w:val="00403834"/>
    <w:rsid w:val="00403C55"/>
    <w:rsid w:val="00403C9E"/>
    <w:rsid w:val="00403CF5"/>
    <w:rsid w:val="0040406B"/>
    <w:rsid w:val="004044F8"/>
    <w:rsid w:val="00404508"/>
    <w:rsid w:val="004047BB"/>
    <w:rsid w:val="0040483E"/>
    <w:rsid w:val="00404A3D"/>
    <w:rsid w:val="00404A84"/>
    <w:rsid w:val="00405130"/>
    <w:rsid w:val="004052A0"/>
    <w:rsid w:val="004053FF"/>
    <w:rsid w:val="00405907"/>
    <w:rsid w:val="004059B5"/>
    <w:rsid w:val="00405C19"/>
    <w:rsid w:val="00405C9E"/>
    <w:rsid w:val="004060E9"/>
    <w:rsid w:val="00406495"/>
    <w:rsid w:val="00406662"/>
    <w:rsid w:val="00406695"/>
    <w:rsid w:val="00406970"/>
    <w:rsid w:val="00406C49"/>
    <w:rsid w:val="00406DD1"/>
    <w:rsid w:val="0040716D"/>
    <w:rsid w:val="004073C3"/>
    <w:rsid w:val="004074E7"/>
    <w:rsid w:val="00407677"/>
    <w:rsid w:val="004076BB"/>
    <w:rsid w:val="004078F3"/>
    <w:rsid w:val="00410073"/>
    <w:rsid w:val="004100F9"/>
    <w:rsid w:val="004101E6"/>
    <w:rsid w:val="004102CF"/>
    <w:rsid w:val="0041039D"/>
    <w:rsid w:val="0041064D"/>
    <w:rsid w:val="0041071D"/>
    <w:rsid w:val="00410E40"/>
    <w:rsid w:val="0041106D"/>
    <w:rsid w:val="004111A7"/>
    <w:rsid w:val="00411389"/>
    <w:rsid w:val="00411742"/>
    <w:rsid w:val="00411A64"/>
    <w:rsid w:val="00411A84"/>
    <w:rsid w:val="00411BB9"/>
    <w:rsid w:val="00411C6F"/>
    <w:rsid w:val="00411E7F"/>
    <w:rsid w:val="004120C5"/>
    <w:rsid w:val="00412445"/>
    <w:rsid w:val="00412790"/>
    <w:rsid w:val="00412795"/>
    <w:rsid w:val="00412E73"/>
    <w:rsid w:val="00412EAF"/>
    <w:rsid w:val="00412F69"/>
    <w:rsid w:val="004130C2"/>
    <w:rsid w:val="0041330E"/>
    <w:rsid w:val="0041338D"/>
    <w:rsid w:val="00413583"/>
    <w:rsid w:val="004135B2"/>
    <w:rsid w:val="004136BB"/>
    <w:rsid w:val="004136CD"/>
    <w:rsid w:val="0041386E"/>
    <w:rsid w:val="004139C3"/>
    <w:rsid w:val="00413D14"/>
    <w:rsid w:val="00413DFB"/>
    <w:rsid w:val="00413F0E"/>
    <w:rsid w:val="00413F73"/>
    <w:rsid w:val="0041408B"/>
    <w:rsid w:val="0041423D"/>
    <w:rsid w:val="0041453C"/>
    <w:rsid w:val="00414693"/>
    <w:rsid w:val="004146C5"/>
    <w:rsid w:val="004146F1"/>
    <w:rsid w:val="0041484B"/>
    <w:rsid w:val="00414889"/>
    <w:rsid w:val="004149DF"/>
    <w:rsid w:val="00414C6D"/>
    <w:rsid w:val="00414E5D"/>
    <w:rsid w:val="0041506F"/>
    <w:rsid w:val="004153AB"/>
    <w:rsid w:val="0041593B"/>
    <w:rsid w:val="00415961"/>
    <w:rsid w:val="00415C9D"/>
    <w:rsid w:val="00415CE8"/>
    <w:rsid w:val="0041625D"/>
    <w:rsid w:val="0041634B"/>
    <w:rsid w:val="00416482"/>
    <w:rsid w:val="0041650B"/>
    <w:rsid w:val="00416657"/>
    <w:rsid w:val="0041666A"/>
    <w:rsid w:val="00416A3D"/>
    <w:rsid w:val="00416ACD"/>
    <w:rsid w:val="00416B2A"/>
    <w:rsid w:val="00416E96"/>
    <w:rsid w:val="00416F42"/>
    <w:rsid w:val="004172B8"/>
    <w:rsid w:val="0041759F"/>
    <w:rsid w:val="00417652"/>
    <w:rsid w:val="00417BCA"/>
    <w:rsid w:val="00417C0A"/>
    <w:rsid w:val="00417F7A"/>
    <w:rsid w:val="00417FC2"/>
    <w:rsid w:val="00420057"/>
    <w:rsid w:val="0042019D"/>
    <w:rsid w:val="004201E1"/>
    <w:rsid w:val="00420468"/>
    <w:rsid w:val="0042080B"/>
    <w:rsid w:val="004209BC"/>
    <w:rsid w:val="00420A85"/>
    <w:rsid w:val="00420AA5"/>
    <w:rsid w:val="00420D07"/>
    <w:rsid w:val="00420F3C"/>
    <w:rsid w:val="00421120"/>
    <w:rsid w:val="004213C8"/>
    <w:rsid w:val="0042140B"/>
    <w:rsid w:val="0042173D"/>
    <w:rsid w:val="0042182C"/>
    <w:rsid w:val="004219C5"/>
    <w:rsid w:val="00421BF6"/>
    <w:rsid w:val="00421C82"/>
    <w:rsid w:val="00421D32"/>
    <w:rsid w:val="00422124"/>
    <w:rsid w:val="00422162"/>
    <w:rsid w:val="004221BB"/>
    <w:rsid w:val="00422669"/>
    <w:rsid w:val="004228BB"/>
    <w:rsid w:val="00422C92"/>
    <w:rsid w:val="00422CE5"/>
    <w:rsid w:val="00422DA0"/>
    <w:rsid w:val="00422F15"/>
    <w:rsid w:val="00423027"/>
    <w:rsid w:val="00423082"/>
    <w:rsid w:val="0042309C"/>
    <w:rsid w:val="0042335F"/>
    <w:rsid w:val="004233A5"/>
    <w:rsid w:val="0042351B"/>
    <w:rsid w:val="0042384E"/>
    <w:rsid w:val="00423926"/>
    <w:rsid w:val="004239D1"/>
    <w:rsid w:val="00423B1D"/>
    <w:rsid w:val="00424230"/>
    <w:rsid w:val="0042481C"/>
    <w:rsid w:val="0042496B"/>
    <w:rsid w:val="00424C54"/>
    <w:rsid w:val="00424E66"/>
    <w:rsid w:val="00424FDC"/>
    <w:rsid w:val="004253B0"/>
    <w:rsid w:val="004253B5"/>
    <w:rsid w:val="00425868"/>
    <w:rsid w:val="004259D2"/>
    <w:rsid w:val="00425B1C"/>
    <w:rsid w:val="00425FD1"/>
    <w:rsid w:val="004262A8"/>
    <w:rsid w:val="00426366"/>
    <w:rsid w:val="0042642B"/>
    <w:rsid w:val="0042645D"/>
    <w:rsid w:val="0042679A"/>
    <w:rsid w:val="004268CC"/>
    <w:rsid w:val="00426AE1"/>
    <w:rsid w:val="00426AF8"/>
    <w:rsid w:val="00426B63"/>
    <w:rsid w:val="00426CB5"/>
    <w:rsid w:val="00427180"/>
    <w:rsid w:val="004272D4"/>
    <w:rsid w:val="0042766B"/>
    <w:rsid w:val="0042791D"/>
    <w:rsid w:val="00427B3A"/>
    <w:rsid w:val="00427D16"/>
    <w:rsid w:val="00427FDB"/>
    <w:rsid w:val="004308C4"/>
    <w:rsid w:val="00430A18"/>
    <w:rsid w:val="00431163"/>
    <w:rsid w:val="004312BF"/>
    <w:rsid w:val="004313C7"/>
    <w:rsid w:val="00431592"/>
    <w:rsid w:val="00431621"/>
    <w:rsid w:val="0043165C"/>
    <w:rsid w:val="004316A2"/>
    <w:rsid w:val="004319D8"/>
    <w:rsid w:val="00431A79"/>
    <w:rsid w:val="00431F90"/>
    <w:rsid w:val="00432038"/>
    <w:rsid w:val="0043216A"/>
    <w:rsid w:val="004322FA"/>
    <w:rsid w:val="00432458"/>
    <w:rsid w:val="00432974"/>
    <w:rsid w:val="00432F42"/>
    <w:rsid w:val="004330E9"/>
    <w:rsid w:val="00433125"/>
    <w:rsid w:val="00433279"/>
    <w:rsid w:val="004332F9"/>
    <w:rsid w:val="00433325"/>
    <w:rsid w:val="0043349D"/>
    <w:rsid w:val="00433A07"/>
    <w:rsid w:val="00433CC6"/>
    <w:rsid w:val="00434048"/>
    <w:rsid w:val="00434322"/>
    <w:rsid w:val="0043469D"/>
    <w:rsid w:val="0043484D"/>
    <w:rsid w:val="00434856"/>
    <w:rsid w:val="00434940"/>
    <w:rsid w:val="004349F9"/>
    <w:rsid w:val="00434A5F"/>
    <w:rsid w:val="00434B79"/>
    <w:rsid w:val="00434E30"/>
    <w:rsid w:val="004350CA"/>
    <w:rsid w:val="0043515D"/>
    <w:rsid w:val="00435282"/>
    <w:rsid w:val="00435419"/>
    <w:rsid w:val="00435830"/>
    <w:rsid w:val="00435871"/>
    <w:rsid w:val="00435953"/>
    <w:rsid w:val="00435999"/>
    <w:rsid w:val="00435B55"/>
    <w:rsid w:val="00435B9A"/>
    <w:rsid w:val="00435E66"/>
    <w:rsid w:val="00435EB1"/>
    <w:rsid w:val="00436037"/>
    <w:rsid w:val="00436237"/>
    <w:rsid w:val="0043626F"/>
    <w:rsid w:val="0043627A"/>
    <w:rsid w:val="00436287"/>
    <w:rsid w:val="004362C9"/>
    <w:rsid w:val="004365E5"/>
    <w:rsid w:val="0043679B"/>
    <w:rsid w:val="00436AC1"/>
    <w:rsid w:val="00436D21"/>
    <w:rsid w:val="0043714B"/>
    <w:rsid w:val="0043734F"/>
    <w:rsid w:val="00437595"/>
    <w:rsid w:val="004377B7"/>
    <w:rsid w:val="00437A1E"/>
    <w:rsid w:val="00437E8D"/>
    <w:rsid w:val="00440064"/>
    <w:rsid w:val="00440277"/>
    <w:rsid w:val="00440979"/>
    <w:rsid w:val="00440CAD"/>
    <w:rsid w:val="00440D5E"/>
    <w:rsid w:val="00440F9E"/>
    <w:rsid w:val="00441293"/>
    <w:rsid w:val="00441756"/>
    <w:rsid w:val="00441923"/>
    <w:rsid w:val="00441A3E"/>
    <w:rsid w:val="00441CF0"/>
    <w:rsid w:val="00442116"/>
    <w:rsid w:val="00442146"/>
    <w:rsid w:val="0044258F"/>
    <w:rsid w:val="00442676"/>
    <w:rsid w:val="004428A8"/>
    <w:rsid w:val="004428CB"/>
    <w:rsid w:val="00442B78"/>
    <w:rsid w:val="00442FEA"/>
    <w:rsid w:val="0044324C"/>
    <w:rsid w:val="004432E1"/>
    <w:rsid w:val="0044332F"/>
    <w:rsid w:val="004434C9"/>
    <w:rsid w:val="004434FB"/>
    <w:rsid w:val="004435CF"/>
    <w:rsid w:val="004437D9"/>
    <w:rsid w:val="00443D99"/>
    <w:rsid w:val="0044432E"/>
    <w:rsid w:val="004443B2"/>
    <w:rsid w:val="0044441E"/>
    <w:rsid w:val="004445D6"/>
    <w:rsid w:val="00444838"/>
    <w:rsid w:val="00444A45"/>
    <w:rsid w:val="00444A73"/>
    <w:rsid w:val="00444B7D"/>
    <w:rsid w:val="00444C7D"/>
    <w:rsid w:val="00444FC0"/>
    <w:rsid w:val="00445334"/>
    <w:rsid w:val="0044546D"/>
    <w:rsid w:val="00445788"/>
    <w:rsid w:val="00445D90"/>
    <w:rsid w:val="00445EA2"/>
    <w:rsid w:val="004461C7"/>
    <w:rsid w:val="0044622F"/>
    <w:rsid w:val="00446245"/>
    <w:rsid w:val="004463E1"/>
    <w:rsid w:val="00446985"/>
    <w:rsid w:val="00446B84"/>
    <w:rsid w:val="00446C61"/>
    <w:rsid w:val="00446CE8"/>
    <w:rsid w:val="00446D47"/>
    <w:rsid w:val="00446EB5"/>
    <w:rsid w:val="004470C0"/>
    <w:rsid w:val="0044726B"/>
    <w:rsid w:val="00447617"/>
    <w:rsid w:val="004477B4"/>
    <w:rsid w:val="00447B74"/>
    <w:rsid w:val="00447BE9"/>
    <w:rsid w:val="00447CF5"/>
    <w:rsid w:val="00447E95"/>
    <w:rsid w:val="00450102"/>
    <w:rsid w:val="00450223"/>
    <w:rsid w:val="00450386"/>
    <w:rsid w:val="004503C5"/>
    <w:rsid w:val="0045063A"/>
    <w:rsid w:val="00450766"/>
    <w:rsid w:val="00450ADC"/>
    <w:rsid w:val="00450BE0"/>
    <w:rsid w:val="00450C56"/>
    <w:rsid w:val="00450CCF"/>
    <w:rsid w:val="00450EBE"/>
    <w:rsid w:val="00450EDB"/>
    <w:rsid w:val="00451121"/>
    <w:rsid w:val="00451585"/>
    <w:rsid w:val="004515D6"/>
    <w:rsid w:val="004516DC"/>
    <w:rsid w:val="00451706"/>
    <w:rsid w:val="00451787"/>
    <w:rsid w:val="00451B51"/>
    <w:rsid w:val="00451BF2"/>
    <w:rsid w:val="00451FA5"/>
    <w:rsid w:val="0045214D"/>
    <w:rsid w:val="0045225D"/>
    <w:rsid w:val="004522AF"/>
    <w:rsid w:val="004522D2"/>
    <w:rsid w:val="0045233B"/>
    <w:rsid w:val="004525EE"/>
    <w:rsid w:val="00452718"/>
    <w:rsid w:val="004527FA"/>
    <w:rsid w:val="0045292F"/>
    <w:rsid w:val="00452F2A"/>
    <w:rsid w:val="00453249"/>
    <w:rsid w:val="004533EE"/>
    <w:rsid w:val="00453410"/>
    <w:rsid w:val="0045343E"/>
    <w:rsid w:val="00453491"/>
    <w:rsid w:val="004534CA"/>
    <w:rsid w:val="004535C7"/>
    <w:rsid w:val="004535FA"/>
    <w:rsid w:val="00453AF0"/>
    <w:rsid w:val="00453CB1"/>
    <w:rsid w:val="00453FF9"/>
    <w:rsid w:val="00454205"/>
    <w:rsid w:val="004542CD"/>
    <w:rsid w:val="0045474E"/>
    <w:rsid w:val="00454A65"/>
    <w:rsid w:val="00454A7A"/>
    <w:rsid w:val="00454B17"/>
    <w:rsid w:val="0045513B"/>
    <w:rsid w:val="00455285"/>
    <w:rsid w:val="00455417"/>
    <w:rsid w:val="0045570E"/>
    <w:rsid w:val="004558BA"/>
    <w:rsid w:val="00455A6A"/>
    <w:rsid w:val="00455AF6"/>
    <w:rsid w:val="00455E2E"/>
    <w:rsid w:val="00455E77"/>
    <w:rsid w:val="00455E94"/>
    <w:rsid w:val="00455EA9"/>
    <w:rsid w:val="00455F39"/>
    <w:rsid w:val="00456144"/>
    <w:rsid w:val="00456211"/>
    <w:rsid w:val="0045625E"/>
    <w:rsid w:val="00456359"/>
    <w:rsid w:val="004563C0"/>
    <w:rsid w:val="00456410"/>
    <w:rsid w:val="0045679B"/>
    <w:rsid w:val="00456B69"/>
    <w:rsid w:val="00456BD9"/>
    <w:rsid w:val="00456C65"/>
    <w:rsid w:val="00456C7E"/>
    <w:rsid w:val="00456FEF"/>
    <w:rsid w:val="004571A4"/>
    <w:rsid w:val="0045720D"/>
    <w:rsid w:val="00457263"/>
    <w:rsid w:val="0045726D"/>
    <w:rsid w:val="004573EC"/>
    <w:rsid w:val="0045750E"/>
    <w:rsid w:val="004575A5"/>
    <w:rsid w:val="0045771C"/>
    <w:rsid w:val="004579DC"/>
    <w:rsid w:val="00457CA8"/>
    <w:rsid w:val="00457EB1"/>
    <w:rsid w:val="00457EFE"/>
    <w:rsid w:val="00460020"/>
    <w:rsid w:val="004600B4"/>
    <w:rsid w:val="004607A2"/>
    <w:rsid w:val="00460879"/>
    <w:rsid w:val="004609FB"/>
    <w:rsid w:val="00460A48"/>
    <w:rsid w:val="00460AA6"/>
    <w:rsid w:val="00460B30"/>
    <w:rsid w:val="00460F78"/>
    <w:rsid w:val="00461324"/>
    <w:rsid w:val="004613C4"/>
    <w:rsid w:val="00461483"/>
    <w:rsid w:val="004614CB"/>
    <w:rsid w:val="00461503"/>
    <w:rsid w:val="0046161D"/>
    <w:rsid w:val="004616A7"/>
    <w:rsid w:val="0046180A"/>
    <w:rsid w:val="0046199A"/>
    <w:rsid w:val="00461BB3"/>
    <w:rsid w:val="00461BE8"/>
    <w:rsid w:val="00461E5F"/>
    <w:rsid w:val="004624A2"/>
    <w:rsid w:val="0046274B"/>
    <w:rsid w:val="00462878"/>
    <w:rsid w:val="004628D1"/>
    <w:rsid w:val="004629C0"/>
    <w:rsid w:val="00462A3C"/>
    <w:rsid w:val="00462A69"/>
    <w:rsid w:val="00462E26"/>
    <w:rsid w:val="004630EF"/>
    <w:rsid w:val="004630FF"/>
    <w:rsid w:val="0046327E"/>
    <w:rsid w:val="00463337"/>
    <w:rsid w:val="00463479"/>
    <w:rsid w:val="00463502"/>
    <w:rsid w:val="0046385C"/>
    <w:rsid w:val="00463A9C"/>
    <w:rsid w:val="00463B86"/>
    <w:rsid w:val="00463CC1"/>
    <w:rsid w:val="00464173"/>
    <w:rsid w:val="00464255"/>
    <w:rsid w:val="00464354"/>
    <w:rsid w:val="004644E0"/>
    <w:rsid w:val="004646D9"/>
    <w:rsid w:val="00464944"/>
    <w:rsid w:val="00464B58"/>
    <w:rsid w:val="00464D42"/>
    <w:rsid w:val="00465266"/>
    <w:rsid w:val="00465603"/>
    <w:rsid w:val="00465813"/>
    <w:rsid w:val="00465A75"/>
    <w:rsid w:val="00466115"/>
    <w:rsid w:val="00466255"/>
    <w:rsid w:val="0046656E"/>
    <w:rsid w:val="0046684D"/>
    <w:rsid w:val="00466A94"/>
    <w:rsid w:val="00467016"/>
    <w:rsid w:val="0046706D"/>
    <w:rsid w:val="004670FB"/>
    <w:rsid w:val="004673B2"/>
    <w:rsid w:val="00467557"/>
    <w:rsid w:val="0046797F"/>
    <w:rsid w:val="00467B16"/>
    <w:rsid w:val="00467D89"/>
    <w:rsid w:val="00467EDF"/>
    <w:rsid w:val="00470304"/>
    <w:rsid w:val="0047038E"/>
    <w:rsid w:val="004705F1"/>
    <w:rsid w:val="004705F3"/>
    <w:rsid w:val="0047067E"/>
    <w:rsid w:val="00470713"/>
    <w:rsid w:val="004708BE"/>
    <w:rsid w:val="00470A5B"/>
    <w:rsid w:val="00470C8F"/>
    <w:rsid w:val="00470D4D"/>
    <w:rsid w:val="00470F4F"/>
    <w:rsid w:val="0047105F"/>
    <w:rsid w:val="00471084"/>
    <w:rsid w:val="00471243"/>
    <w:rsid w:val="004712AC"/>
    <w:rsid w:val="0047142B"/>
    <w:rsid w:val="004718F6"/>
    <w:rsid w:val="00471A08"/>
    <w:rsid w:val="00471AA7"/>
    <w:rsid w:val="00471D5A"/>
    <w:rsid w:val="00471E43"/>
    <w:rsid w:val="00471ED2"/>
    <w:rsid w:val="00472424"/>
    <w:rsid w:val="00472762"/>
    <w:rsid w:val="004728C4"/>
    <w:rsid w:val="00472BD5"/>
    <w:rsid w:val="00472DD0"/>
    <w:rsid w:val="00473265"/>
    <w:rsid w:val="00473377"/>
    <w:rsid w:val="00473615"/>
    <w:rsid w:val="00473743"/>
    <w:rsid w:val="00473AEE"/>
    <w:rsid w:val="00473C6B"/>
    <w:rsid w:val="00473D95"/>
    <w:rsid w:val="00473FE1"/>
    <w:rsid w:val="004740A0"/>
    <w:rsid w:val="004743B7"/>
    <w:rsid w:val="004744FE"/>
    <w:rsid w:val="0047469F"/>
    <w:rsid w:val="00474892"/>
    <w:rsid w:val="004748E0"/>
    <w:rsid w:val="00474C4A"/>
    <w:rsid w:val="00474E78"/>
    <w:rsid w:val="004756DB"/>
    <w:rsid w:val="004757E1"/>
    <w:rsid w:val="00475857"/>
    <w:rsid w:val="00475C83"/>
    <w:rsid w:val="00475CF4"/>
    <w:rsid w:val="00475DCF"/>
    <w:rsid w:val="00475E97"/>
    <w:rsid w:val="004762A9"/>
    <w:rsid w:val="0047686E"/>
    <w:rsid w:val="004769F3"/>
    <w:rsid w:val="00476B34"/>
    <w:rsid w:val="00476EB9"/>
    <w:rsid w:val="00477232"/>
    <w:rsid w:val="004773FF"/>
    <w:rsid w:val="004775BC"/>
    <w:rsid w:val="0047771B"/>
    <w:rsid w:val="0047774C"/>
    <w:rsid w:val="0047792B"/>
    <w:rsid w:val="00477A43"/>
    <w:rsid w:val="00477B5D"/>
    <w:rsid w:val="00480654"/>
    <w:rsid w:val="004807EB"/>
    <w:rsid w:val="004809D1"/>
    <w:rsid w:val="00480A78"/>
    <w:rsid w:val="00480C77"/>
    <w:rsid w:val="00480D38"/>
    <w:rsid w:val="00480FE2"/>
    <w:rsid w:val="00480FEB"/>
    <w:rsid w:val="00481014"/>
    <w:rsid w:val="004810B6"/>
    <w:rsid w:val="004812A1"/>
    <w:rsid w:val="004812BC"/>
    <w:rsid w:val="0048179C"/>
    <w:rsid w:val="00481823"/>
    <w:rsid w:val="004819C4"/>
    <w:rsid w:val="00481DB9"/>
    <w:rsid w:val="0048232D"/>
    <w:rsid w:val="0048273C"/>
    <w:rsid w:val="0048278A"/>
    <w:rsid w:val="00482824"/>
    <w:rsid w:val="00482A70"/>
    <w:rsid w:val="00482D6A"/>
    <w:rsid w:val="00482E4E"/>
    <w:rsid w:val="00482E86"/>
    <w:rsid w:val="00482F28"/>
    <w:rsid w:val="00483018"/>
    <w:rsid w:val="00483128"/>
    <w:rsid w:val="004831A0"/>
    <w:rsid w:val="004832CA"/>
    <w:rsid w:val="00483384"/>
    <w:rsid w:val="00483581"/>
    <w:rsid w:val="004838B9"/>
    <w:rsid w:val="00483B0F"/>
    <w:rsid w:val="00483C59"/>
    <w:rsid w:val="00483D7D"/>
    <w:rsid w:val="004840EC"/>
    <w:rsid w:val="00484155"/>
    <w:rsid w:val="00484276"/>
    <w:rsid w:val="004842EB"/>
    <w:rsid w:val="0048433D"/>
    <w:rsid w:val="0048439F"/>
    <w:rsid w:val="0048466C"/>
    <w:rsid w:val="004849E7"/>
    <w:rsid w:val="00484A63"/>
    <w:rsid w:val="00484BAF"/>
    <w:rsid w:val="00484BC3"/>
    <w:rsid w:val="0048500E"/>
    <w:rsid w:val="00485066"/>
    <w:rsid w:val="004857F9"/>
    <w:rsid w:val="004859FE"/>
    <w:rsid w:val="00485AF4"/>
    <w:rsid w:val="00485D4E"/>
    <w:rsid w:val="00485F0D"/>
    <w:rsid w:val="00485F0F"/>
    <w:rsid w:val="0048620D"/>
    <w:rsid w:val="0048638A"/>
    <w:rsid w:val="0048649D"/>
    <w:rsid w:val="0048686E"/>
    <w:rsid w:val="0048699E"/>
    <w:rsid w:val="00486B90"/>
    <w:rsid w:val="00486FFD"/>
    <w:rsid w:val="0048720D"/>
    <w:rsid w:val="0048730C"/>
    <w:rsid w:val="004874D2"/>
    <w:rsid w:val="00487AAA"/>
    <w:rsid w:val="00487C12"/>
    <w:rsid w:val="00487CE6"/>
    <w:rsid w:val="00487E67"/>
    <w:rsid w:val="00487F25"/>
    <w:rsid w:val="004901CC"/>
    <w:rsid w:val="004901E9"/>
    <w:rsid w:val="00490291"/>
    <w:rsid w:val="00490557"/>
    <w:rsid w:val="00490765"/>
    <w:rsid w:val="00490839"/>
    <w:rsid w:val="00490A5E"/>
    <w:rsid w:val="00490A98"/>
    <w:rsid w:val="00490D53"/>
    <w:rsid w:val="00490DF1"/>
    <w:rsid w:val="00491270"/>
    <w:rsid w:val="0049138E"/>
    <w:rsid w:val="004914AF"/>
    <w:rsid w:val="004916CB"/>
    <w:rsid w:val="004917AE"/>
    <w:rsid w:val="004917CF"/>
    <w:rsid w:val="00491ADF"/>
    <w:rsid w:val="00491EA3"/>
    <w:rsid w:val="00491F31"/>
    <w:rsid w:val="00491F66"/>
    <w:rsid w:val="00492205"/>
    <w:rsid w:val="00492859"/>
    <w:rsid w:val="00492B9B"/>
    <w:rsid w:val="00492BCA"/>
    <w:rsid w:val="00492D93"/>
    <w:rsid w:val="00492FB0"/>
    <w:rsid w:val="00493202"/>
    <w:rsid w:val="004933D7"/>
    <w:rsid w:val="0049387D"/>
    <w:rsid w:val="00493B30"/>
    <w:rsid w:val="00493C8F"/>
    <w:rsid w:val="00493CC4"/>
    <w:rsid w:val="00493CDA"/>
    <w:rsid w:val="00493D5F"/>
    <w:rsid w:val="00493EB5"/>
    <w:rsid w:val="00493EB6"/>
    <w:rsid w:val="00494306"/>
    <w:rsid w:val="004946D8"/>
    <w:rsid w:val="00494ABE"/>
    <w:rsid w:val="00494DCB"/>
    <w:rsid w:val="00494DE8"/>
    <w:rsid w:val="00494FE8"/>
    <w:rsid w:val="00495052"/>
    <w:rsid w:val="00495087"/>
    <w:rsid w:val="00495130"/>
    <w:rsid w:val="004951C7"/>
    <w:rsid w:val="0049522E"/>
    <w:rsid w:val="0049529A"/>
    <w:rsid w:val="00495350"/>
    <w:rsid w:val="00495487"/>
    <w:rsid w:val="004955B5"/>
    <w:rsid w:val="0049566A"/>
    <w:rsid w:val="004956D4"/>
    <w:rsid w:val="00495721"/>
    <w:rsid w:val="0049585E"/>
    <w:rsid w:val="00495956"/>
    <w:rsid w:val="004959E2"/>
    <w:rsid w:val="00495BB0"/>
    <w:rsid w:val="00495C8A"/>
    <w:rsid w:val="00495F56"/>
    <w:rsid w:val="00495FE0"/>
    <w:rsid w:val="00496466"/>
    <w:rsid w:val="004965AD"/>
    <w:rsid w:val="0049674D"/>
    <w:rsid w:val="00496ACB"/>
    <w:rsid w:val="00496AD3"/>
    <w:rsid w:val="00496B83"/>
    <w:rsid w:val="00496BC9"/>
    <w:rsid w:val="00496DC5"/>
    <w:rsid w:val="00496E59"/>
    <w:rsid w:val="00497316"/>
    <w:rsid w:val="0049764A"/>
    <w:rsid w:val="00497705"/>
    <w:rsid w:val="00497BB0"/>
    <w:rsid w:val="00497BF2"/>
    <w:rsid w:val="00497D04"/>
    <w:rsid w:val="00497D4D"/>
    <w:rsid w:val="00497D57"/>
    <w:rsid w:val="00497E2A"/>
    <w:rsid w:val="004A002F"/>
    <w:rsid w:val="004A014E"/>
    <w:rsid w:val="004A0185"/>
    <w:rsid w:val="004A01BD"/>
    <w:rsid w:val="004A01D9"/>
    <w:rsid w:val="004A0299"/>
    <w:rsid w:val="004A049F"/>
    <w:rsid w:val="004A04B7"/>
    <w:rsid w:val="004A058D"/>
    <w:rsid w:val="004A0840"/>
    <w:rsid w:val="004A09E4"/>
    <w:rsid w:val="004A0C34"/>
    <w:rsid w:val="004A0D77"/>
    <w:rsid w:val="004A0DD0"/>
    <w:rsid w:val="004A0FAE"/>
    <w:rsid w:val="004A0FD4"/>
    <w:rsid w:val="004A0FE4"/>
    <w:rsid w:val="004A10CF"/>
    <w:rsid w:val="004A10F3"/>
    <w:rsid w:val="004A1244"/>
    <w:rsid w:val="004A15FE"/>
    <w:rsid w:val="004A177F"/>
    <w:rsid w:val="004A1924"/>
    <w:rsid w:val="004A19B4"/>
    <w:rsid w:val="004A1B7B"/>
    <w:rsid w:val="004A1CBE"/>
    <w:rsid w:val="004A1CDC"/>
    <w:rsid w:val="004A1D8C"/>
    <w:rsid w:val="004A1E30"/>
    <w:rsid w:val="004A1ECA"/>
    <w:rsid w:val="004A20E7"/>
    <w:rsid w:val="004A22B9"/>
    <w:rsid w:val="004A234A"/>
    <w:rsid w:val="004A2906"/>
    <w:rsid w:val="004A29A7"/>
    <w:rsid w:val="004A2E5B"/>
    <w:rsid w:val="004A2F33"/>
    <w:rsid w:val="004A30E2"/>
    <w:rsid w:val="004A3267"/>
    <w:rsid w:val="004A33E1"/>
    <w:rsid w:val="004A34A2"/>
    <w:rsid w:val="004A38E9"/>
    <w:rsid w:val="004A3901"/>
    <w:rsid w:val="004A3978"/>
    <w:rsid w:val="004A3A38"/>
    <w:rsid w:val="004A3B65"/>
    <w:rsid w:val="004A3F56"/>
    <w:rsid w:val="004A43FE"/>
    <w:rsid w:val="004A451C"/>
    <w:rsid w:val="004A4A09"/>
    <w:rsid w:val="004A4BD3"/>
    <w:rsid w:val="004A508F"/>
    <w:rsid w:val="004A5A18"/>
    <w:rsid w:val="004A5A22"/>
    <w:rsid w:val="004A5BFC"/>
    <w:rsid w:val="004A5FE9"/>
    <w:rsid w:val="004A630E"/>
    <w:rsid w:val="004A6634"/>
    <w:rsid w:val="004A66F9"/>
    <w:rsid w:val="004A6CF6"/>
    <w:rsid w:val="004A7039"/>
    <w:rsid w:val="004A73A9"/>
    <w:rsid w:val="004A74CE"/>
    <w:rsid w:val="004A74FC"/>
    <w:rsid w:val="004A75FE"/>
    <w:rsid w:val="004A77AF"/>
    <w:rsid w:val="004A77B6"/>
    <w:rsid w:val="004A7B68"/>
    <w:rsid w:val="004A7C2B"/>
    <w:rsid w:val="004A7D8C"/>
    <w:rsid w:val="004A7F36"/>
    <w:rsid w:val="004B0039"/>
    <w:rsid w:val="004B01B2"/>
    <w:rsid w:val="004B01C2"/>
    <w:rsid w:val="004B0478"/>
    <w:rsid w:val="004B06DE"/>
    <w:rsid w:val="004B07F1"/>
    <w:rsid w:val="004B08C7"/>
    <w:rsid w:val="004B0B5C"/>
    <w:rsid w:val="004B0C5A"/>
    <w:rsid w:val="004B0D43"/>
    <w:rsid w:val="004B0D75"/>
    <w:rsid w:val="004B0DF2"/>
    <w:rsid w:val="004B0E57"/>
    <w:rsid w:val="004B1428"/>
    <w:rsid w:val="004B14CE"/>
    <w:rsid w:val="004B1816"/>
    <w:rsid w:val="004B1CC3"/>
    <w:rsid w:val="004B1EC4"/>
    <w:rsid w:val="004B20C1"/>
    <w:rsid w:val="004B2105"/>
    <w:rsid w:val="004B242B"/>
    <w:rsid w:val="004B26C5"/>
    <w:rsid w:val="004B2807"/>
    <w:rsid w:val="004B2973"/>
    <w:rsid w:val="004B2B95"/>
    <w:rsid w:val="004B30D4"/>
    <w:rsid w:val="004B341A"/>
    <w:rsid w:val="004B3496"/>
    <w:rsid w:val="004B364C"/>
    <w:rsid w:val="004B3EE1"/>
    <w:rsid w:val="004B40EC"/>
    <w:rsid w:val="004B448D"/>
    <w:rsid w:val="004B45D5"/>
    <w:rsid w:val="004B47C2"/>
    <w:rsid w:val="004B4B6A"/>
    <w:rsid w:val="004B4C47"/>
    <w:rsid w:val="004B4FB7"/>
    <w:rsid w:val="004B522C"/>
    <w:rsid w:val="004B5373"/>
    <w:rsid w:val="004B54B3"/>
    <w:rsid w:val="004B54B7"/>
    <w:rsid w:val="004B556F"/>
    <w:rsid w:val="004B5634"/>
    <w:rsid w:val="004B56B9"/>
    <w:rsid w:val="004B5702"/>
    <w:rsid w:val="004B58D8"/>
    <w:rsid w:val="004B593D"/>
    <w:rsid w:val="004B5A20"/>
    <w:rsid w:val="004B5ABE"/>
    <w:rsid w:val="004B5B97"/>
    <w:rsid w:val="004B5BC0"/>
    <w:rsid w:val="004B5CA7"/>
    <w:rsid w:val="004B5F0B"/>
    <w:rsid w:val="004B61A7"/>
    <w:rsid w:val="004B61C3"/>
    <w:rsid w:val="004B689B"/>
    <w:rsid w:val="004B6A94"/>
    <w:rsid w:val="004B6B2F"/>
    <w:rsid w:val="004B6B6A"/>
    <w:rsid w:val="004B731D"/>
    <w:rsid w:val="004B735D"/>
    <w:rsid w:val="004B759F"/>
    <w:rsid w:val="004B75BF"/>
    <w:rsid w:val="004B7668"/>
    <w:rsid w:val="004B766E"/>
    <w:rsid w:val="004B76C4"/>
    <w:rsid w:val="004B791D"/>
    <w:rsid w:val="004B7A13"/>
    <w:rsid w:val="004B7A5C"/>
    <w:rsid w:val="004B7C33"/>
    <w:rsid w:val="004B7C7B"/>
    <w:rsid w:val="004B7F96"/>
    <w:rsid w:val="004C060D"/>
    <w:rsid w:val="004C0955"/>
    <w:rsid w:val="004C0A7C"/>
    <w:rsid w:val="004C0AD1"/>
    <w:rsid w:val="004C0AEA"/>
    <w:rsid w:val="004C0C04"/>
    <w:rsid w:val="004C1373"/>
    <w:rsid w:val="004C179C"/>
    <w:rsid w:val="004C1AB9"/>
    <w:rsid w:val="004C1B6E"/>
    <w:rsid w:val="004C1B73"/>
    <w:rsid w:val="004C1D3B"/>
    <w:rsid w:val="004C1DC0"/>
    <w:rsid w:val="004C1F69"/>
    <w:rsid w:val="004C22B7"/>
    <w:rsid w:val="004C22BC"/>
    <w:rsid w:val="004C2651"/>
    <w:rsid w:val="004C2A3B"/>
    <w:rsid w:val="004C2B93"/>
    <w:rsid w:val="004C2F07"/>
    <w:rsid w:val="004C302B"/>
    <w:rsid w:val="004C3056"/>
    <w:rsid w:val="004C30B2"/>
    <w:rsid w:val="004C3517"/>
    <w:rsid w:val="004C3BD3"/>
    <w:rsid w:val="004C3DB4"/>
    <w:rsid w:val="004C3E89"/>
    <w:rsid w:val="004C406D"/>
    <w:rsid w:val="004C419E"/>
    <w:rsid w:val="004C44B9"/>
    <w:rsid w:val="004C45A3"/>
    <w:rsid w:val="004C48B9"/>
    <w:rsid w:val="004C490D"/>
    <w:rsid w:val="004C4AB6"/>
    <w:rsid w:val="004C4B81"/>
    <w:rsid w:val="004C4CD9"/>
    <w:rsid w:val="004C4EDD"/>
    <w:rsid w:val="004C4F8A"/>
    <w:rsid w:val="004C5083"/>
    <w:rsid w:val="004C50D1"/>
    <w:rsid w:val="004C5160"/>
    <w:rsid w:val="004C5172"/>
    <w:rsid w:val="004C5301"/>
    <w:rsid w:val="004C542A"/>
    <w:rsid w:val="004C56BC"/>
    <w:rsid w:val="004C5CE9"/>
    <w:rsid w:val="004C5DC4"/>
    <w:rsid w:val="004C5F24"/>
    <w:rsid w:val="004C61EB"/>
    <w:rsid w:val="004C6589"/>
    <w:rsid w:val="004C65E3"/>
    <w:rsid w:val="004C6697"/>
    <w:rsid w:val="004C68B1"/>
    <w:rsid w:val="004C695A"/>
    <w:rsid w:val="004C6BCF"/>
    <w:rsid w:val="004C6E46"/>
    <w:rsid w:val="004C6EE8"/>
    <w:rsid w:val="004C6FCD"/>
    <w:rsid w:val="004C74FC"/>
    <w:rsid w:val="004C7665"/>
    <w:rsid w:val="004C7874"/>
    <w:rsid w:val="004C795A"/>
    <w:rsid w:val="004C7A98"/>
    <w:rsid w:val="004C7D8C"/>
    <w:rsid w:val="004C7DDF"/>
    <w:rsid w:val="004C7F99"/>
    <w:rsid w:val="004D00A4"/>
    <w:rsid w:val="004D00FC"/>
    <w:rsid w:val="004D048F"/>
    <w:rsid w:val="004D0526"/>
    <w:rsid w:val="004D0692"/>
    <w:rsid w:val="004D09CA"/>
    <w:rsid w:val="004D0CC6"/>
    <w:rsid w:val="004D0FCA"/>
    <w:rsid w:val="004D1102"/>
    <w:rsid w:val="004D1294"/>
    <w:rsid w:val="004D1478"/>
    <w:rsid w:val="004D151A"/>
    <w:rsid w:val="004D15D6"/>
    <w:rsid w:val="004D1611"/>
    <w:rsid w:val="004D16AF"/>
    <w:rsid w:val="004D175A"/>
    <w:rsid w:val="004D1869"/>
    <w:rsid w:val="004D1C1D"/>
    <w:rsid w:val="004D1D1D"/>
    <w:rsid w:val="004D1ED1"/>
    <w:rsid w:val="004D2042"/>
    <w:rsid w:val="004D2080"/>
    <w:rsid w:val="004D23E1"/>
    <w:rsid w:val="004D25AD"/>
    <w:rsid w:val="004D2675"/>
    <w:rsid w:val="004D27E4"/>
    <w:rsid w:val="004D29EC"/>
    <w:rsid w:val="004D2BD1"/>
    <w:rsid w:val="004D2C4E"/>
    <w:rsid w:val="004D2D55"/>
    <w:rsid w:val="004D2D63"/>
    <w:rsid w:val="004D2E89"/>
    <w:rsid w:val="004D30E4"/>
    <w:rsid w:val="004D3146"/>
    <w:rsid w:val="004D35EF"/>
    <w:rsid w:val="004D382B"/>
    <w:rsid w:val="004D390F"/>
    <w:rsid w:val="004D3AA1"/>
    <w:rsid w:val="004D3BC7"/>
    <w:rsid w:val="004D3FF8"/>
    <w:rsid w:val="004D40C7"/>
    <w:rsid w:val="004D44EA"/>
    <w:rsid w:val="004D45F1"/>
    <w:rsid w:val="004D463F"/>
    <w:rsid w:val="004D4833"/>
    <w:rsid w:val="004D4A47"/>
    <w:rsid w:val="004D4A96"/>
    <w:rsid w:val="004D4C1B"/>
    <w:rsid w:val="004D4D08"/>
    <w:rsid w:val="004D5281"/>
    <w:rsid w:val="004D53D7"/>
    <w:rsid w:val="004D53F8"/>
    <w:rsid w:val="004D565F"/>
    <w:rsid w:val="004D56EC"/>
    <w:rsid w:val="004D5788"/>
    <w:rsid w:val="004D5B99"/>
    <w:rsid w:val="004D6033"/>
    <w:rsid w:val="004D60B5"/>
    <w:rsid w:val="004D66AA"/>
    <w:rsid w:val="004D66CD"/>
    <w:rsid w:val="004D67B6"/>
    <w:rsid w:val="004D67F4"/>
    <w:rsid w:val="004D696D"/>
    <w:rsid w:val="004D6D27"/>
    <w:rsid w:val="004D70D4"/>
    <w:rsid w:val="004D722B"/>
    <w:rsid w:val="004D72DB"/>
    <w:rsid w:val="004D739A"/>
    <w:rsid w:val="004D753E"/>
    <w:rsid w:val="004D77DC"/>
    <w:rsid w:val="004D795F"/>
    <w:rsid w:val="004D7D69"/>
    <w:rsid w:val="004D7ECF"/>
    <w:rsid w:val="004E0091"/>
    <w:rsid w:val="004E02C2"/>
    <w:rsid w:val="004E02C9"/>
    <w:rsid w:val="004E067A"/>
    <w:rsid w:val="004E06CA"/>
    <w:rsid w:val="004E06F4"/>
    <w:rsid w:val="004E0997"/>
    <w:rsid w:val="004E0A5B"/>
    <w:rsid w:val="004E0DFF"/>
    <w:rsid w:val="004E0EF7"/>
    <w:rsid w:val="004E0F8A"/>
    <w:rsid w:val="004E113A"/>
    <w:rsid w:val="004E11F5"/>
    <w:rsid w:val="004E147B"/>
    <w:rsid w:val="004E155A"/>
    <w:rsid w:val="004E182D"/>
    <w:rsid w:val="004E1C9E"/>
    <w:rsid w:val="004E1E02"/>
    <w:rsid w:val="004E1F1A"/>
    <w:rsid w:val="004E20BA"/>
    <w:rsid w:val="004E23AA"/>
    <w:rsid w:val="004E2B50"/>
    <w:rsid w:val="004E2B62"/>
    <w:rsid w:val="004E2CD4"/>
    <w:rsid w:val="004E2E9D"/>
    <w:rsid w:val="004E32C9"/>
    <w:rsid w:val="004E3422"/>
    <w:rsid w:val="004E3C3C"/>
    <w:rsid w:val="004E3EA5"/>
    <w:rsid w:val="004E3F77"/>
    <w:rsid w:val="004E3FA8"/>
    <w:rsid w:val="004E402B"/>
    <w:rsid w:val="004E4135"/>
    <w:rsid w:val="004E41A2"/>
    <w:rsid w:val="004E4221"/>
    <w:rsid w:val="004E42CE"/>
    <w:rsid w:val="004E44B4"/>
    <w:rsid w:val="004E44C0"/>
    <w:rsid w:val="004E44D2"/>
    <w:rsid w:val="004E477E"/>
    <w:rsid w:val="004E47E4"/>
    <w:rsid w:val="004E49F0"/>
    <w:rsid w:val="004E4A1F"/>
    <w:rsid w:val="004E4AD7"/>
    <w:rsid w:val="004E4D8E"/>
    <w:rsid w:val="004E4FB0"/>
    <w:rsid w:val="004E5004"/>
    <w:rsid w:val="004E51A9"/>
    <w:rsid w:val="004E51D3"/>
    <w:rsid w:val="004E5454"/>
    <w:rsid w:val="004E54A8"/>
    <w:rsid w:val="004E55DF"/>
    <w:rsid w:val="004E56C9"/>
    <w:rsid w:val="004E59C4"/>
    <w:rsid w:val="004E5A18"/>
    <w:rsid w:val="004E5AD6"/>
    <w:rsid w:val="004E5B76"/>
    <w:rsid w:val="004E5B81"/>
    <w:rsid w:val="004E5F84"/>
    <w:rsid w:val="004E6085"/>
    <w:rsid w:val="004E61DC"/>
    <w:rsid w:val="004E6720"/>
    <w:rsid w:val="004E685F"/>
    <w:rsid w:val="004E6D13"/>
    <w:rsid w:val="004E6D82"/>
    <w:rsid w:val="004E6E7F"/>
    <w:rsid w:val="004E6F71"/>
    <w:rsid w:val="004E7004"/>
    <w:rsid w:val="004E7099"/>
    <w:rsid w:val="004E7392"/>
    <w:rsid w:val="004E76CD"/>
    <w:rsid w:val="004E7820"/>
    <w:rsid w:val="004E78B5"/>
    <w:rsid w:val="004E78C4"/>
    <w:rsid w:val="004E7967"/>
    <w:rsid w:val="004E7A60"/>
    <w:rsid w:val="004E7C7A"/>
    <w:rsid w:val="004E7D18"/>
    <w:rsid w:val="004E7DAF"/>
    <w:rsid w:val="004E7FC8"/>
    <w:rsid w:val="004F03E6"/>
    <w:rsid w:val="004F04CA"/>
    <w:rsid w:val="004F051E"/>
    <w:rsid w:val="004F0698"/>
    <w:rsid w:val="004F0A29"/>
    <w:rsid w:val="004F1042"/>
    <w:rsid w:val="004F11EB"/>
    <w:rsid w:val="004F13DC"/>
    <w:rsid w:val="004F17C9"/>
    <w:rsid w:val="004F1AED"/>
    <w:rsid w:val="004F1C01"/>
    <w:rsid w:val="004F1C94"/>
    <w:rsid w:val="004F1DEC"/>
    <w:rsid w:val="004F20FC"/>
    <w:rsid w:val="004F226B"/>
    <w:rsid w:val="004F231B"/>
    <w:rsid w:val="004F2528"/>
    <w:rsid w:val="004F259C"/>
    <w:rsid w:val="004F2AA4"/>
    <w:rsid w:val="004F2C77"/>
    <w:rsid w:val="004F2CBF"/>
    <w:rsid w:val="004F30A9"/>
    <w:rsid w:val="004F3207"/>
    <w:rsid w:val="004F324C"/>
    <w:rsid w:val="004F33ED"/>
    <w:rsid w:val="004F3679"/>
    <w:rsid w:val="004F367B"/>
    <w:rsid w:val="004F36C3"/>
    <w:rsid w:val="004F399A"/>
    <w:rsid w:val="004F3A66"/>
    <w:rsid w:val="004F4186"/>
    <w:rsid w:val="004F42FD"/>
    <w:rsid w:val="004F4419"/>
    <w:rsid w:val="004F4676"/>
    <w:rsid w:val="004F4721"/>
    <w:rsid w:val="004F4AC5"/>
    <w:rsid w:val="004F4E59"/>
    <w:rsid w:val="004F4E8C"/>
    <w:rsid w:val="004F4F2A"/>
    <w:rsid w:val="004F50BB"/>
    <w:rsid w:val="004F50E4"/>
    <w:rsid w:val="004F52D0"/>
    <w:rsid w:val="004F5449"/>
    <w:rsid w:val="004F5B40"/>
    <w:rsid w:val="004F5B61"/>
    <w:rsid w:val="004F5DD3"/>
    <w:rsid w:val="004F5FED"/>
    <w:rsid w:val="004F6106"/>
    <w:rsid w:val="004F611B"/>
    <w:rsid w:val="004F612F"/>
    <w:rsid w:val="004F61DE"/>
    <w:rsid w:val="004F628D"/>
    <w:rsid w:val="004F6468"/>
    <w:rsid w:val="004F6680"/>
    <w:rsid w:val="004F6917"/>
    <w:rsid w:val="004F6C51"/>
    <w:rsid w:val="004F6C83"/>
    <w:rsid w:val="004F714D"/>
    <w:rsid w:val="004F72D1"/>
    <w:rsid w:val="004F748D"/>
    <w:rsid w:val="004F7691"/>
    <w:rsid w:val="004F778A"/>
    <w:rsid w:val="004F783E"/>
    <w:rsid w:val="004F7B10"/>
    <w:rsid w:val="004F7C16"/>
    <w:rsid w:val="0050009F"/>
    <w:rsid w:val="005003AB"/>
    <w:rsid w:val="005004C9"/>
    <w:rsid w:val="00500878"/>
    <w:rsid w:val="00500975"/>
    <w:rsid w:val="00500B68"/>
    <w:rsid w:val="00500BE4"/>
    <w:rsid w:val="00500D46"/>
    <w:rsid w:val="00500D6E"/>
    <w:rsid w:val="00500F2D"/>
    <w:rsid w:val="00500FB4"/>
    <w:rsid w:val="005010CE"/>
    <w:rsid w:val="005016E7"/>
    <w:rsid w:val="0050189B"/>
    <w:rsid w:val="00501913"/>
    <w:rsid w:val="0050202F"/>
    <w:rsid w:val="00502329"/>
    <w:rsid w:val="00502344"/>
    <w:rsid w:val="00502521"/>
    <w:rsid w:val="005025F3"/>
    <w:rsid w:val="005029AE"/>
    <w:rsid w:val="00502E4D"/>
    <w:rsid w:val="00503054"/>
    <w:rsid w:val="0050309F"/>
    <w:rsid w:val="0050333C"/>
    <w:rsid w:val="0050341F"/>
    <w:rsid w:val="0050389D"/>
    <w:rsid w:val="00503BAC"/>
    <w:rsid w:val="00503C5C"/>
    <w:rsid w:val="00503DB1"/>
    <w:rsid w:val="005042F7"/>
    <w:rsid w:val="005043FD"/>
    <w:rsid w:val="00504633"/>
    <w:rsid w:val="00504708"/>
    <w:rsid w:val="0050472C"/>
    <w:rsid w:val="00504A22"/>
    <w:rsid w:val="00504B2A"/>
    <w:rsid w:val="00504F10"/>
    <w:rsid w:val="00504F20"/>
    <w:rsid w:val="00505044"/>
    <w:rsid w:val="005050A4"/>
    <w:rsid w:val="005050A9"/>
    <w:rsid w:val="00505B61"/>
    <w:rsid w:val="00505D08"/>
    <w:rsid w:val="00505D44"/>
    <w:rsid w:val="0050617C"/>
    <w:rsid w:val="005061CB"/>
    <w:rsid w:val="00506259"/>
    <w:rsid w:val="0050626E"/>
    <w:rsid w:val="005062D9"/>
    <w:rsid w:val="0050655D"/>
    <w:rsid w:val="00506834"/>
    <w:rsid w:val="005069B3"/>
    <w:rsid w:val="00506C5E"/>
    <w:rsid w:val="00506DBE"/>
    <w:rsid w:val="00506E67"/>
    <w:rsid w:val="005072ED"/>
    <w:rsid w:val="0050757B"/>
    <w:rsid w:val="00507591"/>
    <w:rsid w:val="005076E1"/>
    <w:rsid w:val="00507903"/>
    <w:rsid w:val="00507EE2"/>
    <w:rsid w:val="00507F66"/>
    <w:rsid w:val="005100DF"/>
    <w:rsid w:val="0051048A"/>
    <w:rsid w:val="005104F7"/>
    <w:rsid w:val="0051082B"/>
    <w:rsid w:val="00510842"/>
    <w:rsid w:val="00510879"/>
    <w:rsid w:val="005108EF"/>
    <w:rsid w:val="00510B97"/>
    <w:rsid w:val="00510BBE"/>
    <w:rsid w:val="00510C4C"/>
    <w:rsid w:val="00510DF5"/>
    <w:rsid w:val="00510E72"/>
    <w:rsid w:val="00510ECC"/>
    <w:rsid w:val="0051170D"/>
    <w:rsid w:val="005118D8"/>
    <w:rsid w:val="005119D3"/>
    <w:rsid w:val="00511A1C"/>
    <w:rsid w:val="00511C05"/>
    <w:rsid w:val="00511FD7"/>
    <w:rsid w:val="00512385"/>
    <w:rsid w:val="005123ED"/>
    <w:rsid w:val="00512B00"/>
    <w:rsid w:val="00512D66"/>
    <w:rsid w:val="0051333C"/>
    <w:rsid w:val="005134EF"/>
    <w:rsid w:val="005136E6"/>
    <w:rsid w:val="00513913"/>
    <w:rsid w:val="00513C21"/>
    <w:rsid w:val="00513D36"/>
    <w:rsid w:val="00513E4F"/>
    <w:rsid w:val="005140AE"/>
    <w:rsid w:val="00514283"/>
    <w:rsid w:val="005142BE"/>
    <w:rsid w:val="00514397"/>
    <w:rsid w:val="0051458A"/>
    <w:rsid w:val="00514A6D"/>
    <w:rsid w:val="00514C39"/>
    <w:rsid w:val="00514D42"/>
    <w:rsid w:val="00514DBA"/>
    <w:rsid w:val="00514DD6"/>
    <w:rsid w:val="00515259"/>
    <w:rsid w:val="005152EA"/>
    <w:rsid w:val="00515317"/>
    <w:rsid w:val="0051580C"/>
    <w:rsid w:val="0051591E"/>
    <w:rsid w:val="00515ABA"/>
    <w:rsid w:val="00515FB7"/>
    <w:rsid w:val="0051603C"/>
    <w:rsid w:val="00516184"/>
    <w:rsid w:val="005162F9"/>
    <w:rsid w:val="00516328"/>
    <w:rsid w:val="00516797"/>
    <w:rsid w:val="00516A38"/>
    <w:rsid w:val="00516A92"/>
    <w:rsid w:val="00516DBF"/>
    <w:rsid w:val="00516E20"/>
    <w:rsid w:val="00516FC5"/>
    <w:rsid w:val="00517230"/>
    <w:rsid w:val="0051766F"/>
    <w:rsid w:val="00517A1A"/>
    <w:rsid w:val="00517D6F"/>
    <w:rsid w:val="00520500"/>
    <w:rsid w:val="0052090A"/>
    <w:rsid w:val="00520965"/>
    <w:rsid w:val="00520B02"/>
    <w:rsid w:val="00520BDB"/>
    <w:rsid w:val="00520BFE"/>
    <w:rsid w:val="00520DD3"/>
    <w:rsid w:val="00521256"/>
    <w:rsid w:val="00521473"/>
    <w:rsid w:val="005218A5"/>
    <w:rsid w:val="00521B16"/>
    <w:rsid w:val="00521C1E"/>
    <w:rsid w:val="00521D1B"/>
    <w:rsid w:val="00521D48"/>
    <w:rsid w:val="00521ED1"/>
    <w:rsid w:val="005223C5"/>
    <w:rsid w:val="00522784"/>
    <w:rsid w:val="00522A2C"/>
    <w:rsid w:val="00522A4C"/>
    <w:rsid w:val="00522DE1"/>
    <w:rsid w:val="00523603"/>
    <w:rsid w:val="00523899"/>
    <w:rsid w:val="005238D2"/>
    <w:rsid w:val="005239B6"/>
    <w:rsid w:val="00523BEE"/>
    <w:rsid w:val="00523CAC"/>
    <w:rsid w:val="00523E37"/>
    <w:rsid w:val="0052427A"/>
    <w:rsid w:val="0052434A"/>
    <w:rsid w:val="0052483C"/>
    <w:rsid w:val="005249B6"/>
    <w:rsid w:val="00524B28"/>
    <w:rsid w:val="00524B7F"/>
    <w:rsid w:val="00524BE1"/>
    <w:rsid w:val="00524D2A"/>
    <w:rsid w:val="00524D59"/>
    <w:rsid w:val="00524F7F"/>
    <w:rsid w:val="00525029"/>
    <w:rsid w:val="0052507C"/>
    <w:rsid w:val="005250B0"/>
    <w:rsid w:val="00525131"/>
    <w:rsid w:val="0052517F"/>
    <w:rsid w:val="00525319"/>
    <w:rsid w:val="005254E2"/>
    <w:rsid w:val="005254F8"/>
    <w:rsid w:val="00525700"/>
    <w:rsid w:val="00525B7C"/>
    <w:rsid w:val="00525CCC"/>
    <w:rsid w:val="00525D95"/>
    <w:rsid w:val="00525E77"/>
    <w:rsid w:val="005261B8"/>
    <w:rsid w:val="005261FF"/>
    <w:rsid w:val="0052636F"/>
    <w:rsid w:val="00526528"/>
    <w:rsid w:val="0052652C"/>
    <w:rsid w:val="00526596"/>
    <w:rsid w:val="00526642"/>
    <w:rsid w:val="0052696B"/>
    <w:rsid w:val="00526A3B"/>
    <w:rsid w:val="00526EC1"/>
    <w:rsid w:val="00527132"/>
    <w:rsid w:val="005273B6"/>
    <w:rsid w:val="005273CF"/>
    <w:rsid w:val="005273F0"/>
    <w:rsid w:val="00527618"/>
    <w:rsid w:val="005276B9"/>
    <w:rsid w:val="00527749"/>
    <w:rsid w:val="00527844"/>
    <w:rsid w:val="005278ED"/>
    <w:rsid w:val="00527B89"/>
    <w:rsid w:val="00527F4F"/>
    <w:rsid w:val="00530291"/>
    <w:rsid w:val="005302B3"/>
    <w:rsid w:val="0053042E"/>
    <w:rsid w:val="0053067E"/>
    <w:rsid w:val="00530A67"/>
    <w:rsid w:val="00530B67"/>
    <w:rsid w:val="00530BFB"/>
    <w:rsid w:val="00530CE4"/>
    <w:rsid w:val="00530E3B"/>
    <w:rsid w:val="00530EFC"/>
    <w:rsid w:val="0053109C"/>
    <w:rsid w:val="005310C0"/>
    <w:rsid w:val="0053114B"/>
    <w:rsid w:val="0053173A"/>
    <w:rsid w:val="005317A6"/>
    <w:rsid w:val="00531A61"/>
    <w:rsid w:val="00531F4A"/>
    <w:rsid w:val="0053237E"/>
    <w:rsid w:val="005327AD"/>
    <w:rsid w:val="00532A94"/>
    <w:rsid w:val="00532C4F"/>
    <w:rsid w:val="00532D0A"/>
    <w:rsid w:val="00532DBC"/>
    <w:rsid w:val="00532E67"/>
    <w:rsid w:val="00532EE9"/>
    <w:rsid w:val="00532F93"/>
    <w:rsid w:val="0053300C"/>
    <w:rsid w:val="005330BA"/>
    <w:rsid w:val="005330D6"/>
    <w:rsid w:val="005332F7"/>
    <w:rsid w:val="00533580"/>
    <w:rsid w:val="0053367D"/>
    <w:rsid w:val="005336B8"/>
    <w:rsid w:val="0053394D"/>
    <w:rsid w:val="005339BA"/>
    <w:rsid w:val="00533C31"/>
    <w:rsid w:val="00533C55"/>
    <w:rsid w:val="00533CFE"/>
    <w:rsid w:val="00533E99"/>
    <w:rsid w:val="00534250"/>
    <w:rsid w:val="005342B5"/>
    <w:rsid w:val="005345DD"/>
    <w:rsid w:val="005349FA"/>
    <w:rsid w:val="00534BEB"/>
    <w:rsid w:val="00534EA6"/>
    <w:rsid w:val="00535011"/>
    <w:rsid w:val="005350C7"/>
    <w:rsid w:val="00535494"/>
    <w:rsid w:val="00535617"/>
    <w:rsid w:val="0053562C"/>
    <w:rsid w:val="0053567E"/>
    <w:rsid w:val="005357A7"/>
    <w:rsid w:val="00535CFA"/>
    <w:rsid w:val="00535DE4"/>
    <w:rsid w:val="00536263"/>
    <w:rsid w:val="0053630D"/>
    <w:rsid w:val="005364F3"/>
    <w:rsid w:val="00536607"/>
    <w:rsid w:val="00536736"/>
    <w:rsid w:val="005369E3"/>
    <w:rsid w:val="00536A51"/>
    <w:rsid w:val="00536A82"/>
    <w:rsid w:val="00536AF2"/>
    <w:rsid w:val="00536B76"/>
    <w:rsid w:val="00536EF8"/>
    <w:rsid w:val="0053707D"/>
    <w:rsid w:val="00537579"/>
    <w:rsid w:val="00537666"/>
    <w:rsid w:val="005378A0"/>
    <w:rsid w:val="0053795B"/>
    <w:rsid w:val="00537A01"/>
    <w:rsid w:val="00537A19"/>
    <w:rsid w:val="00537A73"/>
    <w:rsid w:val="00537C76"/>
    <w:rsid w:val="00537CB4"/>
    <w:rsid w:val="00537F51"/>
    <w:rsid w:val="005401D0"/>
    <w:rsid w:val="005407B1"/>
    <w:rsid w:val="00540DEA"/>
    <w:rsid w:val="00540E32"/>
    <w:rsid w:val="00540F98"/>
    <w:rsid w:val="00540FAD"/>
    <w:rsid w:val="00540FD4"/>
    <w:rsid w:val="005410D4"/>
    <w:rsid w:val="005412DD"/>
    <w:rsid w:val="00541340"/>
    <w:rsid w:val="0054161F"/>
    <w:rsid w:val="0054162D"/>
    <w:rsid w:val="00541741"/>
    <w:rsid w:val="00541832"/>
    <w:rsid w:val="005419C8"/>
    <w:rsid w:val="00541BA4"/>
    <w:rsid w:val="00541BCC"/>
    <w:rsid w:val="00541C2F"/>
    <w:rsid w:val="0054200A"/>
    <w:rsid w:val="00542272"/>
    <w:rsid w:val="00542361"/>
    <w:rsid w:val="00542468"/>
    <w:rsid w:val="0054249B"/>
    <w:rsid w:val="0054252D"/>
    <w:rsid w:val="00542579"/>
    <w:rsid w:val="00542776"/>
    <w:rsid w:val="005428D7"/>
    <w:rsid w:val="00542A1F"/>
    <w:rsid w:val="00542C99"/>
    <w:rsid w:val="00542DD2"/>
    <w:rsid w:val="00542F7D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46D"/>
    <w:rsid w:val="0054476B"/>
    <w:rsid w:val="00544A22"/>
    <w:rsid w:val="00544A5B"/>
    <w:rsid w:val="00544B5A"/>
    <w:rsid w:val="00544CFA"/>
    <w:rsid w:val="00544D82"/>
    <w:rsid w:val="00544E33"/>
    <w:rsid w:val="00544EC8"/>
    <w:rsid w:val="0054507F"/>
    <w:rsid w:val="00545087"/>
    <w:rsid w:val="0054516A"/>
    <w:rsid w:val="00545277"/>
    <w:rsid w:val="0054569F"/>
    <w:rsid w:val="0054579A"/>
    <w:rsid w:val="0054591D"/>
    <w:rsid w:val="00545944"/>
    <w:rsid w:val="00545BD9"/>
    <w:rsid w:val="00545CB1"/>
    <w:rsid w:val="00545D6C"/>
    <w:rsid w:val="005461E5"/>
    <w:rsid w:val="00546239"/>
    <w:rsid w:val="0054625F"/>
    <w:rsid w:val="005463A7"/>
    <w:rsid w:val="0054645D"/>
    <w:rsid w:val="00546693"/>
    <w:rsid w:val="00546755"/>
    <w:rsid w:val="00546AE3"/>
    <w:rsid w:val="005471D0"/>
    <w:rsid w:val="00547583"/>
    <w:rsid w:val="00547616"/>
    <w:rsid w:val="00547B9B"/>
    <w:rsid w:val="00547BEC"/>
    <w:rsid w:val="00547CE7"/>
    <w:rsid w:val="00550217"/>
    <w:rsid w:val="00550422"/>
    <w:rsid w:val="00550A9B"/>
    <w:rsid w:val="00550AC1"/>
    <w:rsid w:val="00550B65"/>
    <w:rsid w:val="00550C05"/>
    <w:rsid w:val="00550CF8"/>
    <w:rsid w:val="0055107C"/>
    <w:rsid w:val="0055121D"/>
    <w:rsid w:val="005515B8"/>
    <w:rsid w:val="005515BE"/>
    <w:rsid w:val="00551707"/>
    <w:rsid w:val="005518D2"/>
    <w:rsid w:val="00551C40"/>
    <w:rsid w:val="00551FDB"/>
    <w:rsid w:val="005522B0"/>
    <w:rsid w:val="005522D3"/>
    <w:rsid w:val="005522DF"/>
    <w:rsid w:val="00552412"/>
    <w:rsid w:val="005527B7"/>
    <w:rsid w:val="005528DE"/>
    <w:rsid w:val="00552928"/>
    <w:rsid w:val="00552F68"/>
    <w:rsid w:val="00553463"/>
    <w:rsid w:val="005534EA"/>
    <w:rsid w:val="005538E2"/>
    <w:rsid w:val="005539FA"/>
    <w:rsid w:val="00553BED"/>
    <w:rsid w:val="00553D2D"/>
    <w:rsid w:val="0055407E"/>
    <w:rsid w:val="005543C1"/>
    <w:rsid w:val="00554463"/>
    <w:rsid w:val="0055461D"/>
    <w:rsid w:val="005547B8"/>
    <w:rsid w:val="00554951"/>
    <w:rsid w:val="00554C39"/>
    <w:rsid w:val="00554CCF"/>
    <w:rsid w:val="00554CE7"/>
    <w:rsid w:val="00554E52"/>
    <w:rsid w:val="00554EC2"/>
    <w:rsid w:val="00554F3E"/>
    <w:rsid w:val="0055514B"/>
    <w:rsid w:val="005551A6"/>
    <w:rsid w:val="005553EE"/>
    <w:rsid w:val="00555400"/>
    <w:rsid w:val="0055557D"/>
    <w:rsid w:val="00555672"/>
    <w:rsid w:val="0055575A"/>
    <w:rsid w:val="0055577B"/>
    <w:rsid w:val="005557B6"/>
    <w:rsid w:val="00556179"/>
    <w:rsid w:val="0055683D"/>
    <w:rsid w:val="00556F4D"/>
    <w:rsid w:val="0055707C"/>
    <w:rsid w:val="005570DC"/>
    <w:rsid w:val="0055731D"/>
    <w:rsid w:val="005574AA"/>
    <w:rsid w:val="00557547"/>
    <w:rsid w:val="005575A7"/>
    <w:rsid w:val="005575C0"/>
    <w:rsid w:val="00557894"/>
    <w:rsid w:val="00557D7A"/>
    <w:rsid w:val="00557F6F"/>
    <w:rsid w:val="00557FA8"/>
    <w:rsid w:val="005601E3"/>
    <w:rsid w:val="0056022A"/>
    <w:rsid w:val="0056085A"/>
    <w:rsid w:val="00560867"/>
    <w:rsid w:val="0056086E"/>
    <w:rsid w:val="005608C8"/>
    <w:rsid w:val="005609A8"/>
    <w:rsid w:val="00560A61"/>
    <w:rsid w:val="00560BB2"/>
    <w:rsid w:val="0056109B"/>
    <w:rsid w:val="00561125"/>
    <w:rsid w:val="00561139"/>
    <w:rsid w:val="005612E1"/>
    <w:rsid w:val="00561570"/>
    <w:rsid w:val="00561653"/>
    <w:rsid w:val="005618C4"/>
    <w:rsid w:val="00561C67"/>
    <w:rsid w:val="00561DE5"/>
    <w:rsid w:val="00561E0A"/>
    <w:rsid w:val="00561F94"/>
    <w:rsid w:val="00562040"/>
    <w:rsid w:val="00562265"/>
    <w:rsid w:val="005622DF"/>
    <w:rsid w:val="005622F8"/>
    <w:rsid w:val="0056248B"/>
    <w:rsid w:val="00562601"/>
    <w:rsid w:val="005628C9"/>
    <w:rsid w:val="00562912"/>
    <w:rsid w:val="00562D56"/>
    <w:rsid w:val="00562DC3"/>
    <w:rsid w:val="005634B3"/>
    <w:rsid w:val="00563762"/>
    <w:rsid w:val="00563A46"/>
    <w:rsid w:val="00563AAE"/>
    <w:rsid w:val="00563CB9"/>
    <w:rsid w:val="00563E58"/>
    <w:rsid w:val="005640B8"/>
    <w:rsid w:val="00564278"/>
    <w:rsid w:val="005643ED"/>
    <w:rsid w:val="0056459E"/>
    <w:rsid w:val="0056475D"/>
    <w:rsid w:val="00564865"/>
    <w:rsid w:val="005648BE"/>
    <w:rsid w:val="00564BBF"/>
    <w:rsid w:val="00564C2B"/>
    <w:rsid w:val="00564D03"/>
    <w:rsid w:val="00564D13"/>
    <w:rsid w:val="00565350"/>
    <w:rsid w:val="005654C1"/>
    <w:rsid w:val="00565570"/>
    <w:rsid w:val="0056593E"/>
    <w:rsid w:val="00565B1C"/>
    <w:rsid w:val="005665F5"/>
    <w:rsid w:val="0056663E"/>
    <w:rsid w:val="0056699C"/>
    <w:rsid w:val="005669B9"/>
    <w:rsid w:val="00566A97"/>
    <w:rsid w:val="00566ECB"/>
    <w:rsid w:val="00566F29"/>
    <w:rsid w:val="00566F99"/>
    <w:rsid w:val="0056700F"/>
    <w:rsid w:val="005670B4"/>
    <w:rsid w:val="005671FB"/>
    <w:rsid w:val="00567213"/>
    <w:rsid w:val="0056763A"/>
    <w:rsid w:val="0056775B"/>
    <w:rsid w:val="005679FE"/>
    <w:rsid w:val="00567ADE"/>
    <w:rsid w:val="00567BF2"/>
    <w:rsid w:val="00567C00"/>
    <w:rsid w:val="00567C89"/>
    <w:rsid w:val="00567E24"/>
    <w:rsid w:val="00567F1D"/>
    <w:rsid w:val="005700D5"/>
    <w:rsid w:val="00570117"/>
    <w:rsid w:val="00570138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BD"/>
    <w:rsid w:val="005712EF"/>
    <w:rsid w:val="0057141B"/>
    <w:rsid w:val="00571740"/>
    <w:rsid w:val="00571AD2"/>
    <w:rsid w:val="00571B31"/>
    <w:rsid w:val="00571BAB"/>
    <w:rsid w:val="00571BF0"/>
    <w:rsid w:val="0057203E"/>
    <w:rsid w:val="005722AD"/>
    <w:rsid w:val="0057249C"/>
    <w:rsid w:val="00572654"/>
    <w:rsid w:val="00572D11"/>
    <w:rsid w:val="00573032"/>
    <w:rsid w:val="00573227"/>
    <w:rsid w:val="0057325D"/>
    <w:rsid w:val="005735F1"/>
    <w:rsid w:val="00573814"/>
    <w:rsid w:val="00573A13"/>
    <w:rsid w:val="00573B75"/>
    <w:rsid w:val="00573E00"/>
    <w:rsid w:val="00573E32"/>
    <w:rsid w:val="00573FD1"/>
    <w:rsid w:val="00574078"/>
    <w:rsid w:val="00574100"/>
    <w:rsid w:val="0057432D"/>
    <w:rsid w:val="0057441A"/>
    <w:rsid w:val="00574440"/>
    <w:rsid w:val="005744C4"/>
    <w:rsid w:val="0057456C"/>
    <w:rsid w:val="00574575"/>
    <w:rsid w:val="00574613"/>
    <w:rsid w:val="00574797"/>
    <w:rsid w:val="00574BCF"/>
    <w:rsid w:val="00574C2C"/>
    <w:rsid w:val="00574CE3"/>
    <w:rsid w:val="00574F73"/>
    <w:rsid w:val="00574F88"/>
    <w:rsid w:val="00575148"/>
    <w:rsid w:val="0057523A"/>
    <w:rsid w:val="00575448"/>
    <w:rsid w:val="005755A7"/>
    <w:rsid w:val="0057573D"/>
    <w:rsid w:val="005758BD"/>
    <w:rsid w:val="0057590C"/>
    <w:rsid w:val="00575A34"/>
    <w:rsid w:val="00575D89"/>
    <w:rsid w:val="00575DA2"/>
    <w:rsid w:val="005761EB"/>
    <w:rsid w:val="00576269"/>
    <w:rsid w:val="0057631E"/>
    <w:rsid w:val="00576413"/>
    <w:rsid w:val="00576790"/>
    <w:rsid w:val="005768DA"/>
    <w:rsid w:val="00576AAC"/>
    <w:rsid w:val="00576ACB"/>
    <w:rsid w:val="00576ADA"/>
    <w:rsid w:val="00576AF5"/>
    <w:rsid w:val="00576C62"/>
    <w:rsid w:val="005770CA"/>
    <w:rsid w:val="005770F2"/>
    <w:rsid w:val="00577401"/>
    <w:rsid w:val="005778D7"/>
    <w:rsid w:val="005779D2"/>
    <w:rsid w:val="00577AE6"/>
    <w:rsid w:val="00577B5F"/>
    <w:rsid w:val="00577C88"/>
    <w:rsid w:val="00577CBB"/>
    <w:rsid w:val="00577F19"/>
    <w:rsid w:val="00580156"/>
    <w:rsid w:val="00580801"/>
    <w:rsid w:val="0058084A"/>
    <w:rsid w:val="005808A6"/>
    <w:rsid w:val="00580A26"/>
    <w:rsid w:val="00580AB1"/>
    <w:rsid w:val="00580B84"/>
    <w:rsid w:val="00580C87"/>
    <w:rsid w:val="00580F1C"/>
    <w:rsid w:val="00580F86"/>
    <w:rsid w:val="00580FCE"/>
    <w:rsid w:val="00581350"/>
    <w:rsid w:val="005815F0"/>
    <w:rsid w:val="0058180B"/>
    <w:rsid w:val="005821FD"/>
    <w:rsid w:val="00582268"/>
    <w:rsid w:val="00582359"/>
    <w:rsid w:val="00582573"/>
    <w:rsid w:val="00582703"/>
    <w:rsid w:val="005828D7"/>
    <w:rsid w:val="0058290E"/>
    <w:rsid w:val="0058298F"/>
    <w:rsid w:val="00582B2C"/>
    <w:rsid w:val="00582E28"/>
    <w:rsid w:val="00582FEA"/>
    <w:rsid w:val="00583191"/>
    <w:rsid w:val="00583296"/>
    <w:rsid w:val="0058376E"/>
    <w:rsid w:val="00583780"/>
    <w:rsid w:val="00583833"/>
    <w:rsid w:val="00583B1A"/>
    <w:rsid w:val="00583DDA"/>
    <w:rsid w:val="00583DEB"/>
    <w:rsid w:val="00583E3A"/>
    <w:rsid w:val="005843C1"/>
    <w:rsid w:val="00584678"/>
    <w:rsid w:val="00584722"/>
    <w:rsid w:val="00584A02"/>
    <w:rsid w:val="00584D04"/>
    <w:rsid w:val="00584F45"/>
    <w:rsid w:val="00585254"/>
    <w:rsid w:val="00585516"/>
    <w:rsid w:val="00585632"/>
    <w:rsid w:val="005858F1"/>
    <w:rsid w:val="00585977"/>
    <w:rsid w:val="00585978"/>
    <w:rsid w:val="00585A40"/>
    <w:rsid w:val="00585B46"/>
    <w:rsid w:val="00585BB6"/>
    <w:rsid w:val="005860DB"/>
    <w:rsid w:val="00586285"/>
    <w:rsid w:val="005862A8"/>
    <w:rsid w:val="005863EE"/>
    <w:rsid w:val="0058672C"/>
    <w:rsid w:val="005867A1"/>
    <w:rsid w:val="00586855"/>
    <w:rsid w:val="005869FC"/>
    <w:rsid w:val="00586A29"/>
    <w:rsid w:val="00586B18"/>
    <w:rsid w:val="00586B2F"/>
    <w:rsid w:val="00587269"/>
    <w:rsid w:val="00587516"/>
    <w:rsid w:val="00587661"/>
    <w:rsid w:val="00587825"/>
    <w:rsid w:val="00587C0F"/>
    <w:rsid w:val="00587CD1"/>
    <w:rsid w:val="00587D43"/>
    <w:rsid w:val="00587DB7"/>
    <w:rsid w:val="00590033"/>
    <w:rsid w:val="005900C1"/>
    <w:rsid w:val="005907CE"/>
    <w:rsid w:val="005908D6"/>
    <w:rsid w:val="00590C9E"/>
    <w:rsid w:val="00590D84"/>
    <w:rsid w:val="00590DD8"/>
    <w:rsid w:val="00591138"/>
    <w:rsid w:val="00591148"/>
    <w:rsid w:val="0059128C"/>
    <w:rsid w:val="005913D0"/>
    <w:rsid w:val="00591593"/>
    <w:rsid w:val="005915F3"/>
    <w:rsid w:val="00591B0F"/>
    <w:rsid w:val="00591B12"/>
    <w:rsid w:val="00591B53"/>
    <w:rsid w:val="00591C44"/>
    <w:rsid w:val="00591E95"/>
    <w:rsid w:val="0059214E"/>
    <w:rsid w:val="005921C3"/>
    <w:rsid w:val="00592498"/>
    <w:rsid w:val="005924A5"/>
    <w:rsid w:val="00592B60"/>
    <w:rsid w:val="00592DF0"/>
    <w:rsid w:val="00592FC9"/>
    <w:rsid w:val="005930DE"/>
    <w:rsid w:val="0059333D"/>
    <w:rsid w:val="00593384"/>
    <w:rsid w:val="0059344F"/>
    <w:rsid w:val="00593536"/>
    <w:rsid w:val="00593546"/>
    <w:rsid w:val="00593E14"/>
    <w:rsid w:val="00594047"/>
    <w:rsid w:val="0059407C"/>
    <w:rsid w:val="00594097"/>
    <w:rsid w:val="0059432B"/>
    <w:rsid w:val="0059436C"/>
    <w:rsid w:val="00594430"/>
    <w:rsid w:val="005946F4"/>
    <w:rsid w:val="00594ACC"/>
    <w:rsid w:val="00594B8F"/>
    <w:rsid w:val="00595675"/>
    <w:rsid w:val="005957AF"/>
    <w:rsid w:val="00595A4D"/>
    <w:rsid w:val="00595A6A"/>
    <w:rsid w:val="00595AC0"/>
    <w:rsid w:val="00595D77"/>
    <w:rsid w:val="005960F3"/>
    <w:rsid w:val="005961AE"/>
    <w:rsid w:val="0059659E"/>
    <w:rsid w:val="0059698B"/>
    <w:rsid w:val="005969DB"/>
    <w:rsid w:val="00596B1F"/>
    <w:rsid w:val="00596E19"/>
    <w:rsid w:val="00596E9D"/>
    <w:rsid w:val="00597024"/>
    <w:rsid w:val="0059706E"/>
    <w:rsid w:val="0059713C"/>
    <w:rsid w:val="005971EB"/>
    <w:rsid w:val="005972A4"/>
    <w:rsid w:val="005972A5"/>
    <w:rsid w:val="00597321"/>
    <w:rsid w:val="0059733B"/>
    <w:rsid w:val="005975B0"/>
    <w:rsid w:val="005976E9"/>
    <w:rsid w:val="00597776"/>
    <w:rsid w:val="00597AC8"/>
    <w:rsid w:val="00597B49"/>
    <w:rsid w:val="00597D18"/>
    <w:rsid w:val="00597DED"/>
    <w:rsid w:val="005A05A7"/>
    <w:rsid w:val="005A064E"/>
    <w:rsid w:val="005A06F6"/>
    <w:rsid w:val="005A08AA"/>
    <w:rsid w:val="005A0A5B"/>
    <w:rsid w:val="005A0AF7"/>
    <w:rsid w:val="005A0CF0"/>
    <w:rsid w:val="005A0D4D"/>
    <w:rsid w:val="005A0D99"/>
    <w:rsid w:val="005A106B"/>
    <w:rsid w:val="005A114E"/>
    <w:rsid w:val="005A1460"/>
    <w:rsid w:val="005A14CF"/>
    <w:rsid w:val="005A151B"/>
    <w:rsid w:val="005A1740"/>
    <w:rsid w:val="005A1A07"/>
    <w:rsid w:val="005A1C56"/>
    <w:rsid w:val="005A1DF0"/>
    <w:rsid w:val="005A1DF7"/>
    <w:rsid w:val="005A23B3"/>
    <w:rsid w:val="005A23B6"/>
    <w:rsid w:val="005A23F0"/>
    <w:rsid w:val="005A24DC"/>
    <w:rsid w:val="005A256D"/>
    <w:rsid w:val="005A28D2"/>
    <w:rsid w:val="005A299A"/>
    <w:rsid w:val="005A2C90"/>
    <w:rsid w:val="005A2D8C"/>
    <w:rsid w:val="005A3216"/>
    <w:rsid w:val="005A33BE"/>
    <w:rsid w:val="005A3452"/>
    <w:rsid w:val="005A3597"/>
    <w:rsid w:val="005A37E6"/>
    <w:rsid w:val="005A3958"/>
    <w:rsid w:val="005A397C"/>
    <w:rsid w:val="005A3B65"/>
    <w:rsid w:val="005A3D46"/>
    <w:rsid w:val="005A3FB1"/>
    <w:rsid w:val="005A4130"/>
    <w:rsid w:val="005A4883"/>
    <w:rsid w:val="005A48BF"/>
    <w:rsid w:val="005A49F2"/>
    <w:rsid w:val="005A4B5E"/>
    <w:rsid w:val="005A4DA4"/>
    <w:rsid w:val="005A4E46"/>
    <w:rsid w:val="005A4FF3"/>
    <w:rsid w:val="005A5359"/>
    <w:rsid w:val="005A5566"/>
    <w:rsid w:val="005A56A2"/>
    <w:rsid w:val="005A57A8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6F64"/>
    <w:rsid w:val="005A728D"/>
    <w:rsid w:val="005A7341"/>
    <w:rsid w:val="005A781B"/>
    <w:rsid w:val="005A7C2E"/>
    <w:rsid w:val="005A7F44"/>
    <w:rsid w:val="005B02CB"/>
    <w:rsid w:val="005B02CD"/>
    <w:rsid w:val="005B0351"/>
    <w:rsid w:val="005B041A"/>
    <w:rsid w:val="005B0603"/>
    <w:rsid w:val="005B0695"/>
    <w:rsid w:val="005B072A"/>
    <w:rsid w:val="005B09FD"/>
    <w:rsid w:val="005B11E7"/>
    <w:rsid w:val="005B12FB"/>
    <w:rsid w:val="005B1412"/>
    <w:rsid w:val="005B15A3"/>
    <w:rsid w:val="005B169B"/>
    <w:rsid w:val="005B19F5"/>
    <w:rsid w:val="005B1B58"/>
    <w:rsid w:val="005B1CEB"/>
    <w:rsid w:val="005B1F2F"/>
    <w:rsid w:val="005B21E3"/>
    <w:rsid w:val="005B2947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01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4AD3"/>
    <w:rsid w:val="005B4D17"/>
    <w:rsid w:val="005B50A0"/>
    <w:rsid w:val="005B5464"/>
    <w:rsid w:val="005B55EA"/>
    <w:rsid w:val="005B56D6"/>
    <w:rsid w:val="005B57FC"/>
    <w:rsid w:val="005B5A7C"/>
    <w:rsid w:val="005B5D69"/>
    <w:rsid w:val="005B5EF7"/>
    <w:rsid w:val="005B6094"/>
    <w:rsid w:val="005B6367"/>
    <w:rsid w:val="005B661E"/>
    <w:rsid w:val="005B6629"/>
    <w:rsid w:val="005B666B"/>
    <w:rsid w:val="005B66C6"/>
    <w:rsid w:val="005B6717"/>
    <w:rsid w:val="005B68B9"/>
    <w:rsid w:val="005B691C"/>
    <w:rsid w:val="005B6BCC"/>
    <w:rsid w:val="005B6C31"/>
    <w:rsid w:val="005B6CC0"/>
    <w:rsid w:val="005B6DB7"/>
    <w:rsid w:val="005B6DDC"/>
    <w:rsid w:val="005B6E4E"/>
    <w:rsid w:val="005B6F08"/>
    <w:rsid w:val="005B6F45"/>
    <w:rsid w:val="005B7029"/>
    <w:rsid w:val="005B70C3"/>
    <w:rsid w:val="005B71C2"/>
    <w:rsid w:val="005B7367"/>
    <w:rsid w:val="005B73A2"/>
    <w:rsid w:val="005B7C89"/>
    <w:rsid w:val="005C02CE"/>
    <w:rsid w:val="005C0453"/>
    <w:rsid w:val="005C04BA"/>
    <w:rsid w:val="005C0770"/>
    <w:rsid w:val="005C0783"/>
    <w:rsid w:val="005C0D79"/>
    <w:rsid w:val="005C0E01"/>
    <w:rsid w:val="005C154F"/>
    <w:rsid w:val="005C1C9C"/>
    <w:rsid w:val="005C1CF7"/>
    <w:rsid w:val="005C1DAE"/>
    <w:rsid w:val="005C1FC0"/>
    <w:rsid w:val="005C21AC"/>
    <w:rsid w:val="005C24FF"/>
    <w:rsid w:val="005C26C9"/>
    <w:rsid w:val="005C276F"/>
    <w:rsid w:val="005C2A4A"/>
    <w:rsid w:val="005C2DFE"/>
    <w:rsid w:val="005C2F56"/>
    <w:rsid w:val="005C2F64"/>
    <w:rsid w:val="005C3080"/>
    <w:rsid w:val="005C3082"/>
    <w:rsid w:val="005C31BC"/>
    <w:rsid w:val="005C33F4"/>
    <w:rsid w:val="005C383A"/>
    <w:rsid w:val="005C3898"/>
    <w:rsid w:val="005C3AAD"/>
    <w:rsid w:val="005C3BB6"/>
    <w:rsid w:val="005C40B2"/>
    <w:rsid w:val="005C42FF"/>
    <w:rsid w:val="005C43BC"/>
    <w:rsid w:val="005C468A"/>
    <w:rsid w:val="005C47D8"/>
    <w:rsid w:val="005C4871"/>
    <w:rsid w:val="005C49F7"/>
    <w:rsid w:val="005C4DDA"/>
    <w:rsid w:val="005C5341"/>
    <w:rsid w:val="005C5751"/>
    <w:rsid w:val="005C579F"/>
    <w:rsid w:val="005C583B"/>
    <w:rsid w:val="005C584C"/>
    <w:rsid w:val="005C587C"/>
    <w:rsid w:val="005C5AAC"/>
    <w:rsid w:val="005C5BA5"/>
    <w:rsid w:val="005C5DBF"/>
    <w:rsid w:val="005C5FF6"/>
    <w:rsid w:val="005C611A"/>
    <w:rsid w:val="005C62C5"/>
    <w:rsid w:val="005C631B"/>
    <w:rsid w:val="005C633C"/>
    <w:rsid w:val="005C639F"/>
    <w:rsid w:val="005C64EF"/>
    <w:rsid w:val="005C6684"/>
    <w:rsid w:val="005C6904"/>
    <w:rsid w:val="005C6B8A"/>
    <w:rsid w:val="005C6C1F"/>
    <w:rsid w:val="005C6EC5"/>
    <w:rsid w:val="005C7056"/>
    <w:rsid w:val="005C711F"/>
    <w:rsid w:val="005C716E"/>
    <w:rsid w:val="005C71FF"/>
    <w:rsid w:val="005C7219"/>
    <w:rsid w:val="005C7716"/>
    <w:rsid w:val="005C797C"/>
    <w:rsid w:val="005C7BB8"/>
    <w:rsid w:val="005C7EE3"/>
    <w:rsid w:val="005C7F04"/>
    <w:rsid w:val="005D0002"/>
    <w:rsid w:val="005D0144"/>
    <w:rsid w:val="005D01F0"/>
    <w:rsid w:val="005D0572"/>
    <w:rsid w:val="005D0734"/>
    <w:rsid w:val="005D0965"/>
    <w:rsid w:val="005D0C2A"/>
    <w:rsid w:val="005D0E9E"/>
    <w:rsid w:val="005D0ED9"/>
    <w:rsid w:val="005D1191"/>
    <w:rsid w:val="005D12CA"/>
    <w:rsid w:val="005D13C7"/>
    <w:rsid w:val="005D1626"/>
    <w:rsid w:val="005D1681"/>
    <w:rsid w:val="005D187B"/>
    <w:rsid w:val="005D1889"/>
    <w:rsid w:val="005D1D2A"/>
    <w:rsid w:val="005D1D37"/>
    <w:rsid w:val="005D1ECE"/>
    <w:rsid w:val="005D1FC5"/>
    <w:rsid w:val="005D20BE"/>
    <w:rsid w:val="005D20EA"/>
    <w:rsid w:val="005D22B7"/>
    <w:rsid w:val="005D231E"/>
    <w:rsid w:val="005D242A"/>
    <w:rsid w:val="005D2480"/>
    <w:rsid w:val="005D25F7"/>
    <w:rsid w:val="005D2654"/>
    <w:rsid w:val="005D2937"/>
    <w:rsid w:val="005D29FB"/>
    <w:rsid w:val="005D2CD5"/>
    <w:rsid w:val="005D2EBF"/>
    <w:rsid w:val="005D302C"/>
    <w:rsid w:val="005D3245"/>
    <w:rsid w:val="005D348C"/>
    <w:rsid w:val="005D37C1"/>
    <w:rsid w:val="005D3A84"/>
    <w:rsid w:val="005D3D77"/>
    <w:rsid w:val="005D42CC"/>
    <w:rsid w:val="005D439E"/>
    <w:rsid w:val="005D43D0"/>
    <w:rsid w:val="005D4447"/>
    <w:rsid w:val="005D44F2"/>
    <w:rsid w:val="005D45BF"/>
    <w:rsid w:val="005D46BE"/>
    <w:rsid w:val="005D46C3"/>
    <w:rsid w:val="005D47B3"/>
    <w:rsid w:val="005D48AD"/>
    <w:rsid w:val="005D497D"/>
    <w:rsid w:val="005D5145"/>
    <w:rsid w:val="005D53A9"/>
    <w:rsid w:val="005D5578"/>
    <w:rsid w:val="005D5586"/>
    <w:rsid w:val="005D58C2"/>
    <w:rsid w:val="005D5ED3"/>
    <w:rsid w:val="005D611B"/>
    <w:rsid w:val="005D63E1"/>
    <w:rsid w:val="005D6608"/>
    <w:rsid w:val="005D66D7"/>
    <w:rsid w:val="005D6746"/>
    <w:rsid w:val="005D690E"/>
    <w:rsid w:val="005D6999"/>
    <w:rsid w:val="005D6C73"/>
    <w:rsid w:val="005D6EE1"/>
    <w:rsid w:val="005D7151"/>
    <w:rsid w:val="005D71D0"/>
    <w:rsid w:val="005D72D3"/>
    <w:rsid w:val="005D7493"/>
    <w:rsid w:val="005D7541"/>
    <w:rsid w:val="005D7552"/>
    <w:rsid w:val="005D7580"/>
    <w:rsid w:val="005D7685"/>
    <w:rsid w:val="005D79DE"/>
    <w:rsid w:val="005D7B30"/>
    <w:rsid w:val="005D7C73"/>
    <w:rsid w:val="005D7ED5"/>
    <w:rsid w:val="005E0226"/>
    <w:rsid w:val="005E0325"/>
    <w:rsid w:val="005E03AE"/>
    <w:rsid w:val="005E03F3"/>
    <w:rsid w:val="005E0434"/>
    <w:rsid w:val="005E0686"/>
    <w:rsid w:val="005E08F9"/>
    <w:rsid w:val="005E09A0"/>
    <w:rsid w:val="005E0BB3"/>
    <w:rsid w:val="005E0F47"/>
    <w:rsid w:val="005E10C4"/>
    <w:rsid w:val="005E12DA"/>
    <w:rsid w:val="005E1856"/>
    <w:rsid w:val="005E2018"/>
    <w:rsid w:val="005E204C"/>
    <w:rsid w:val="005E23F1"/>
    <w:rsid w:val="005E25B0"/>
    <w:rsid w:val="005E277E"/>
    <w:rsid w:val="005E27A2"/>
    <w:rsid w:val="005E2991"/>
    <w:rsid w:val="005E29D2"/>
    <w:rsid w:val="005E2AA7"/>
    <w:rsid w:val="005E2BAF"/>
    <w:rsid w:val="005E2C8F"/>
    <w:rsid w:val="005E2ECC"/>
    <w:rsid w:val="005E2F45"/>
    <w:rsid w:val="005E336F"/>
    <w:rsid w:val="005E35BA"/>
    <w:rsid w:val="005E372B"/>
    <w:rsid w:val="005E397F"/>
    <w:rsid w:val="005E39E5"/>
    <w:rsid w:val="005E3A71"/>
    <w:rsid w:val="005E3C14"/>
    <w:rsid w:val="005E3E0E"/>
    <w:rsid w:val="005E3E23"/>
    <w:rsid w:val="005E419C"/>
    <w:rsid w:val="005E41FB"/>
    <w:rsid w:val="005E445D"/>
    <w:rsid w:val="005E4503"/>
    <w:rsid w:val="005E461F"/>
    <w:rsid w:val="005E4697"/>
    <w:rsid w:val="005E4764"/>
    <w:rsid w:val="005E4791"/>
    <w:rsid w:val="005E49B1"/>
    <w:rsid w:val="005E4BF1"/>
    <w:rsid w:val="005E4CB9"/>
    <w:rsid w:val="005E4E4C"/>
    <w:rsid w:val="005E4EE4"/>
    <w:rsid w:val="005E4F08"/>
    <w:rsid w:val="005E56CF"/>
    <w:rsid w:val="005E5A73"/>
    <w:rsid w:val="005E5C65"/>
    <w:rsid w:val="005E5EA7"/>
    <w:rsid w:val="005E60BE"/>
    <w:rsid w:val="005E60E3"/>
    <w:rsid w:val="005E638D"/>
    <w:rsid w:val="005E649F"/>
    <w:rsid w:val="005E6533"/>
    <w:rsid w:val="005E653E"/>
    <w:rsid w:val="005E6581"/>
    <w:rsid w:val="005E669F"/>
    <w:rsid w:val="005E689C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B2F"/>
    <w:rsid w:val="005E7CF6"/>
    <w:rsid w:val="005F03E8"/>
    <w:rsid w:val="005F051D"/>
    <w:rsid w:val="005F0528"/>
    <w:rsid w:val="005F05FE"/>
    <w:rsid w:val="005F0652"/>
    <w:rsid w:val="005F0797"/>
    <w:rsid w:val="005F084A"/>
    <w:rsid w:val="005F0D29"/>
    <w:rsid w:val="005F0F27"/>
    <w:rsid w:val="005F0F8E"/>
    <w:rsid w:val="005F10B9"/>
    <w:rsid w:val="005F14AF"/>
    <w:rsid w:val="005F1593"/>
    <w:rsid w:val="005F15A6"/>
    <w:rsid w:val="005F164B"/>
    <w:rsid w:val="005F1AC8"/>
    <w:rsid w:val="005F1B2C"/>
    <w:rsid w:val="005F1EFF"/>
    <w:rsid w:val="005F22BA"/>
    <w:rsid w:val="005F2592"/>
    <w:rsid w:val="005F274F"/>
    <w:rsid w:val="005F276E"/>
    <w:rsid w:val="005F28D4"/>
    <w:rsid w:val="005F295B"/>
    <w:rsid w:val="005F2AE6"/>
    <w:rsid w:val="005F2EF2"/>
    <w:rsid w:val="005F2FC3"/>
    <w:rsid w:val="005F3274"/>
    <w:rsid w:val="005F334B"/>
    <w:rsid w:val="005F3680"/>
    <w:rsid w:val="005F36DC"/>
    <w:rsid w:val="005F3A11"/>
    <w:rsid w:val="005F3D18"/>
    <w:rsid w:val="005F41CC"/>
    <w:rsid w:val="005F43CF"/>
    <w:rsid w:val="005F499D"/>
    <w:rsid w:val="005F49AB"/>
    <w:rsid w:val="005F4AD8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946"/>
    <w:rsid w:val="005F69D4"/>
    <w:rsid w:val="005F6B1D"/>
    <w:rsid w:val="005F6B8D"/>
    <w:rsid w:val="005F6E8C"/>
    <w:rsid w:val="005F73F8"/>
    <w:rsid w:val="005F7505"/>
    <w:rsid w:val="005F773F"/>
    <w:rsid w:val="005F775F"/>
    <w:rsid w:val="005F7808"/>
    <w:rsid w:val="005F79E4"/>
    <w:rsid w:val="005F7B65"/>
    <w:rsid w:val="005F7DF1"/>
    <w:rsid w:val="005F7ECF"/>
    <w:rsid w:val="005F7EEA"/>
    <w:rsid w:val="005F7FB3"/>
    <w:rsid w:val="006001C0"/>
    <w:rsid w:val="0060073C"/>
    <w:rsid w:val="00600995"/>
    <w:rsid w:val="00600ADA"/>
    <w:rsid w:val="00600BBF"/>
    <w:rsid w:val="00600C8F"/>
    <w:rsid w:val="00600EF4"/>
    <w:rsid w:val="00600F7D"/>
    <w:rsid w:val="00601066"/>
    <w:rsid w:val="0060107F"/>
    <w:rsid w:val="0060112A"/>
    <w:rsid w:val="00601408"/>
    <w:rsid w:val="0060159F"/>
    <w:rsid w:val="006017D8"/>
    <w:rsid w:val="006018DD"/>
    <w:rsid w:val="006019C1"/>
    <w:rsid w:val="00601AB5"/>
    <w:rsid w:val="00601EF7"/>
    <w:rsid w:val="00601FBE"/>
    <w:rsid w:val="00602190"/>
    <w:rsid w:val="00602197"/>
    <w:rsid w:val="0060248D"/>
    <w:rsid w:val="00602621"/>
    <w:rsid w:val="00602A0A"/>
    <w:rsid w:val="00602B94"/>
    <w:rsid w:val="00602C34"/>
    <w:rsid w:val="00602CB5"/>
    <w:rsid w:val="00602E62"/>
    <w:rsid w:val="00602FC1"/>
    <w:rsid w:val="00603350"/>
    <w:rsid w:val="00603506"/>
    <w:rsid w:val="00603632"/>
    <w:rsid w:val="00603773"/>
    <w:rsid w:val="006037F3"/>
    <w:rsid w:val="00603921"/>
    <w:rsid w:val="00603924"/>
    <w:rsid w:val="00603BAC"/>
    <w:rsid w:val="00603BC1"/>
    <w:rsid w:val="00603C09"/>
    <w:rsid w:val="006040DE"/>
    <w:rsid w:val="006042C8"/>
    <w:rsid w:val="00604B61"/>
    <w:rsid w:val="00604E0D"/>
    <w:rsid w:val="00604E1B"/>
    <w:rsid w:val="00604E44"/>
    <w:rsid w:val="00604FAE"/>
    <w:rsid w:val="006055E5"/>
    <w:rsid w:val="00605622"/>
    <w:rsid w:val="006056D8"/>
    <w:rsid w:val="006059CF"/>
    <w:rsid w:val="0060624A"/>
    <w:rsid w:val="0060662A"/>
    <w:rsid w:val="0060680C"/>
    <w:rsid w:val="006068A8"/>
    <w:rsid w:val="006068F7"/>
    <w:rsid w:val="00606A62"/>
    <w:rsid w:val="00606B1E"/>
    <w:rsid w:val="00606D28"/>
    <w:rsid w:val="00607357"/>
    <w:rsid w:val="006073B3"/>
    <w:rsid w:val="00607A77"/>
    <w:rsid w:val="00607B29"/>
    <w:rsid w:val="00607B6E"/>
    <w:rsid w:val="00607DA6"/>
    <w:rsid w:val="00607F54"/>
    <w:rsid w:val="00610366"/>
    <w:rsid w:val="00610686"/>
    <w:rsid w:val="006109C5"/>
    <w:rsid w:val="006109DA"/>
    <w:rsid w:val="00610D3A"/>
    <w:rsid w:val="00610DE1"/>
    <w:rsid w:val="00610E92"/>
    <w:rsid w:val="00610F0A"/>
    <w:rsid w:val="006110E9"/>
    <w:rsid w:val="006112BB"/>
    <w:rsid w:val="00611304"/>
    <w:rsid w:val="006115B5"/>
    <w:rsid w:val="006116D3"/>
    <w:rsid w:val="006119EF"/>
    <w:rsid w:val="00611AB0"/>
    <w:rsid w:val="00611EBD"/>
    <w:rsid w:val="00611F4A"/>
    <w:rsid w:val="006120EB"/>
    <w:rsid w:val="00612353"/>
    <w:rsid w:val="006123B2"/>
    <w:rsid w:val="00612628"/>
    <w:rsid w:val="0061278E"/>
    <w:rsid w:val="006127F0"/>
    <w:rsid w:val="00612D03"/>
    <w:rsid w:val="00612D7A"/>
    <w:rsid w:val="00612E5C"/>
    <w:rsid w:val="00612F78"/>
    <w:rsid w:val="00613292"/>
    <w:rsid w:val="00613304"/>
    <w:rsid w:val="0061335D"/>
    <w:rsid w:val="00613542"/>
    <w:rsid w:val="00613568"/>
    <w:rsid w:val="00613B5D"/>
    <w:rsid w:val="00613D33"/>
    <w:rsid w:val="00614178"/>
    <w:rsid w:val="0061424D"/>
    <w:rsid w:val="006147F7"/>
    <w:rsid w:val="00614990"/>
    <w:rsid w:val="00614CA3"/>
    <w:rsid w:val="00614CCB"/>
    <w:rsid w:val="00614DC9"/>
    <w:rsid w:val="00614E8A"/>
    <w:rsid w:val="00615294"/>
    <w:rsid w:val="0061571F"/>
    <w:rsid w:val="006157F8"/>
    <w:rsid w:val="0061597E"/>
    <w:rsid w:val="00615B86"/>
    <w:rsid w:val="00615C80"/>
    <w:rsid w:val="00615EE2"/>
    <w:rsid w:val="00616321"/>
    <w:rsid w:val="00616746"/>
    <w:rsid w:val="00616AF2"/>
    <w:rsid w:val="00616B63"/>
    <w:rsid w:val="00616CE7"/>
    <w:rsid w:val="00616CEB"/>
    <w:rsid w:val="00616DB8"/>
    <w:rsid w:val="00616FA5"/>
    <w:rsid w:val="00617362"/>
    <w:rsid w:val="006175D9"/>
    <w:rsid w:val="006175F2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803"/>
    <w:rsid w:val="006209FC"/>
    <w:rsid w:val="00620A14"/>
    <w:rsid w:val="00620A8A"/>
    <w:rsid w:val="00620DF0"/>
    <w:rsid w:val="00620FCE"/>
    <w:rsid w:val="0062112F"/>
    <w:rsid w:val="00621170"/>
    <w:rsid w:val="0062136C"/>
    <w:rsid w:val="0062151B"/>
    <w:rsid w:val="00621649"/>
    <w:rsid w:val="006218CF"/>
    <w:rsid w:val="00621A62"/>
    <w:rsid w:val="00621AE2"/>
    <w:rsid w:val="00621BB4"/>
    <w:rsid w:val="00621BD5"/>
    <w:rsid w:val="00621E5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09B"/>
    <w:rsid w:val="00623690"/>
    <w:rsid w:val="00623773"/>
    <w:rsid w:val="00623875"/>
    <w:rsid w:val="006238B9"/>
    <w:rsid w:val="006238BA"/>
    <w:rsid w:val="006239B6"/>
    <w:rsid w:val="00623A34"/>
    <w:rsid w:val="00623BC4"/>
    <w:rsid w:val="00623CB9"/>
    <w:rsid w:val="006242AF"/>
    <w:rsid w:val="00624328"/>
    <w:rsid w:val="0062446C"/>
    <w:rsid w:val="006246CA"/>
    <w:rsid w:val="006249B3"/>
    <w:rsid w:val="00624FAD"/>
    <w:rsid w:val="006250C7"/>
    <w:rsid w:val="006254CC"/>
    <w:rsid w:val="006255ED"/>
    <w:rsid w:val="00625626"/>
    <w:rsid w:val="00625711"/>
    <w:rsid w:val="006257C6"/>
    <w:rsid w:val="00625D07"/>
    <w:rsid w:val="00625EA4"/>
    <w:rsid w:val="00625ECC"/>
    <w:rsid w:val="00626078"/>
    <w:rsid w:val="006262ED"/>
    <w:rsid w:val="00626300"/>
    <w:rsid w:val="0062652B"/>
    <w:rsid w:val="006265DB"/>
    <w:rsid w:val="00626641"/>
    <w:rsid w:val="0062671C"/>
    <w:rsid w:val="00626746"/>
    <w:rsid w:val="0062682A"/>
    <w:rsid w:val="00626AAF"/>
    <w:rsid w:val="00626AEA"/>
    <w:rsid w:val="00626F7A"/>
    <w:rsid w:val="00627023"/>
    <w:rsid w:val="0062707C"/>
    <w:rsid w:val="00627284"/>
    <w:rsid w:val="00627314"/>
    <w:rsid w:val="006273B7"/>
    <w:rsid w:val="006273E2"/>
    <w:rsid w:val="006276DF"/>
    <w:rsid w:val="00627741"/>
    <w:rsid w:val="00627A27"/>
    <w:rsid w:val="00627B5D"/>
    <w:rsid w:val="00627BAA"/>
    <w:rsid w:val="00627CFE"/>
    <w:rsid w:val="00627D86"/>
    <w:rsid w:val="00627E76"/>
    <w:rsid w:val="00627FAB"/>
    <w:rsid w:val="00630033"/>
    <w:rsid w:val="006305F7"/>
    <w:rsid w:val="00630618"/>
    <w:rsid w:val="00630805"/>
    <w:rsid w:val="006308F0"/>
    <w:rsid w:val="006309AD"/>
    <w:rsid w:val="00630C90"/>
    <w:rsid w:val="00630DDC"/>
    <w:rsid w:val="00630E31"/>
    <w:rsid w:val="00630E4C"/>
    <w:rsid w:val="00631000"/>
    <w:rsid w:val="00631003"/>
    <w:rsid w:val="00631084"/>
    <w:rsid w:val="00631168"/>
    <w:rsid w:val="006311F4"/>
    <w:rsid w:val="006313C2"/>
    <w:rsid w:val="006313D0"/>
    <w:rsid w:val="0063152A"/>
    <w:rsid w:val="006315FA"/>
    <w:rsid w:val="006316F6"/>
    <w:rsid w:val="00631774"/>
    <w:rsid w:val="006318CB"/>
    <w:rsid w:val="00631BD0"/>
    <w:rsid w:val="0063211D"/>
    <w:rsid w:val="006321E4"/>
    <w:rsid w:val="006322AD"/>
    <w:rsid w:val="0063231A"/>
    <w:rsid w:val="0063234A"/>
    <w:rsid w:val="006324A8"/>
    <w:rsid w:val="006324B4"/>
    <w:rsid w:val="006325D4"/>
    <w:rsid w:val="00632622"/>
    <w:rsid w:val="00632710"/>
    <w:rsid w:val="006327F8"/>
    <w:rsid w:val="00632A44"/>
    <w:rsid w:val="00632D67"/>
    <w:rsid w:val="00632D94"/>
    <w:rsid w:val="006330A0"/>
    <w:rsid w:val="00633274"/>
    <w:rsid w:val="0063339C"/>
    <w:rsid w:val="00633592"/>
    <w:rsid w:val="00633690"/>
    <w:rsid w:val="006336DC"/>
    <w:rsid w:val="0063381A"/>
    <w:rsid w:val="00633A02"/>
    <w:rsid w:val="00633A65"/>
    <w:rsid w:val="00633B02"/>
    <w:rsid w:val="00633B77"/>
    <w:rsid w:val="00633F68"/>
    <w:rsid w:val="0063448C"/>
    <w:rsid w:val="00634856"/>
    <w:rsid w:val="00634F26"/>
    <w:rsid w:val="00634FAC"/>
    <w:rsid w:val="00635074"/>
    <w:rsid w:val="006351C0"/>
    <w:rsid w:val="00635234"/>
    <w:rsid w:val="00635291"/>
    <w:rsid w:val="0063545A"/>
    <w:rsid w:val="006355EB"/>
    <w:rsid w:val="006358B7"/>
    <w:rsid w:val="006358C5"/>
    <w:rsid w:val="0063597E"/>
    <w:rsid w:val="00635BAC"/>
    <w:rsid w:val="00635DFD"/>
    <w:rsid w:val="00635EC3"/>
    <w:rsid w:val="00635F0F"/>
    <w:rsid w:val="00635F67"/>
    <w:rsid w:val="00636246"/>
    <w:rsid w:val="006364CA"/>
    <w:rsid w:val="0063651A"/>
    <w:rsid w:val="00636541"/>
    <w:rsid w:val="0063665A"/>
    <w:rsid w:val="0063669B"/>
    <w:rsid w:val="006368AC"/>
    <w:rsid w:val="006368FC"/>
    <w:rsid w:val="00636BDD"/>
    <w:rsid w:val="00636BF9"/>
    <w:rsid w:val="00636D6B"/>
    <w:rsid w:val="00636E89"/>
    <w:rsid w:val="00636F44"/>
    <w:rsid w:val="0063760A"/>
    <w:rsid w:val="00637692"/>
    <w:rsid w:val="006376F1"/>
    <w:rsid w:val="0063785D"/>
    <w:rsid w:val="00637BA4"/>
    <w:rsid w:val="00637CF0"/>
    <w:rsid w:val="00637EE8"/>
    <w:rsid w:val="00637F4F"/>
    <w:rsid w:val="00640145"/>
    <w:rsid w:val="0064027F"/>
    <w:rsid w:val="006402CA"/>
    <w:rsid w:val="006408B8"/>
    <w:rsid w:val="00640A65"/>
    <w:rsid w:val="00640C31"/>
    <w:rsid w:val="00640C83"/>
    <w:rsid w:val="00640F24"/>
    <w:rsid w:val="0064113B"/>
    <w:rsid w:val="00641322"/>
    <w:rsid w:val="006414A5"/>
    <w:rsid w:val="006419F8"/>
    <w:rsid w:val="00641AE5"/>
    <w:rsid w:val="00641C76"/>
    <w:rsid w:val="006420A5"/>
    <w:rsid w:val="0064212E"/>
    <w:rsid w:val="00642386"/>
    <w:rsid w:val="006423FF"/>
    <w:rsid w:val="006424C9"/>
    <w:rsid w:val="00642A08"/>
    <w:rsid w:val="00642C90"/>
    <w:rsid w:val="00642D79"/>
    <w:rsid w:val="00642D91"/>
    <w:rsid w:val="00642E5A"/>
    <w:rsid w:val="00642E98"/>
    <w:rsid w:val="00643087"/>
    <w:rsid w:val="00643325"/>
    <w:rsid w:val="00643464"/>
    <w:rsid w:val="00643941"/>
    <w:rsid w:val="00644127"/>
    <w:rsid w:val="00644553"/>
    <w:rsid w:val="00644681"/>
    <w:rsid w:val="00644749"/>
    <w:rsid w:val="006447D2"/>
    <w:rsid w:val="006449C2"/>
    <w:rsid w:val="00644EF5"/>
    <w:rsid w:val="0064511E"/>
    <w:rsid w:val="0064514D"/>
    <w:rsid w:val="00645334"/>
    <w:rsid w:val="00645348"/>
    <w:rsid w:val="0064534C"/>
    <w:rsid w:val="006453D7"/>
    <w:rsid w:val="006453E1"/>
    <w:rsid w:val="006453F3"/>
    <w:rsid w:val="0064579F"/>
    <w:rsid w:val="00645822"/>
    <w:rsid w:val="00645887"/>
    <w:rsid w:val="00645959"/>
    <w:rsid w:val="006459EF"/>
    <w:rsid w:val="00645A6C"/>
    <w:rsid w:val="00645ACC"/>
    <w:rsid w:val="00645AEA"/>
    <w:rsid w:val="00645B8F"/>
    <w:rsid w:val="006460E5"/>
    <w:rsid w:val="006460F0"/>
    <w:rsid w:val="0064620E"/>
    <w:rsid w:val="006463D3"/>
    <w:rsid w:val="006466BE"/>
    <w:rsid w:val="006466E3"/>
    <w:rsid w:val="006467D8"/>
    <w:rsid w:val="006468ED"/>
    <w:rsid w:val="00646BE1"/>
    <w:rsid w:val="00646DE8"/>
    <w:rsid w:val="00646DEA"/>
    <w:rsid w:val="00647163"/>
    <w:rsid w:val="006474D4"/>
    <w:rsid w:val="006477A2"/>
    <w:rsid w:val="00647D4E"/>
    <w:rsid w:val="00647FAE"/>
    <w:rsid w:val="0065010F"/>
    <w:rsid w:val="006501C6"/>
    <w:rsid w:val="006502D2"/>
    <w:rsid w:val="006504CD"/>
    <w:rsid w:val="006506E1"/>
    <w:rsid w:val="00650744"/>
    <w:rsid w:val="00650D2B"/>
    <w:rsid w:val="00650F9B"/>
    <w:rsid w:val="00650FF3"/>
    <w:rsid w:val="006510AC"/>
    <w:rsid w:val="00651228"/>
    <w:rsid w:val="00651235"/>
    <w:rsid w:val="00651484"/>
    <w:rsid w:val="00651509"/>
    <w:rsid w:val="0065165B"/>
    <w:rsid w:val="006516AC"/>
    <w:rsid w:val="00651778"/>
    <w:rsid w:val="006517FA"/>
    <w:rsid w:val="00651BF1"/>
    <w:rsid w:val="00651CFD"/>
    <w:rsid w:val="00651E5E"/>
    <w:rsid w:val="00652143"/>
    <w:rsid w:val="00652181"/>
    <w:rsid w:val="00652592"/>
    <w:rsid w:val="00652F13"/>
    <w:rsid w:val="00652FBE"/>
    <w:rsid w:val="00653124"/>
    <w:rsid w:val="006534F4"/>
    <w:rsid w:val="00653654"/>
    <w:rsid w:val="00653659"/>
    <w:rsid w:val="006536F1"/>
    <w:rsid w:val="00653A07"/>
    <w:rsid w:val="00653A66"/>
    <w:rsid w:val="00653B6A"/>
    <w:rsid w:val="00653D2E"/>
    <w:rsid w:val="00653FA2"/>
    <w:rsid w:val="00653FEB"/>
    <w:rsid w:val="00654425"/>
    <w:rsid w:val="00654470"/>
    <w:rsid w:val="00654797"/>
    <w:rsid w:val="006549E3"/>
    <w:rsid w:val="00654BC4"/>
    <w:rsid w:val="00654DFE"/>
    <w:rsid w:val="00654F06"/>
    <w:rsid w:val="006550C5"/>
    <w:rsid w:val="006553C2"/>
    <w:rsid w:val="006553F3"/>
    <w:rsid w:val="00655439"/>
    <w:rsid w:val="00655546"/>
    <w:rsid w:val="00655586"/>
    <w:rsid w:val="0065576B"/>
    <w:rsid w:val="006559CC"/>
    <w:rsid w:val="00655BAE"/>
    <w:rsid w:val="00655E11"/>
    <w:rsid w:val="00656035"/>
    <w:rsid w:val="006560E1"/>
    <w:rsid w:val="006562FC"/>
    <w:rsid w:val="0065648B"/>
    <w:rsid w:val="00656497"/>
    <w:rsid w:val="0065680A"/>
    <w:rsid w:val="00656D46"/>
    <w:rsid w:val="00656EB2"/>
    <w:rsid w:val="00656EDB"/>
    <w:rsid w:val="00656FD6"/>
    <w:rsid w:val="0065736F"/>
    <w:rsid w:val="006575C9"/>
    <w:rsid w:val="006577D3"/>
    <w:rsid w:val="0065794A"/>
    <w:rsid w:val="0065796E"/>
    <w:rsid w:val="006579ED"/>
    <w:rsid w:val="00657AA7"/>
    <w:rsid w:val="00657AB4"/>
    <w:rsid w:val="00657ACF"/>
    <w:rsid w:val="00657D23"/>
    <w:rsid w:val="006600B2"/>
    <w:rsid w:val="00660472"/>
    <w:rsid w:val="00660676"/>
    <w:rsid w:val="006606D2"/>
    <w:rsid w:val="00660786"/>
    <w:rsid w:val="006607F5"/>
    <w:rsid w:val="006608AA"/>
    <w:rsid w:val="00660AD7"/>
    <w:rsid w:val="00660B4B"/>
    <w:rsid w:val="00660BAA"/>
    <w:rsid w:val="00660E1B"/>
    <w:rsid w:val="006612C5"/>
    <w:rsid w:val="00661669"/>
    <w:rsid w:val="00661ABF"/>
    <w:rsid w:val="00661E55"/>
    <w:rsid w:val="00661F51"/>
    <w:rsid w:val="0066211A"/>
    <w:rsid w:val="00662142"/>
    <w:rsid w:val="00662160"/>
    <w:rsid w:val="00662AB3"/>
    <w:rsid w:val="00662CC9"/>
    <w:rsid w:val="00662FF3"/>
    <w:rsid w:val="00663074"/>
    <w:rsid w:val="00663425"/>
    <w:rsid w:val="006634BD"/>
    <w:rsid w:val="006636DE"/>
    <w:rsid w:val="006637F0"/>
    <w:rsid w:val="00663800"/>
    <w:rsid w:val="006638EE"/>
    <w:rsid w:val="006639F3"/>
    <w:rsid w:val="00663BD0"/>
    <w:rsid w:val="00663DDE"/>
    <w:rsid w:val="00663F95"/>
    <w:rsid w:val="00663F9D"/>
    <w:rsid w:val="00663FF9"/>
    <w:rsid w:val="00664034"/>
    <w:rsid w:val="00664091"/>
    <w:rsid w:val="00664522"/>
    <w:rsid w:val="00664A3D"/>
    <w:rsid w:val="00664AF0"/>
    <w:rsid w:val="00664C1E"/>
    <w:rsid w:val="00664E58"/>
    <w:rsid w:val="00664F97"/>
    <w:rsid w:val="006658AD"/>
    <w:rsid w:val="006658CD"/>
    <w:rsid w:val="006658D3"/>
    <w:rsid w:val="00665A7D"/>
    <w:rsid w:val="00665AF3"/>
    <w:rsid w:val="00665CD3"/>
    <w:rsid w:val="00665F48"/>
    <w:rsid w:val="00666079"/>
    <w:rsid w:val="00666185"/>
    <w:rsid w:val="0066627F"/>
    <w:rsid w:val="00666363"/>
    <w:rsid w:val="00666517"/>
    <w:rsid w:val="006665BD"/>
    <w:rsid w:val="00666626"/>
    <w:rsid w:val="0066663F"/>
    <w:rsid w:val="00666E41"/>
    <w:rsid w:val="00666E61"/>
    <w:rsid w:val="00666E63"/>
    <w:rsid w:val="0066700A"/>
    <w:rsid w:val="006670D9"/>
    <w:rsid w:val="00667328"/>
    <w:rsid w:val="0066737F"/>
    <w:rsid w:val="0066746F"/>
    <w:rsid w:val="00667517"/>
    <w:rsid w:val="006675A5"/>
    <w:rsid w:val="006678E7"/>
    <w:rsid w:val="006679D1"/>
    <w:rsid w:val="00667DDC"/>
    <w:rsid w:val="00667E75"/>
    <w:rsid w:val="006701F3"/>
    <w:rsid w:val="00670250"/>
    <w:rsid w:val="00670600"/>
    <w:rsid w:val="00670797"/>
    <w:rsid w:val="0067079F"/>
    <w:rsid w:val="00670893"/>
    <w:rsid w:val="006708BD"/>
    <w:rsid w:val="00670C03"/>
    <w:rsid w:val="00670DBA"/>
    <w:rsid w:val="00670E93"/>
    <w:rsid w:val="0067143D"/>
    <w:rsid w:val="006718F8"/>
    <w:rsid w:val="00671993"/>
    <w:rsid w:val="00671E06"/>
    <w:rsid w:val="00672094"/>
    <w:rsid w:val="006723B6"/>
    <w:rsid w:val="006725EE"/>
    <w:rsid w:val="006728D2"/>
    <w:rsid w:val="00672936"/>
    <w:rsid w:val="00672A08"/>
    <w:rsid w:val="00672A50"/>
    <w:rsid w:val="00672AB2"/>
    <w:rsid w:val="00672CC4"/>
    <w:rsid w:val="00672E4E"/>
    <w:rsid w:val="00672F5E"/>
    <w:rsid w:val="006733E4"/>
    <w:rsid w:val="00673519"/>
    <w:rsid w:val="00673671"/>
    <w:rsid w:val="006738BC"/>
    <w:rsid w:val="0067399C"/>
    <w:rsid w:val="00673D9F"/>
    <w:rsid w:val="00674003"/>
    <w:rsid w:val="00674085"/>
    <w:rsid w:val="006743C8"/>
    <w:rsid w:val="00674414"/>
    <w:rsid w:val="006745DD"/>
    <w:rsid w:val="0067500C"/>
    <w:rsid w:val="0067523E"/>
    <w:rsid w:val="006754F9"/>
    <w:rsid w:val="00675637"/>
    <w:rsid w:val="006756FC"/>
    <w:rsid w:val="006757A3"/>
    <w:rsid w:val="0067586C"/>
    <w:rsid w:val="00675A52"/>
    <w:rsid w:val="00675AC3"/>
    <w:rsid w:val="00675B3F"/>
    <w:rsid w:val="00675E90"/>
    <w:rsid w:val="00675F8F"/>
    <w:rsid w:val="0067604D"/>
    <w:rsid w:val="006761FA"/>
    <w:rsid w:val="006763C1"/>
    <w:rsid w:val="006767B5"/>
    <w:rsid w:val="006768CB"/>
    <w:rsid w:val="00676AE9"/>
    <w:rsid w:val="00676B5C"/>
    <w:rsid w:val="00676EA1"/>
    <w:rsid w:val="00677018"/>
    <w:rsid w:val="006770D6"/>
    <w:rsid w:val="006772DD"/>
    <w:rsid w:val="006775BD"/>
    <w:rsid w:val="00677967"/>
    <w:rsid w:val="00677A06"/>
    <w:rsid w:val="00677DB7"/>
    <w:rsid w:val="00677DD3"/>
    <w:rsid w:val="00677ED7"/>
    <w:rsid w:val="00680047"/>
    <w:rsid w:val="006801FC"/>
    <w:rsid w:val="006802C1"/>
    <w:rsid w:val="00680377"/>
    <w:rsid w:val="00680385"/>
    <w:rsid w:val="0068064A"/>
    <w:rsid w:val="00680729"/>
    <w:rsid w:val="006808A1"/>
    <w:rsid w:val="00680C74"/>
    <w:rsid w:val="00680FF0"/>
    <w:rsid w:val="0068128D"/>
    <w:rsid w:val="006812E8"/>
    <w:rsid w:val="00681686"/>
    <w:rsid w:val="006816D3"/>
    <w:rsid w:val="006817C3"/>
    <w:rsid w:val="00681AA1"/>
    <w:rsid w:val="00681EE9"/>
    <w:rsid w:val="00681FB8"/>
    <w:rsid w:val="006820D1"/>
    <w:rsid w:val="006820DE"/>
    <w:rsid w:val="00682275"/>
    <w:rsid w:val="00682321"/>
    <w:rsid w:val="00682580"/>
    <w:rsid w:val="006825FF"/>
    <w:rsid w:val="006827D1"/>
    <w:rsid w:val="006828E1"/>
    <w:rsid w:val="00682BAE"/>
    <w:rsid w:val="00682F57"/>
    <w:rsid w:val="0068306C"/>
    <w:rsid w:val="00683569"/>
    <w:rsid w:val="00683602"/>
    <w:rsid w:val="00683634"/>
    <w:rsid w:val="006837D2"/>
    <w:rsid w:val="00683E7B"/>
    <w:rsid w:val="00683EB0"/>
    <w:rsid w:val="00683FDE"/>
    <w:rsid w:val="0068407A"/>
    <w:rsid w:val="006841ED"/>
    <w:rsid w:val="00684322"/>
    <w:rsid w:val="00684969"/>
    <w:rsid w:val="006849E1"/>
    <w:rsid w:val="00684B2C"/>
    <w:rsid w:val="00684EC9"/>
    <w:rsid w:val="006850FB"/>
    <w:rsid w:val="00685383"/>
    <w:rsid w:val="00685389"/>
    <w:rsid w:val="00685689"/>
    <w:rsid w:val="006858AA"/>
    <w:rsid w:val="0068595B"/>
    <w:rsid w:val="00685CB6"/>
    <w:rsid w:val="00685DCB"/>
    <w:rsid w:val="00685FF6"/>
    <w:rsid w:val="00686112"/>
    <w:rsid w:val="0068630F"/>
    <w:rsid w:val="00686337"/>
    <w:rsid w:val="006869C1"/>
    <w:rsid w:val="00686B28"/>
    <w:rsid w:val="00686B35"/>
    <w:rsid w:val="00686C14"/>
    <w:rsid w:val="00686CDB"/>
    <w:rsid w:val="00686D98"/>
    <w:rsid w:val="00687496"/>
    <w:rsid w:val="006874FB"/>
    <w:rsid w:val="006875D5"/>
    <w:rsid w:val="00687815"/>
    <w:rsid w:val="00687B18"/>
    <w:rsid w:val="00687B4A"/>
    <w:rsid w:val="00687BEF"/>
    <w:rsid w:val="00687D0D"/>
    <w:rsid w:val="00687DF0"/>
    <w:rsid w:val="00687F5D"/>
    <w:rsid w:val="00687FE9"/>
    <w:rsid w:val="0069003D"/>
    <w:rsid w:val="00690133"/>
    <w:rsid w:val="006902F3"/>
    <w:rsid w:val="00690329"/>
    <w:rsid w:val="006906F7"/>
    <w:rsid w:val="00690A19"/>
    <w:rsid w:val="00690A6F"/>
    <w:rsid w:val="00690E9C"/>
    <w:rsid w:val="00691087"/>
    <w:rsid w:val="006910AF"/>
    <w:rsid w:val="0069114D"/>
    <w:rsid w:val="0069121D"/>
    <w:rsid w:val="0069141F"/>
    <w:rsid w:val="0069147D"/>
    <w:rsid w:val="006914FA"/>
    <w:rsid w:val="00691708"/>
    <w:rsid w:val="00691866"/>
    <w:rsid w:val="00691986"/>
    <w:rsid w:val="00691AF1"/>
    <w:rsid w:val="00691D6A"/>
    <w:rsid w:val="00691D98"/>
    <w:rsid w:val="00691EB1"/>
    <w:rsid w:val="006920AD"/>
    <w:rsid w:val="006922E2"/>
    <w:rsid w:val="00692382"/>
    <w:rsid w:val="006925D9"/>
    <w:rsid w:val="006927E5"/>
    <w:rsid w:val="00692A8E"/>
    <w:rsid w:val="00692B18"/>
    <w:rsid w:val="00692BE9"/>
    <w:rsid w:val="00692E64"/>
    <w:rsid w:val="00693187"/>
    <w:rsid w:val="0069331B"/>
    <w:rsid w:val="006934CF"/>
    <w:rsid w:val="006935C0"/>
    <w:rsid w:val="0069368E"/>
    <w:rsid w:val="00693793"/>
    <w:rsid w:val="006939DE"/>
    <w:rsid w:val="00693A36"/>
    <w:rsid w:val="00693A85"/>
    <w:rsid w:val="00693D0D"/>
    <w:rsid w:val="00693D32"/>
    <w:rsid w:val="00693DE1"/>
    <w:rsid w:val="006942AB"/>
    <w:rsid w:val="0069455E"/>
    <w:rsid w:val="006946D3"/>
    <w:rsid w:val="006949B2"/>
    <w:rsid w:val="00694BF7"/>
    <w:rsid w:val="00694DD6"/>
    <w:rsid w:val="00694E3A"/>
    <w:rsid w:val="006950F8"/>
    <w:rsid w:val="0069536E"/>
    <w:rsid w:val="00695A66"/>
    <w:rsid w:val="00695D73"/>
    <w:rsid w:val="00695E46"/>
    <w:rsid w:val="006961B4"/>
    <w:rsid w:val="0069664E"/>
    <w:rsid w:val="00696B98"/>
    <w:rsid w:val="00696E32"/>
    <w:rsid w:val="00696E39"/>
    <w:rsid w:val="00697126"/>
    <w:rsid w:val="006971F0"/>
    <w:rsid w:val="006974D8"/>
    <w:rsid w:val="006975D9"/>
    <w:rsid w:val="00697CA8"/>
    <w:rsid w:val="00697D5C"/>
    <w:rsid w:val="006A03DC"/>
    <w:rsid w:val="006A045D"/>
    <w:rsid w:val="006A0479"/>
    <w:rsid w:val="006A072E"/>
    <w:rsid w:val="006A0BC4"/>
    <w:rsid w:val="006A0E88"/>
    <w:rsid w:val="006A1104"/>
    <w:rsid w:val="006A14CA"/>
    <w:rsid w:val="006A16AE"/>
    <w:rsid w:val="006A1A18"/>
    <w:rsid w:val="006A1B16"/>
    <w:rsid w:val="006A2189"/>
    <w:rsid w:val="006A21BB"/>
    <w:rsid w:val="006A2222"/>
    <w:rsid w:val="006A22EB"/>
    <w:rsid w:val="006A23F0"/>
    <w:rsid w:val="006A2605"/>
    <w:rsid w:val="006A2987"/>
    <w:rsid w:val="006A29F5"/>
    <w:rsid w:val="006A2CD4"/>
    <w:rsid w:val="006A2FB5"/>
    <w:rsid w:val="006A3316"/>
    <w:rsid w:val="006A3432"/>
    <w:rsid w:val="006A35CA"/>
    <w:rsid w:val="006A3784"/>
    <w:rsid w:val="006A3A3D"/>
    <w:rsid w:val="006A3A70"/>
    <w:rsid w:val="006A3BA2"/>
    <w:rsid w:val="006A3FE5"/>
    <w:rsid w:val="006A4653"/>
    <w:rsid w:val="006A48E5"/>
    <w:rsid w:val="006A4B7A"/>
    <w:rsid w:val="006A4C21"/>
    <w:rsid w:val="006A4EE2"/>
    <w:rsid w:val="006A5043"/>
    <w:rsid w:val="006A51C5"/>
    <w:rsid w:val="006A5283"/>
    <w:rsid w:val="006A52B6"/>
    <w:rsid w:val="006A534A"/>
    <w:rsid w:val="006A56FF"/>
    <w:rsid w:val="006A572F"/>
    <w:rsid w:val="006A5ACC"/>
    <w:rsid w:val="006A5CAD"/>
    <w:rsid w:val="006A6139"/>
    <w:rsid w:val="006A61FD"/>
    <w:rsid w:val="006A6458"/>
    <w:rsid w:val="006A676C"/>
    <w:rsid w:val="006A6907"/>
    <w:rsid w:val="006A6DF5"/>
    <w:rsid w:val="006A7135"/>
    <w:rsid w:val="006A7146"/>
    <w:rsid w:val="006A7201"/>
    <w:rsid w:val="006A74DC"/>
    <w:rsid w:val="006A76A3"/>
    <w:rsid w:val="006A78C2"/>
    <w:rsid w:val="006A79DB"/>
    <w:rsid w:val="006A7C67"/>
    <w:rsid w:val="006A7CC1"/>
    <w:rsid w:val="006B0065"/>
    <w:rsid w:val="006B0158"/>
    <w:rsid w:val="006B05AC"/>
    <w:rsid w:val="006B0B0A"/>
    <w:rsid w:val="006B0CEB"/>
    <w:rsid w:val="006B11AD"/>
    <w:rsid w:val="006B11B9"/>
    <w:rsid w:val="006B15E2"/>
    <w:rsid w:val="006B162E"/>
    <w:rsid w:val="006B19CA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A39"/>
    <w:rsid w:val="006B2C93"/>
    <w:rsid w:val="006B2E45"/>
    <w:rsid w:val="006B2F35"/>
    <w:rsid w:val="006B3299"/>
    <w:rsid w:val="006B354E"/>
    <w:rsid w:val="006B405D"/>
    <w:rsid w:val="006B4179"/>
    <w:rsid w:val="006B43BE"/>
    <w:rsid w:val="006B456F"/>
    <w:rsid w:val="006B4671"/>
    <w:rsid w:val="006B47B0"/>
    <w:rsid w:val="006B48F1"/>
    <w:rsid w:val="006B497B"/>
    <w:rsid w:val="006B4A2F"/>
    <w:rsid w:val="006B4BAA"/>
    <w:rsid w:val="006B4BC7"/>
    <w:rsid w:val="006B5166"/>
    <w:rsid w:val="006B5338"/>
    <w:rsid w:val="006B5512"/>
    <w:rsid w:val="006B55C6"/>
    <w:rsid w:val="006B570F"/>
    <w:rsid w:val="006B5BA3"/>
    <w:rsid w:val="006B5C74"/>
    <w:rsid w:val="006B5DA2"/>
    <w:rsid w:val="006B5DC2"/>
    <w:rsid w:val="006B6018"/>
    <w:rsid w:val="006B607C"/>
    <w:rsid w:val="006B61E4"/>
    <w:rsid w:val="006B61F8"/>
    <w:rsid w:val="006B6495"/>
    <w:rsid w:val="006B66F5"/>
    <w:rsid w:val="006B6952"/>
    <w:rsid w:val="006B6A2C"/>
    <w:rsid w:val="006B6A5C"/>
    <w:rsid w:val="006B7181"/>
    <w:rsid w:val="006B72CC"/>
    <w:rsid w:val="006B7446"/>
    <w:rsid w:val="006B74F0"/>
    <w:rsid w:val="006B7748"/>
    <w:rsid w:val="006B77D8"/>
    <w:rsid w:val="006B7827"/>
    <w:rsid w:val="006B784F"/>
    <w:rsid w:val="006B78C2"/>
    <w:rsid w:val="006B7C1A"/>
    <w:rsid w:val="006C0240"/>
    <w:rsid w:val="006C05A1"/>
    <w:rsid w:val="006C0927"/>
    <w:rsid w:val="006C0C73"/>
    <w:rsid w:val="006C0DD6"/>
    <w:rsid w:val="006C0E29"/>
    <w:rsid w:val="006C1067"/>
    <w:rsid w:val="006C1391"/>
    <w:rsid w:val="006C13A8"/>
    <w:rsid w:val="006C1BA4"/>
    <w:rsid w:val="006C1CDF"/>
    <w:rsid w:val="006C1D7A"/>
    <w:rsid w:val="006C1DC1"/>
    <w:rsid w:val="006C1EE2"/>
    <w:rsid w:val="006C1F94"/>
    <w:rsid w:val="006C1FA9"/>
    <w:rsid w:val="006C2256"/>
    <w:rsid w:val="006C24B4"/>
    <w:rsid w:val="006C253B"/>
    <w:rsid w:val="006C256B"/>
    <w:rsid w:val="006C2A66"/>
    <w:rsid w:val="006C2D36"/>
    <w:rsid w:val="006C2EB3"/>
    <w:rsid w:val="006C3152"/>
    <w:rsid w:val="006C31B7"/>
    <w:rsid w:val="006C31C0"/>
    <w:rsid w:val="006C33DF"/>
    <w:rsid w:val="006C33E3"/>
    <w:rsid w:val="006C3433"/>
    <w:rsid w:val="006C36F0"/>
    <w:rsid w:val="006C370E"/>
    <w:rsid w:val="006C3A1A"/>
    <w:rsid w:val="006C3C86"/>
    <w:rsid w:val="006C3D32"/>
    <w:rsid w:val="006C4106"/>
    <w:rsid w:val="006C4175"/>
    <w:rsid w:val="006C45C6"/>
    <w:rsid w:val="006C4614"/>
    <w:rsid w:val="006C46A0"/>
    <w:rsid w:val="006C47F5"/>
    <w:rsid w:val="006C4800"/>
    <w:rsid w:val="006C492A"/>
    <w:rsid w:val="006C4B68"/>
    <w:rsid w:val="006C4BD0"/>
    <w:rsid w:val="006C4E71"/>
    <w:rsid w:val="006C4F1E"/>
    <w:rsid w:val="006C4FD4"/>
    <w:rsid w:val="006C51FC"/>
    <w:rsid w:val="006C5219"/>
    <w:rsid w:val="006C523B"/>
    <w:rsid w:val="006C56EB"/>
    <w:rsid w:val="006C5991"/>
    <w:rsid w:val="006C5BB9"/>
    <w:rsid w:val="006C5E11"/>
    <w:rsid w:val="006C6152"/>
    <w:rsid w:val="006C69AB"/>
    <w:rsid w:val="006C6B14"/>
    <w:rsid w:val="006C6B2E"/>
    <w:rsid w:val="006C6B7B"/>
    <w:rsid w:val="006C6C3F"/>
    <w:rsid w:val="006C6E33"/>
    <w:rsid w:val="006C6EFC"/>
    <w:rsid w:val="006C6F06"/>
    <w:rsid w:val="006C71AE"/>
    <w:rsid w:val="006C77C3"/>
    <w:rsid w:val="006C7859"/>
    <w:rsid w:val="006C7880"/>
    <w:rsid w:val="006C7959"/>
    <w:rsid w:val="006C7AAA"/>
    <w:rsid w:val="006C7FC0"/>
    <w:rsid w:val="006D01D0"/>
    <w:rsid w:val="006D01E6"/>
    <w:rsid w:val="006D02D0"/>
    <w:rsid w:val="006D0321"/>
    <w:rsid w:val="006D03CC"/>
    <w:rsid w:val="006D04C8"/>
    <w:rsid w:val="006D075F"/>
    <w:rsid w:val="006D087C"/>
    <w:rsid w:val="006D0E8C"/>
    <w:rsid w:val="006D1167"/>
    <w:rsid w:val="006D1401"/>
    <w:rsid w:val="006D1494"/>
    <w:rsid w:val="006D16DC"/>
    <w:rsid w:val="006D18CC"/>
    <w:rsid w:val="006D1A90"/>
    <w:rsid w:val="006D1B21"/>
    <w:rsid w:val="006D1BE3"/>
    <w:rsid w:val="006D1D14"/>
    <w:rsid w:val="006D1D9D"/>
    <w:rsid w:val="006D211F"/>
    <w:rsid w:val="006D21AB"/>
    <w:rsid w:val="006D228E"/>
    <w:rsid w:val="006D22FB"/>
    <w:rsid w:val="006D234F"/>
    <w:rsid w:val="006D24AB"/>
    <w:rsid w:val="006D2519"/>
    <w:rsid w:val="006D2BC4"/>
    <w:rsid w:val="006D2CED"/>
    <w:rsid w:val="006D2D7B"/>
    <w:rsid w:val="006D2E58"/>
    <w:rsid w:val="006D2F6D"/>
    <w:rsid w:val="006D33B5"/>
    <w:rsid w:val="006D35CB"/>
    <w:rsid w:val="006D391F"/>
    <w:rsid w:val="006D3ACC"/>
    <w:rsid w:val="006D3B71"/>
    <w:rsid w:val="006D3D64"/>
    <w:rsid w:val="006D3D71"/>
    <w:rsid w:val="006D44BC"/>
    <w:rsid w:val="006D4623"/>
    <w:rsid w:val="006D4795"/>
    <w:rsid w:val="006D4AE9"/>
    <w:rsid w:val="006D4F2C"/>
    <w:rsid w:val="006D4FDA"/>
    <w:rsid w:val="006D5247"/>
    <w:rsid w:val="006D546B"/>
    <w:rsid w:val="006D549A"/>
    <w:rsid w:val="006D585A"/>
    <w:rsid w:val="006D60AD"/>
    <w:rsid w:val="006D6187"/>
    <w:rsid w:val="006D6220"/>
    <w:rsid w:val="006D6445"/>
    <w:rsid w:val="006D6461"/>
    <w:rsid w:val="006D654D"/>
    <w:rsid w:val="006D6B6D"/>
    <w:rsid w:val="006D6C0D"/>
    <w:rsid w:val="006D6EA8"/>
    <w:rsid w:val="006D71F3"/>
    <w:rsid w:val="006D7358"/>
    <w:rsid w:val="006D76A8"/>
    <w:rsid w:val="006D7D72"/>
    <w:rsid w:val="006D7FF3"/>
    <w:rsid w:val="006E013F"/>
    <w:rsid w:val="006E0142"/>
    <w:rsid w:val="006E02AD"/>
    <w:rsid w:val="006E048A"/>
    <w:rsid w:val="006E052E"/>
    <w:rsid w:val="006E0877"/>
    <w:rsid w:val="006E09AC"/>
    <w:rsid w:val="006E0A58"/>
    <w:rsid w:val="006E0AF7"/>
    <w:rsid w:val="006E0D05"/>
    <w:rsid w:val="006E0E35"/>
    <w:rsid w:val="006E0F4A"/>
    <w:rsid w:val="006E13B1"/>
    <w:rsid w:val="006E1633"/>
    <w:rsid w:val="006E1681"/>
    <w:rsid w:val="006E170A"/>
    <w:rsid w:val="006E19ED"/>
    <w:rsid w:val="006E1CC8"/>
    <w:rsid w:val="006E1CCF"/>
    <w:rsid w:val="006E1DC0"/>
    <w:rsid w:val="006E20AF"/>
    <w:rsid w:val="006E23CB"/>
    <w:rsid w:val="006E23E2"/>
    <w:rsid w:val="006E25E2"/>
    <w:rsid w:val="006E2703"/>
    <w:rsid w:val="006E2759"/>
    <w:rsid w:val="006E27D7"/>
    <w:rsid w:val="006E2A57"/>
    <w:rsid w:val="006E2C0C"/>
    <w:rsid w:val="006E2D6D"/>
    <w:rsid w:val="006E35C5"/>
    <w:rsid w:val="006E3807"/>
    <w:rsid w:val="006E392A"/>
    <w:rsid w:val="006E39B6"/>
    <w:rsid w:val="006E3AA6"/>
    <w:rsid w:val="006E3B58"/>
    <w:rsid w:val="006E3E4B"/>
    <w:rsid w:val="006E3F2C"/>
    <w:rsid w:val="006E41C8"/>
    <w:rsid w:val="006E4666"/>
    <w:rsid w:val="006E47EC"/>
    <w:rsid w:val="006E495F"/>
    <w:rsid w:val="006E4B5B"/>
    <w:rsid w:val="006E4F6B"/>
    <w:rsid w:val="006E5060"/>
    <w:rsid w:val="006E5201"/>
    <w:rsid w:val="006E529F"/>
    <w:rsid w:val="006E5375"/>
    <w:rsid w:val="006E53C7"/>
    <w:rsid w:val="006E542C"/>
    <w:rsid w:val="006E5665"/>
    <w:rsid w:val="006E5674"/>
    <w:rsid w:val="006E594F"/>
    <w:rsid w:val="006E5B40"/>
    <w:rsid w:val="006E5B7C"/>
    <w:rsid w:val="006E5C56"/>
    <w:rsid w:val="006E5C79"/>
    <w:rsid w:val="006E5CAC"/>
    <w:rsid w:val="006E621B"/>
    <w:rsid w:val="006E62D4"/>
    <w:rsid w:val="006E640D"/>
    <w:rsid w:val="006E64AB"/>
    <w:rsid w:val="006E64C6"/>
    <w:rsid w:val="006E674A"/>
    <w:rsid w:val="006E6765"/>
    <w:rsid w:val="006E7091"/>
    <w:rsid w:val="006E70C1"/>
    <w:rsid w:val="006E7432"/>
    <w:rsid w:val="006E756A"/>
    <w:rsid w:val="006E7705"/>
    <w:rsid w:val="006E773A"/>
    <w:rsid w:val="006E7880"/>
    <w:rsid w:val="006E7936"/>
    <w:rsid w:val="006E7B5E"/>
    <w:rsid w:val="006E7DED"/>
    <w:rsid w:val="006E7FDA"/>
    <w:rsid w:val="006F00EF"/>
    <w:rsid w:val="006F02DD"/>
    <w:rsid w:val="006F05B0"/>
    <w:rsid w:val="006F060B"/>
    <w:rsid w:val="006F07C1"/>
    <w:rsid w:val="006F099E"/>
    <w:rsid w:val="006F09E0"/>
    <w:rsid w:val="006F09EF"/>
    <w:rsid w:val="006F0A6D"/>
    <w:rsid w:val="006F0DD7"/>
    <w:rsid w:val="006F0F8B"/>
    <w:rsid w:val="006F127F"/>
    <w:rsid w:val="006F1352"/>
    <w:rsid w:val="006F13E0"/>
    <w:rsid w:val="006F16AF"/>
    <w:rsid w:val="006F1737"/>
    <w:rsid w:val="006F17B8"/>
    <w:rsid w:val="006F1F8C"/>
    <w:rsid w:val="006F20D1"/>
    <w:rsid w:val="006F2149"/>
    <w:rsid w:val="006F2192"/>
    <w:rsid w:val="006F21BF"/>
    <w:rsid w:val="006F248B"/>
    <w:rsid w:val="006F25E0"/>
    <w:rsid w:val="006F260A"/>
    <w:rsid w:val="006F2642"/>
    <w:rsid w:val="006F2730"/>
    <w:rsid w:val="006F2A1D"/>
    <w:rsid w:val="006F2CF7"/>
    <w:rsid w:val="006F2F28"/>
    <w:rsid w:val="006F2FE3"/>
    <w:rsid w:val="006F3AA3"/>
    <w:rsid w:val="006F3AC7"/>
    <w:rsid w:val="006F3AED"/>
    <w:rsid w:val="006F3F40"/>
    <w:rsid w:val="006F44CA"/>
    <w:rsid w:val="006F4761"/>
    <w:rsid w:val="006F47A3"/>
    <w:rsid w:val="006F481D"/>
    <w:rsid w:val="006F4931"/>
    <w:rsid w:val="006F4A4A"/>
    <w:rsid w:val="006F4C57"/>
    <w:rsid w:val="006F5380"/>
    <w:rsid w:val="006F54B9"/>
    <w:rsid w:val="006F55A7"/>
    <w:rsid w:val="006F5620"/>
    <w:rsid w:val="006F5626"/>
    <w:rsid w:val="006F56F7"/>
    <w:rsid w:val="006F58ED"/>
    <w:rsid w:val="006F5976"/>
    <w:rsid w:val="006F5991"/>
    <w:rsid w:val="006F5A24"/>
    <w:rsid w:val="006F5FDB"/>
    <w:rsid w:val="006F60D6"/>
    <w:rsid w:val="006F6317"/>
    <w:rsid w:val="006F6368"/>
    <w:rsid w:val="006F677A"/>
    <w:rsid w:val="006F67D2"/>
    <w:rsid w:val="006F6807"/>
    <w:rsid w:val="006F6835"/>
    <w:rsid w:val="006F6A4F"/>
    <w:rsid w:val="006F6C83"/>
    <w:rsid w:val="006F6CF5"/>
    <w:rsid w:val="006F6D6E"/>
    <w:rsid w:val="006F6FBA"/>
    <w:rsid w:val="006F6FDE"/>
    <w:rsid w:val="006F6FF3"/>
    <w:rsid w:val="006F73F7"/>
    <w:rsid w:val="006F74EB"/>
    <w:rsid w:val="006F792F"/>
    <w:rsid w:val="006F7AB6"/>
    <w:rsid w:val="006F7B96"/>
    <w:rsid w:val="006F7C8B"/>
    <w:rsid w:val="006F7D1B"/>
    <w:rsid w:val="006F7FB7"/>
    <w:rsid w:val="00700055"/>
    <w:rsid w:val="00700443"/>
    <w:rsid w:val="0070048B"/>
    <w:rsid w:val="00700546"/>
    <w:rsid w:val="0070090E"/>
    <w:rsid w:val="00700A6C"/>
    <w:rsid w:val="00700A7D"/>
    <w:rsid w:val="00700D73"/>
    <w:rsid w:val="00700F08"/>
    <w:rsid w:val="00700F0B"/>
    <w:rsid w:val="007010F3"/>
    <w:rsid w:val="0070123B"/>
    <w:rsid w:val="007018DA"/>
    <w:rsid w:val="00701A77"/>
    <w:rsid w:val="00701C6E"/>
    <w:rsid w:val="00701EF2"/>
    <w:rsid w:val="0070214B"/>
    <w:rsid w:val="007023C9"/>
    <w:rsid w:val="007028E1"/>
    <w:rsid w:val="0070292E"/>
    <w:rsid w:val="00702A0A"/>
    <w:rsid w:val="00702BBB"/>
    <w:rsid w:val="00702CF2"/>
    <w:rsid w:val="00702F53"/>
    <w:rsid w:val="007030AF"/>
    <w:rsid w:val="0070399F"/>
    <w:rsid w:val="00703C84"/>
    <w:rsid w:val="00703F1B"/>
    <w:rsid w:val="00703F92"/>
    <w:rsid w:val="007041C3"/>
    <w:rsid w:val="0070434F"/>
    <w:rsid w:val="00704A58"/>
    <w:rsid w:val="00704D0B"/>
    <w:rsid w:val="00704DC7"/>
    <w:rsid w:val="00705389"/>
    <w:rsid w:val="00705901"/>
    <w:rsid w:val="00705AF2"/>
    <w:rsid w:val="00705D39"/>
    <w:rsid w:val="00705D60"/>
    <w:rsid w:val="00705FAD"/>
    <w:rsid w:val="007060C6"/>
    <w:rsid w:val="0070620D"/>
    <w:rsid w:val="00706390"/>
    <w:rsid w:val="007065F2"/>
    <w:rsid w:val="00706812"/>
    <w:rsid w:val="007068E3"/>
    <w:rsid w:val="007069B8"/>
    <w:rsid w:val="007069D0"/>
    <w:rsid w:val="00706D74"/>
    <w:rsid w:val="00706E35"/>
    <w:rsid w:val="00707087"/>
    <w:rsid w:val="00707134"/>
    <w:rsid w:val="0070739B"/>
    <w:rsid w:val="00707412"/>
    <w:rsid w:val="00707482"/>
    <w:rsid w:val="0070771B"/>
    <w:rsid w:val="00707856"/>
    <w:rsid w:val="00707C16"/>
    <w:rsid w:val="00707D64"/>
    <w:rsid w:val="00707E57"/>
    <w:rsid w:val="0071008F"/>
    <w:rsid w:val="0071014F"/>
    <w:rsid w:val="0071028A"/>
    <w:rsid w:val="007102B0"/>
    <w:rsid w:val="007103DE"/>
    <w:rsid w:val="007103EF"/>
    <w:rsid w:val="00710490"/>
    <w:rsid w:val="00710962"/>
    <w:rsid w:val="00710A85"/>
    <w:rsid w:val="00710C73"/>
    <w:rsid w:val="00710E62"/>
    <w:rsid w:val="00710F4B"/>
    <w:rsid w:val="00711327"/>
    <w:rsid w:val="0071142D"/>
    <w:rsid w:val="0071143D"/>
    <w:rsid w:val="00711448"/>
    <w:rsid w:val="0071171B"/>
    <w:rsid w:val="0071171C"/>
    <w:rsid w:val="0071176C"/>
    <w:rsid w:val="007118EF"/>
    <w:rsid w:val="00711A40"/>
    <w:rsid w:val="00711CE5"/>
    <w:rsid w:val="00711E54"/>
    <w:rsid w:val="0071222C"/>
    <w:rsid w:val="007122D5"/>
    <w:rsid w:val="007122FE"/>
    <w:rsid w:val="00712320"/>
    <w:rsid w:val="0071244A"/>
    <w:rsid w:val="0071246D"/>
    <w:rsid w:val="00712563"/>
    <w:rsid w:val="00712622"/>
    <w:rsid w:val="0071265E"/>
    <w:rsid w:val="0071274C"/>
    <w:rsid w:val="007129FF"/>
    <w:rsid w:val="00712ED8"/>
    <w:rsid w:val="00713297"/>
    <w:rsid w:val="00713446"/>
    <w:rsid w:val="00713600"/>
    <w:rsid w:val="007139C5"/>
    <w:rsid w:val="00713A64"/>
    <w:rsid w:val="00713D71"/>
    <w:rsid w:val="00713D92"/>
    <w:rsid w:val="00713F00"/>
    <w:rsid w:val="00714038"/>
    <w:rsid w:val="007141E8"/>
    <w:rsid w:val="0071426E"/>
    <w:rsid w:val="00714319"/>
    <w:rsid w:val="00714349"/>
    <w:rsid w:val="007146AE"/>
    <w:rsid w:val="00714A00"/>
    <w:rsid w:val="00714B76"/>
    <w:rsid w:val="00714C84"/>
    <w:rsid w:val="00714E02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A2A"/>
    <w:rsid w:val="00715C91"/>
    <w:rsid w:val="00715EDB"/>
    <w:rsid w:val="007160F7"/>
    <w:rsid w:val="00716186"/>
    <w:rsid w:val="00716293"/>
    <w:rsid w:val="00716BF9"/>
    <w:rsid w:val="00716F60"/>
    <w:rsid w:val="0071710D"/>
    <w:rsid w:val="00717129"/>
    <w:rsid w:val="007173AF"/>
    <w:rsid w:val="007173DF"/>
    <w:rsid w:val="007175E8"/>
    <w:rsid w:val="00717642"/>
    <w:rsid w:val="0071769F"/>
    <w:rsid w:val="007178FE"/>
    <w:rsid w:val="00717D4D"/>
    <w:rsid w:val="00717D74"/>
    <w:rsid w:val="007200BD"/>
    <w:rsid w:val="007202C0"/>
    <w:rsid w:val="007202E3"/>
    <w:rsid w:val="00720327"/>
    <w:rsid w:val="00720520"/>
    <w:rsid w:val="007207E1"/>
    <w:rsid w:val="00720A08"/>
    <w:rsid w:val="00720B2E"/>
    <w:rsid w:val="00720E23"/>
    <w:rsid w:val="00720EFE"/>
    <w:rsid w:val="00720F09"/>
    <w:rsid w:val="00720F2B"/>
    <w:rsid w:val="00721166"/>
    <w:rsid w:val="00721328"/>
    <w:rsid w:val="00721925"/>
    <w:rsid w:val="007219AD"/>
    <w:rsid w:val="00721B36"/>
    <w:rsid w:val="00721C08"/>
    <w:rsid w:val="00721E1C"/>
    <w:rsid w:val="00721FE8"/>
    <w:rsid w:val="00722055"/>
    <w:rsid w:val="00722068"/>
    <w:rsid w:val="007220B1"/>
    <w:rsid w:val="007221DF"/>
    <w:rsid w:val="007223AD"/>
    <w:rsid w:val="00722470"/>
    <w:rsid w:val="0072256D"/>
    <w:rsid w:val="00722C08"/>
    <w:rsid w:val="00722E43"/>
    <w:rsid w:val="00722E93"/>
    <w:rsid w:val="0072315C"/>
    <w:rsid w:val="00723214"/>
    <w:rsid w:val="007232F0"/>
    <w:rsid w:val="00723316"/>
    <w:rsid w:val="00723448"/>
    <w:rsid w:val="00723502"/>
    <w:rsid w:val="00723567"/>
    <w:rsid w:val="007235AD"/>
    <w:rsid w:val="00723704"/>
    <w:rsid w:val="00723C26"/>
    <w:rsid w:val="00724156"/>
    <w:rsid w:val="007244F1"/>
    <w:rsid w:val="007245C6"/>
    <w:rsid w:val="007245E0"/>
    <w:rsid w:val="00724626"/>
    <w:rsid w:val="00724764"/>
    <w:rsid w:val="007247AC"/>
    <w:rsid w:val="00724859"/>
    <w:rsid w:val="00724A32"/>
    <w:rsid w:val="00724C90"/>
    <w:rsid w:val="00724DE3"/>
    <w:rsid w:val="00725644"/>
    <w:rsid w:val="0072566D"/>
    <w:rsid w:val="00725A53"/>
    <w:rsid w:val="00725AB7"/>
    <w:rsid w:val="00725BB2"/>
    <w:rsid w:val="00725C09"/>
    <w:rsid w:val="00725D92"/>
    <w:rsid w:val="00725EA9"/>
    <w:rsid w:val="00725EF6"/>
    <w:rsid w:val="00726282"/>
    <w:rsid w:val="007265C5"/>
    <w:rsid w:val="007266C1"/>
    <w:rsid w:val="00726920"/>
    <w:rsid w:val="00726D9D"/>
    <w:rsid w:val="00726E7C"/>
    <w:rsid w:val="00726F0B"/>
    <w:rsid w:val="007271D0"/>
    <w:rsid w:val="007272AF"/>
    <w:rsid w:val="007273DC"/>
    <w:rsid w:val="007276D3"/>
    <w:rsid w:val="00727A19"/>
    <w:rsid w:val="00727AC8"/>
    <w:rsid w:val="00727C20"/>
    <w:rsid w:val="00727C4A"/>
    <w:rsid w:val="00727DB1"/>
    <w:rsid w:val="00727F8D"/>
    <w:rsid w:val="00727FF6"/>
    <w:rsid w:val="00730D10"/>
    <w:rsid w:val="00730E0B"/>
    <w:rsid w:val="00730EF4"/>
    <w:rsid w:val="00731478"/>
    <w:rsid w:val="007318D9"/>
    <w:rsid w:val="007318DE"/>
    <w:rsid w:val="00731D72"/>
    <w:rsid w:val="00731D86"/>
    <w:rsid w:val="0073224D"/>
    <w:rsid w:val="00732302"/>
    <w:rsid w:val="00732367"/>
    <w:rsid w:val="00732AF4"/>
    <w:rsid w:val="00732C36"/>
    <w:rsid w:val="00732C8F"/>
    <w:rsid w:val="00732C94"/>
    <w:rsid w:val="00732C99"/>
    <w:rsid w:val="00732D39"/>
    <w:rsid w:val="00732D79"/>
    <w:rsid w:val="00732DD8"/>
    <w:rsid w:val="007330CF"/>
    <w:rsid w:val="007331A4"/>
    <w:rsid w:val="0073344C"/>
    <w:rsid w:val="00733661"/>
    <w:rsid w:val="007338A1"/>
    <w:rsid w:val="00733F83"/>
    <w:rsid w:val="00733FD1"/>
    <w:rsid w:val="0073416E"/>
    <w:rsid w:val="00734242"/>
    <w:rsid w:val="007342CB"/>
    <w:rsid w:val="007343D3"/>
    <w:rsid w:val="007345C3"/>
    <w:rsid w:val="0073477F"/>
    <w:rsid w:val="00734A4C"/>
    <w:rsid w:val="00734AED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7F"/>
    <w:rsid w:val="0073612A"/>
    <w:rsid w:val="00736135"/>
    <w:rsid w:val="00736216"/>
    <w:rsid w:val="00736338"/>
    <w:rsid w:val="00736511"/>
    <w:rsid w:val="00736603"/>
    <w:rsid w:val="00736A64"/>
    <w:rsid w:val="00736B87"/>
    <w:rsid w:val="00736F20"/>
    <w:rsid w:val="0073711B"/>
    <w:rsid w:val="007372A9"/>
    <w:rsid w:val="00737435"/>
    <w:rsid w:val="0073747E"/>
    <w:rsid w:val="007379AB"/>
    <w:rsid w:val="00737E94"/>
    <w:rsid w:val="00737EDC"/>
    <w:rsid w:val="00737FCA"/>
    <w:rsid w:val="00737FDD"/>
    <w:rsid w:val="00740224"/>
    <w:rsid w:val="00740311"/>
    <w:rsid w:val="0074059C"/>
    <w:rsid w:val="00740691"/>
    <w:rsid w:val="007406E7"/>
    <w:rsid w:val="00740701"/>
    <w:rsid w:val="007408DD"/>
    <w:rsid w:val="00740B84"/>
    <w:rsid w:val="00740D6E"/>
    <w:rsid w:val="00741188"/>
    <w:rsid w:val="007413EC"/>
    <w:rsid w:val="007415F1"/>
    <w:rsid w:val="00741761"/>
    <w:rsid w:val="00741859"/>
    <w:rsid w:val="00741A44"/>
    <w:rsid w:val="00741C03"/>
    <w:rsid w:val="00741FED"/>
    <w:rsid w:val="00742310"/>
    <w:rsid w:val="007424CB"/>
    <w:rsid w:val="00742D0C"/>
    <w:rsid w:val="00742D11"/>
    <w:rsid w:val="00742D80"/>
    <w:rsid w:val="00742E20"/>
    <w:rsid w:val="00743180"/>
    <w:rsid w:val="00743232"/>
    <w:rsid w:val="007432A1"/>
    <w:rsid w:val="00743315"/>
    <w:rsid w:val="0074364C"/>
    <w:rsid w:val="007437E0"/>
    <w:rsid w:val="00743824"/>
    <w:rsid w:val="00743B5B"/>
    <w:rsid w:val="00743DDD"/>
    <w:rsid w:val="00744191"/>
    <w:rsid w:val="00744554"/>
    <w:rsid w:val="007445D7"/>
    <w:rsid w:val="00744ABE"/>
    <w:rsid w:val="00744C40"/>
    <w:rsid w:val="00744DA2"/>
    <w:rsid w:val="0074501B"/>
    <w:rsid w:val="007452A3"/>
    <w:rsid w:val="0074593F"/>
    <w:rsid w:val="00745CC0"/>
    <w:rsid w:val="00745EB9"/>
    <w:rsid w:val="00745F04"/>
    <w:rsid w:val="0074619F"/>
    <w:rsid w:val="00746261"/>
    <w:rsid w:val="007465A6"/>
    <w:rsid w:val="007468DE"/>
    <w:rsid w:val="0074690A"/>
    <w:rsid w:val="00746BBA"/>
    <w:rsid w:val="00746EE4"/>
    <w:rsid w:val="00746F1B"/>
    <w:rsid w:val="00747152"/>
    <w:rsid w:val="007471CB"/>
    <w:rsid w:val="00747461"/>
    <w:rsid w:val="007474FB"/>
    <w:rsid w:val="0074785A"/>
    <w:rsid w:val="00747DCE"/>
    <w:rsid w:val="00747EDE"/>
    <w:rsid w:val="007500EF"/>
    <w:rsid w:val="007503F9"/>
    <w:rsid w:val="007504FB"/>
    <w:rsid w:val="007506B4"/>
    <w:rsid w:val="00750A40"/>
    <w:rsid w:val="00750CE5"/>
    <w:rsid w:val="00750DAD"/>
    <w:rsid w:val="00750F70"/>
    <w:rsid w:val="00750FBE"/>
    <w:rsid w:val="00751107"/>
    <w:rsid w:val="0075115B"/>
    <w:rsid w:val="007512C4"/>
    <w:rsid w:val="007519E0"/>
    <w:rsid w:val="00751FFA"/>
    <w:rsid w:val="00752083"/>
    <w:rsid w:val="00752089"/>
    <w:rsid w:val="007520C7"/>
    <w:rsid w:val="00752191"/>
    <w:rsid w:val="007522B2"/>
    <w:rsid w:val="00752450"/>
    <w:rsid w:val="0075247F"/>
    <w:rsid w:val="00752534"/>
    <w:rsid w:val="007527A3"/>
    <w:rsid w:val="007527E9"/>
    <w:rsid w:val="00752804"/>
    <w:rsid w:val="00752B3C"/>
    <w:rsid w:val="00752D04"/>
    <w:rsid w:val="00752D34"/>
    <w:rsid w:val="00752D8E"/>
    <w:rsid w:val="00752E90"/>
    <w:rsid w:val="00752FC5"/>
    <w:rsid w:val="00752FEC"/>
    <w:rsid w:val="00753031"/>
    <w:rsid w:val="007531A9"/>
    <w:rsid w:val="00753509"/>
    <w:rsid w:val="00753B1A"/>
    <w:rsid w:val="00753B5A"/>
    <w:rsid w:val="00753C93"/>
    <w:rsid w:val="00753E64"/>
    <w:rsid w:val="00753EC1"/>
    <w:rsid w:val="007543C3"/>
    <w:rsid w:val="0075446B"/>
    <w:rsid w:val="007544FB"/>
    <w:rsid w:val="007548A8"/>
    <w:rsid w:val="00754A88"/>
    <w:rsid w:val="00754B83"/>
    <w:rsid w:val="00754C2B"/>
    <w:rsid w:val="00754C8B"/>
    <w:rsid w:val="00754C8C"/>
    <w:rsid w:val="00754E12"/>
    <w:rsid w:val="0075502E"/>
    <w:rsid w:val="007550ED"/>
    <w:rsid w:val="00755243"/>
    <w:rsid w:val="007552EF"/>
    <w:rsid w:val="00755761"/>
    <w:rsid w:val="00755868"/>
    <w:rsid w:val="00755AE3"/>
    <w:rsid w:val="00755FD2"/>
    <w:rsid w:val="0075611C"/>
    <w:rsid w:val="007564EA"/>
    <w:rsid w:val="00756618"/>
    <w:rsid w:val="00756840"/>
    <w:rsid w:val="007568F7"/>
    <w:rsid w:val="00756A15"/>
    <w:rsid w:val="00756AD4"/>
    <w:rsid w:val="00756C2E"/>
    <w:rsid w:val="00756E22"/>
    <w:rsid w:val="00756FAE"/>
    <w:rsid w:val="0075705F"/>
    <w:rsid w:val="007572CA"/>
    <w:rsid w:val="007576E5"/>
    <w:rsid w:val="007577A6"/>
    <w:rsid w:val="00757B1A"/>
    <w:rsid w:val="00757D4C"/>
    <w:rsid w:val="00757DD6"/>
    <w:rsid w:val="00757E10"/>
    <w:rsid w:val="007602A4"/>
    <w:rsid w:val="00760300"/>
    <w:rsid w:val="007605EC"/>
    <w:rsid w:val="00760691"/>
    <w:rsid w:val="0076081F"/>
    <w:rsid w:val="0076090A"/>
    <w:rsid w:val="00760C3F"/>
    <w:rsid w:val="00760CA1"/>
    <w:rsid w:val="00760E6C"/>
    <w:rsid w:val="007612B1"/>
    <w:rsid w:val="0076140A"/>
    <w:rsid w:val="0076144D"/>
    <w:rsid w:val="007615EB"/>
    <w:rsid w:val="00761A30"/>
    <w:rsid w:val="00761F0C"/>
    <w:rsid w:val="00761F8F"/>
    <w:rsid w:val="0076200D"/>
    <w:rsid w:val="00762313"/>
    <w:rsid w:val="0076245B"/>
    <w:rsid w:val="00762AA4"/>
    <w:rsid w:val="00762BBB"/>
    <w:rsid w:val="00762C23"/>
    <w:rsid w:val="00762F82"/>
    <w:rsid w:val="00763307"/>
    <w:rsid w:val="0076332B"/>
    <w:rsid w:val="007635CF"/>
    <w:rsid w:val="007637CF"/>
    <w:rsid w:val="00763A58"/>
    <w:rsid w:val="00763A5A"/>
    <w:rsid w:val="00763AB5"/>
    <w:rsid w:val="00764221"/>
    <w:rsid w:val="0076426E"/>
    <w:rsid w:val="007643B7"/>
    <w:rsid w:val="007644EE"/>
    <w:rsid w:val="0076456A"/>
    <w:rsid w:val="007646D3"/>
    <w:rsid w:val="00764A7D"/>
    <w:rsid w:val="00764C8F"/>
    <w:rsid w:val="00764E63"/>
    <w:rsid w:val="00764FB6"/>
    <w:rsid w:val="00764FE6"/>
    <w:rsid w:val="0076507C"/>
    <w:rsid w:val="00765163"/>
    <w:rsid w:val="007654A0"/>
    <w:rsid w:val="00765654"/>
    <w:rsid w:val="00765802"/>
    <w:rsid w:val="007659A3"/>
    <w:rsid w:val="00765A0C"/>
    <w:rsid w:val="00765EA5"/>
    <w:rsid w:val="00765F09"/>
    <w:rsid w:val="007661FF"/>
    <w:rsid w:val="00766372"/>
    <w:rsid w:val="0076665B"/>
    <w:rsid w:val="00766DBA"/>
    <w:rsid w:val="00766F00"/>
    <w:rsid w:val="007672E1"/>
    <w:rsid w:val="00767599"/>
    <w:rsid w:val="007675DB"/>
    <w:rsid w:val="00767A84"/>
    <w:rsid w:val="00767B11"/>
    <w:rsid w:val="00767D93"/>
    <w:rsid w:val="007700A6"/>
    <w:rsid w:val="0077049D"/>
    <w:rsid w:val="00770545"/>
    <w:rsid w:val="00770912"/>
    <w:rsid w:val="00770DB5"/>
    <w:rsid w:val="00770E77"/>
    <w:rsid w:val="00771036"/>
    <w:rsid w:val="0077105A"/>
    <w:rsid w:val="007712A2"/>
    <w:rsid w:val="00771483"/>
    <w:rsid w:val="007715BB"/>
    <w:rsid w:val="00771899"/>
    <w:rsid w:val="00771AF5"/>
    <w:rsid w:val="00771B70"/>
    <w:rsid w:val="00771D9D"/>
    <w:rsid w:val="00771EEC"/>
    <w:rsid w:val="00771F90"/>
    <w:rsid w:val="00772032"/>
    <w:rsid w:val="007720BB"/>
    <w:rsid w:val="00772112"/>
    <w:rsid w:val="00772447"/>
    <w:rsid w:val="0077244C"/>
    <w:rsid w:val="00772784"/>
    <w:rsid w:val="00772F70"/>
    <w:rsid w:val="00772FAD"/>
    <w:rsid w:val="00772FE5"/>
    <w:rsid w:val="00773040"/>
    <w:rsid w:val="007733AF"/>
    <w:rsid w:val="007733D8"/>
    <w:rsid w:val="0077353F"/>
    <w:rsid w:val="007736EB"/>
    <w:rsid w:val="0077374D"/>
    <w:rsid w:val="007737A8"/>
    <w:rsid w:val="007738D2"/>
    <w:rsid w:val="00773BDB"/>
    <w:rsid w:val="00774331"/>
    <w:rsid w:val="00774405"/>
    <w:rsid w:val="0077459A"/>
    <w:rsid w:val="00774673"/>
    <w:rsid w:val="00774AFA"/>
    <w:rsid w:val="00774BBC"/>
    <w:rsid w:val="00774BF3"/>
    <w:rsid w:val="00774C19"/>
    <w:rsid w:val="00774D6B"/>
    <w:rsid w:val="00775094"/>
    <w:rsid w:val="007751A7"/>
    <w:rsid w:val="0077524F"/>
    <w:rsid w:val="00775512"/>
    <w:rsid w:val="007755E2"/>
    <w:rsid w:val="0077584C"/>
    <w:rsid w:val="00775971"/>
    <w:rsid w:val="007759FE"/>
    <w:rsid w:val="00775B61"/>
    <w:rsid w:val="00775D99"/>
    <w:rsid w:val="00775F8A"/>
    <w:rsid w:val="00776265"/>
    <w:rsid w:val="0077651C"/>
    <w:rsid w:val="007768AE"/>
    <w:rsid w:val="00776B54"/>
    <w:rsid w:val="00776E31"/>
    <w:rsid w:val="00776F1B"/>
    <w:rsid w:val="00776FA0"/>
    <w:rsid w:val="00777107"/>
    <w:rsid w:val="00777193"/>
    <w:rsid w:val="007772B0"/>
    <w:rsid w:val="007773E1"/>
    <w:rsid w:val="00777477"/>
    <w:rsid w:val="0077750C"/>
    <w:rsid w:val="0077760F"/>
    <w:rsid w:val="00777768"/>
    <w:rsid w:val="00777C9F"/>
    <w:rsid w:val="00780365"/>
    <w:rsid w:val="0078037C"/>
    <w:rsid w:val="007803E0"/>
    <w:rsid w:val="007805AB"/>
    <w:rsid w:val="00780862"/>
    <w:rsid w:val="00780947"/>
    <w:rsid w:val="00780B6F"/>
    <w:rsid w:val="00780B98"/>
    <w:rsid w:val="00780D75"/>
    <w:rsid w:val="00780DE5"/>
    <w:rsid w:val="00781238"/>
    <w:rsid w:val="00781BB0"/>
    <w:rsid w:val="00781E74"/>
    <w:rsid w:val="007822A0"/>
    <w:rsid w:val="0078256E"/>
    <w:rsid w:val="00782763"/>
    <w:rsid w:val="007829A7"/>
    <w:rsid w:val="00782D4A"/>
    <w:rsid w:val="00782EC7"/>
    <w:rsid w:val="00783241"/>
    <w:rsid w:val="00783295"/>
    <w:rsid w:val="00783312"/>
    <w:rsid w:val="007833BC"/>
    <w:rsid w:val="0078354A"/>
    <w:rsid w:val="00783816"/>
    <w:rsid w:val="00783949"/>
    <w:rsid w:val="00784076"/>
    <w:rsid w:val="007842B7"/>
    <w:rsid w:val="0078459F"/>
    <w:rsid w:val="00784682"/>
    <w:rsid w:val="00784C98"/>
    <w:rsid w:val="00784E94"/>
    <w:rsid w:val="00784EA1"/>
    <w:rsid w:val="007852DF"/>
    <w:rsid w:val="007857CA"/>
    <w:rsid w:val="00785890"/>
    <w:rsid w:val="0078597A"/>
    <w:rsid w:val="00785C0C"/>
    <w:rsid w:val="00785ECD"/>
    <w:rsid w:val="00785EF4"/>
    <w:rsid w:val="00785F44"/>
    <w:rsid w:val="00785FD0"/>
    <w:rsid w:val="00786371"/>
    <w:rsid w:val="007865B0"/>
    <w:rsid w:val="007865ED"/>
    <w:rsid w:val="00786679"/>
    <w:rsid w:val="007866D1"/>
    <w:rsid w:val="00786905"/>
    <w:rsid w:val="00786FB2"/>
    <w:rsid w:val="00787214"/>
    <w:rsid w:val="00787921"/>
    <w:rsid w:val="00787C7C"/>
    <w:rsid w:val="00787D8B"/>
    <w:rsid w:val="00787EC6"/>
    <w:rsid w:val="00790050"/>
    <w:rsid w:val="00790203"/>
    <w:rsid w:val="00790281"/>
    <w:rsid w:val="007903DA"/>
    <w:rsid w:val="0079058D"/>
    <w:rsid w:val="00790AA3"/>
    <w:rsid w:val="00790D0C"/>
    <w:rsid w:val="00790D9F"/>
    <w:rsid w:val="00790FB8"/>
    <w:rsid w:val="00791074"/>
    <w:rsid w:val="00791084"/>
    <w:rsid w:val="0079112F"/>
    <w:rsid w:val="007913C9"/>
    <w:rsid w:val="007913F5"/>
    <w:rsid w:val="00791731"/>
    <w:rsid w:val="007917C3"/>
    <w:rsid w:val="0079186C"/>
    <w:rsid w:val="00791935"/>
    <w:rsid w:val="0079195F"/>
    <w:rsid w:val="00791A58"/>
    <w:rsid w:val="00791DE2"/>
    <w:rsid w:val="00791F0C"/>
    <w:rsid w:val="00792387"/>
    <w:rsid w:val="007926B1"/>
    <w:rsid w:val="00792902"/>
    <w:rsid w:val="00792DA9"/>
    <w:rsid w:val="00792EA1"/>
    <w:rsid w:val="00793402"/>
    <w:rsid w:val="007934C8"/>
    <w:rsid w:val="007935DD"/>
    <w:rsid w:val="007937AB"/>
    <w:rsid w:val="0079392A"/>
    <w:rsid w:val="007939C6"/>
    <w:rsid w:val="00793B73"/>
    <w:rsid w:val="00793F1D"/>
    <w:rsid w:val="007947E5"/>
    <w:rsid w:val="00794C52"/>
    <w:rsid w:val="00794D06"/>
    <w:rsid w:val="0079514F"/>
    <w:rsid w:val="007952AA"/>
    <w:rsid w:val="00795742"/>
    <w:rsid w:val="00795A30"/>
    <w:rsid w:val="00795B86"/>
    <w:rsid w:val="00795E08"/>
    <w:rsid w:val="00796026"/>
    <w:rsid w:val="00796178"/>
    <w:rsid w:val="00796182"/>
    <w:rsid w:val="007961D4"/>
    <w:rsid w:val="00796537"/>
    <w:rsid w:val="007965BA"/>
    <w:rsid w:val="007966F1"/>
    <w:rsid w:val="007967DD"/>
    <w:rsid w:val="007967E4"/>
    <w:rsid w:val="00796812"/>
    <w:rsid w:val="00796A0B"/>
    <w:rsid w:val="00797183"/>
    <w:rsid w:val="007973C3"/>
    <w:rsid w:val="00797602"/>
    <w:rsid w:val="00797619"/>
    <w:rsid w:val="007976CE"/>
    <w:rsid w:val="00797BCB"/>
    <w:rsid w:val="00797CF4"/>
    <w:rsid w:val="007A00B9"/>
    <w:rsid w:val="007A0229"/>
    <w:rsid w:val="007A06EC"/>
    <w:rsid w:val="007A0805"/>
    <w:rsid w:val="007A08E5"/>
    <w:rsid w:val="007A0D56"/>
    <w:rsid w:val="007A0D7C"/>
    <w:rsid w:val="007A1268"/>
    <w:rsid w:val="007A15CC"/>
    <w:rsid w:val="007A160D"/>
    <w:rsid w:val="007A1899"/>
    <w:rsid w:val="007A1B86"/>
    <w:rsid w:val="007A1D89"/>
    <w:rsid w:val="007A1FF6"/>
    <w:rsid w:val="007A23B7"/>
    <w:rsid w:val="007A23C3"/>
    <w:rsid w:val="007A23D6"/>
    <w:rsid w:val="007A2427"/>
    <w:rsid w:val="007A25E9"/>
    <w:rsid w:val="007A26EE"/>
    <w:rsid w:val="007A2A7C"/>
    <w:rsid w:val="007A2C91"/>
    <w:rsid w:val="007A2E3A"/>
    <w:rsid w:val="007A3124"/>
    <w:rsid w:val="007A33F6"/>
    <w:rsid w:val="007A34E4"/>
    <w:rsid w:val="007A3590"/>
    <w:rsid w:val="007A3830"/>
    <w:rsid w:val="007A385E"/>
    <w:rsid w:val="007A38F6"/>
    <w:rsid w:val="007A3904"/>
    <w:rsid w:val="007A3C04"/>
    <w:rsid w:val="007A3F8C"/>
    <w:rsid w:val="007A40B4"/>
    <w:rsid w:val="007A418F"/>
    <w:rsid w:val="007A43E9"/>
    <w:rsid w:val="007A44A7"/>
    <w:rsid w:val="007A4640"/>
    <w:rsid w:val="007A4871"/>
    <w:rsid w:val="007A4AB6"/>
    <w:rsid w:val="007A4C5A"/>
    <w:rsid w:val="007A4D7F"/>
    <w:rsid w:val="007A4D91"/>
    <w:rsid w:val="007A508E"/>
    <w:rsid w:val="007A53AA"/>
    <w:rsid w:val="007A551C"/>
    <w:rsid w:val="007A56A7"/>
    <w:rsid w:val="007A5822"/>
    <w:rsid w:val="007A594F"/>
    <w:rsid w:val="007A5A59"/>
    <w:rsid w:val="007A5ABA"/>
    <w:rsid w:val="007A5D9F"/>
    <w:rsid w:val="007A5E14"/>
    <w:rsid w:val="007A5F50"/>
    <w:rsid w:val="007A609F"/>
    <w:rsid w:val="007A6136"/>
    <w:rsid w:val="007A619E"/>
    <w:rsid w:val="007A6360"/>
    <w:rsid w:val="007A63AD"/>
    <w:rsid w:val="007A64F2"/>
    <w:rsid w:val="007A661B"/>
    <w:rsid w:val="007A662C"/>
    <w:rsid w:val="007A6752"/>
    <w:rsid w:val="007A6B21"/>
    <w:rsid w:val="007A6BBA"/>
    <w:rsid w:val="007A6D9D"/>
    <w:rsid w:val="007A6F05"/>
    <w:rsid w:val="007A6F65"/>
    <w:rsid w:val="007A6F6F"/>
    <w:rsid w:val="007A6F8D"/>
    <w:rsid w:val="007A729F"/>
    <w:rsid w:val="007A73DA"/>
    <w:rsid w:val="007A7546"/>
    <w:rsid w:val="007A7651"/>
    <w:rsid w:val="007A765C"/>
    <w:rsid w:val="007A7A51"/>
    <w:rsid w:val="007A7F72"/>
    <w:rsid w:val="007A7F95"/>
    <w:rsid w:val="007B083E"/>
    <w:rsid w:val="007B0C77"/>
    <w:rsid w:val="007B0D21"/>
    <w:rsid w:val="007B1019"/>
    <w:rsid w:val="007B11DF"/>
    <w:rsid w:val="007B133A"/>
    <w:rsid w:val="007B1527"/>
    <w:rsid w:val="007B17F2"/>
    <w:rsid w:val="007B1A54"/>
    <w:rsid w:val="007B1C6F"/>
    <w:rsid w:val="007B208B"/>
    <w:rsid w:val="007B21BA"/>
    <w:rsid w:val="007B2231"/>
    <w:rsid w:val="007B2271"/>
    <w:rsid w:val="007B239B"/>
    <w:rsid w:val="007B2433"/>
    <w:rsid w:val="007B273E"/>
    <w:rsid w:val="007B2760"/>
    <w:rsid w:val="007B29A4"/>
    <w:rsid w:val="007B2CEA"/>
    <w:rsid w:val="007B2CEF"/>
    <w:rsid w:val="007B2E19"/>
    <w:rsid w:val="007B300D"/>
    <w:rsid w:val="007B3193"/>
    <w:rsid w:val="007B3251"/>
    <w:rsid w:val="007B32D5"/>
    <w:rsid w:val="007B37C8"/>
    <w:rsid w:val="007B37EB"/>
    <w:rsid w:val="007B3A71"/>
    <w:rsid w:val="007B3B3E"/>
    <w:rsid w:val="007B3C1D"/>
    <w:rsid w:val="007B3D4F"/>
    <w:rsid w:val="007B3DF0"/>
    <w:rsid w:val="007B3F0D"/>
    <w:rsid w:val="007B408D"/>
    <w:rsid w:val="007B415B"/>
    <w:rsid w:val="007B4560"/>
    <w:rsid w:val="007B45E4"/>
    <w:rsid w:val="007B472B"/>
    <w:rsid w:val="007B48B8"/>
    <w:rsid w:val="007B48BB"/>
    <w:rsid w:val="007B50AB"/>
    <w:rsid w:val="007B5268"/>
    <w:rsid w:val="007B5455"/>
    <w:rsid w:val="007B55A8"/>
    <w:rsid w:val="007B5AD3"/>
    <w:rsid w:val="007B5E76"/>
    <w:rsid w:val="007B615B"/>
    <w:rsid w:val="007B6371"/>
    <w:rsid w:val="007B65E3"/>
    <w:rsid w:val="007B67EF"/>
    <w:rsid w:val="007B6867"/>
    <w:rsid w:val="007B69F1"/>
    <w:rsid w:val="007B69FE"/>
    <w:rsid w:val="007B6A92"/>
    <w:rsid w:val="007B6E5D"/>
    <w:rsid w:val="007B6E62"/>
    <w:rsid w:val="007B715D"/>
    <w:rsid w:val="007B725B"/>
    <w:rsid w:val="007B73F9"/>
    <w:rsid w:val="007B7484"/>
    <w:rsid w:val="007B762F"/>
    <w:rsid w:val="007B7768"/>
    <w:rsid w:val="007B7D04"/>
    <w:rsid w:val="007C0002"/>
    <w:rsid w:val="007C06A1"/>
    <w:rsid w:val="007C07E6"/>
    <w:rsid w:val="007C08D2"/>
    <w:rsid w:val="007C0AD6"/>
    <w:rsid w:val="007C123A"/>
    <w:rsid w:val="007C165B"/>
    <w:rsid w:val="007C1C2C"/>
    <w:rsid w:val="007C1F62"/>
    <w:rsid w:val="007C1FCF"/>
    <w:rsid w:val="007C20CB"/>
    <w:rsid w:val="007C2531"/>
    <w:rsid w:val="007C2F94"/>
    <w:rsid w:val="007C2FDD"/>
    <w:rsid w:val="007C3176"/>
    <w:rsid w:val="007C33AA"/>
    <w:rsid w:val="007C33C2"/>
    <w:rsid w:val="007C34AF"/>
    <w:rsid w:val="007C3514"/>
    <w:rsid w:val="007C3534"/>
    <w:rsid w:val="007C36CD"/>
    <w:rsid w:val="007C3AB8"/>
    <w:rsid w:val="007C4033"/>
    <w:rsid w:val="007C4499"/>
    <w:rsid w:val="007C44FA"/>
    <w:rsid w:val="007C456E"/>
    <w:rsid w:val="007C45C4"/>
    <w:rsid w:val="007C4878"/>
    <w:rsid w:val="007C49F2"/>
    <w:rsid w:val="007C4AA8"/>
    <w:rsid w:val="007C4C7D"/>
    <w:rsid w:val="007C4DBA"/>
    <w:rsid w:val="007C507D"/>
    <w:rsid w:val="007C540C"/>
    <w:rsid w:val="007C560B"/>
    <w:rsid w:val="007C5658"/>
    <w:rsid w:val="007C566D"/>
    <w:rsid w:val="007C5908"/>
    <w:rsid w:val="007C5CAD"/>
    <w:rsid w:val="007C6027"/>
    <w:rsid w:val="007C63D2"/>
    <w:rsid w:val="007C65DE"/>
    <w:rsid w:val="007C671E"/>
    <w:rsid w:val="007C6A0A"/>
    <w:rsid w:val="007C6E11"/>
    <w:rsid w:val="007C7148"/>
    <w:rsid w:val="007C7283"/>
    <w:rsid w:val="007C7A5E"/>
    <w:rsid w:val="007C7E5F"/>
    <w:rsid w:val="007C7ED3"/>
    <w:rsid w:val="007C7FE2"/>
    <w:rsid w:val="007D014B"/>
    <w:rsid w:val="007D02ED"/>
    <w:rsid w:val="007D033D"/>
    <w:rsid w:val="007D04EB"/>
    <w:rsid w:val="007D05BD"/>
    <w:rsid w:val="007D08A8"/>
    <w:rsid w:val="007D0D59"/>
    <w:rsid w:val="007D0F95"/>
    <w:rsid w:val="007D0FE4"/>
    <w:rsid w:val="007D1022"/>
    <w:rsid w:val="007D1172"/>
    <w:rsid w:val="007D16C8"/>
    <w:rsid w:val="007D17C1"/>
    <w:rsid w:val="007D192D"/>
    <w:rsid w:val="007D1B15"/>
    <w:rsid w:val="007D1C3C"/>
    <w:rsid w:val="007D1C80"/>
    <w:rsid w:val="007D1D3A"/>
    <w:rsid w:val="007D1D8D"/>
    <w:rsid w:val="007D1DA7"/>
    <w:rsid w:val="007D1F20"/>
    <w:rsid w:val="007D21EA"/>
    <w:rsid w:val="007D2337"/>
    <w:rsid w:val="007D2482"/>
    <w:rsid w:val="007D2547"/>
    <w:rsid w:val="007D2C49"/>
    <w:rsid w:val="007D2E41"/>
    <w:rsid w:val="007D2FC1"/>
    <w:rsid w:val="007D309A"/>
    <w:rsid w:val="007D34BA"/>
    <w:rsid w:val="007D3578"/>
    <w:rsid w:val="007D35FC"/>
    <w:rsid w:val="007D37F7"/>
    <w:rsid w:val="007D3918"/>
    <w:rsid w:val="007D3C25"/>
    <w:rsid w:val="007D3E39"/>
    <w:rsid w:val="007D3EAE"/>
    <w:rsid w:val="007D3F91"/>
    <w:rsid w:val="007D450A"/>
    <w:rsid w:val="007D45C1"/>
    <w:rsid w:val="007D486D"/>
    <w:rsid w:val="007D4A06"/>
    <w:rsid w:val="007D4BEE"/>
    <w:rsid w:val="007D4EA1"/>
    <w:rsid w:val="007D4F71"/>
    <w:rsid w:val="007D52CB"/>
    <w:rsid w:val="007D54B2"/>
    <w:rsid w:val="007D556B"/>
    <w:rsid w:val="007D58C9"/>
    <w:rsid w:val="007D5925"/>
    <w:rsid w:val="007D5A97"/>
    <w:rsid w:val="007D5B6D"/>
    <w:rsid w:val="007D5C24"/>
    <w:rsid w:val="007D61B5"/>
    <w:rsid w:val="007D6500"/>
    <w:rsid w:val="007D6566"/>
    <w:rsid w:val="007D6915"/>
    <w:rsid w:val="007D6C2B"/>
    <w:rsid w:val="007D6E5A"/>
    <w:rsid w:val="007D6EDB"/>
    <w:rsid w:val="007D7024"/>
    <w:rsid w:val="007D73D2"/>
    <w:rsid w:val="007D744F"/>
    <w:rsid w:val="007D7473"/>
    <w:rsid w:val="007D7506"/>
    <w:rsid w:val="007D7760"/>
    <w:rsid w:val="007D78A0"/>
    <w:rsid w:val="007D7A43"/>
    <w:rsid w:val="007D7C37"/>
    <w:rsid w:val="007D7C8B"/>
    <w:rsid w:val="007D7CF3"/>
    <w:rsid w:val="007D7E66"/>
    <w:rsid w:val="007D7F03"/>
    <w:rsid w:val="007E01B4"/>
    <w:rsid w:val="007E0212"/>
    <w:rsid w:val="007E02C4"/>
    <w:rsid w:val="007E0770"/>
    <w:rsid w:val="007E098D"/>
    <w:rsid w:val="007E0B05"/>
    <w:rsid w:val="007E0B9E"/>
    <w:rsid w:val="007E0C3B"/>
    <w:rsid w:val="007E0EDA"/>
    <w:rsid w:val="007E10FC"/>
    <w:rsid w:val="007E114F"/>
    <w:rsid w:val="007E116D"/>
    <w:rsid w:val="007E1290"/>
    <w:rsid w:val="007E138E"/>
    <w:rsid w:val="007E142A"/>
    <w:rsid w:val="007E1752"/>
    <w:rsid w:val="007E17BE"/>
    <w:rsid w:val="007E180E"/>
    <w:rsid w:val="007E196F"/>
    <w:rsid w:val="007E1A36"/>
    <w:rsid w:val="007E1A67"/>
    <w:rsid w:val="007E2004"/>
    <w:rsid w:val="007E20F9"/>
    <w:rsid w:val="007E2330"/>
    <w:rsid w:val="007E2361"/>
    <w:rsid w:val="007E23F8"/>
    <w:rsid w:val="007E247E"/>
    <w:rsid w:val="007E297C"/>
    <w:rsid w:val="007E2984"/>
    <w:rsid w:val="007E2F95"/>
    <w:rsid w:val="007E2FD7"/>
    <w:rsid w:val="007E312E"/>
    <w:rsid w:val="007E356D"/>
    <w:rsid w:val="007E3847"/>
    <w:rsid w:val="007E39D5"/>
    <w:rsid w:val="007E3C34"/>
    <w:rsid w:val="007E3C4D"/>
    <w:rsid w:val="007E3D50"/>
    <w:rsid w:val="007E3F43"/>
    <w:rsid w:val="007E3FBB"/>
    <w:rsid w:val="007E4035"/>
    <w:rsid w:val="007E40BB"/>
    <w:rsid w:val="007E41D9"/>
    <w:rsid w:val="007E41F7"/>
    <w:rsid w:val="007E4214"/>
    <w:rsid w:val="007E42BF"/>
    <w:rsid w:val="007E4365"/>
    <w:rsid w:val="007E4423"/>
    <w:rsid w:val="007E48AD"/>
    <w:rsid w:val="007E4F5C"/>
    <w:rsid w:val="007E4FA6"/>
    <w:rsid w:val="007E521C"/>
    <w:rsid w:val="007E53F6"/>
    <w:rsid w:val="007E5690"/>
    <w:rsid w:val="007E5ED4"/>
    <w:rsid w:val="007E6383"/>
    <w:rsid w:val="007E6796"/>
    <w:rsid w:val="007E69BB"/>
    <w:rsid w:val="007E6A20"/>
    <w:rsid w:val="007E6E11"/>
    <w:rsid w:val="007E70C3"/>
    <w:rsid w:val="007E72FA"/>
    <w:rsid w:val="007E79E3"/>
    <w:rsid w:val="007E7A6A"/>
    <w:rsid w:val="007E7C0A"/>
    <w:rsid w:val="007E7D04"/>
    <w:rsid w:val="007E7EF0"/>
    <w:rsid w:val="007E7F2E"/>
    <w:rsid w:val="007F0162"/>
    <w:rsid w:val="007F01F5"/>
    <w:rsid w:val="007F0232"/>
    <w:rsid w:val="007F043C"/>
    <w:rsid w:val="007F0496"/>
    <w:rsid w:val="007F05E8"/>
    <w:rsid w:val="007F06B9"/>
    <w:rsid w:val="007F0A42"/>
    <w:rsid w:val="007F0C6E"/>
    <w:rsid w:val="007F0E1B"/>
    <w:rsid w:val="007F0E2B"/>
    <w:rsid w:val="007F0F4A"/>
    <w:rsid w:val="007F1298"/>
    <w:rsid w:val="007F138A"/>
    <w:rsid w:val="007F17BD"/>
    <w:rsid w:val="007F1B3F"/>
    <w:rsid w:val="007F1FA0"/>
    <w:rsid w:val="007F2100"/>
    <w:rsid w:val="007F2290"/>
    <w:rsid w:val="007F22C2"/>
    <w:rsid w:val="007F248D"/>
    <w:rsid w:val="007F2688"/>
    <w:rsid w:val="007F274D"/>
    <w:rsid w:val="007F2A17"/>
    <w:rsid w:val="007F2ABB"/>
    <w:rsid w:val="007F2B13"/>
    <w:rsid w:val="007F2BCF"/>
    <w:rsid w:val="007F2C25"/>
    <w:rsid w:val="007F2ECF"/>
    <w:rsid w:val="007F2F8D"/>
    <w:rsid w:val="007F304B"/>
    <w:rsid w:val="007F3359"/>
    <w:rsid w:val="007F3425"/>
    <w:rsid w:val="007F3812"/>
    <w:rsid w:val="007F3833"/>
    <w:rsid w:val="007F38C2"/>
    <w:rsid w:val="007F38FE"/>
    <w:rsid w:val="007F3EBD"/>
    <w:rsid w:val="007F3FCB"/>
    <w:rsid w:val="007F40EF"/>
    <w:rsid w:val="007F41E1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04E"/>
    <w:rsid w:val="007F52BA"/>
    <w:rsid w:val="007F52E7"/>
    <w:rsid w:val="007F585D"/>
    <w:rsid w:val="007F597D"/>
    <w:rsid w:val="007F59DD"/>
    <w:rsid w:val="007F60C2"/>
    <w:rsid w:val="007F64E3"/>
    <w:rsid w:val="007F6A25"/>
    <w:rsid w:val="007F6A3C"/>
    <w:rsid w:val="007F6B14"/>
    <w:rsid w:val="007F6CCA"/>
    <w:rsid w:val="007F6E61"/>
    <w:rsid w:val="007F6FB2"/>
    <w:rsid w:val="007F6FD1"/>
    <w:rsid w:val="007F7034"/>
    <w:rsid w:val="007F7099"/>
    <w:rsid w:val="007F72A2"/>
    <w:rsid w:val="007F75ED"/>
    <w:rsid w:val="007F765A"/>
    <w:rsid w:val="007F7A6E"/>
    <w:rsid w:val="007F7E07"/>
    <w:rsid w:val="007F7EA0"/>
    <w:rsid w:val="007F7F72"/>
    <w:rsid w:val="00800019"/>
    <w:rsid w:val="008003FF"/>
    <w:rsid w:val="00800410"/>
    <w:rsid w:val="00800491"/>
    <w:rsid w:val="008004F4"/>
    <w:rsid w:val="00800658"/>
    <w:rsid w:val="00800A7B"/>
    <w:rsid w:val="00800C18"/>
    <w:rsid w:val="008011DE"/>
    <w:rsid w:val="00801214"/>
    <w:rsid w:val="00801241"/>
    <w:rsid w:val="0080128B"/>
    <w:rsid w:val="00801304"/>
    <w:rsid w:val="0080130D"/>
    <w:rsid w:val="0080152A"/>
    <w:rsid w:val="00801BC2"/>
    <w:rsid w:val="00801F10"/>
    <w:rsid w:val="00802440"/>
    <w:rsid w:val="0080244B"/>
    <w:rsid w:val="008024BD"/>
    <w:rsid w:val="008025F6"/>
    <w:rsid w:val="0080288E"/>
    <w:rsid w:val="008028F6"/>
    <w:rsid w:val="00802B64"/>
    <w:rsid w:val="00802F8F"/>
    <w:rsid w:val="00802FD3"/>
    <w:rsid w:val="0080331D"/>
    <w:rsid w:val="00803421"/>
    <w:rsid w:val="0080347C"/>
    <w:rsid w:val="008034A7"/>
    <w:rsid w:val="00803769"/>
    <w:rsid w:val="0080392D"/>
    <w:rsid w:val="00803CCE"/>
    <w:rsid w:val="00803FAC"/>
    <w:rsid w:val="008040B5"/>
    <w:rsid w:val="00804103"/>
    <w:rsid w:val="0080420E"/>
    <w:rsid w:val="00804420"/>
    <w:rsid w:val="00804A5C"/>
    <w:rsid w:val="00804B45"/>
    <w:rsid w:val="00804B6D"/>
    <w:rsid w:val="00804B8F"/>
    <w:rsid w:val="00804BFA"/>
    <w:rsid w:val="00804C8A"/>
    <w:rsid w:val="0080501F"/>
    <w:rsid w:val="00805420"/>
    <w:rsid w:val="00805434"/>
    <w:rsid w:val="00805628"/>
    <w:rsid w:val="008059B1"/>
    <w:rsid w:val="00805A4F"/>
    <w:rsid w:val="00805E60"/>
    <w:rsid w:val="00805EFB"/>
    <w:rsid w:val="00806156"/>
    <w:rsid w:val="00806526"/>
    <w:rsid w:val="00806598"/>
    <w:rsid w:val="00806938"/>
    <w:rsid w:val="00806B87"/>
    <w:rsid w:val="00806DF8"/>
    <w:rsid w:val="00807091"/>
    <w:rsid w:val="0080736B"/>
    <w:rsid w:val="00807814"/>
    <w:rsid w:val="00807934"/>
    <w:rsid w:val="0080793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312"/>
    <w:rsid w:val="008115F2"/>
    <w:rsid w:val="00811672"/>
    <w:rsid w:val="008116D6"/>
    <w:rsid w:val="00811ED5"/>
    <w:rsid w:val="00811EEE"/>
    <w:rsid w:val="00812371"/>
    <w:rsid w:val="0081255A"/>
    <w:rsid w:val="008127DE"/>
    <w:rsid w:val="00812987"/>
    <w:rsid w:val="00812B08"/>
    <w:rsid w:val="00812B91"/>
    <w:rsid w:val="008134F4"/>
    <w:rsid w:val="008135BD"/>
    <w:rsid w:val="008137EA"/>
    <w:rsid w:val="00813807"/>
    <w:rsid w:val="00813A22"/>
    <w:rsid w:val="00813ACB"/>
    <w:rsid w:val="00813C47"/>
    <w:rsid w:val="00813E76"/>
    <w:rsid w:val="00814013"/>
    <w:rsid w:val="00814133"/>
    <w:rsid w:val="008142F6"/>
    <w:rsid w:val="008145AC"/>
    <w:rsid w:val="008146DA"/>
    <w:rsid w:val="008146EA"/>
    <w:rsid w:val="00814A7F"/>
    <w:rsid w:val="00814AEE"/>
    <w:rsid w:val="00814BF7"/>
    <w:rsid w:val="008150EF"/>
    <w:rsid w:val="008153D7"/>
    <w:rsid w:val="008154CB"/>
    <w:rsid w:val="008157FA"/>
    <w:rsid w:val="00815ADE"/>
    <w:rsid w:val="00815BBC"/>
    <w:rsid w:val="00815C92"/>
    <w:rsid w:val="00816340"/>
    <w:rsid w:val="008165BF"/>
    <w:rsid w:val="0081671F"/>
    <w:rsid w:val="00816989"/>
    <w:rsid w:val="00816AB4"/>
    <w:rsid w:val="00816FE8"/>
    <w:rsid w:val="00816FF3"/>
    <w:rsid w:val="0081701D"/>
    <w:rsid w:val="00817051"/>
    <w:rsid w:val="00817101"/>
    <w:rsid w:val="00817238"/>
    <w:rsid w:val="008175F6"/>
    <w:rsid w:val="00817687"/>
    <w:rsid w:val="008179D9"/>
    <w:rsid w:val="008179DD"/>
    <w:rsid w:val="00817CEE"/>
    <w:rsid w:val="00817DAC"/>
    <w:rsid w:val="00820036"/>
    <w:rsid w:val="008202B6"/>
    <w:rsid w:val="00820438"/>
    <w:rsid w:val="0082084A"/>
    <w:rsid w:val="00820868"/>
    <w:rsid w:val="00820896"/>
    <w:rsid w:val="00820AFD"/>
    <w:rsid w:val="00820B98"/>
    <w:rsid w:val="00820EE4"/>
    <w:rsid w:val="0082117D"/>
    <w:rsid w:val="008213AF"/>
    <w:rsid w:val="008214A1"/>
    <w:rsid w:val="0082159B"/>
    <w:rsid w:val="0082196C"/>
    <w:rsid w:val="00821A37"/>
    <w:rsid w:val="00821A79"/>
    <w:rsid w:val="00821C11"/>
    <w:rsid w:val="00821DAB"/>
    <w:rsid w:val="00821EF1"/>
    <w:rsid w:val="00821FFC"/>
    <w:rsid w:val="008220EB"/>
    <w:rsid w:val="0082239F"/>
    <w:rsid w:val="008223C2"/>
    <w:rsid w:val="00822836"/>
    <w:rsid w:val="00822894"/>
    <w:rsid w:val="00822B96"/>
    <w:rsid w:val="00822C4D"/>
    <w:rsid w:val="00822E41"/>
    <w:rsid w:val="00822E8C"/>
    <w:rsid w:val="0082333D"/>
    <w:rsid w:val="008233F0"/>
    <w:rsid w:val="008235AF"/>
    <w:rsid w:val="0082367B"/>
    <w:rsid w:val="008236FD"/>
    <w:rsid w:val="00823754"/>
    <w:rsid w:val="008237FD"/>
    <w:rsid w:val="00823802"/>
    <w:rsid w:val="00823891"/>
    <w:rsid w:val="00823D98"/>
    <w:rsid w:val="00824309"/>
    <w:rsid w:val="008246D7"/>
    <w:rsid w:val="00824889"/>
    <w:rsid w:val="00824CA0"/>
    <w:rsid w:val="00824DEA"/>
    <w:rsid w:val="00824E0B"/>
    <w:rsid w:val="00824E53"/>
    <w:rsid w:val="00824E9E"/>
    <w:rsid w:val="00825273"/>
    <w:rsid w:val="008252EA"/>
    <w:rsid w:val="0082530D"/>
    <w:rsid w:val="008257D7"/>
    <w:rsid w:val="00825816"/>
    <w:rsid w:val="008258CD"/>
    <w:rsid w:val="00825D39"/>
    <w:rsid w:val="00825F30"/>
    <w:rsid w:val="00826077"/>
    <w:rsid w:val="00826B14"/>
    <w:rsid w:val="00826D5D"/>
    <w:rsid w:val="00826EC5"/>
    <w:rsid w:val="00826ED7"/>
    <w:rsid w:val="00826FA4"/>
    <w:rsid w:val="00826FB3"/>
    <w:rsid w:val="008273B9"/>
    <w:rsid w:val="008274AF"/>
    <w:rsid w:val="00827981"/>
    <w:rsid w:val="008279D0"/>
    <w:rsid w:val="008279DC"/>
    <w:rsid w:val="00827A46"/>
    <w:rsid w:val="00827B86"/>
    <w:rsid w:val="00827B89"/>
    <w:rsid w:val="00827C87"/>
    <w:rsid w:val="0083009E"/>
    <w:rsid w:val="008300B0"/>
    <w:rsid w:val="008301FE"/>
    <w:rsid w:val="0083038A"/>
    <w:rsid w:val="0083042A"/>
    <w:rsid w:val="0083062A"/>
    <w:rsid w:val="0083069A"/>
    <w:rsid w:val="00830983"/>
    <w:rsid w:val="00830A23"/>
    <w:rsid w:val="00830B13"/>
    <w:rsid w:val="00830CC8"/>
    <w:rsid w:val="008310C6"/>
    <w:rsid w:val="008313C1"/>
    <w:rsid w:val="008314C4"/>
    <w:rsid w:val="0083168D"/>
    <w:rsid w:val="008317E1"/>
    <w:rsid w:val="00831ADC"/>
    <w:rsid w:val="00831D55"/>
    <w:rsid w:val="00831D68"/>
    <w:rsid w:val="00831FFE"/>
    <w:rsid w:val="008321F1"/>
    <w:rsid w:val="008326F6"/>
    <w:rsid w:val="0083276D"/>
    <w:rsid w:val="00832F6F"/>
    <w:rsid w:val="00832F9D"/>
    <w:rsid w:val="00832FD4"/>
    <w:rsid w:val="0083322F"/>
    <w:rsid w:val="00833299"/>
    <w:rsid w:val="008336BF"/>
    <w:rsid w:val="008336D4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1E2"/>
    <w:rsid w:val="00834289"/>
    <w:rsid w:val="00834366"/>
    <w:rsid w:val="00834758"/>
    <w:rsid w:val="008347CA"/>
    <w:rsid w:val="008347D5"/>
    <w:rsid w:val="00834A0D"/>
    <w:rsid w:val="00834A16"/>
    <w:rsid w:val="00834C44"/>
    <w:rsid w:val="00835221"/>
    <w:rsid w:val="0083526F"/>
    <w:rsid w:val="008353A2"/>
    <w:rsid w:val="00835550"/>
    <w:rsid w:val="00835A42"/>
    <w:rsid w:val="00836081"/>
    <w:rsid w:val="0083623D"/>
    <w:rsid w:val="00836377"/>
    <w:rsid w:val="0083653C"/>
    <w:rsid w:val="00836725"/>
    <w:rsid w:val="008368F0"/>
    <w:rsid w:val="0083693E"/>
    <w:rsid w:val="00836B01"/>
    <w:rsid w:val="008370B0"/>
    <w:rsid w:val="0083743F"/>
    <w:rsid w:val="008375B5"/>
    <w:rsid w:val="00837764"/>
    <w:rsid w:val="00837789"/>
    <w:rsid w:val="008377C7"/>
    <w:rsid w:val="00837B28"/>
    <w:rsid w:val="00837CFB"/>
    <w:rsid w:val="00837E29"/>
    <w:rsid w:val="00837FD3"/>
    <w:rsid w:val="00840486"/>
    <w:rsid w:val="00840892"/>
    <w:rsid w:val="00840C45"/>
    <w:rsid w:val="008413D1"/>
    <w:rsid w:val="008416B6"/>
    <w:rsid w:val="008416CB"/>
    <w:rsid w:val="00841719"/>
    <w:rsid w:val="008418BF"/>
    <w:rsid w:val="00841B73"/>
    <w:rsid w:val="0084237A"/>
    <w:rsid w:val="008425B3"/>
    <w:rsid w:val="0084274F"/>
    <w:rsid w:val="00842758"/>
    <w:rsid w:val="008428D4"/>
    <w:rsid w:val="00842A88"/>
    <w:rsid w:val="00842B0B"/>
    <w:rsid w:val="00842B0E"/>
    <w:rsid w:val="008432B2"/>
    <w:rsid w:val="00843385"/>
    <w:rsid w:val="008434E7"/>
    <w:rsid w:val="00843752"/>
    <w:rsid w:val="00843846"/>
    <w:rsid w:val="00843B41"/>
    <w:rsid w:val="00843B64"/>
    <w:rsid w:val="00843D6C"/>
    <w:rsid w:val="00843DC7"/>
    <w:rsid w:val="00843F52"/>
    <w:rsid w:val="008440A7"/>
    <w:rsid w:val="00844151"/>
    <w:rsid w:val="008442ED"/>
    <w:rsid w:val="00844301"/>
    <w:rsid w:val="0084493D"/>
    <w:rsid w:val="00844AB7"/>
    <w:rsid w:val="00844E9E"/>
    <w:rsid w:val="00844F5D"/>
    <w:rsid w:val="00845023"/>
    <w:rsid w:val="0084526B"/>
    <w:rsid w:val="0084573C"/>
    <w:rsid w:val="008457FF"/>
    <w:rsid w:val="00845C5D"/>
    <w:rsid w:val="00845D31"/>
    <w:rsid w:val="00845FCE"/>
    <w:rsid w:val="0084623E"/>
    <w:rsid w:val="008462C1"/>
    <w:rsid w:val="0084634D"/>
    <w:rsid w:val="008463ED"/>
    <w:rsid w:val="00846512"/>
    <w:rsid w:val="00846684"/>
    <w:rsid w:val="008466EF"/>
    <w:rsid w:val="0084747A"/>
    <w:rsid w:val="00847507"/>
    <w:rsid w:val="0084780F"/>
    <w:rsid w:val="0084797B"/>
    <w:rsid w:val="00847E02"/>
    <w:rsid w:val="00850298"/>
    <w:rsid w:val="00850477"/>
    <w:rsid w:val="0085047E"/>
    <w:rsid w:val="008504F0"/>
    <w:rsid w:val="00850667"/>
    <w:rsid w:val="00850699"/>
    <w:rsid w:val="00850839"/>
    <w:rsid w:val="0085091E"/>
    <w:rsid w:val="00850BBF"/>
    <w:rsid w:val="00850C29"/>
    <w:rsid w:val="00850D7D"/>
    <w:rsid w:val="00850FEE"/>
    <w:rsid w:val="00851369"/>
    <w:rsid w:val="00851864"/>
    <w:rsid w:val="00851868"/>
    <w:rsid w:val="00851CAD"/>
    <w:rsid w:val="00851CED"/>
    <w:rsid w:val="00851D82"/>
    <w:rsid w:val="00851DB2"/>
    <w:rsid w:val="00851E91"/>
    <w:rsid w:val="008523EC"/>
    <w:rsid w:val="00852887"/>
    <w:rsid w:val="008529A6"/>
    <w:rsid w:val="00852D5F"/>
    <w:rsid w:val="00852D77"/>
    <w:rsid w:val="00852D97"/>
    <w:rsid w:val="00852DB7"/>
    <w:rsid w:val="00852DFB"/>
    <w:rsid w:val="00852EF2"/>
    <w:rsid w:val="00853429"/>
    <w:rsid w:val="00853483"/>
    <w:rsid w:val="00853A8C"/>
    <w:rsid w:val="00853C84"/>
    <w:rsid w:val="00854418"/>
    <w:rsid w:val="008545DD"/>
    <w:rsid w:val="0085462C"/>
    <w:rsid w:val="008546BD"/>
    <w:rsid w:val="00854760"/>
    <w:rsid w:val="0085483F"/>
    <w:rsid w:val="00854D17"/>
    <w:rsid w:val="00854FED"/>
    <w:rsid w:val="0085514B"/>
    <w:rsid w:val="00855320"/>
    <w:rsid w:val="0085544B"/>
    <w:rsid w:val="008554B9"/>
    <w:rsid w:val="00855915"/>
    <w:rsid w:val="00855A64"/>
    <w:rsid w:val="00855C4E"/>
    <w:rsid w:val="00855C79"/>
    <w:rsid w:val="00855C9A"/>
    <w:rsid w:val="008563C8"/>
    <w:rsid w:val="00856431"/>
    <w:rsid w:val="00856597"/>
    <w:rsid w:val="00856643"/>
    <w:rsid w:val="008567D5"/>
    <w:rsid w:val="00856821"/>
    <w:rsid w:val="008568F2"/>
    <w:rsid w:val="008569CE"/>
    <w:rsid w:val="00856AD6"/>
    <w:rsid w:val="00856C33"/>
    <w:rsid w:val="00856E8A"/>
    <w:rsid w:val="00856E93"/>
    <w:rsid w:val="00856EED"/>
    <w:rsid w:val="00857033"/>
    <w:rsid w:val="00857163"/>
    <w:rsid w:val="008575CD"/>
    <w:rsid w:val="008579DB"/>
    <w:rsid w:val="00857C8B"/>
    <w:rsid w:val="00857E2B"/>
    <w:rsid w:val="00860215"/>
    <w:rsid w:val="0086047C"/>
    <w:rsid w:val="008604E6"/>
    <w:rsid w:val="008604EF"/>
    <w:rsid w:val="00860683"/>
    <w:rsid w:val="00860799"/>
    <w:rsid w:val="00860987"/>
    <w:rsid w:val="00860BF4"/>
    <w:rsid w:val="00860C65"/>
    <w:rsid w:val="00860EB1"/>
    <w:rsid w:val="008616E3"/>
    <w:rsid w:val="00861835"/>
    <w:rsid w:val="008618AD"/>
    <w:rsid w:val="00861A0C"/>
    <w:rsid w:val="00861FCD"/>
    <w:rsid w:val="008620ED"/>
    <w:rsid w:val="008623B0"/>
    <w:rsid w:val="008626BC"/>
    <w:rsid w:val="0086281C"/>
    <w:rsid w:val="00862C88"/>
    <w:rsid w:val="00862F28"/>
    <w:rsid w:val="00863026"/>
    <w:rsid w:val="0086306F"/>
    <w:rsid w:val="008631EA"/>
    <w:rsid w:val="008636D3"/>
    <w:rsid w:val="008637C1"/>
    <w:rsid w:val="0086393E"/>
    <w:rsid w:val="00863AD0"/>
    <w:rsid w:val="00863C0E"/>
    <w:rsid w:val="00863EBE"/>
    <w:rsid w:val="00864005"/>
    <w:rsid w:val="00864197"/>
    <w:rsid w:val="008643A7"/>
    <w:rsid w:val="008644F8"/>
    <w:rsid w:val="008645A4"/>
    <w:rsid w:val="00864876"/>
    <w:rsid w:val="00864AD1"/>
    <w:rsid w:val="00864AF2"/>
    <w:rsid w:val="00864D45"/>
    <w:rsid w:val="00864E79"/>
    <w:rsid w:val="00865424"/>
    <w:rsid w:val="0086559C"/>
    <w:rsid w:val="008656DE"/>
    <w:rsid w:val="00865723"/>
    <w:rsid w:val="0086589B"/>
    <w:rsid w:val="008658E7"/>
    <w:rsid w:val="00865F06"/>
    <w:rsid w:val="00865F9E"/>
    <w:rsid w:val="008661EB"/>
    <w:rsid w:val="00866408"/>
    <w:rsid w:val="00866737"/>
    <w:rsid w:val="008667E2"/>
    <w:rsid w:val="00866813"/>
    <w:rsid w:val="0086681D"/>
    <w:rsid w:val="00866868"/>
    <w:rsid w:val="00866941"/>
    <w:rsid w:val="0086696E"/>
    <w:rsid w:val="00866AB3"/>
    <w:rsid w:val="00866F34"/>
    <w:rsid w:val="008670D7"/>
    <w:rsid w:val="0086717F"/>
    <w:rsid w:val="00867212"/>
    <w:rsid w:val="0086738E"/>
    <w:rsid w:val="0086747B"/>
    <w:rsid w:val="008674D9"/>
    <w:rsid w:val="008675B6"/>
    <w:rsid w:val="008675E3"/>
    <w:rsid w:val="00867754"/>
    <w:rsid w:val="008677BA"/>
    <w:rsid w:val="0086791E"/>
    <w:rsid w:val="00867B8C"/>
    <w:rsid w:val="00867C5D"/>
    <w:rsid w:val="00867CA6"/>
    <w:rsid w:val="00867D43"/>
    <w:rsid w:val="00867EBE"/>
    <w:rsid w:val="00870060"/>
    <w:rsid w:val="008700C4"/>
    <w:rsid w:val="008700E1"/>
    <w:rsid w:val="00870648"/>
    <w:rsid w:val="00870AF5"/>
    <w:rsid w:val="00870C73"/>
    <w:rsid w:val="00870C79"/>
    <w:rsid w:val="00870F2C"/>
    <w:rsid w:val="00871103"/>
    <w:rsid w:val="00871191"/>
    <w:rsid w:val="008712EA"/>
    <w:rsid w:val="0087197F"/>
    <w:rsid w:val="0087198C"/>
    <w:rsid w:val="00871C80"/>
    <w:rsid w:val="00871CAC"/>
    <w:rsid w:val="008720F4"/>
    <w:rsid w:val="0087217D"/>
    <w:rsid w:val="008722BD"/>
    <w:rsid w:val="00872388"/>
    <w:rsid w:val="008723AF"/>
    <w:rsid w:val="00872661"/>
    <w:rsid w:val="008727A1"/>
    <w:rsid w:val="00872C34"/>
    <w:rsid w:val="00872CCA"/>
    <w:rsid w:val="008732DB"/>
    <w:rsid w:val="00873594"/>
    <w:rsid w:val="008736D7"/>
    <w:rsid w:val="00873734"/>
    <w:rsid w:val="00873744"/>
    <w:rsid w:val="00873936"/>
    <w:rsid w:val="00873B54"/>
    <w:rsid w:val="00873C49"/>
    <w:rsid w:val="00874095"/>
    <w:rsid w:val="008740BE"/>
    <w:rsid w:val="00874113"/>
    <w:rsid w:val="0087427F"/>
    <w:rsid w:val="008742E3"/>
    <w:rsid w:val="008744AD"/>
    <w:rsid w:val="00874970"/>
    <w:rsid w:val="00874D62"/>
    <w:rsid w:val="00874D95"/>
    <w:rsid w:val="00875090"/>
    <w:rsid w:val="008751EA"/>
    <w:rsid w:val="008753CD"/>
    <w:rsid w:val="008753FC"/>
    <w:rsid w:val="00875568"/>
    <w:rsid w:val="0087571D"/>
    <w:rsid w:val="008757E3"/>
    <w:rsid w:val="00875D32"/>
    <w:rsid w:val="00875D92"/>
    <w:rsid w:val="00876004"/>
    <w:rsid w:val="008762AB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3CF"/>
    <w:rsid w:val="00877441"/>
    <w:rsid w:val="00877810"/>
    <w:rsid w:val="00877A62"/>
    <w:rsid w:val="00877B83"/>
    <w:rsid w:val="00877C75"/>
    <w:rsid w:val="00877D76"/>
    <w:rsid w:val="00877EE3"/>
    <w:rsid w:val="008800D4"/>
    <w:rsid w:val="00880178"/>
    <w:rsid w:val="00880B81"/>
    <w:rsid w:val="00880C15"/>
    <w:rsid w:val="00880CD9"/>
    <w:rsid w:val="00881114"/>
    <w:rsid w:val="008812C0"/>
    <w:rsid w:val="008813D6"/>
    <w:rsid w:val="00881737"/>
    <w:rsid w:val="008817F4"/>
    <w:rsid w:val="00881826"/>
    <w:rsid w:val="00881AA5"/>
    <w:rsid w:val="00881B4F"/>
    <w:rsid w:val="00881B57"/>
    <w:rsid w:val="00881B65"/>
    <w:rsid w:val="00881D15"/>
    <w:rsid w:val="00881EA1"/>
    <w:rsid w:val="00881F4E"/>
    <w:rsid w:val="00882135"/>
    <w:rsid w:val="008822E5"/>
    <w:rsid w:val="008823B2"/>
    <w:rsid w:val="008824AD"/>
    <w:rsid w:val="00882527"/>
    <w:rsid w:val="00882CB5"/>
    <w:rsid w:val="0088305C"/>
    <w:rsid w:val="0088336E"/>
    <w:rsid w:val="00883650"/>
    <w:rsid w:val="0088370F"/>
    <w:rsid w:val="0088397A"/>
    <w:rsid w:val="00883ADC"/>
    <w:rsid w:val="00883DB4"/>
    <w:rsid w:val="00884373"/>
    <w:rsid w:val="0088445E"/>
    <w:rsid w:val="00884489"/>
    <w:rsid w:val="008845C4"/>
    <w:rsid w:val="00884B8F"/>
    <w:rsid w:val="00885141"/>
    <w:rsid w:val="00885156"/>
    <w:rsid w:val="0088523F"/>
    <w:rsid w:val="00885504"/>
    <w:rsid w:val="008855F9"/>
    <w:rsid w:val="0088575B"/>
    <w:rsid w:val="00885BC1"/>
    <w:rsid w:val="008862D6"/>
    <w:rsid w:val="00886310"/>
    <w:rsid w:val="008865AD"/>
    <w:rsid w:val="0088693E"/>
    <w:rsid w:val="008869FF"/>
    <w:rsid w:val="00886C2F"/>
    <w:rsid w:val="00886CDF"/>
    <w:rsid w:val="008870D6"/>
    <w:rsid w:val="008872FD"/>
    <w:rsid w:val="0088780B"/>
    <w:rsid w:val="00887951"/>
    <w:rsid w:val="00887957"/>
    <w:rsid w:val="00887A69"/>
    <w:rsid w:val="00887B0B"/>
    <w:rsid w:val="00890177"/>
    <w:rsid w:val="00890427"/>
    <w:rsid w:val="008904FB"/>
    <w:rsid w:val="0089057A"/>
    <w:rsid w:val="0089060A"/>
    <w:rsid w:val="008908C0"/>
    <w:rsid w:val="00890A65"/>
    <w:rsid w:val="00890A85"/>
    <w:rsid w:val="00890E62"/>
    <w:rsid w:val="00890F20"/>
    <w:rsid w:val="00891150"/>
    <w:rsid w:val="008911A8"/>
    <w:rsid w:val="008911FF"/>
    <w:rsid w:val="00891225"/>
    <w:rsid w:val="0089136F"/>
    <w:rsid w:val="008917FB"/>
    <w:rsid w:val="00891B02"/>
    <w:rsid w:val="00891CBE"/>
    <w:rsid w:val="00892049"/>
    <w:rsid w:val="00892217"/>
    <w:rsid w:val="0089255E"/>
    <w:rsid w:val="00892664"/>
    <w:rsid w:val="0089272A"/>
    <w:rsid w:val="008927AD"/>
    <w:rsid w:val="00892959"/>
    <w:rsid w:val="00892A47"/>
    <w:rsid w:val="00892AE2"/>
    <w:rsid w:val="00892B7E"/>
    <w:rsid w:val="00893003"/>
    <w:rsid w:val="008933FE"/>
    <w:rsid w:val="00893475"/>
    <w:rsid w:val="008935DA"/>
    <w:rsid w:val="0089368A"/>
    <w:rsid w:val="008936B6"/>
    <w:rsid w:val="008937E1"/>
    <w:rsid w:val="008937EF"/>
    <w:rsid w:val="00893828"/>
    <w:rsid w:val="008938FF"/>
    <w:rsid w:val="00893BE9"/>
    <w:rsid w:val="00893D3D"/>
    <w:rsid w:val="00893F85"/>
    <w:rsid w:val="008946CB"/>
    <w:rsid w:val="008947B1"/>
    <w:rsid w:val="008948DE"/>
    <w:rsid w:val="00894F7E"/>
    <w:rsid w:val="0089513B"/>
    <w:rsid w:val="008954F1"/>
    <w:rsid w:val="008958B6"/>
    <w:rsid w:val="00895D6A"/>
    <w:rsid w:val="00895DD2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6C44"/>
    <w:rsid w:val="00896DC8"/>
    <w:rsid w:val="00897082"/>
    <w:rsid w:val="008970CD"/>
    <w:rsid w:val="00897213"/>
    <w:rsid w:val="00897267"/>
    <w:rsid w:val="00897372"/>
    <w:rsid w:val="00897427"/>
    <w:rsid w:val="008974F1"/>
    <w:rsid w:val="008975F5"/>
    <w:rsid w:val="008976B7"/>
    <w:rsid w:val="008978ED"/>
    <w:rsid w:val="00897EAD"/>
    <w:rsid w:val="008A00E5"/>
    <w:rsid w:val="008A01A1"/>
    <w:rsid w:val="008A0505"/>
    <w:rsid w:val="008A06E4"/>
    <w:rsid w:val="008A08A0"/>
    <w:rsid w:val="008A0C39"/>
    <w:rsid w:val="008A1000"/>
    <w:rsid w:val="008A1093"/>
    <w:rsid w:val="008A11D5"/>
    <w:rsid w:val="008A14AE"/>
    <w:rsid w:val="008A14D5"/>
    <w:rsid w:val="008A1542"/>
    <w:rsid w:val="008A1678"/>
    <w:rsid w:val="008A1B81"/>
    <w:rsid w:val="008A1E10"/>
    <w:rsid w:val="008A1E15"/>
    <w:rsid w:val="008A1FC7"/>
    <w:rsid w:val="008A2028"/>
    <w:rsid w:val="008A217D"/>
    <w:rsid w:val="008A2613"/>
    <w:rsid w:val="008A26F6"/>
    <w:rsid w:val="008A2794"/>
    <w:rsid w:val="008A29C9"/>
    <w:rsid w:val="008A2AA3"/>
    <w:rsid w:val="008A2C7F"/>
    <w:rsid w:val="008A2D76"/>
    <w:rsid w:val="008A2F8F"/>
    <w:rsid w:val="008A354D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584"/>
    <w:rsid w:val="008A4780"/>
    <w:rsid w:val="008A4875"/>
    <w:rsid w:val="008A48E7"/>
    <w:rsid w:val="008A4CBF"/>
    <w:rsid w:val="008A4F5E"/>
    <w:rsid w:val="008A533F"/>
    <w:rsid w:val="008A5396"/>
    <w:rsid w:val="008A5519"/>
    <w:rsid w:val="008A5549"/>
    <w:rsid w:val="008A5579"/>
    <w:rsid w:val="008A55A2"/>
    <w:rsid w:val="008A566E"/>
    <w:rsid w:val="008A5815"/>
    <w:rsid w:val="008A5B9F"/>
    <w:rsid w:val="008A5DD7"/>
    <w:rsid w:val="008A5FE5"/>
    <w:rsid w:val="008A6115"/>
    <w:rsid w:val="008A61DD"/>
    <w:rsid w:val="008A6534"/>
    <w:rsid w:val="008A6849"/>
    <w:rsid w:val="008A6A2B"/>
    <w:rsid w:val="008A6A41"/>
    <w:rsid w:val="008A6F48"/>
    <w:rsid w:val="008A717B"/>
    <w:rsid w:val="008A71D0"/>
    <w:rsid w:val="008A71DC"/>
    <w:rsid w:val="008A740F"/>
    <w:rsid w:val="008A7415"/>
    <w:rsid w:val="008A78C7"/>
    <w:rsid w:val="008A7900"/>
    <w:rsid w:val="008A7F6D"/>
    <w:rsid w:val="008B0320"/>
    <w:rsid w:val="008B0653"/>
    <w:rsid w:val="008B077E"/>
    <w:rsid w:val="008B07EA"/>
    <w:rsid w:val="008B08A4"/>
    <w:rsid w:val="008B08F1"/>
    <w:rsid w:val="008B0C84"/>
    <w:rsid w:val="008B0CE9"/>
    <w:rsid w:val="008B11AA"/>
    <w:rsid w:val="008B1397"/>
    <w:rsid w:val="008B1451"/>
    <w:rsid w:val="008B168C"/>
    <w:rsid w:val="008B16E6"/>
    <w:rsid w:val="008B1706"/>
    <w:rsid w:val="008B176B"/>
    <w:rsid w:val="008B17BD"/>
    <w:rsid w:val="008B18F5"/>
    <w:rsid w:val="008B1F59"/>
    <w:rsid w:val="008B222E"/>
    <w:rsid w:val="008B236A"/>
    <w:rsid w:val="008B275F"/>
    <w:rsid w:val="008B286E"/>
    <w:rsid w:val="008B2CE2"/>
    <w:rsid w:val="008B2DF0"/>
    <w:rsid w:val="008B30C8"/>
    <w:rsid w:val="008B315A"/>
    <w:rsid w:val="008B3174"/>
    <w:rsid w:val="008B3925"/>
    <w:rsid w:val="008B392B"/>
    <w:rsid w:val="008B3BBA"/>
    <w:rsid w:val="008B3C2A"/>
    <w:rsid w:val="008B40CD"/>
    <w:rsid w:val="008B4266"/>
    <w:rsid w:val="008B42CB"/>
    <w:rsid w:val="008B457F"/>
    <w:rsid w:val="008B4645"/>
    <w:rsid w:val="008B4718"/>
    <w:rsid w:val="008B47D3"/>
    <w:rsid w:val="008B4AE3"/>
    <w:rsid w:val="008B4AED"/>
    <w:rsid w:val="008B501F"/>
    <w:rsid w:val="008B5071"/>
    <w:rsid w:val="008B542F"/>
    <w:rsid w:val="008B55EC"/>
    <w:rsid w:val="008B55FA"/>
    <w:rsid w:val="008B5916"/>
    <w:rsid w:val="008B5A4B"/>
    <w:rsid w:val="008B5BFA"/>
    <w:rsid w:val="008B5C8D"/>
    <w:rsid w:val="008B5E08"/>
    <w:rsid w:val="008B6009"/>
    <w:rsid w:val="008B650B"/>
    <w:rsid w:val="008B6537"/>
    <w:rsid w:val="008B6785"/>
    <w:rsid w:val="008B67A2"/>
    <w:rsid w:val="008B6909"/>
    <w:rsid w:val="008B6A02"/>
    <w:rsid w:val="008B6A6E"/>
    <w:rsid w:val="008B6C46"/>
    <w:rsid w:val="008B7221"/>
    <w:rsid w:val="008B72C7"/>
    <w:rsid w:val="008B754C"/>
    <w:rsid w:val="008B7609"/>
    <w:rsid w:val="008B775F"/>
    <w:rsid w:val="008B796D"/>
    <w:rsid w:val="008B7A57"/>
    <w:rsid w:val="008B7CE7"/>
    <w:rsid w:val="008B7FF2"/>
    <w:rsid w:val="008C0095"/>
    <w:rsid w:val="008C0261"/>
    <w:rsid w:val="008C0270"/>
    <w:rsid w:val="008C02E4"/>
    <w:rsid w:val="008C0705"/>
    <w:rsid w:val="008C0BFA"/>
    <w:rsid w:val="008C0DA5"/>
    <w:rsid w:val="008C0F4D"/>
    <w:rsid w:val="008C1516"/>
    <w:rsid w:val="008C15D7"/>
    <w:rsid w:val="008C1902"/>
    <w:rsid w:val="008C1A5E"/>
    <w:rsid w:val="008C1B7B"/>
    <w:rsid w:val="008C1C0E"/>
    <w:rsid w:val="008C1DBC"/>
    <w:rsid w:val="008C1E6D"/>
    <w:rsid w:val="008C1F22"/>
    <w:rsid w:val="008C1F32"/>
    <w:rsid w:val="008C21BE"/>
    <w:rsid w:val="008C225C"/>
    <w:rsid w:val="008C2286"/>
    <w:rsid w:val="008C268B"/>
    <w:rsid w:val="008C28E5"/>
    <w:rsid w:val="008C29F1"/>
    <w:rsid w:val="008C2A2B"/>
    <w:rsid w:val="008C2DE7"/>
    <w:rsid w:val="008C2E18"/>
    <w:rsid w:val="008C2FDC"/>
    <w:rsid w:val="008C31BE"/>
    <w:rsid w:val="008C3AD9"/>
    <w:rsid w:val="008C3B24"/>
    <w:rsid w:val="008C3D99"/>
    <w:rsid w:val="008C3E64"/>
    <w:rsid w:val="008C3F44"/>
    <w:rsid w:val="008C3FB9"/>
    <w:rsid w:val="008C3FBF"/>
    <w:rsid w:val="008C4246"/>
    <w:rsid w:val="008C44DB"/>
    <w:rsid w:val="008C46A5"/>
    <w:rsid w:val="008C4819"/>
    <w:rsid w:val="008C4925"/>
    <w:rsid w:val="008C494C"/>
    <w:rsid w:val="008C4991"/>
    <w:rsid w:val="008C4A86"/>
    <w:rsid w:val="008C4C18"/>
    <w:rsid w:val="008C4F4A"/>
    <w:rsid w:val="008C5055"/>
    <w:rsid w:val="008C51E7"/>
    <w:rsid w:val="008C5310"/>
    <w:rsid w:val="008C5502"/>
    <w:rsid w:val="008C5939"/>
    <w:rsid w:val="008C5C7E"/>
    <w:rsid w:val="008C5D73"/>
    <w:rsid w:val="008C61DD"/>
    <w:rsid w:val="008C6317"/>
    <w:rsid w:val="008C65A7"/>
    <w:rsid w:val="008C6643"/>
    <w:rsid w:val="008C67A4"/>
    <w:rsid w:val="008C716F"/>
    <w:rsid w:val="008C7645"/>
    <w:rsid w:val="008C764B"/>
    <w:rsid w:val="008C76F4"/>
    <w:rsid w:val="008C7786"/>
    <w:rsid w:val="008C77AC"/>
    <w:rsid w:val="008C7C44"/>
    <w:rsid w:val="008C7D00"/>
    <w:rsid w:val="008C7D31"/>
    <w:rsid w:val="008C7F62"/>
    <w:rsid w:val="008C7FAB"/>
    <w:rsid w:val="008D00BE"/>
    <w:rsid w:val="008D034D"/>
    <w:rsid w:val="008D0608"/>
    <w:rsid w:val="008D07DB"/>
    <w:rsid w:val="008D08C3"/>
    <w:rsid w:val="008D0939"/>
    <w:rsid w:val="008D097F"/>
    <w:rsid w:val="008D0B1A"/>
    <w:rsid w:val="008D0BDF"/>
    <w:rsid w:val="008D0D11"/>
    <w:rsid w:val="008D0D6C"/>
    <w:rsid w:val="008D0F2F"/>
    <w:rsid w:val="008D104F"/>
    <w:rsid w:val="008D11F6"/>
    <w:rsid w:val="008D1237"/>
    <w:rsid w:val="008D13A2"/>
    <w:rsid w:val="008D13C8"/>
    <w:rsid w:val="008D1583"/>
    <w:rsid w:val="008D1D7D"/>
    <w:rsid w:val="008D1FBC"/>
    <w:rsid w:val="008D1FD6"/>
    <w:rsid w:val="008D2015"/>
    <w:rsid w:val="008D2287"/>
    <w:rsid w:val="008D22B2"/>
    <w:rsid w:val="008D23BA"/>
    <w:rsid w:val="008D2687"/>
    <w:rsid w:val="008D269C"/>
    <w:rsid w:val="008D2927"/>
    <w:rsid w:val="008D2CEF"/>
    <w:rsid w:val="008D2E4D"/>
    <w:rsid w:val="008D2F12"/>
    <w:rsid w:val="008D3080"/>
    <w:rsid w:val="008D30EA"/>
    <w:rsid w:val="008D3449"/>
    <w:rsid w:val="008D373C"/>
    <w:rsid w:val="008D37E5"/>
    <w:rsid w:val="008D3848"/>
    <w:rsid w:val="008D3956"/>
    <w:rsid w:val="008D3A0E"/>
    <w:rsid w:val="008D3FE2"/>
    <w:rsid w:val="008D4275"/>
    <w:rsid w:val="008D42A1"/>
    <w:rsid w:val="008D43C9"/>
    <w:rsid w:val="008D459F"/>
    <w:rsid w:val="008D4604"/>
    <w:rsid w:val="008D4832"/>
    <w:rsid w:val="008D494A"/>
    <w:rsid w:val="008D4DD7"/>
    <w:rsid w:val="008D50E4"/>
    <w:rsid w:val="008D56B2"/>
    <w:rsid w:val="008D58FC"/>
    <w:rsid w:val="008D5CE7"/>
    <w:rsid w:val="008D5D6A"/>
    <w:rsid w:val="008D5E24"/>
    <w:rsid w:val="008D5E33"/>
    <w:rsid w:val="008D5E68"/>
    <w:rsid w:val="008D602B"/>
    <w:rsid w:val="008D609A"/>
    <w:rsid w:val="008D60B2"/>
    <w:rsid w:val="008D634E"/>
    <w:rsid w:val="008D6378"/>
    <w:rsid w:val="008D6899"/>
    <w:rsid w:val="008D69A5"/>
    <w:rsid w:val="008D6A89"/>
    <w:rsid w:val="008D6ADE"/>
    <w:rsid w:val="008D6B5A"/>
    <w:rsid w:val="008D6C39"/>
    <w:rsid w:val="008D6CC6"/>
    <w:rsid w:val="008D6D8C"/>
    <w:rsid w:val="008D6DCB"/>
    <w:rsid w:val="008D6EAB"/>
    <w:rsid w:val="008D6F4A"/>
    <w:rsid w:val="008D70CF"/>
    <w:rsid w:val="008D72F5"/>
    <w:rsid w:val="008D767F"/>
    <w:rsid w:val="008D774E"/>
    <w:rsid w:val="008D78A7"/>
    <w:rsid w:val="008D7B35"/>
    <w:rsid w:val="008D7BDC"/>
    <w:rsid w:val="008D7C28"/>
    <w:rsid w:val="008D7CB4"/>
    <w:rsid w:val="008D7CCE"/>
    <w:rsid w:val="008D7DCF"/>
    <w:rsid w:val="008D7E9C"/>
    <w:rsid w:val="008E02CD"/>
    <w:rsid w:val="008E076D"/>
    <w:rsid w:val="008E09BF"/>
    <w:rsid w:val="008E0ABD"/>
    <w:rsid w:val="008E0BB3"/>
    <w:rsid w:val="008E0E58"/>
    <w:rsid w:val="008E0FBD"/>
    <w:rsid w:val="008E10FB"/>
    <w:rsid w:val="008E15AB"/>
    <w:rsid w:val="008E16EC"/>
    <w:rsid w:val="008E1E73"/>
    <w:rsid w:val="008E1F64"/>
    <w:rsid w:val="008E2035"/>
    <w:rsid w:val="008E2134"/>
    <w:rsid w:val="008E23E6"/>
    <w:rsid w:val="008E2636"/>
    <w:rsid w:val="008E26DD"/>
    <w:rsid w:val="008E27DB"/>
    <w:rsid w:val="008E283B"/>
    <w:rsid w:val="008E28CF"/>
    <w:rsid w:val="008E2A2E"/>
    <w:rsid w:val="008E2AD3"/>
    <w:rsid w:val="008E2B5D"/>
    <w:rsid w:val="008E3045"/>
    <w:rsid w:val="008E3312"/>
    <w:rsid w:val="008E348D"/>
    <w:rsid w:val="008E3815"/>
    <w:rsid w:val="008E3D24"/>
    <w:rsid w:val="008E3E2D"/>
    <w:rsid w:val="008E4127"/>
    <w:rsid w:val="008E429F"/>
    <w:rsid w:val="008E435C"/>
    <w:rsid w:val="008E4543"/>
    <w:rsid w:val="008E4A45"/>
    <w:rsid w:val="008E4B10"/>
    <w:rsid w:val="008E4B33"/>
    <w:rsid w:val="008E4CE2"/>
    <w:rsid w:val="008E4CFE"/>
    <w:rsid w:val="008E4D88"/>
    <w:rsid w:val="008E4E2F"/>
    <w:rsid w:val="008E4F5E"/>
    <w:rsid w:val="008E502C"/>
    <w:rsid w:val="008E5063"/>
    <w:rsid w:val="008E506C"/>
    <w:rsid w:val="008E5159"/>
    <w:rsid w:val="008E51BB"/>
    <w:rsid w:val="008E5481"/>
    <w:rsid w:val="008E58E2"/>
    <w:rsid w:val="008E5957"/>
    <w:rsid w:val="008E5CF2"/>
    <w:rsid w:val="008E5ECF"/>
    <w:rsid w:val="008E613B"/>
    <w:rsid w:val="008E6196"/>
    <w:rsid w:val="008E6395"/>
    <w:rsid w:val="008E63F1"/>
    <w:rsid w:val="008E6552"/>
    <w:rsid w:val="008E6619"/>
    <w:rsid w:val="008E66CD"/>
    <w:rsid w:val="008E67EF"/>
    <w:rsid w:val="008E6AD0"/>
    <w:rsid w:val="008E6F1B"/>
    <w:rsid w:val="008E6FD1"/>
    <w:rsid w:val="008E718F"/>
    <w:rsid w:val="008E74F2"/>
    <w:rsid w:val="008E75B0"/>
    <w:rsid w:val="008E7978"/>
    <w:rsid w:val="008E7E68"/>
    <w:rsid w:val="008E7F6A"/>
    <w:rsid w:val="008F012E"/>
    <w:rsid w:val="008F06B6"/>
    <w:rsid w:val="008F0761"/>
    <w:rsid w:val="008F0958"/>
    <w:rsid w:val="008F0A86"/>
    <w:rsid w:val="008F0AF6"/>
    <w:rsid w:val="008F0AFF"/>
    <w:rsid w:val="008F0D71"/>
    <w:rsid w:val="008F0F26"/>
    <w:rsid w:val="008F1333"/>
    <w:rsid w:val="008F13EF"/>
    <w:rsid w:val="008F1532"/>
    <w:rsid w:val="008F1550"/>
    <w:rsid w:val="008F17F3"/>
    <w:rsid w:val="008F1A5D"/>
    <w:rsid w:val="008F1B23"/>
    <w:rsid w:val="008F1B9A"/>
    <w:rsid w:val="008F1C32"/>
    <w:rsid w:val="008F1C51"/>
    <w:rsid w:val="008F20C7"/>
    <w:rsid w:val="008F236F"/>
    <w:rsid w:val="008F25C6"/>
    <w:rsid w:val="008F2943"/>
    <w:rsid w:val="008F29E9"/>
    <w:rsid w:val="008F2B5F"/>
    <w:rsid w:val="008F3030"/>
    <w:rsid w:val="008F31B5"/>
    <w:rsid w:val="008F3444"/>
    <w:rsid w:val="008F363C"/>
    <w:rsid w:val="008F38EF"/>
    <w:rsid w:val="008F3B7E"/>
    <w:rsid w:val="008F3BCC"/>
    <w:rsid w:val="008F3C53"/>
    <w:rsid w:val="008F3D56"/>
    <w:rsid w:val="008F4083"/>
    <w:rsid w:val="008F423F"/>
    <w:rsid w:val="008F441F"/>
    <w:rsid w:val="008F44E6"/>
    <w:rsid w:val="008F45A9"/>
    <w:rsid w:val="008F463D"/>
    <w:rsid w:val="008F4729"/>
    <w:rsid w:val="008F482D"/>
    <w:rsid w:val="008F4932"/>
    <w:rsid w:val="008F49B3"/>
    <w:rsid w:val="008F4A97"/>
    <w:rsid w:val="008F4AD6"/>
    <w:rsid w:val="008F4D95"/>
    <w:rsid w:val="008F50E0"/>
    <w:rsid w:val="008F52CE"/>
    <w:rsid w:val="008F53FC"/>
    <w:rsid w:val="008F5C02"/>
    <w:rsid w:val="008F5CC4"/>
    <w:rsid w:val="008F601C"/>
    <w:rsid w:val="008F614B"/>
    <w:rsid w:val="008F624E"/>
    <w:rsid w:val="008F67C9"/>
    <w:rsid w:val="008F698C"/>
    <w:rsid w:val="008F6A36"/>
    <w:rsid w:val="008F6A6D"/>
    <w:rsid w:val="008F6BBF"/>
    <w:rsid w:val="008F6C90"/>
    <w:rsid w:val="008F6CC5"/>
    <w:rsid w:val="008F6E13"/>
    <w:rsid w:val="008F6F31"/>
    <w:rsid w:val="008F6FFB"/>
    <w:rsid w:val="008F70B4"/>
    <w:rsid w:val="008F72CE"/>
    <w:rsid w:val="008F758D"/>
    <w:rsid w:val="008F780F"/>
    <w:rsid w:val="008F79C7"/>
    <w:rsid w:val="008F7EBF"/>
    <w:rsid w:val="008F7EE4"/>
    <w:rsid w:val="008F7EFA"/>
    <w:rsid w:val="00900044"/>
    <w:rsid w:val="0090020A"/>
    <w:rsid w:val="00900335"/>
    <w:rsid w:val="00900653"/>
    <w:rsid w:val="00900766"/>
    <w:rsid w:val="00900E94"/>
    <w:rsid w:val="00900FA0"/>
    <w:rsid w:val="0090102E"/>
    <w:rsid w:val="0090112F"/>
    <w:rsid w:val="00901279"/>
    <w:rsid w:val="00901374"/>
    <w:rsid w:val="009018C9"/>
    <w:rsid w:val="00901E36"/>
    <w:rsid w:val="0090266B"/>
    <w:rsid w:val="00902B08"/>
    <w:rsid w:val="00902D35"/>
    <w:rsid w:val="00902D9B"/>
    <w:rsid w:val="00903048"/>
    <w:rsid w:val="009030C0"/>
    <w:rsid w:val="00903146"/>
    <w:rsid w:val="0090339A"/>
    <w:rsid w:val="0090348B"/>
    <w:rsid w:val="009035D9"/>
    <w:rsid w:val="00903870"/>
    <w:rsid w:val="0090387B"/>
    <w:rsid w:val="0090394A"/>
    <w:rsid w:val="00903962"/>
    <w:rsid w:val="00903B65"/>
    <w:rsid w:val="00903E0C"/>
    <w:rsid w:val="00903E4F"/>
    <w:rsid w:val="00903F3D"/>
    <w:rsid w:val="009042D3"/>
    <w:rsid w:val="0090432C"/>
    <w:rsid w:val="00904648"/>
    <w:rsid w:val="00904843"/>
    <w:rsid w:val="00904846"/>
    <w:rsid w:val="009048D5"/>
    <w:rsid w:val="00904A4C"/>
    <w:rsid w:val="00904B54"/>
    <w:rsid w:val="00904F0A"/>
    <w:rsid w:val="00904FD2"/>
    <w:rsid w:val="0090504E"/>
    <w:rsid w:val="009056DA"/>
    <w:rsid w:val="00905767"/>
    <w:rsid w:val="009059C4"/>
    <w:rsid w:val="00905B07"/>
    <w:rsid w:val="00905C54"/>
    <w:rsid w:val="00905F36"/>
    <w:rsid w:val="00905FA3"/>
    <w:rsid w:val="00906694"/>
    <w:rsid w:val="0090674D"/>
    <w:rsid w:val="00906829"/>
    <w:rsid w:val="0090687F"/>
    <w:rsid w:val="00906CB3"/>
    <w:rsid w:val="00906F04"/>
    <w:rsid w:val="00906F49"/>
    <w:rsid w:val="00906F9E"/>
    <w:rsid w:val="0090703B"/>
    <w:rsid w:val="009070A8"/>
    <w:rsid w:val="009073D9"/>
    <w:rsid w:val="00907457"/>
    <w:rsid w:val="0090754A"/>
    <w:rsid w:val="00907F55"/>
    <w:rsid w:val="0091038C"/>
    <w:rsid w:val="0091049D"/>
    <w:rsid w:val="009104D4"/>
    <w:rsid w:val="009105B4"/>
    <w:rsid w:val="00910702"/>
    <w:rsid w:val="00910B68"/>
    <w:rsid w:val="00910F90"/>
    <w:rsid w:val="009110E9"/>
    <w:rsid w:val="0091117E"/>
    <w:rsid w:val="009113B4"/>
    <w:rsid w:val="00911562"/>
    <w:rsid w:val="00911863"/>
    <w:rsid w:val="00911A63"/>
    <w:rsid w:val="00911B37"/>
    <w:rsid w:val="00911C6C"/>
    <w:rsid w:val="00911DAC"/>
    <w:rsid w:val="00911F1C"/>
    <w:rsid w:val="00911F2C"/>
    <w:rsid w:val="009121AA"/>
    <w:rsid w:val="00912320"/>
    <w:rsid w:val="00912336"/>
    <w:rsid w:val="009123C1"/>
    <w:rsid w:val="009124BB"/>
    <w:rsid w:val="009124C5"/>
    <w:rsid w:val="0091255B"/>
    <w:rsid w:val="009126C1"/>
    <w:rsid w:val="00912908"/>
    <w:rsid w:val="00912A14"/>
    <w:rsid w:val="00912F11"/>
    <w:rsid w:val="009130DB"/>
    <w:rsid w:val="00913285"/>
    <w:rsid w:val="009132F6"/>
    <w:rsid w:val="00913823"/>
    <w:rsid w:val="00913894"/>
    <w:rsid w:val="0091396B"/>
    <w:rsid w:val="00913BE2"/>
    <w:rsid w:val="0091408C"/>
    <w:rsid w:val="009140C8"/>
    <w:rsid w:val="009141B6"/>
    <w:rsid w:val="009147D3"/>
    <w:rsid w:val="00914823"/>
    <w:rsid w:val="00914C79"/>
    <w:rsid w:val="00914FC8"/>
    <w:rsid w:val="00915034"/>
    <w:rsid w:val="0091526A"/>
    <w:rsid w:val="0091529D"/>
    <w:rsid w:val="009154DA"/>
    <w:rsid w:val="0091559D"/>
    <w:rsid w:val="009157B8"/>
    <w:rsid w:val="00915832"/>
    <w:rsid w:val="00915863"/>
    <w:rsid w:val="009158B7"/>
    <w:rsid w:val="009158CF"/>
    <w:rsid w:val="00915918"/>
    <w:rsid w:val="00915950"/>
    <w:rsid w:val="00915BE7"/>
    <w:rsid w:val="00915CF7"/>
    <w:rsid w:val="00915D07"/>
    <w:rsid w:val="00915D15"/>
    <w:rsid w:val="00915D79"/>
    <w:rsid w:val="00915EA0"/>
    <w:rsid w:val="00915EAF"/>
    <w:rsid w:val="009164DD"/>
    <w:rsid w:val="009167B6"/>
    <w:rsid w:val="00916A82"/>
    <w:rsid w:val="00916C01"/>
    <w:rsid w:val="00916DEC"/>
    <w:rsid w:val="00917276"/>
    <w:rsid w:val="0091760F"/>
    <w:rsid w:val="009176AD"/>
    <w:rsid w:val="009176E3"/>
    <w:rsid w:val="00917B1E"/>
    <w:rsid w:val="00917B2D"/>
    <w:rsid w:val="00917BA9"/>
    <w:rsid w:val="009201B7"/>
    <w:rsid w:val="009201F6"/>
    <w:rsid w:val="00920218"/>
    <w:rsid w:val="009204C9"/>
    <w:rsid w:val="0092067F"/>
    <w:rsid w:val="00920840"/>
    <w:rsid w:val="00920D15"/>
    <w:rsid w:val="00920E8B"/>
    <w:rsid w:val="00921429"/>
    <w:rsid w:val="009214BE"/>
    <w:rsid w:val="009217B1"/>
    <w:rsid w:val="009219B6"/>
    <w:rsid w:val="009219C7"/>
    <w:rsid w:val="00921CEB"/>
    <w:rsid w:val="00921E29"/>
    <w:rsid w:val="00921EED"/>
    <w:rsid w:val="0092206D"/>
    <w:rsid w:val="0092216D"/>
    <w:rsid w:val="009223B7"/>
    <w:rsid w:val="009223E1"/>
    <w:rsid w:val="00922483"/>
    <w:rsid w:val="00922771"/>
    <w:rsid w:val="009228E0"/>
    <w:rsid w:val="0092297F"/>
    <w:rsid w:val="009229B1"/>
    <w:rsid w:val="00922B75"/>
    <w:rsid w:val="00922BD3"/>
    <w:rsid w:val="00923176"/>
    <w:rsid w:val="00923183"/>
    <w:rsid w:val="009231B4"/>
    <w:rsid w:val="0092328B"/>
    <w:rsid w:val="00923879"/>
    <w:rsid w:val="00923EF6"/>
    <w:rsid w:val="00923FBA"/>
    <w:rsid w:val="00924969"/>
    <w:rsid w:val="00924A46"/>
    <w:rsid w:val="00924BB4"/>
    <w:rsid w:val="00924D79"/>
    <w:rsid w:val="00924D7F"/>
    <w:rsid w:val="0092504D"/>
    <w:rsid w:val="009252A6"/>
    <w:rsid w:val="009255CB"/>
    <w:rsid w:val="00925847"/>
    <w:rsid w:val="009258B8"/>
    <w:rsid w:val="00925A64"/>
    <w:rsid w:val="00925D3A"/>
    <w:rsid w:val="00925D6F"/>
    <w:rsid w:val="009264FF"/>
    <w:rsid w:val="009265B8"/>
    <w:rsid w:val="00926654"/>
    <w:rsid w:val="00926768"/>
    <w:rsid w:val="00926879"/>
    <w:rsid w:val="009270C4"/>
    <w:rsid w:val="00927376"/>
    <w:rsid w:val="00927909"/>
    <w:rsid w:val="00927B12"/>
    <w:rsid w:val="00927CBB"/>
    <w:rsid w:val="00927D42"/>
    <w:rsid w:val="0093001A"/>
    <w:rsid w:val="00930055"/>
    <w:rsid w:val="009301DE"/>
    <w:rsid w:val="009301E2"/>
    <w:rsid w:val="00930298"/>
    <w:rsid w:val="009305FD"/>
    <w:rsid w:val="009306DC"/>
    <w:rsid w:val="009308F2"/>
    <w:rsid w:val="00930A1B"/>
    <w:rsid w:val="00930BE7"/>
    <w:rsid w:val="00930CF1"/>
    <w:rsid w:val="009311E1"/>
    <w:rsid w:val="009314AE"/>
    <w:rsid w:val="009316A5"/>
    <w:rsid w:val="00931CB1"/>
    <w:rsid w:val="00931F5E"/>
    <w:rsid w:val="00931FA3"/>
    <w:rsid w:val="009321CE"/>
    <w:rsid w:val="00932440"/>
    <w:rsid w:val="0093277B"/>
    <w:rsid w:val="0093282C"/>
    <w:rsid w:val="00932BFC"/>
    <w:rsid w:val="00932C00"/>
    <w:rsid w:val="00932D9F"/>
    <w:rsid w:val="00932F2A"/>
    <w:rsid w:val="00932FF1"/>
    <w:rsid w:val="0093332E"/>
    <w:rsid w:val="009334EB"/>
    <w:rsid w:val="00933864"/>
    <w:rsid w:val="00933DDD"/>
    <w:rsid w:val="0093432D"/>
    <w:rsid w:val="0093435D"/>
    <w:rsid w:val="0093445B"/>
    <w:rsid w:val="0093459A"/>
    <w:rsid w:val="0093488C"/>
    <w:rsid w:val="00934F74"/>
    <w:rsid w:val="0093546B"/>
    <w:rsid w:val="00935716"/>
    <w:rsid w:val="00935A16"/>
    <w:rsid w:val="00935BA7"/>
    <w:rsid w:val="00935BD6"/>
    <w:rsid w:val="00935D1B"/>
    <w:rsid w:val="00935E25"/>
    <w:rsid w:val="009361CE"/>
    <w:rsid w:val="0093670F"/>
    <w:rsid w:val="00936783"/>
    <w:rsid w:val="009367F6"/>
    <w:rsid w:val="009369DB"/>
    <w:rsid w:val="00936E0C"/>
    <w:rsid w:val="00936E3A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0C33"/>
    <w:rsid w:val="009411EB"/>
    <w:rsid w:val="00941240"/>
    <w:rsid w:val="00941267"/>
    <w:rsid w:val="00941375"/>
    <w:rsid w:val="0094139A"/>
    <w:rsid w:val="009413F0"/>
    <w:rsid w:val="009414B7"/>
    <w:rsid w:val="009416AE"/>
    <w:rsid w:val="00941978"/>
    <w:rsid w:val="00941C81"/>
    <w:rsid w:val="00941F21"/>
    <w:rsid w:val="009420D3"/>
    <w:rsid w:val="00942196"/>
    <w:rsid w:val="00942303"/>
    <w:rsid w:val="00942557"/>
    <w:rsid w:val="00942565"/>
    <w:rsid w:val="009427D8"/>
    <w:rsid w:val="00942924"/>
    <w:rsid w:val="00942926"/>
    <w:rsid w:val="00942989"/>
    <w:rsid w:val="009429A7"/>
    <w:rsid w:val="00942AB6"/>
    <w:rsid w:val="00942D1A"/>
    <w:rsid w:val="00942DEB"/>
    <w:rsid w:val="00942E69"/>
    <w:rsid w:val="00942F0B"/>
    <w:rsid w:val="009430B3"/>
    <w:rsid w:val="0094311C"/>
    <w:rsid w:val="009431F6"/>
    <w:rsid w:val="009437A2"/>
    <w:rsid w:val="00943871"/>
    <w:rsid w:val="00943BA7"/>
    <w:rsid w:val="0094414D"/>
    <w:rsid w:val="009442F1"/>
    <w:rsid w:val="009443C8"/>
    <w:rsid w:val="00944507"/>
    <w:rsid w:val="00944604"/>
    <w:rsid w:val="009447E8"/>
    <w:rsid w:val="009447FE"/>
    <w:rsid w:val="0094491D"/>
    <w:rsid w:val="009449D2"/>
    <w:rsid w:val="00944AEC"/>
    <w:rsid w:val="009450FC"/>
    <w:rsid w:val="00945117"/>
    <w:rsid w:val="0094537A"/>
    <w:rsid w:val="0094550C"/>
    <w:rsid w:val="00945597"/>
    <w:rsid w:val="009455B5"/>
    <w:rsid w:val="009455B6"/>
    <w:rsid w:val="00945717"/>
    <w:rsid w:val="009458E3"/>
    <w:rsid w:val="0094595B"/>
    <w:rsid w:val="00945A06"/>
    <w:rsid w:val="00945FBB"/>
    <w:rsid w:val="009463F8"/>
    <w:rsid w:val="009469EF"/>
    <w:rsid w:val="00946BDC"/>
    <w:rsid w:val="00946C22"/>
    <w:rsid w:val="00946D9C"/>
    <w:rsid w:val="009470C1"/>
    <w:rsid w:val="009471F7"/>
    <w:rsid w:val="00947247"/>
    <w:rsid w:val="009473C4"/>
    <w:rsid w:val="009474EE"/>
    <w:rsid w:val="00947614"/>
    <w:rsid w:val="0094780C"/>
    <w:rsid w:val="0094790B"/>
    <w:rsid w:val="0095032E"/>
    <w:rsid w:val="009503E4"/>
    <w:rsid w:val="00950721"/>
    <w:rsid w:val="0095091D"/>
    <w:rsid w:val="00950D4B"/>
    <w:rsid w:val="00950DE9"/>
    <w:rsid w:val="00950E60"/>
    <w:rsid w:val="00950EC7"/>
    <w:rsid w:val="0095105D"/>
    <w:rsid w:val="009510C6"/>
    <w:rsid w:val="009512F7"/>
    <w:rsid w:val="0095167E"/>
    <w:rsid w:val="009516E9"/>
    <w:rsid w:val="009516F1"/>
    <w:rsid w:val="009517CD"/>
    <w:rsid w:val="009518B8"/>
    <w:rsid w:val="00951BFB"/>
    <w:rsid w:val="00951E2D"/>
    <w:rsid w:val="00952160"/>
    <w:rsid w:val="00952634"/>
    <w:rsid w:val="009528E3"/>
    <w:rsid w:val="00952A27"/>
    <w:rsid w:val="0095303D"/>
    <w:rsid w:val="00953094"/>
    <w:rsid w:val="0095317C"/>
    <w:rsid w:val="0095317E"/>
    <w:rsid w:val="009538DD"/>
    <w:rsid w:val="009538DE"/>
    <w:rsid w:val="00953C45"/>
    <w:rsid w:val="00953D2E"/>
    <w:rsid w:val="00953D43"/>
    <w:rsid w:val="00953F41"/>
    <w:rsid w:val="00954441"/>
    <w:rsid w:val="0095462C"/>
    <w:rsid w:val="009546CA"/>
    <w:rsid w:val="0095484A"/>
    <w:rsid w:val="009549A7"/>
    <w:rsid w:val="00954ADA"/>
    <w:rsid w:val="00954B2C"/>
    <w:rsid w:val="00954B82"/>
    <w:rsid w:val="00954BCE"/>
    <w:rsid w:val="00954D16"/>
    <w:rsid w:val="00954DFC"/>
    <w:rsid w:val="0095508F"/>
    <w:rsid w:val="00955237"/>
    <w:rsid w:val="0095541C"/>
    <w:rsid w:val="00955555"/>
    <w:rsid w:val="0095576F"/>
    <w:rsid w:val="0095581E"/>
    <w:rsid w:val="0095596E"/>
    <w:rsid w:val="009559C6"/>
    <w:rsid w:val="009559F9"/>
    <w:rsid w:val="00955B7A"/>
    <w:rsid w:val="00955D99"/>
    <w:rsid w:val="00955FCE"/>
    <w:rsid w:val="009562BF"/>
    <w:rsid w:val="00956326"/>
    <w:rsid w:val="00956668"/>
    <w:rsid w:val="00956710"/>
    <w:rsid w:val="0095682B"/>
    <w:rsid w:val="009568CD"/>
    <w:rsid w:val="00956BA8"/>
    <w:rsid w:val="00956E03"/>
    <w:rsid w:val="009570C3"/>
    <w:rsid w:val="009572C2"/>
    <w:rsid w:val="00957555"/>
    <w:rsid w:val="00957782"/>
    <w:rsid w:val="0095789A"/>
    <w:rsid w:val="00957C8F"/>
    <w:rsid w:val="00957C96"/>
    <w:rsid w:val="00957E4B"/>
    <w:rsid w:val="00957FC2"/>
    <w:rsid w:val="00960148"/>
    <w:rsid w:val="009603A1"/>
    <w:rsid w:val="0096052D"/>
    <w:rsid w:val="0096057C"/>
    <w:rsid w:val="00960595"/>
    <w:rsid w:val="0096066E"/>
    <w:rsid w:val="00960892"/>
    <w:rsid w:val="0096093A"/>
    <w:rsid w:val="009609EC"/>
    <w:rsid w:val="00960B22"/>
    <w:rsid w:val="00960B79"/>
    <w:rsid w:val="00960C78"/>
    <w:rsid w:val="00960D60"/>
    <w:rsid w:val="00960EC1"/>
    <w:rsid w:val="00960F2C"/>
    <w:rsid w:val="0096103B"/>
    <w:rsid w:val="00961164"/>
    <w:rsid w:val="00961582"/>
    <w:rsid w:val="0096160D"/>
    <w:rsid w:val="009617A4"/>
    <w:rsid w:val="00961968"/>
    <w:rsid w:val="00962079"/>
    <w:rsid w:val="0096278D"/>
    <w:rsid w:val="0096280C"/>
    <w:rsid w:val="0096288D"/>
    <w:rsid w:val="009629A0"/>
    <w:rsid w:val="009629BA"/>
    <w:rsid w:val="00962E39"/>
    <w:rsid w:val="00962F82"/>
    <w:rsid w:val="009633D1"/>
    <w:rsid w:val="0096346E"/>
    <w:rsid w:val="0096352E"/>
    <w:rsid w:val="0096360B"/>
    <w:rsid w:val="00963DF3"/>
    <w:rsid w:val="00963ECA"/>
    <w:rsid w:val="00963FB0"/>
    <w:rsid w:val="009641FB"/>
    <w:rsid w:val="00964423"/>
    <w:rsid w:val="00964485"/>
    <w:rsid w:val="0096450A"/>
    <w:rsid w:val="009647BB"/>
    <w:rsid w:val="00964A7D"/>
    <w:rsid w:val="00964CF7"/>
    <w:rsid w:val="00964E62"/>
    <w:rsid w:val="009650CF"/>
    <w:rsid w:val="009657B3"/>
    <w:rsid w:val="009659CE"/>
    <w:rsid w:val="00965ABD"/>
    <w:rsid w:val="00965AD0"/>
    <w:rsid w:val="00965BBC"/>
    <w:rsid w:val="00965C59"/>
    <w:rsid w:val="00965F76"/>
    <w:rsid w:val="0096615E"/>
    <w:rsid w:val="00966166"/>
    <w:rsid w:val="0096623C"/>
    <w:rsid w:val="00966847"/>
    <w:rsid w:val="00966B96"/>
    <w:rsid w:val="00966BE3"/>
    <w:rsid w:val="00966ED3"/>
    <w:rsid w:val="00967183"/>
    <w:rsid w:val="0096756B"/>
    <w:rsid w:val="00967689"/>
    <w:rsid w:val="0096771B"/>
    <w:rsid w:val="00967A09"/>
    <w:rsid w:val="00967A39"/>
    <w:rsid w:val="00967D30"/>
    <w:rsid w:val="00967E40"/>
    <w:rsid w:val="00967F50"/>
    <w:rsid w:val="00967FDA"/>
    <w:rsid w:val="00970263"/>
    <w:rsid w:val="009702B3"/>
    <w:rsid w:val="009702C8"/>
    <w:rsid w:val="00970571"/>
    <w:rsid w:val="00970638"/>
    <w:rsid w:val="0097097B"/>
    <w:rsid w:val="009709F2"/>
    <w:rsid w:val="00970AEE"/>
    <w:rsid w:val="00970B54"/>
    <w:rsid w:val="00970C52"/>
    <w:rsid w:val="00970CCD"/>
    <w:rsid w:val="00970CFA"/>
    <w:rsid w:val="00970E2B"/>
    <w:rsid w:val="00970E33"/>
    <w:rsid w:val="00970E75"/>
    <w:rsid w:val="009714E4"/>
    <w:rsid w:val="00971902"/>
    <w:rsid w:val="00971A66"/>
    <w:rsid w:val="00971F8F"/>
    <w:rsid w:val="0097217B"/>
    <w:rsid w:val="0097220C"/>
    <w:rsid w:val="00972261"/>
    <w:rsid w:val="009724A7"/>
    <w:rsid w:val="00972665"/>
    <w:rsid w:val="0097275A"/>
    <w:rsid w:val="009727C1"/>
    <w:rsid w:val="00973662"/>
    <w:rsid w:val="00973B07"/>
    <w:rsid w:val="00973BC2"/>
    <w:rsid w:val="00973D82"/>
    <w:rsid w:val="00973E21"/>
    <w:rsid w:val="0097406E"/>
    <w:rsid w:val="009741BB"/>
    <w:rsid w:val="009743DD"/>
    <w:rsid w:val="00974713"/>
    <w:rsid w:val="009748CF"/>
    <w:rsid w:val="009748D4"/>
    <w:rsid w:val="0097499F"/>
    <w:rsid w:val="00974CEE"/>
    <w:rsid w:val="009751B2"/>
    <w:rsid w:val="00975246"/>
    <w:rsid w:val="00975252"/>
    <w:rsid w:val="009755E0"/>
    <w:rsid w:val="0097564E"/>
    <w:rsid w:val="009756DB"/>
    <w:rsid w:val="0097594F"/>
    <w:rsid w:val="00975A56"/>
    <w:rsid w:val="00975BDD"/>
    <w:rsid w:val="00975FCF"/>
    <w:rsid w:val="0097619E"/>
    <w:rsid w:val="009761C7"/>
    <w:rsid w:val="0097635C"/>
    <w:rsid w:val="009763CA"/>
    <w:rsid w:val="0097662B"/>
    <w:rsid w:val="0097670B"/>
    <w:rsid w:val="009769C9"/>
    <w:rsid w:val="00976A8C"/>
    <w:rsid w:val="00976C85"/>
    <w:rsid w:val="00976CF8"/>
    <w:rsid w:val="00976DDB"/>
    <w:rsid w:val="00976F5B"/>
    <w:rsid w:val="009770ED"/>
    <w:rsid w:val="009772C7"/>
    <w:rsid w:val="009777FC"/>
    <w:rsid w:val="00977DE9"/>
    <w:rsid w:val="0098010D"/>
    <w:rsid w:val="0098018B"/>
    <w:rsid w:val="00980261"/>
    <w:rsid w:val="0098089F"/>
    <w:rsid w:val="0098093B"/>
    <w:rsid w:val="00980C0F"/>
    <w:rsid w:val="00981427"/>
    <w:rsid w:val="00981578"/>
    <w:rsid w:val="00981624"/>
    <w:rsid w:val="00981C9B"/>
    <w:rsid w:val="0098205D"/>
    <w:rsid w:val="00982094"/>
    <w:rsid w:val="0098213F"/>
    <w:rsid w:val="00982A28"/>
    <w:rsid w:val="00982F1E"/>
    <w:rsid w:val="00982F56"/>
    <w:rsid w:val="00983291"/>
    <w:rsid w:val="00983441"/>
    <w:rsid w:val="009834A4"/>
    <w:rsid w:val="00983783"/>
    <w:rsid w:val="0098398D"/>
    <w:rsid w:val="00983A1E"/>
    <w:rsid w:val="00983C03"/>
    <w:rsid w:val="009840FA"/>
    <w:rsid w:val="00984200"/>
    <w:rsid w:val="00984315"/>
    <w:rsid w:val="00984637"/>
    <w:rsid w:val="009846F3"/>
    <w:rsid w:val="00984D7C"/>
    <w:rsid w:val="00984EAF"/>
    <w:rsid w:val="00984F32"/>
    <w:rsid w:val="00984FCB"/>
    <w:rsid w:val="00985301"/>
    <w:rsid w:val="00985544"/>
    <w:rsid w:val="0098568C"/>
    <w:rsid w:val="009858BF"/>
    <w:rsid w:val="009859BF"/>
    <w:rsid w:val="00985BB0"/>
    <w:rsid w:val="00985EC7"/>
    <w:rsid w:val="00986096"/>
    <w:rsid w:val="0098614C"/>
    <w:rsid w:val="00986340"/>
    <w:rsid w:val="00986760"/>
    <w:rsid w:val="009867B4"/>
    <w:rsid w:val="00987107"/>
    <w:rsid w:val="009875A2"/>
    <w:rsid w:val="0098781A"/>
    <w:rsid w:val="00987A0A"/>
    <w:rsid w:val="00987A60"/>
    <w:rsid w:val="00987C46"/>
    <w:rsid w:val="00987E5A"/>
    <w:rsid w:val="00987F6C"/>
    <w:rsid w:val="009901DA"/>
    <w:rsid w:val="009904FB"/>
    <w:rsid w:val="00990751"/>
    <w:rsid w:val="0099087E"/>
    <w:rsid w:val="0099098A"/>
    <w:rsid w:val="00990A15"/>
    <w:rsid w:val="00990D49"/>
    <w:rsid w:val="00990DED"/>
    <w:rsid w:val="00990FF3"/>
    <w:rsid w:val="009910C0"/>
    <w:rsid w:val="009912E4"/>
    <w:rsid w:val="00991395"/>
    <w:rsid w:val="009913D6"/>
    <w:rsid w:val="0099147A"/>
    <w:rsid w:val="009916AE"/>
    <w:rsid w:val="0099181E"/>
    <w:rsid w:val="0099192E"/>
    <w:rsid w:val="009919B2"/>
    <w:rsid w:val="009919F4"/>
    <w:rsid w:val="00991AF3"/>
    <w:rsid w:val="00991D79"/>
    <w:rsid w:val="00992018"/>
    <w:rsid w:val="00992056"/>
    <w:rsid w:val="009920CB"/>
    <w:rsid w:val="00992485"/>
    <w:rsid w:val="009926AB"/>
    <w:rsid w:val="00992ABC"/>
    <w:rsid w:val="00992F6B"/>
    <w:rsid w:val="009931BA"/>
    <w:rsid w:val="00993478"/>
    <w:rsid w:val="009935C9"/>
    <w:rsid w:val="00993ACA"/>
    <w:rsid w:val="00993C50"/>
    <w:rsid w:val="0099423A"/>
    <w:rsid w:val="009942B8"/>
    <w:rsid w:val="009942CD"/>
    <w:rsid w:val="009944E8"/>
    <w:rsid w:val="0099450E"/>
    <w:rsid w:val="0099469B"/>
    <w:rsid w:val="00994703"/>
    <w:rsid w:val="00994814"/>
    <w:rsid w:val="0099494C"/>
    <w:rsid w:val="00994B92"/>
    <w:rsid w:val="00994B94"/>
    <w:rsid w:val="00994C99"/>
    <w:rsid w:val="00994C9F"/>
    <w:rsid w:val="00994CD2"/>
    <w:rsid w:val="00994D08"/>
    <w:rsid w:val="0099524C"/>
    <w:rsid w:val="009954CE"/>
    <w:rsid w:val="009956DD"/>
    <w:rsid w:val="0099580F"/>
    <w:rsid w:val="009958E2"/>
    <w:rsid w:val="00995A1B"/>
    <w:rsid w:val="00995E43"/>
    <w:rsid w:val="00995E4E"/>
    <w:rsid w:val="00995FDF"/>
    <w:rsid w:val="00996216"/>
    <w:rsid w:val="009962E1"/>
    <w:rsid w:val="00996319"/>
    <w:rsid w:val="009963BD"/>
    <w:rsid w:val="0099647C"/>
    <w:rsid w:val="009964D7"/>
    <w:rsid w:val="00996A01"/>
    <w:rsid w:val="00996F01"/>
    <w:rsid w:val="00996FDF"/>
    <w:rsid w:val="00996FED"/>
    <w:rsid w:val="009970E3"/>
    <w:rsid w:val="00997828"/>
    <w:rsid w:val="00997B6B"/>
    <w:rsid w:val="00997CA8"/>
    <w:rsid w:val="00997F8A"/>
    <w:rsid w:val="009A03E4"/>
    <w:rsid w:val="009A05B6"/>
    <w:rsid w:val="009A067B"/>
    <w:rsid w:val="009A0C36"/>
    <w:rsid w:val="009A0C94"/>
    <w:rsid w:val="009A0D66"/>
    <w:rsid w:val="009A111A"/>
    <w:rsid w:val="009A132F"/>
    <w:rsid w:val="009A1386"/>
    <w:rsid w:val="009A1595"/>
    <w:rsid w:val="009A1667"/>
    <w:rsid w:val="009A16D1"/>
    <w:rsid w:val="009A16DE"/>
    <w:rsid w:val="009A16FF"/>
    <w:rsid w:val="009A178D"/>
    <w:rsid w:val="009A1EDB"/>
    <w:rsid w:val="009A1F49"/>
    <w:rsid w:val="009A1FB8"/>
    <w:rsid w:val="009A2292"/>
    <w:rsid w:val="009A2507"/>
    <w:rsid w:val="009A266C"/>
    <w:rsid w:val="009A2751"/>
    <w:rsid w:val="009A27E8"/>
    <w:rsid w:val="009A28BE"/>
    <w:rsid w:val="009A2C5E"/>
    <w:rsid w:val="009A2DCE"/>
    <w:rsid w:val="009A2F55"/>
    <w:rsid w:val="009A33CD"/>
    <w:rsid w:val="009A369D"/>
    <w:rsid w:val="009A3CC6"/>
    <w:rsid w:val="009A3D0C"/>
    <w:rsid w:val="009A3D1C"/>
    <w:rsid w:val="009A413D"/>
    <w:rsid w:val="009A44D8"/>
    <w:rsid w:val="009A458B"/>
    <w:rsid w:val="009A4B75"/>
    <w:rsid w:val="009A4CE0"/>
    <w:rsid w:val="009A4CE2"/>
    <w:rsid w:val="009A532E"/>
    <w:rsid w:val="009A53CF"/>
    <w:rsid w:val="009A562E"/>
    <w:rsid w:val="009A5B02"/>
    <w:rsid w:val="009A5BF4"/>
    <w:rsid w:val="009A5DBA"/>
    <w:rsid w:val="009A5DE4"/>
    <w:rsid w:val="009A5DFE"/>
    <w:rsid w:val="009A5EE7"/>
    <w:rsid w:val="009A5EEC"/>
    <w:rsid w:val="009A6AFB"/>
    <w:rsid w:val="009A6D82"/>
    <w:rsid w:val="009A6FA5"/>
    <w:rsid w:val="009A70E1"/>
    <w:rsid w:val="009A71DF"/>
    <w:rsid w:val="009A7804"/>
    <w:rsid w:val="009A7973"/>
    <w:rsid w:val="009A7A17"/>
    <w:rsid w:val="009A7F5A"/>
    <w:rsid w:val="009B01E8"/>
    <w:rsid w:val="009B047B"/>
    <w:rsid w:val="009B070A"/>
    <w:rsid w:val="009B0CE3"/>
    <w:rsid w:val="009B1072"/>
    <w:rsid w:val="009B1282"/>
    <w:rsid w:val="009B157F"/>
    <w:rsid w:val="009B17E6"/>
    <w:rsid w:val="009B1943"/>
    <w:rsid w:val="009B1AD3"/>
    <w:rsid w:val="009B1C24"/>
    <w:rsid w:val="009B1D66"/>
    <w:rsid w:val="009B1DBC"/>
    <w:rsid w:val="009B1E1B"/>
    <w:rsid w:val="009B2169"/>
    <w:rsid w:val="009B23A8"/>
    <w:rsid w:val="009B288A"/>
    <w:rsid w:val="009B28FC"/>
    <w:rsid w:val="009B2A75"/>
    <w:rsid w:val="009B2C99"/>
    <w:rsid w:val="009B3107"/>
    <w:rsid w:val="009B3313"/>
    <w:rsid w:val="009B33C5"/>
    <w:rsid w:val="009B376D"/>
    <w:rsid w:val="009B395F"/>
    <w:rsid w:val="009B3D7B"/>
    <w:rsid w:val="009B3E29"/>
    <w:rsid w:val="009B4023"/>
    <w:rsid w:val="009B40E2"/>
    <w:rsid w:val="009B42AE"/>
    <w:rsid w:val="009B469C"/>
    <w:rsid w:val="009B4787"/>
    <w:rsid w:val="009B4788"/>
    <w:rsid w:val="009B4B59"/>
    <w:rsid w:val="009B4C04"/>
    <w:rsid w:val="009B4C4B"/>
    <w:rsid w:val="009B4CB6"/>
    <w:rsid w:val="009B4DA9"/>
    <w:rsid w:val="009B4F50"/>
    <w:rsid w:val="009B51E7"/>
    <w:rsid w:val="009B5204"/>
    <w:rsid w:val="009B5283"/>
    <w:rsid w:val="009B5295"/>
    <w:rsid w:val="009B5925"/>
    <w:rsid w:val="009B5A27"/>
    <w:rsid w:val="009B5C0E"/>
    <w:rsid w:val="009B5C8F"/>
    <w:rsid w:val="009B5DB9"/>
    <w:rsid w:val="009B5E3D"/>
    <w:rsid w:val="009B5EB9"/>
    <w:rsid w:val="009B602A"/>
    <w:rsid w:val="009B615A"/>
    <w:rsid w:val="009B6192"/>
    <w:rsid w:val="009B61FC"/>
    <w:rsid w:val="009B6F7E"/>
    <w:rsid w:val="009B70CA"/>
    <w:rsid w:val="009B75C3"/>
    <w:rsid w:val="009B767E"/>
    <w:rsid w:val="009B7983"/>
    <w:rsid w:val="009B7B04"/>
    <w:rsid w:val="009B7E3E"/>
    <w:rsid w:val="009C0077"/>
    <w:rsid w:val="009C04B2"/>
    <w:rsid w:val="009C05AD"/>
    <w:rsid w:val="009C08BA"/>
    <w:rsid w:val="009C0906"/>
    <w:rsid w:val="009C0ABA"/>
    <w:rsid w:val="009C0D8D"/>
    <w:rsid w:val="009C0F5E"/>
    <w:rsid w:val="009C0FF9"/>
    <w:rsid w:val="009C1151"/>
    <w:rsid w:val="009C1693"/>
    <w:rsid w:val="009C170A"/>
    <w:rsid w:val="009C1765"/>
    <w:rsid w:val="009C17DA"/>
    <w:rsid w:val="009C1C78"/>
    <w:rsid w:val="009C1E0E"/>
    <w:rsid w:val="009C1FBD"/>
    <w:rsid w:val="009C2021"/>
    <w:rsid w:val="009C21BA"/>
    <w:rsid w:val="009C23EB"/>
    <w:rsid w:val="009C2487"/>
    <w:rsid w:val="009C2793"/>
    <w:rsid w:val="009C28E5"/>
    <w:rsid w:val="009C2A58"/>
    <w:rsid w:val="009C2B59"/>
    <w:rsid w:val="009C3353"/>
    <w:rsid w:val="009C3600"/>
    <w:rsid w:val="009C39F5"/>
    <w:rsid w:val="009C3AAB"/>
    <w:rsid w:val="009C3CDD"/>
    <w:rsid w:val="009C3F10"/>
    <w:rsid w:val="009C41AB"/>
    <w:rsid w:val="009C4212"/>
    <w:rsid w:val="009C429D"/>
    <w:rsid w:val="009C42BC"/>
    <w:rsid w:val="009C42EF"/>
    <w:rsid w:val="009C4646"/>
    <w:rsid w:val="009C492D"/>
    <w:rsid w:val="009C4946"/>
    <w:rsid w:val="009C4BFC"/>
    <w:rsid w:val="009C4D5C"/>
    <w:rsid w:val="009C4E85"/>
    <w:rsid w:val="009C4E8E"/>
    <w:rsid w:val="009C4F85"/>
    <w:rsid w:val="009C5242"/>
    <w:rsid w:val="009C52D1"/>
    <w:rsid w:val="009C5478"/>
    <w:rsid w:val="009C5490"/>
    <w:rsid w:val="009C5B94"/>
    <w:rsid w:val="009C5D52"/>
    <w:rsid w:val="009C5F3E"/>
    <w:rsid w:val="009C6464"/>
    <w:rsid w:val="009C6AA1"/>
    <w:rsid w:val="009C6C2E"/>
    <w:rsid w:val="009C6D2A"/>
    <w:rsid w:val="009C6E96"/>
    <w:rsid w:val="009C73E7"/>
    <w:rsid w:val="009C756C"/>
    <w:rsid w:val="009C7624"/>
    <w:rsid w:val="009C76EB"/>
    <w:rsid w:val="009C78C0"/>
    <w:rsid w:val="009C7E5A"/>
    <w:rsid w:val="009D01BA"/>
    <w:rsid w:val="009D03EE"/>
    <w:rsid w:val="009D074F"/>
    <w:rsid w:val="009D079B"/>
    <w:rsid w:val="009D09AB"/>
    <w:rsid w:val="009D0F06"/>
    <w:rsid w:val="009D14B7"/>
    <w:rsid w:val="009D1505"/>
    <w:rsid w:val="009D18BA"/>
    <w:rsid w:val="009D1A5B"/>
    <w:rsid w:val="009D1AA1"/>
    <w:rsid w:val="009D1C83"/>
    <w:rsid w:val="009D1CFF"/>
    <w:rsid w:val="009D1E8D"/>
    <w:rsid w:val="009D2152"/>
    <w:rsid w:val="009D2293"/>
    <w:rsid w:val="009D23D7"/>
    <w:rsid w:val="009D2509"/>
    <w:rsid w:val="009D2511"/>
    <w:rsid w:val="009D270B"/>
    <w:rsid w:val="009D286D"/>
    <w:rsid w:val="009D2971"/>
    <w:rsid w:val="009D2976"/>
    <w:rsid w:val="009D2D3B"/>
    <w:rsid w:val="009D2D5C"/>
    <w:rsid w:val="009D2E19"/>
    <w:rsid w:val="009D2E1B"/>
    <w:rsid w:val="009D333D"/>
    <w:rsid w:val="009D3369"/>
    <w:rsid w:val="009D3564"/>
    <w:rsid w:val="009D36F1"/>
    <w:rsid w:val="009D36F3"/>
    <w:rsid w:val="009D3AF6"/>
    <w:rsid w:val="009D3B20"/>
    <w:rsid w:val="009D3C71"/>
    <w:rsid w:val="009D40D1"/>
    <w:rsid w:val="009D40D5"/>
    <w:rsid w:val="009D43FD"/>
    <w:rsid w:val="009D471A"/>
    <w:rsid w:val="009D4AC5"/>
    <w:rsid w:val="009D4AC7"/>
    <w:rsid w:val="009D4B9B"/>
    <w:rsid w:val="009D4FB8"/>
    <w:rsid w:val="009D51FF"/>
    <w:rsid w:val="009D5232"/>
    <w:rsid w:val="009D572F"/>
    <w:rsid w:val="009D57B7"/>
    <w:rsid w:val="009D5D4B"/>
    <w:rsid w:val="009D5ED0"/>
    <w:rsid w:val="009D604B"/>
    <w:rsid w:val="009D62DD"/>
    <w:rsid w:val="009D64E9"/>
    <w:rsid w:val="009D6600"/>
    <w:rsid w:val="009D66C4"/>
    <w:rsid w:val="009D67CB"/>
    <w:rsid w:val="009D6876"/>
    <w:rsid w:val="009D687B"/>
    <w:rsid w:val="009D6CF6"/>
    <w:rsid w:val="009D6EE0"/>
    <w:rsid w:val="009D6F1A"/>
    <w:rsid w:val="009D7068"/>
    <w:rsid w:val="009D7438"/>
    <w:rsid w:val="009D7505"/>
    <w:rsid w:val="009D769D"/>
    <w:rsid w:val="009D79F3"/>
    <w:rsid w:val="009D7F1F"/>
    <w:rsid w:val="009D7FF9"/>
    <w:rsid w:val="009E01E7"/>
    <w:rsid w:val="009E0321"/>
    <w:rsid w:val="009E03C8"/>
    <w:rsid w:val="009E0529"/>
    <w:rsid w:val="009E0AE1"/>
    <w:rsid w:val="009E0B05"/>
    <w:rsid w:val="009E0B9F"/>
    <w:rsid w:val="009E0E1F"/>
    <w:rsid w:val="009E0E37"/>
    <w:rsid w:val="009E0E5D"/>
    <w:rsid w:val="009E0E6E"/>
    <w:rsid w:val="009E115E"/>
    <w:rsid w:val="009E1254"/>
    <w:rsid w:val="009E1580"/>
    <w:rsid w:val="009E16DA"/>
    <w:rsid w:val="009E177A"/>
    <w:rsid w:val="009E17A1"/>
    <w:rsid w:val="009E17E4"/>
    <w:rsid w:val="009E1829"/>
    <w:rsid w:val="009E1C7A"/>
    <w:rsid w:val="009E1C7B"/>
    <w:rsid w:val="009E1CA5"/>
    <w:rsid w:val="009E1DEB"/>
    <w:rsid w:val="009E216D"/>
    <w:rsid w:val="009E23DD"/>
    <w:rsid w:val="009E2405"/>
    <w:rsid w:val="009E35D9"/>
    <w:rsid w:val="009E35EA"/>
    <w:rsid w:val="009E3CA9"/>
    <w:rsid w:val="009E3D07"/>
    <w:rsid w:val="009E3DDE"/>
    <w:rsid w:val="009E45B8"/>
    <w:rsid w:val="009E4C34"/>
    <w:rsid w:val="009E4E71"/>
    <w:rsid w:val="009E4ED5"/>
    <w:rsid w:val="009E51BD"/>
    <w:rsid w:val="009E52C8"/>
    <w:rsid w:val="009E5343"/>
    <w:rsid w:val="009E558A"/>
    <w:rsid w:val="009E565E"/>
    <w:rsid w:val="009E58D7"/>
    <w:rsid w:val="009E594F"/>
    <w:rsid w:val="009E5A9E"/>
    <w:rsid w:val="009E6116"/>
    <w:rsid w:val="009E6154"/>
    <w:rsid w:val="009E6162"/>
    <w:rsid w:val="009E6185"/>
    <w:rsid w:val="009E63DE"/>
    <w:rsid w:val="009E64E1"/>
    <w:rsid w:val="009E661A"/>
    <w:rsid w:val="009E6804"/>
    <w:rsid w:val="009E689C"/>
    <w:rsid w:val="009E68A5"/>
    <w:rsid w:val="009E6CF7"/>
    <w:rsid w:val="009E6D31"/>
    <w:rsid w:val="009E6EDC"/>
    <w:rsid w:val="009E74D1"/>
    <w:rsid w:val="009E7E79"/>
    <w:rsid w:val="009F01FF"/>
    <w:rsid w:val="009F0406"/>
    <w:rsid w:val="009F0744"/>
    <w:rsid w:val="009F0A82"/>
    <w:rsid w:val="009F0C8E"/>
    <w:rsid w:val="009F1144"/>
    <w:rsid w:val="009F12DF"/>
    <w:rsid w:val="009F16BF"/>
    <w:rsid w:val="009F16EE"/>
    <w:rsid w:val="009F19D4"/>
    <w:rsid w:val="009F1CF4"/>
    <w:rsid w:val="009F1D04"/>
    <w:rsid w:val="009F1D7D"/>
    <w:rsid w:val="009F2041"/>
    <w:rsid w:val="009F211B"/>
    <w:rsid w:val="009F26AF"/>
    <w:rsid w:val="009F26B2"/>
    <w:rsid w:val="009F26F8"/>
    <w:rsid w:val="009F27CF"/>
    <w:rsid w:val="009F282C"/>
    <w:rsid w:val="009F2944"/>
    <w:rsid w:val="009F29C5"/>
    <w:rsid w:val="009F29F1"/>
    <w:rsid w:val="009F2EC9"/>
    <w:rsid w:val="009F3285"/>
    <w:rsid w:val="009F336F"/>
    <w:rsid w:val="009F35A6"/>
    <w:rsid w:val="009F369A"/>
    <w:rsid w:val="009F3991"/>
    <w:rsid w:val="009F39DD"/>
    <w:rsid w:val="009F3A5B"/>
    <w:rsid w:val="009F3B7D"/>
    <w:rsid w:val="009F3DFC"/>
    <w:rsid w:val="009F3E61"/>
    <w:rsid w:val="009F3F70"/>
    <w:rsid w:val="009F3F85"/>
    <w:rsid w:val="009F3FF5"/>
    <w:rsid w:val="009F4481"/>
    <w:rsid w:val="009F44E1"/>
    <w:rsid w:val="009F468B"/>
    <w:rsid w:val="009F47A1"/>
    <w:rsid w:val="009F48F0"/>
    <w:rsid w:val="009F498B"/>
    <w:rsid w:val="009F4D43"/>
    <w:rsid w:val="009F4D8A"/>
    <w:rsid w:val="009F556A"/>
    <w:rsid w:val="009F55CA"/>
    <w:rsid w:val="009F5838"/>
    <w:rsid w:val="009F594F"/>
    <w:rsid w:val="009F59BE"/>
    <w:rsid w:val="009F5FC5"/>
    <w:rsid w:val="009F64C8"/>
    <w:rsid w:val="009F66BD"/>
    <w:rsid w:val="009F6859"/>
    <w:rsid w:val="009F687D"/>
    <w:rsid w:val="009F7605"/>
    <w:rsid w:val="009F764A"/>
    <w:rsid w:val="009F76A7"/>
    <w:rsid w:val="009F7726"/>
    <w:rsid w:val="009F7C95"/>
    <w:rsid w:val="009F7F63"/>
    <w:rsid w:val="00A004F9"/>
    <w:rsid w:val="00A0073B"/>
    <w:rsid w:val="00A008EA"/>
    <w:rsid w:val="00A00A28"/>
    <w:rsid w:val="00A00D00"/>
    <w:rsid w:val="00A00D78"/>
    <w:rsid w:val="00A011B2"/>
    <w:rsid w:val="00A0132E"/>
    <w:rsid w:val="00A013A9"/>
    <w:rsid w:val="00A01572"/>
    <w:rsid w:val="00A0170B"/>
    <w:rsid w:val="00A01D62"/>
    <w:rsid w:val="00A01EAB"/>
    <w:rsid w:val="00A02065"/>
    <w:rsid w:val="00A020C2"/>
    <w:rsid w:val="00A0220B"/>
    <w:rsid w:val="00A02357"/>
    <w:rsid w:val="00A0245E"/>
    <w:rsid w:val="00A0288B"/>
    <w:rsid w:val="00A02914"/>
    <w:rsid w:val="00A02AFC"/>
    <w:rsid w:val="00A02DAA"/>
    <w:rsid w:val="00A034EB"/>
    <w:rsid w:val="00A0389F"/>
    <w:rsid w:val="00A03B3B"/>
    <w:rsid w:val="00A03D4E"/>
    <w:rsid w:val="00A04261"/>
    <w:rsid w:val="00A0431A"/>
    <w:rsid w:val="00A04347"/>
    <w:rsid w:val="00A046D3"/>
    <w:rsid w:val="00A04A4C"/>
    <w:rsid w:val="00A04B37"/>
    <w:rsid w:val="00A04B8B"/>
    <w:rsid w:val="00A04C01"/>
    <w:rsid w:val="00A04D15"/>
    <w:rsid w:val="00A04EB6"/>
    <w:rsid w:val="00A05037"/>
    <w:rsid w:val="00A051B0"/>
    <w:rsid w:val="00A05296"/>
    <w:rsid w:val="00A052BB"/>
    <w:rsid w:val="00A056B4"/>
    <w:rsid w:val="00A056B6"/>
    <w:rsid w:val="00A05724"/>
    <w:rsid w:val="00A05B6A"/>
    <w:rsid w:val="00A05BC9"/>
    <w:rsid w:val="00A05C81"/>
    <w:rsid w:val="00A06127"/>
    <w:rsid w:val="00A062EC"/>
    <w:rsid w:val="00A0638E"/>
    <w:rsid w:val="00A06A67"/>
    <w:rsid w:val="00A06B56"/>
    <w:rsid w:val="00A06DFA"/>
    <w:rsid w:val="00A072FE"/>
    <w:rsid w:val="00A07638"/>
    <w:rsid w:val="00A079A9"/>
    <w:rsid w:val="00A07A5C"/>
    <w:rsid w:val="00A07B0F"/>
    <w:rsid w:val="00A07BA0"/>
    <w:rsid w:val="00A07C62"/>
    <w:rsid w:val="00A07D86"/>
    <w:rsid w:val="00A1009A"/>
    <w:rsid w:val="00A100F9"/>
    <w:rsid w:val="00A1038F"/>
    <w:rsid w:val="00A10451"/>
    <w:rsid w:val="00A104A8"/>
    <w:rsid w:val="00A105F0"/>
    <w:rsid w:val="00A1067B"/>
    <w:rsid w:val="00A106AD"/>
    <w:rsid w:val="00A108BB"/>
    <w:rsid w:val="00A109CB"/>
    <w:rsid w:val="00A10AE3"/>
    <w:rsid w:val="00A10B9B"/>
    <w:rsid w:val="00A10C53"/>
    <w:rsid w:val="00A10D4A"/>
    <w:rsid w:val="00A10EBC"/>
    <w:rsid w:val="00A1147F"/>
    <w:rsid w:val="00A1149E"/>
    <w:rsid w:val="00A115A6"/>
    <w:rsid w:val="00A11684"/>
    <w:rsid w:val="00A118DC"/>
    <w:rsid w:val="00A1192D"/>
    <w:rsid w:val="00A11952"/>
    <w:rsid w:val="00A11C08"/>
    <w:rsid w:val="00A11C8D"/>
    <w:rsid w:val="00A11D65"/>
    <w:rsid w:val="00A11EA4"/>
    <w:rsid w:val="00A12378"/>
    <w:rsid w:val="00A123DE"/>
    <w:rsid w:val="00A12682"/>
    <w:rsid w:val="00A128EB"/>
    <w:rsid w:val="00A13145"/>
    <w:rsid w:val="00A1326A"/>
    <w:rsid w:val="00A13292"/>
    <w:rsid w:val="00A1332A"/>
    <w:rsid w:val="00A133FD"/>
    <w:rsid w:val="00A137FA"/>
    <w:rsid w:val="00A138B7"/>
    <w:rsid w:val="00A139D4"/>
    <w:rsid w:val="00A139FD"/>
    <w:rsid w:val="00A13E24"/>
    <w:rsid w:val="00A13F2C"/>
    <w:rsid w:val="00A14098"/>
    <w:rsid w:val="00A14183"/>
    <w:rsid w:val="00A142DE"/>
    <w:rsid w:val="00A1451E"/>
    <w:rsid w:val="00A14542"/>
    <w:rsid w:val="00A145FB"/>
    <w:rsid w:val="00A147D1"/>
    <w:rsid w:val="00A147E3"/>
    <w:rsid w:val="00A14827"/>
    <w:rsid w:val="00A14A7F"/>
    <w:rsid w:val="00A14BB3"/>
    <w:rsid w:val="00A14BE0"/>
    <w:rsid w:val="00A14BE6"/>
    <w:rsid w:val="00A14FEB"/>
    <w:rsid w:val="00A15013"/>
    <w:rsid w:val="00A1502C"/>
    <w:rsid w:val="00A150B4"/>
    <w:rsid w:val="00A151AE"/>
    <w:rsid w:val="00A1524E"/>
    <w:rsid w:val="00A15872"/>
    <w:rsid w:val="00A15BCC"/>
    <w:rsid w:val="00A15C29"/>
    <w:rsid w:val="00A15D58"/>
    <w:rsid w:val="00A15DEA"/>
    <w:rsid w:val="00A15FE2"/>
    <w:rsid w:val="00A160FE"/>
    <w:rsid w:val="00A1617A"/>
    <w:rsid w:val="00A1619D"/>
    <w:rsid w:val="00A16505"/>
    <w:rsid w:val="00A16527"/>
    <w:rsid w:val="00A16835"/>
    <w:rsid w:val="00A16BBA"/>
    <w:rsid w:val="00A16D1A"/>
    <w:rsid w:val="00A16EB4"/>
    <w:rsid w:val="00A17035"/>
    <w:rsid w:val="00A1731A"/>
    <w:rsid w:val="00A1732B"/>
    <w:rsid w:val="00A173B6"/>
    <w:rsid w:val="00A1775E"/>
    <w:rsid w:val="00A17802"/>
    <w:rsid w:val="00A17C03"/>
    <w:rsid w:val="00A17D6A"/>
    <w:rsid w:val="00A17F4C"/>
    <w:rsid w:val="00A20499"/>
    <w:rsid w:val="00A207A6"/>
    <w:rsid w:val="00A20AB1"/>
    <w:rsid w:val="00A20D93"/>
    <w:rsid w:val="00A20EDC"/>
    <w:rsid w:val="00A2163B"/>
    <w:rsid w:val="00A21696"/>
    <w:rsid w:val="00A2179C"/>
    <w:rsid w:val="00A218B9"/>
    <w:rsid w:val="00A2199B"/>
    <w:rsid w:val="00A21A87"/>
    <w:rsid w:val="00A21BB5"/>
    <w:rsid w:val="00A21FC3"/>
    <w:rsid w:val="00A226E7"/>
    <w:rsid w:val="00A22A86"/>
    <w:rsid w:val="00A22B63"/>
    <w:rsid w:val="00A22B97"/>
    <w:rsid w:val="00A22C7C"/>
    <w:rsid w:val="00A22EC6"/>
    <w:rsid w:val="00A2320F"/>
    <w:rsid w:val="00A232A2"/>
    <w:rsid w:val="00A2336F"/>
    <w:rsid w:val="00A2368B"/>
    <w:rsid w:val="00A23712"/>
    <w:rsid w:val="00A237DB"/>
    <w:rsid w:val="00A2381D"/>
    <w:rsid w:val="00A23C85"/>
    <w:rsid w:val="00A23CBE"/>
    <w:rsid w:val="00A23D75"/>
    <w:rsid w:val="00A23EDA"/>
    <w:rsid w:val="00A24127"/>
    <w:rsid w:val="00A243E6"/>
    <w:rsid w:val="00A244EF"/>
    <w:rsid w:val="00A24752"/>
    <w:rsid w:val="00A24B41"/>
    <w:rsid w:val="00A24BF0"/>
    <w:rsid w:val="00A24FE8"/>
    <w:rsid w:val="00A251AA"/>
    <w:rsid w:val="00A25389"/>
    <w:rsid w:val="00A254C3"/>
    <w:rsid w:val="00A25597"/>
    <w:rsid w:val="00A2572A"/>
    <w:rsid w:val="00A25847"/>
    <w:rsid w:val="00A258D9"/>
    <w:rsid w:val="00A25B80"/>
    <w:rsid w:val="00A25FBD"/>
    <w:rsid w:val="00A26254"/>
    <w:rsid w:val="00A2633A"/>
    <w:rsid w:val="00A263CF"/>
    <w:rsid w:val="00A26507"/>
    <w:rsid w:val="00A266E1"/>
    <w:rsid w:val="00A267B5"/>
    <w:rsid w:val="00A268C3"/>
    <w:rsid w:val="00A269B5"/>
    <w:rsid w:val="00A26A98"/>
    <w:rsid w:val="00A26C44"/>
    <w:rsid w:val="00A26CF3"/>
    <w:rsid w:val="00A27148"/>
    <w:rsid w:val="00A27257"/>
    <w:rsid w:val="00A275EE"/>
    <w:rsid w:val="00A277FC"/>
    <w:rsid w:val="00A27852"/>
    <w:rsid w:val="00A279B0"/>
    <w:rsid w:val="00A279F7"/>
    <w:rsid w:val="00A27B8B"/>
    <w:rsid w:val="00A27C75"/>
    <w:rsid w:val="00A27FDC"/>
    <w:rsid w:val="00A302F2"/>
    <w:rsid w:val="00A3037C"/>
    <w:rsid w:val="00A303AF"/>
    <w:rsid w:val="00A308CE"/>
    <w:rsid w:val="00A30A54"/>
    <w:rsid w:val="00A30BAC"/>
    <w:rsid w:val="00A30F81"/>
    <w:rsid w:val="00A31236"/>
    <w:rsid w:val="00A312FB"/>
    <w:rsid w:val="00A317BA"/>
    <w:rsid w:val="00A3196D"/>
    <w:rsid w:val="00A31A2A"/>
    <w:rsid w:val="00A31A34"/>
    <w:rsid w:val="00A31B1A"/>
    <w:rsid w:val="00A31CDA"/>
    <w:rsid w:val="00A31FED"/>
    <w:rsid w:val="00A320C6"/>
    <w:rsid w:val="00A32109"/>
    <w:rsid w:val="00A3244B"/>
    <w:rsid w:val="00A327D7"/>
    <w:rsid w:val="00A327E3"/>
    <w:rsid w:val="00A32AFE"/>
    <w:rsid w:val="00A32D09"/>
    <w:rsid w:val="00A32E91"/>
    <w:rsid w:val="00A32EC2"/>
    <w:rsid w:val="00A32EF7"/>
    <w:rsid w:val="00A32F1C"/>
    <w:rsid w:val="00A33002"/>
    <w:rsid w:val="00A33027"/>
    <w:rsid w:val="00A33252"/>
    <w:rsid w:val="00A33AA3"/>
    <w:rsid w:val="00A33D4A"/>
    <w:rsid w:val="00A33DCF"/>
    <w:rsid w:val="00A33F89"/>
    <w:rsid w:val="00A34090"/>
    <w:rsid w:val="00A3415C"/>
    <w:rsid w:val="00A34172"/>
    <w:rsid w:val="00A342F8"/>
    <w:rsid w:val="00A345BE"/>
    <w:rsid w:val="00A34A05"/>
    <w:rsid w:val="00A34AEE"/>
    <w:rsid w:val="00A34BF2"/>
    <w:rsid w:val="00A34F75"/>
    <w:rsid w:val="00A34FC4"/>
    <w:rsid w:val="00A35241"/>
    <w:rsid w:val="00A354E6"/>
    <w:rsid w:val="00A35582"/>
    <w:rsid w:val="00A35679"/>
    <w:rsid w:val="00A35718"/>
    <w:rsid w:val="00A359B0"/>
    <w:rsid w:val="00A359BD"/>
    <w:rsid w:val="00A35B3B"/>
    <w:rsid w:val="00A35B47"/>
    <w:rsid w:val="00A35BAF"/>
    <w:rsid w:val="00A35C06"/>
    <w:rsid w:val="00A35D0E"/>
    <w:rsid w:val="00A36146"/>
    <w:rsid w:val="00A3626C"/>
    <w:rsid w:val="00A36459"/>
    <w:rsid w:val="00A367CB"/>
    <w:rsid w:val="00A369FD"/>
    <w:rsid w:val="00A36BE2"/>
    <w:rsid w:val="00A36CD7"/>
    <w:rsid w:val="00A37296"/>
    <w:rsid w:val="00A374B3"/>
    <w:rsid w:val="00A375DB"/>
    <w:rsid w:val="00A37630"/>
    <w:rsid w:val="00A376EC"/>
    <w:rsid w:val="00A37A46"/>
    <w:rsid w:val="00A37B45"/>
    <w:rsid w:val="00A37D5D"/>
    <w:rsid w:val="00A37D99"/>
    <w:rsid w:val="00A37ECD"/>
    <w:rsid w:val="00A37FF1"/>
    <w:rsid w:val="00A4006A"/>
    <w:rsid w:val="00A40263"/>
    <w:rsid w:val="00A40488"/>
    <w:rsid w:val="00A407E2"/>
    <w:rsid w:val="00A40875"/>
    <w:rsid w:val="00A40D51"/>
    <w:rsid w:val="00A4161C"/>
    <w:rsid w:val="00A41792"/>
    <w:rsid w:val="00A417D0"/>
    <w:rsid w:val="00A418D4"/>
    <w:rsid w:val="00A41A75"/>
    <w:rsid w:val="00A41CDC"/>
    <w:rsid w:val="00A41E13"/>
    <w:rsid w:val="00A41F7D"/>
    <w:rsid w:val="00A420DA"/>
    <w:rsid w:val="00A42128"/>
    <w:rsid w:val="00A423DC"/>
    <w:rsid w:val="00A428F9"/>
    <w:rsid w:val="00A42BE9"/>
    <w:rsid w:val="00A42E95"/>
    <w:rsid w:val="00A43304"/>
    <w:rsid w:val="00A4337F"/>
    <w:rsid w:val="00A43386"/>
    <w:rsid w:val="00A433F0"/>
    <w:rsid w:val="00A43434"/>
    <w:rsid w:val="00A4351D"/>
    <w:rsid w:val="00A4355A"/>
    <w:rsid w:val="00A43880"/>
    <w:rsid w:val="00A43ACE"/>
    <w:rsid w:val="00A43CBF"/>
    <w:rsid w:val="00A43DD4"/>
    <w:rsid w:val="00A44029"/>
    <w:rsid w:val="00A44590"/>
    <w:rsid w:val="00A44A0A"/>
    <w:rsid w:val="00A44AD8"/>
    <w:rsid w:val="00A44CDD"/>
    <w:rsid w:val="00A44FD2"/>
    <w:rsid w:val="00A45087"/>
    <w:rsid w:val="00A4518F"/>
    <w:rsid w:val="00A452BA"/>
    <w:rsid w:val="00A4547A"/>
    <w:rsid w:val="00A4559B"/>
    <w:rsid w:val="00A45856"/>
    <w:rsid w:val="00A45860"/>
    <w:rsid w:val="00A458C6"/>
    <w:rsid w:val="00A458E0"/>
    <w:rsid w:val="00A45AF1"/>
    <w:rsid w:val="00A45DE6"/>
    <w:rsid w:val="00A45E71"/>
    <w:rsid w:val="00A45F92"/>
    <w:rsid w:val="00A45F96"/>
    <w:rsid w:val="00A45FC7"/>
    <w:rsid w:val="00A46674"/>
    <w:rsid w:val="00A4681F"/>
    <w:rsid w:val="00A46B5A"/>
    <w:rsid w:val="00A46B8F"/>
    <w:rsid w:val="00A46D9D"/>
    <w:rsid w:val="00A46EAE"/>
    <w:rsid w:val="00A47552"/>
    <w:rsid w:val="00A47598"/>
    <w:rsid w:val="00A47879"/>
    <w:rsid w:val="00A47FD4"/>
    <w:rsid w:val="00A500DA"/>
    <w:rsid w:val="00A50186"/>
    <w:rsid w:val="00A501E7"/>
    <w:rsid w:val="00A5077F"/>
    <w:rsid w:val="00A508B5"/>
    <w:rsid w:val="00A50918"/>
    <w:rsid w:val="00A50A5E"/>
    <w:rsid w:val="00A513C6"/>
    <w:rsid w:val="00A51749"/>
    <w:rsid w:val="00A51AD6"/>
    <w:rsid w:val="00A51DC8"/>
    <w:rsid w:val="00A51DE8"/>
    <w:rsid w:val="00A51FA4"/>
    <w:rsid w:val="00A52033"/>
    <w:rsid w:val="00A52396"/>
    <w:rsid w:val="00A52583"/>
    <w:rsid w:val="00A52666"/>
    <w:rsid w:val="00A5284E"/>
    <w:rsid w:val="00A52961"/>
    <w:rsid w:val="00A529B7"/>
    <w:rsid w:val="00A52CA3"/>
    <w:rsid w:val="00A52D07"/>
    <w:rsid w:val="00A52E61"/>
    <w:rsid w:val="00A52E6E"/>
    <w:rsid w:val="00A52F29"/>
    <w:rsid w:val="00A5316F"/>
    <w:rsid w:val="00A531C6"/>
    <w:rsid w:val="00A53562"/>
    <w:rsid w:val="00A53620"/>
    <w:rsid w:val="00A5362B"/>
    <w:rsid w:val="00A5382E"/>
    <w:rsid w:val="00A539BF"/>
    <w:rsid w:val="00A53F21"/>
    <w:rsid w:val="00A5410D"/>
    <w:rsid w:val="00A54240"/>
    <w:rsid w:val="00A54388"/>
    <w:rsid w:val="00A543FE"/>
    <w:rsid w:val="00A54572"/>
    <w:rsid w:val="00A5490D"/>
    <w:rsid w:val="00A54BB9"/>
    <w:rsid w:val="00A55104"/>
    <w:rsid w:val="00A552D8"/>
    <w:rsid w:val="00A554E7"/>
    <w:rsid w:val="00A5587C"/>
    <w:rsid w:val="00A55916"/>
    <w:rsid w:val="00A55A02"/>
    <w:rsid w:val="00A55BF3"/>
    <w:rsid w:val="00A55C17"/>
    <w:rsid w:val="00A55DA2"/>
    <w:rsid w:val="00A55DF5"/>
    <w:rsid w:val="00A55E68"/>
    <w:rsid w:val="00A56075"/>
    <w:rsid w:val="00A560B3"/>
    <w:rsid w:val="00A56262"/>
    <w:rsid w:val="00A5634E"/>
    <w:rsid w:val="00A5646A"/>
    <w:rsid w:val="00A565FB"/>
    <w:rsid w:val="00A56840"/>
    <w:rsid w:val="00A5686B"/>
    <w:rsid w:val="00A56AE5"/>
    <w:rsid w:val="00A56DD7"/>
    <w:rsid w:val="00A57049"/>
    <w:rsid w:val="00A5709B"/>
    <w:rsid w:val="00A570C0"/>
    <w:rsid w:val="00A5729E"/>
    <w:rsid w:val="00A5735E"/>
    <w:rsid w:val="00A57364"/>
    <w:rsid w:val="00A573D5"/>
    <w:rsid w:val="00A57638"/>
    <w:rsid w:val="00A57913"/>
    <w:rsid w:val="00A579A8"/>
    <w:rsid w:val="00A57A6E"/>
    <w:rsid w:val="00A57AFF"/>
    <w:rsid w:val="00A602D8"/>
    <w:rsid w:val="00A6046F"/>
    <w:rsid w:val="00A60A86"/>
    <w:rsid w:val="00A60C9F"/>
    <w:rsid w:val="00A60DBF"/>
    <w:rsid w:val="00A60FC0"/>
    <w:rsid w:val="00A61147"/>
    <w:rsid w:val="00A613BE"/>
    <w:rsid w:val="00A614DD"/>
    <w:rsid w:val="00A615BE"/>
    <w:rsid w:val="00A61C52"/>
    <w:rsid w:val="00A62106"/>
    <w:rsid w:val="00A626D4"/>
    <w:rsid w:val="00A62A53"/>
    <w:rsid w:val="00A62B0D"/>
    <w:rsid w:val="00A62C02"/>
    <w:rsid w:val="00A6327D"/>
    <w:rsid w:val="00A6349F"/>
    <w:rsid w:val="00A6357D"/>
    <w:rsid w:val="00A63908"/>
    <w:rsid w:val="00A6394E"/>
    <w:rsid w:val="00A63ABD"/>
    <w:rsid w:val="00A63BFD"/>
    <w:rsid w:val="00A63C4A"/>
    <w:rsid w:val="00A63F44"/>
    <w:rsid w:val="00A641E5"/>
    <w:rsid w:val="00A643CB"/>
    <w:rsid w:val="00A64402"/>
    <w:rsid w:val="00A644D4"/>
    <w:rsid w:val="00A6462E"/>
    <w:rsid w:val="00A648EA"/>
    <w:rsid w:val="00A64912"/>
    <w:rsid w:val="00A649AA"/>
    <w:rsid w:val="00A649B7"/>
    <w:rsid w:val="00A64A54"/>
    <w:rsid w:val="00A64ADB"/>
    <w:rsid w:val="00A64E95"/>
    <w:rsid w:val="00A64F87"/>
    <w:rsid w:val="00A65244"/>
    <w:rsid w:val="00A65252"/>
    <w:rsid w:val="00A65489"/>
    <w:rsid w:val="00A655D1"/>
    <w:rsid w:val="00A657C8"/>
    <w:rsid w:val="00A6584A"/>
    <w:rsid w:val="00A6598B"/>
    <w:rsid w:val="00A65C98"/>
    <w:rsid w:val="00A66020"/>
    <w:rsid w:val="00A6607B"/>
    <w:rsid w:val="00A661A3"/>
    <w:rsid w:val="00A662A4"/>
    <w:rsid w:val="00A66317"/>
    <w:rsid w:val="00A66503"/>
    <w:rsid w:val="00A66585"/>
    <w:rsid w:val="00A66638"/>
    <w:rsid w:val="00A6684C"/>
    <w:rsid w:val="00A6699E"/>
    <w:rsid w:val="00A66A1B"/>
    <w:rsid w:val="00A66AA2"/>
    <w:rsid w:val="00A66BE7"/>
    <w:rsid w:val="00A67482"/>
    <w:rsid w:val="00A67610"/>
    <w:rsid w:val="00A6762A"/>
    <w:rsid w:val="00A6770E"/>
    <w:rsid w:val="00A6776C"/>
    <w:rsid w:val="00A678C7"/>
    <w:rsid w:val="00A700EB"/>
    <w:rsid w:val="00A70216"/>
    <w:rsid w:val="00A704DA"/>
    <w:rsid w:val="00A70539"/>
    <w:rsid w:val="00A70888"/>
    <w:rsid w:val="00A70EA9"/>
    <w:rsid w:val="00A711E2"/>
    <w:rsid w:val="00A713D4"/>
    <w:rsid w:val="00A713E1"/>
    <w:rsid w:val="00A7157B"/>
    <w:rsid w:val="00A71867"/>
    <w:rsid w:val="00A71907"/>
    <w:rsid w:val="00A71ABC"/>
    <w:rsid w:val="00A71BEC"/>
    <w:rsid w:val="00A71FCA"/>
    <w:rsid w:val="00A71FD8"/>
    <w:rsid w:val="00A72362"/>
    <w:rsid w:val="00A72453"/>
    <w:rsid w:val="00A7269B"/>
    <w:rsid w:val="00A72877"/>
    <w:rsid w:val="00A72899"/>
    <w:rsid w:val="00A72AA7"/>
    <w:rsid w:val="00A72AF1"/>
    <w:rsid w:val="00A7308B"/>
    <w:rsid w:val="00A73098"/>
    <w:rsid w:val="00A7320A"/>
    <w:rsid w:val="00A73339"/>
    <w:rsid w:val="00A7338A"/>
    <w:rsid w:val="00A73883"/>
    <w:rsid w:val="00A73943"/>
    <w:rsid w:val="00A739CE"/>
    <w:rsid w:val="00A73AEE"/>
    <w:rsid w:val="00A73CE6"/>
    <w:rsid w:val="00A73E88"/>
    <w:rsid w:val="00A74029"/>
    <w:rsid w:val="00A74464"/>
    <w:rsid w:val="00A7461F"/>
    <w:rsid w:val="00A747F1"/>
    <w:rsid w:val="00A74901"/>
    <w:rsid w:val="00A74ADE"/>
    <w:rsid w:val="00A74AED"/>
    <w:rsid w:val="00A74FF6"/>
    <w:rsid w:val="00A750A2"/>
    <w:rsid w:val="00A7513F"/>
    <w:rsid w:val="00A752DB"/>
    <w:rsid w:val="00A758CF"/>
    <w:rsid w:val="00A75914"/>
    <w:rsid w:val="00A75939"/>
    <w:rsid w:val="00A75946"/>
    <w:rsid w:val="00A75964"/>
    <w:rsid w:val="00A75B41"/>
    <w:rsid w:val="00A75C07"/>
    <w:rsid w:val="00A75C78"/>
    <w:rsid w:val="00A75DE2"/>
    <w:rsid w:val="00A75F40"/>
    <w:rsid w:val="00A7600A"/>
    <w:rsid w:val="00A760B8"/>
    <w:rsid w:val="00A76289"/>
    <w:rsid w:val="00A76583"/>
    <w:rsid w:val="00A769E0"/>
    <w:rsid w:val="00A76C70"/>
    <w:rsid w:val="00A76D3D"/>
    <w:rsid w:val="00A76DB8"/>
    <w:rsid w:val="00A76E83"/>
    <w:rsid w:val="00A770FC"/>
    <w:rsid w:val="00A77373"/>
    <w:rsid w:val="00A77387"/>
    <w:rsid w:val="00A77489"/>
    <w:rsid w:val="00A77725"/>
    <w:rsid w:val="00A777B7"/>
    <w:rsid w:val="00A77A4C"/>
    <w:rsid w:val="00A77A6F"/>
    <w:rsid w:val="00A77D84"/>
    <w:rsid w:val="00A77DD1"/>
    <w:rsid w:val="00A80406"/>
    <w:rsid w:val="00A80473"/>
    <w:rsid w:val="00A804EA"/>
    <w:rsid w:val="00A8075E"/>
    <w:rsid w:val="00A807DA"/>
    <w:rsid w:val="00A8089D"/>
    <w:rsid w:val="00A80A71"/>
    <w:rsid w:val="00A80B78"/>
    <w:rsid w:val="00A80B93"/>
    <w:rsid w:val="00A80E78"/>
    <w:rsid w:val="00A80E7A"/>
    <w:rsid w:val="00A80FF9"/>
    <w:rsid w:val="00A812C1"/>
    <w:rsid w:val="00A81408"/>
    <w:rsid w:val="00A814F5"/>
    <w:rsid w:val="00A81779"/>
    <w:rsid w:val="00A81861"/>
    <w:rsid w:val="00A81C05"/>
    <w:rsid w:val="00A81E92"/>
    <w:rsid w:val="00A81F71"/>
    <w:rsid w:val="00A81FE6"/>
    <w:rsid w:val="00A8204B"/>
    <w:rsid w:val="00A8221D"/>
    <w:rsid w:val="00A8261D"/>
    <w:rsid w:val="00A82861"/>
    <w:rsid w:val="00A828FE"/>
    <w:rsid w:val="00A8296D"/>
    <w:rsid w:val="00A82E2B"/>
    <w:rsid w:val="00A82F5F"/>
    <w:rsid w:val="00A83047"/>
    <w:rsid w:val="00A83791"/>
    <w:rsid w:val="00A83886"/>
    <w:rsid w:val="00A839A0"/>
    <w:rsid w:val="00A83BFE"/>
    <w:rsid w:val="00A83C7C"/>
    <w:rsid w:val="00A83C9B"/>
    <w:rsid w:val="00A84549"/>
    <w:rsid w:val="00A84A6A"/>
    <w:rsid w:val="00A85045"/>
    <w:rsid w:val="00A850A7"/>
    <w:rsid w:val="00A855B4"/>
    <w:rsid w:val="00A85968"/>
    <w:rsid w:val="00A85AA7"/>
    <w:rsid w:val="00A85B35"/>
    <w:rsid w:val="00A85D42"/>
    <w:rsid w:val="00A85ECD"/>
    <w:rsid w:val="00A85F95"/>
    <w:rsid w:val="00A8609F"/>
    <w:rsid w:val="00A86390"/>
    <w:rsid w:val="00A8651B"/>
    <w:rsid w:val="00A8672E"/>
    <w:rsid w:val="00A86A9D"/>
    <w:rsid w:val="00A86D65"/>
    <w:rsid w:val="00A86F04"/>
    <w:rsid w:val="00A86F30"/>
    <w:rsid w:val="00A87288"/>
    <w:rsid w:val="00A87306"/>
    <w:rsid w:val="00A873D7"/>
    <w:rsid w:val="00A8741E"/>
    <w:rsid w:val="00A879C2"/>
    <w:rsid w:val="00A87A58"/>
    <w:rsid w:val="00A87C38"/>
    <w:rsid w:val="00A87F6B"/>
    <w:rsid w:val="00A87FAE"/>
    <w:rsid w:val="00A87FB0"/>
    <w:rsid w:val="00A90038"/>
    <w:rsid w:val="00A9020B"/>
    <w:rsid w:val="00A90288"/>
    <w:rsid w:val="00A90392"/>
    <w:rsid w:val="00A905BA"/>
    <w:rsid w:val="00A906CC"/>
    <w:rsid w:val="00A908EB"/>
    <w:rsid w:val="00A9099A"/>
    <w:rsid w:val="00A909D6"/>
    <w:rsid w:val="00A90B10"/>
    <w:rsid w:val="00A90BAE"/>
    <w:rsid w:val="00A90C0C"/>
    <w:rsid w:val="00A90C61"/>
    <w:rsid w:val="00A90D1D"/>
    <w:rsid w:val="00A90D64"/>
    <w:rsid w:val="00A90E5E"/>
    <w:rsid w:val="00A90F77"/>
    <w:rsid w:val="00A9111F"/>
    <w:rsid w:val="00A9131B"/>
    <w:rsid w:val="00A9157E"/>
    <w:rsid w:val="00A91A38"/>
    <w:rsid w:val="00A91D4A"/>
    <w:rsid w:val="00A91F21"/>
    <w:rsid w:val="00A9219D"/>
    <w:rsid w:val="00A92239"/>
    <w:rsid w:val="00A92772"/>
    <w:rsid w:val="00A92935"/>
    <w:rsid w:val="00A929FE"/>
    <w:rsid w:val="00A92AFC"/>
    <w:rsid w:val="00A92D25"/>
    <w:rsid w:val="00A92DB6"/>
    <w:rsid w:val="00A92E64"/>
    <w:rsid w:val="00A933CD"/>
    <w:rsid w:val="00A9359E"/>
    <w:rsid w:val="00A9371D"/>
    <w:rsid w:val="00A93811"/>
    <w:rsid w:val="00A93848"/>
    <w:rsid w:val="00A93864"/>
    <w:rsid w:val="00A93920"/>
    <w:rsid w:val="00A93C62"/>
    <w:rsid w:val="00A93D9F"/>
    <w:rsid w:val="00A93DB0"/>
    <w:rsid w:val="00A94052"/>
    <w:rsid w:val="00A940A5"/>
    <w:rsid w:val="00A94320"/>
    <w:rsid w:val="00A948B7"/>
    <w:rsid w:val="00A94A0B"/>
    <w:rsid w:val="00A94ABD"/>
    <w:rsid w:val="00A94CFA"/>
    <w:rsid w:val="00A95019"/>
    <w:rsid w:val="00A95121"/>
    <w:rsid w:val="00A951F5"/>
    <w:rsid w:val="00A95490"/>
    <w:rsid w:val="00A95C79"/>
    <w:rsid w:val="00A95E69"/>
    <w:rsid w:val="00A95F90"/>
    <w:rsid w:val="00A965B3"/>
    <w:rsid w:val="00A967A4"/>
    <w:rsid w:val="00A96BD6"/>
    <w:rsid w:val="00A974B6"/>
    <w:rsid w:val="00A978BF"/>
    <w:rsid w:val="00A97AC9"/>
    <w:rsid w:val="00A97B5F"/>
    <w:rsid w:val="00A97C36"/>
    <w:rsid w:val="00A97CCD"/>
    <w:rsid w:val="00A97FCC"/>
    <w:rsid w:val="00AA00A8"/>
    <w:rsid w:val="00AA01B7"/>
    <w:rsid w:val="00AA0716"/>
    <w:rsid w:val="00AA0944"/>
    <w:rsid w:val="00AA0C8D"/>
    <w:rsid w:val="00AA0CD3"/>
    <w:rsid w:val="00AA0D0F"/>
    <w:rsid w:val="00AA0DD8"/>
    <w:rsid w:val="00AA0F0C"/>
    <w:rsid w:val="00AA10A8"/>
    <w:rsid w:val="00AA14EB"/>
    <w:rsid w:val="00AA1681"/>
    <w:rsid w:val="00AA171F"/>
    <w:rsid w:val="00AA1887"/>
    <w:rsid w:val="00AA18BF"/>
    <w:rsid w:val="00AA18D5"/>
    <w:rsid w:val="00AA194F"/>
    <w:rsid w:val="00AA195C"/>
    <w:rsid w:val="00AA1A92"/>
    <w:rsid w:val="00AA1B31"/>
    <w:rsid w:val="00AA1D7C"/>
    <w:rsid w:val="00AA1DE1"/>
    <w:rsid w:val="00AA263C"/>
    <w:rsid w:val="00AA27D4"/>
    <w:rsid w:val="00AA28EF"/>
    <w:rsid w:val="00AA2ADB"/>
    <w:rsid w:val="00AA2D7D"/>
    <w:rsid w:val="00AA39A9"/>
    <w:rsid w:val="00AA3DAB"/>
    <w:rsid w:val="00AA4100"/>
    <w:rsid w:val="00AA417A"/>
    <w:rsid w:val="00AA4219"/>
    <w:rsid w:val="00AA424A"/>
    <w:rsid w:val="00AA4621"/>
    <w:rsid w:val="00AA49C6"/>
    <w:rsid w:val="00AA4A0E"/>
    <w:rsid w:val="00AA4ABE"/>
    <w:rsid w:val="00AA4CF0"/>
    <w:rsid w:val="00AA4D04"/>
    <w:rsid w:val="00AA5179"/>
    <w:rsid w:val="00AA52D1"/>
    <w:rsid w:val="00AA5540"/>
    <w:rsid w:val="00AA5622"/>
    <w:rsid w:val="00AA574F"/>
    <w:rsid w:val="00AA576C"/>
    <w:rsid w:val="00AA5770"/>
    <w:rsid w:val="00AA6746"/>
    <w:rsid w:val="00AA682B"/>
    <w:rsid w:val="00AA68C2"/>
    <w:rsid w:val="00AA6E2F"/>
    <w:rsid w:val="00AA6FF1"/>
    <w:rsid w:val="00AA75E1"/>
    <w:rsid w:val="00AA77A1"/>
    <w:rsid w:val="00AA782A"/>
    <w:rsid w:val="00AA7B7E"/>
    <w:rsid w:val="00AA7C9E"/>
    <w:rsid w:val="00AA7D1B"/>
    <w:rsid w:val="00AA7E35"/>
    <w:rsid w:val="00AB0060"/>
    <w:rsid w:val="00AB02CE"/>
    <w:rsid w:val="00AB0394"/>
    <w:rsid w:val="00AB048C"/>
    <w:rsid w:val="00AB0570"/>
    <w:rsid w:val="00AB063D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0F46"/>
    <w:rsid w:val="00AB105D"/>
    <w:rsid w:val="00AB11D1"/>
    <w:rsid w:val="00AB1366"/>
    <w:rsid w:val="00AB13B0"/>
    <w:rsid w:val="00AB13DE"/>
    <w:rsid w:val="00AB141F"/>
    <w:rsid w:val="00AB1692"/>
    <w:rsid w:val="00AB177F"/>
    <w:rsid w:val="00AB17EA"/>
    <w:rsid w:val="00AB1867"/>
    <w:rsid w:val="00AB1DA8"/>
    <w:rsid w:val="00AB1FAB"/>
    <w:rsid w:val="00AB21FD"/>
    <w:rsid w:val="00AB225D"/>
    <w:rsid w:val="00AB2698"/>
    <w:rsid w:val="00AB272D"/>
    <w:rsid w:val="00AB292E"/>
    <w:rsid w:val="00AB2CE4"/>
    <w:rsid w:val="00AB2F0F"/>
    <w:rsid w:val="00AB2FDA"/>
    <w:rsid w:val="00AB34D0"/>
    <w:rsid w:val="00AB350B"/>
    <w:rsid w:val="00AB372C"/>
    <w:rsid w:val="00AB3790"/>
    <w:rsid w:val="00AB38B3"/>
    <w:rsid w:val="00AB3A58"/>
    <w:rsid w:val="00AB3AFD"/>
    <w:rsid w:val="00AB3D49"/>
    <w:rsid w:val="00AB4016"/>
    <w:rsid w:val="00AB4124"/>
    <w:rsid w:val="00AB43C3"/>
    <w:rsid w:val="00AB43D7"/>
    <w:rsid w:val="00AB44D2"/>
    <w:rsid w:val="00AB46F4"/>
    <w:rsid w:val="00AB486D"/>
    <w:rsid w:val="00AB4CD1"/>
    <w:rsid w:val="00AB4D2B"/>
    <w:rsid w:val="00AB4E5B"/>
    <w:rsid w:val="00AB4EB1"/>
    <w:rsid w:val="00AB5023"/>
    <w:rsid w:val="00AB50F5"/>
    <w:rsid w:val="00AB519D"/>
    <w:rsid w:val="00AB5825"/>
    <w:rsid w:val="00AB59C3"/>
    <w:rsid w:val="00AB5A2C"/>
    <w:rsid w:val="00AB5CF1"/>
    <w:rsid w:val="00AB5D9A"/>
    <w:rsid w:val="00AB5EA5"/>
    <w:rsid w:val="00AB6220"/>
    <w:rsid w:val="00AB648F"/>
    <w:rsid w:val="00AB64D9"/>
    <w:rsid w:val="00AB67AE"/>
    <w:rsid w:val="00AB689B"/>
    <w:rsid w:val="00AB68D1"/>
    <w:rsid w:val="00AB6A10"/>
    <w:rsid w:val="00AB6A28"/>
    <w:rsid w:val="00AB6A5C"/>
    <w:rsid w:val="00AB6A7D"/>
    <w:rsid w:val="00AB6B53"/>
    <w:rsid w:val="00AB6CF2"/>
    <w:rsid w:val="00AB6DD2"/>
    <w:rsid w:val="00AB6FE6"/>
    <w:rsid w:val="00AB701E"/>
    <w:rsid w:val="00AB75EF"/>
    <w:rsid w:val="00AB77F1"/>
    <w:rsid w:val="00AB7881"/>
    <w:rsid w:val="00AB78E5"/>
    <w:rsid w:val="00AB7959"/>
    <w:rsid w:val="00AB7AC7"/>
    <w:rsid w:val="00AB7F42"/>
    <w:rsid w:val="00AB7FD2"/>
    <w:rsid w:val="00AC01F2"/>
    <w:rsid w:val="00AC0380"/>
    <w:rsid w:val="00AC0398"/>
    <w:rsid w:val="00AC09F9"/>
    <w:rsid w:val="00AC0ACD"/>
    <w:rsid w:val="00AC0AFF"/>
    <w:rsid w:val="00AC0D36"/>
    <w:rsid w:val="00AC1151"/>
    <w:rsid w:val="00AC11C7"/>
    <w:rsid w:val="00AC1347"/>
    <w:rsid w:val="00AC14EE"/>
    <w:rsid w:val="00AC1892"/>
    <w:rsid w:val="00AC18C8"/>
    <w:rsid w:val="00AC1A04"/>
    <w:rsid w:val="00AC1CCA"/>
    <w:rsid w:val="00AC1D15"/>
    <w:rsid w:val="00AC1E28"/>
    <w:rsid w:val="00AC1ED0"/>
    <w:rsid w:val="00AC200B"/>
    <w:rsid w:val="00AC2BAF"/>
    <w:rsid w:val="00AC2F52"/>
    <w:rsid w:val="00AC2F78"/>
    <w:rsid w:val="00AC31EB"/>
    <w:rsid w:val="00AC339A"/>
    <w:rsid w:val="00AC365B"/>
    <w:rsid w:val="00AC366D"/>
    <w:rsid w:val="00AC3936"/>
    <w:rsid w:val="00AC39AD"/>
    <w:rsid w:val="00AC3A01"/>
    <w:rsid w:val="00AC3A1A"/>
    <w:rsid w:val="00AC3BFD"/>
    <w:rsid w:val="00AC3D33"/>
    <w:rsid w:val="00AC4151"/>
    <w:rsid w:val="00AC439A"/>
    <w:rsid w:val="00AC4444"/>
    <w:rsid w:val="00AC45D5"/>
    <w:rsid w:val="00AC4705"/>
    <w:rsid w:val="00AC482F"/>
    <w:rsid w:val="00AC48AB"/>
    <w:rsid w:val="00AC4994"/>
    <w:rsid w:val="00AC49CC"/>
    <w:rsid w:val="00AC4A97"/>
    <w:rsid w:val="00AC4CF1"/>
    <w:rsid w:val="00AC4D62"/>
    <w:rsid w:val="00AC5063"/>
    <w:rsid w:val="00AC5237"/>
    <w:rsid w:val="00AC53B6"/>
    <w:rsid w:val="00AC5841"/>
    <w:rsid w:val="00AC587D"/>
    <w:rsid w:val="00AC5991"/>
    <w:rsid w:val="00AC5F47"/>
    <w:rsid w:val="00AC6043"/>
    <w:rsid w:val="00AC6166"/>
    <w:rsid w:val="00AC639C"/>
    <w:rsid w:val="00AC6465"/>
    <w:rsid w:val="00AC65AE"/>
    <w:rsid w:val="00AC65E8"/>
    <w:rsid w:val="00AC67CF"/>
    <w:rsid w:val="00AC6827"/>
    <w:rsid w:val="00AC6862"/>
    <w:rsid w:val="00AC6A81"/>
    <w:rsid w:val="00AC6AA2"/>
    <w:rsid w:val="00AC6C8A"/>
    <w:rsid w:val="00AC719D"/>
    <w:rsid w:val="00AC72F6"/>
    <w:rsid w:val="00AC7338"/>
    <w:rsid w:val="00AC7372"/>
    <w:rsid w:val="00AC7390"/>
    <w:rsid w:val="00AC78AA"/>
    <w:rsid w:val="00AC7926"/>
    <w:rsid w:val="00AC7B7C"/>
    <w:rsid w:val="00AC7F2A"/>
    <w:rsid w:val="00AC7F94"/>
    <w:rsid w:val="00AD0B68"/>
    <w:rsid w:val="00AD0F39"/>
    <w:rsid w:val="00AD1123"/>
    <w:rsid w:val="00AD1422"/>
    <w:rsid w:val="00AD1581"/>
    <w:rsid w:val="00AD1594"/>
    <w:rsid w:val="00AD1DE6"/>
    <w:rsid w:val="00AD1F64"/>
    <w:rsid w:val="00AD1FD4"/>
    <w:rsid w:val="00AD211C"/>
    <w:rsid w:val="00AD21BE"/>
    <w:rsid w:val="00AD22B1"/>
    <w:rsid w:val="00AD23DB"/>
    <w:rsid w:val="00AD2B1C"/>
    <w:rsid w:val="00AD2D0C"/>
    <w:rsid w:val="00AD2E4D"/>
    <w:rsid w:val="00AD2F52"/>
    <w:rsid w:val="00AD33D5"/>
    <w:rsid w:val="00AD3959"/>
    <w:rsid w:val="00AD39AA"/>
    <w:rsid w:val="00AD3C90"/>
    <w:rsid w:val="00AD40CF"/>
    <w:rsid w:val="00AD4184"/>
    <w:rsid w:val="00AD41F9"/>
    <w:rsid w:val="00AD446F"/>
    <w:rsid w:val="00AD44EC"/>
    <w:rsid w:val="00AD44FF"/>
    <w:rsid w:val="00AD489D"/>
    <w:rsid w:val="00AD4CE5"/>
    <w:rsid w:val="00AD4D09"/>
    <w:rsid w:val="00AD4D18"/>
    <w:rsid w:val="00AD5278"/>
    <w:rsid w:val="00AD52E4"/>
    <w:rsid w:val="00AD563E"/>
    <w:rsid w:val="00AD5862"/>
    <w:rsid w:val="00AD5D37"/>
    <w:rsid w:val="00AD5F28"/>
    <w:rsid w:val="00AD5FF2"/>
    <w:rsid w:val="00AD6107"/>
    <w:rsid w:val="00AD650D"/>
    <w:rsid w:val="00AD6758"/>
    <w:rsid w:val="00AD690F"/>
    <w:rsid w:val="00AD6A4F"/>
    <w:rsid w:val="00AD70FA"/>
    <w:rsid w:val="00AD7149"/>
    <w:rsid w:val="00AD778F"/>
    <w:rsid w:val="00AD7B6F"/>
    <w:rsid w:val="00AE023B"/>
    <w:rsid w:val="00AE0B47"/>
    <w:rsid w:val="00AE0C55"/>
    <w:rsid w:val="00AE0CA4"/>
    <w:rsid w:val="00AE0EFD"/>
    <w:rsid w:val="00AE0F20"/>
    <w:rsid w:val="00AE0F3A"/>
    <w:rsid w:val="00AE10D5"/>
    <w:rsid w:val="00AE11C7"/>
    <w:rsid w:val="00AE13D8"/>
    <w:rsid w:val="00AE1630"/>
    <w:rsid w:val="00AE181D"/>
    <w:rsid w:val="00AE1B89"/>
    <w:rsid w:val="00AE203C"/>
    <w:rsid w:val="00AE23A6"/>
    <w:rsid w:val="00AE23F4"/>
    <w:rsid w:val="00AE267E"/>
    <w:rsid w:val="00AE2AE9"/>
    <w:rsid w:val="00AE2AF0"/>
    <w:rsid w:val="00AE2BB3"/>
    <w:rsid w:val="00AE2FE0"/>
    <w:rsid w:val="00AE303E"/>
    <w:rsid w:val="00AE3298"/>
    <w:rsid w:val="00AE333A"/>
    <w:rsid w:val="00AE35C2"/>
    <w:rsid w:val="00AE383F"/>
    <w:rsid w:val="00AE3A52"/>
    <w:rsid w:val="00AE3D45"/>
    <w:rsid w:val="00AE3EB5"/>
    <w:rsid w:val="00AE3FD9"/>
    <w:rsid w:val="00AE4003"/>
    <w:rsid w:val="00AE4216"/>
    <w:rsid w:val="00AE4368"/>
    <w:rsid w:val="00AE459A"/>
    <w:rsid w:val="00AE45E8"/>
    <w:rsid w:val="00AE4B69"/>
    <w:rsid w:val="00AE5024"/>
    <w:rsid w:val="00AE52A4"/>
    <w:rsid w:val="00AE5371"/>
    <w:rsid w:val="00AE5854"/>
    <w:rsid w:val="00AE5912"/>
    <w:rsid w:val="00AE597B"/>
    <w:rsid w:val="00AE59AD"/>
    <w:rsid w:val="00AE5D00"/>
    <w:rsid w:val="00AE5DBA"/>
    <w:rsid w:val="00AE60DD"/>
    <w:rsid w:val="00AE6156"/>
    <w:rsid w:val="00AE6185"/>
    <w:rsid w:val="00AE621C"/>
    <w:rsid w:val="00AE6485"/>
    <w:rsid w:val="00AE64A7"/>
    <w:rsid w:val="00AE64A9"/>
    <w:rsid w:val="00AE6673"/>
    <w:rsid w:val="00AE6845"/>
    <w:rsid w:val="00AE6BA9"/>
    <w:rsid w:val="00AE6FB7"/>
    <w:rsid w:val="00AE7181"/>
    <w:rsid w:val="00AE763A"/>
    <w:rsid w:val="00AE7A21"/>
    <w:rsid w:val="00AE7A67"/>
    <w:rsid w:val="00AE7CF9"/>
    <w:rsid w:val="00AF01A7"/>
    <w:rsid w:val="00AF042F"/>
    <w:rsid w:val="00AF07A2"/>
    <w:rsid w:val="00AF0826"/>
    <w:rsid w:val="00AF0A33"/>
    <w:rsid w:val="00AF0AC1"/>
    <w:rsid w:val="00AF0C76"/>
    <w:rsid w:val="00AF0C83"/>
    <w:rsid w:val="00AF0E03"/>
    <w:rsid w:val="00AF0E88"/>
    <w:rsid w:val="00AF0E8C"/>
    <w:rsid w:val="00AF0ECE"/>
    <w:rsid w:val="00AF11F6"/>
    <w:rsid w:val="00AF1569"/>
    <w:rsid w:val="00AF16AC"/>
    <w:rsid w:val="00AF1821"/>
    <w:rsid w:val="00AF18B2"/>
    <w:rsid w:val="00AF1AFA"/>
    <w:rsid w:val="00AF1BA1"/>
    <w:rsid w:val="00AF1C5B"/>
    <w:rsid w:val="00AF1D36"/>
    <w:rsid w:val="00AF1F03"/>
    <w:rsid w:val="00AF1FAF"/>
    <w:rsid w:val="00AF2C91"/>
    <w:rsid w:val="00AF30BE"/>
    <w:rsid w:val="00AF3211"/>
    <w:rsid w:val="00AF3247"/>
    <w:rsid w:val="00AF3379"/>
    <w:rsid w:val="00AF33C9"/>
    <w:rsid w:val="00AF352A"/>
    <w:rsid w:val="00AF3CCF"/>
    <w:rsid w:val="00AF3EA9"/>
    <w:rsid w:val="00AF3EB1"/>
    <w:rsid w:val="00AF4093"/>
    <w:rsid w:val="00AF41AB"/>
    <w:rsid w:val="00AF41E9"/>
    <w:rsid w:val="00AF4209"/>
    <w:rsid w:val="00AF4432"/>
    <w:rsid w:val="00AF44D4"/>
    <w:rsid w:val="00AF4604"/>
    <w:rsid w:val="00AF4844"/>
    <w:rsid w:val="00AF48EB"/>
    <w:rsid w:val="00AF4984"/>
    <w:rsid w:val="00AF4A5E"/>
    <w:rsid w:val="00AF4B71"/>
    <w:rsid w:val="00AF4C55"/>
    <w:rsid w:val="00AF4DE1"/>
    <w:rsid w:val="00AF4E7C"/>
    <w:rsid w:val="00AF501D"/>
    <w:rsid w:val="00AF50B6"/>
    <w:rsid w:val="00AF5157"/>
    <w:rsid w:val="00AF5438"/>
    <w:rsid w:val="00AF56D4"/>
    <w:rsid w:val="00AF5741"/>
    <w:rsid w:val="00AF5782"/>
    <w:rsid w:val="00AF579D"/>
    <w:rsid w:val="00AF579E"/>
    <w:rsid w:val="00AF5E11"/>
    <w:rsid w:val="00AF5F38"/>
    <w:rsid w:val="00AF60C0"/>
    <w:rsid w:val="00AF6144"/>
    <w:rsid w:val="00AF63F7"/>
    <w:rsid w:val="00AF674F"/>
    <w:rsid w:val="00AF68F0"/>
    <w:rsid w:val="00AF6E41"/>
    <w:rsid w:val="00AF6EF4"/>
    <w:rsid w:val="00AF70E2"/>
    <w:rsid w:val="00AF74A7"/>
    <w:rsid w:val="00AF74AE"/>
    <w:rsid w:val="00AF75BD"/>
    <w:rsid w:val="00AF76B3"/>
    <w:rsid w:val="00AF776C"/>
    <w:rsid w:val="00AF78FF"/>
    <w:rsid w:val="00AF799A"/>
    <w:rsid w:val="00AF7A5B"/>
    <w:rsid w:val="00AF7CBA"/>
    <w:rsid w:val="00AF7E73"/>
    <w:rsid w:val="00B00101"/>
    <w:rsid w:val="00B001BC"/>
    <w:rsid w:val="00B00408"/>
    <w:rsid w:val="00B00578"/>
    <w:rsid w:val="00B00686"/>
    <w:rsid w:val="00B006C9"/>
    <w:rsid w:val="00B008D9"/>
    <w:rsid w:val="00B00963"/>
    <w:rsid w:val="00B00B29"/>
    <w:rsid w:val="00B00BCA"/>
    <w:rsid w:val="00B00BFE"/>
    <w:rsid w:val="00B00F96"/>
    <w:rsid w:val="00B0100F"/>
    <w:rsid w:val="00B010A0"/>
    <w:rsid w:val="00B01151"/>
    <w:rsid w:val="00B0121C"/>
    <w:rsid w:val="00B01313"/>
    <w:rsid w:val="00B0164C"/>
    <w:rsid w:val="00B0165D"/>
    <w:rsid w:val="00B01679"/>
    <w:rsid w:val="00B018FD"/>
    <w:rsid w:val="00B01D06"/>
    <w:rsid w:val="00B0236F"/>
    <w:rsid w:val="00B0240E"/>
    <w:rsid w:val="00B0241D"/>
    <w:rsid w:val="00B02423"/>
    <w:rsid w:val="00B024EF"/>
    <w:rsid w:val="00B0261B"/>
    <w:rsid w:val="00B0275B"/>
    <w:rsid w:val="00B02C4C"/>
    <w:rsid w:val="00B02E2F"/>
    <w:rsid w:val="00B03148"/>
    <w:rsid w:val="00B03164"/>
    <w:rsid w:val="00B032DF"/>
    <w:rsid w:val="00B03308"/>
    <w:rsid w:val="00B038BF"/>
    <w:rsid w:val="00B03A51"/>
    <w:rsid w:val="00B03D06"/>
    <w:rsid w:val="00B03F12"/>
    <w:rsid w:val="00B041E6"/>
    <w:rsid w:val="00B04554"/>
    <w:rsid w:val="00B04BF2"/>
    <w:rsid w:val="00B04F63"/>
    <w:rsid w:val="00B051B8"/>
    <w:rsid w:val="00B05296"/>
    <w:rsid w:val="00B053B6"/>
    <w:rsid w:val="00B05462"/>
    <w:rsid w:val="00B059B2"/>
    <w:rsid w:val="00B059BB"/>
    <w:rsid w:val="00B059C4"/>
    <w:rsid w:val="00B05A7B"/>
    <w:rsid w:val="00B05B3A"/>
    <w:rsid w:val="00B05D6A"/>
    <w:rsid w:val="00B06015"/>
    <w:rsid w:val="00B0604D"/>
    <w:rsid w:val="00B067E3"/>
    <w:rsid w:val="00B068BD"/>
    <w:rsid w:val="00B069C0"/>
    <w:rsid w:val="00B06B5E"/>
    <w:rsid w:val="00B06CFF"/>
    <w:rsid w:val="00B06F37"/>
    <w:rsid w:val="00B07002"/>
    <w:rsid w:val="00B07238"/>
    <w:rsid w:val="00B07344"/>
    <w:rsid w:val="00B07941"/>
    <w:rsid w:val="00B07BD3"/>
    <w:rsid w:val="00B07CB9"/>
    <w:rsid w:val="00B07FB9"/>
    <w:rsid w:val="00B100F2"/>
    <w:rsid w:val="00B10104"/>
    <w:rsid w:val="00B10106"/>
    <w:rsid w:val="00B10108"/>
    <w:rsid w:val="00B103B8"/>
    <w:rsid w:val="00B103CE"/>
    <w:rsid w:val="00B1053B"/>
    <w:rsid w:val="00B105CC"/>
    <w:rsid w:val="00B105F6"/>
    <w:rsid w:val="00B10B9F"/>
    <w:rsid w:val="00B10BE9"/>
    <w:rsid w:val="00B10D51"/>
    <w:rsid w:val="00B10D5D"/>
    <w:rsid w:val="00B10EA8"/>
    <w:rsid w:val="00B10FAD"/>
    <w:rsid w:val="00B1103B"/>
    <w:rsid w:val="00B110FD"/>
    <w:rsid w:val="00B1110E"/>
    <w:rsid w:val="00B1120F"/>
    <w:rsid w:val="00B11554"/>
    <w:rsid w:val="00B11735"/>
    <w:rsid w:val="00B1180E"/>
    <w:rsid w:val="00B11833"/>
    <w:rsid w:val="00B118B9"/>
    <w:rsid w:val="00B118C8"/>
    <w:rsid w:val="00B11976"/>
    <w:rsid w:val="00B12061"/>
    <w:rsid w:val="00B12144"/>
    <w:rsid w:val="00B1218D"/>
    <w:rsid w:val="00B12220"/>
    <w:rsid w:val="00B1232A"/>
    <w:rsid w:val="00B12509"/>
    <w:rsid w:val="00B12544"/>
    <w:rsid w:val="00B12602"/>
    <w:rsid w:val="00B1296E"/>
    <w:rsid w:val="00B12B81"/>
    <w:rsid w:val="00B12BE3"/>
    <w:rsid w:val="00B12C3C"/>
    <w:rsid w:val="00B12C74"/>
    <w:rsid w:val="00B12DB0"/>
    <w:rsid w:val="00B12F92"/>
    <w:rsid w:val="00B12FFE"/>
    <w:rsid w:val="00B130F2"/>
    <w:rsid w:val="00B133A2"/>
    <w:rsid w:val="00B133DE"/>
    <w:rsid w:val="00B135ED"/>
    <w:rsid w:val="00B13866"/>
    <w:rsid w:val="00B13976"/>
    <w:rsid w:val="00B13BF5"/>
    <w:rsid w:val="00B13DD9"/>
    <w:rsid w:val="00B144C2"/>
    <w:rsid w:val="00B146BF"/>
    <w:rsid w:val="00B14D9A"/>
    <w:rsid w:val="00B14DAA"/>
    <w:rsid w:val="00B15022"/>
    <w:rsid w:val="00B1571E"/>
    <w:rsid w:val="00B15E54"/>
    <w:rsid w:val="00B15FD6"/>
    <w:rsid w:val="00B16121"/>
    <w:rsid w:val="00B165A5"/>
    <w:rsid w:val="00B165CE"/>
    <w:rsid w:val="00B167E7"/>
    <w:rsid w:val="00B16814"/>
    <w:rsid w:val="00B16883"/>
    <w:rsid w:val="00B16B8D"/>
    <w:rsid w:val="00B16F0D"/>
    <w:rsid w:val="00B16FF5"/>
    <w:rsid w:val="00B170C0"/>
    <w:rsid w:val="00B17122"/>
    <w:rsid w:val="00B17138"/>
    <w:rsid w:val="00B17183"/>
    <w:rsid w:val="00B177FB"/>
    <w:rsid w:val="00B178E6"/>
    <w:rsid w:val="00B17BEE"/>
    <w:rsid w:val="00B17F7A"/>
    <w:rsid w:val="00B2001F"/>
    <w:rsid w:val="00B20255"/>
    <w:rsid w:val="00B20351"/>
    <w:rsid w:val="00B2036F"/>
    <w:rsid w:val="00B20777"/>
    <w:rsid w:val="00B207F8"/>
    <w:rsid w:val="00B209C6"/>
    <w:rsid w:val="00B20A98"/>
    <w:rsid w:val="00B21002"/>
    <w:rsid w:val="00B214FB"/>
    <w:rsid w:val="00B21555"/>
    <w:rsid w:val="00B21890"/>
    <w:rsid w:val="00B21AA9"/>
    <w:rsid w:val="00B21D0C"/>
    <w:rsid w:val="00B21D46"/>
    <w:rsid w:val="00B220CF"/>
    <w:rsid w:val="00B221FC"/>
    <w:rsid w:val="00B22286"/>
    <w:rsid w:val="00B22322"/>
    <w:rsid w:val="00B22465"/>
    <w:rsid w:val="00B2251B"/>
    <w:rsid w:val="00B225A1"/>
    <w:rsid w:val="00B22605"/>
    <w:rsid w:val="00B22743"/>
    <w:rsid w:val="00B2286B"/>
    <w:rsid w:val="00B228DA"/>
    <w:rsid w:val="00B22B3A"/>
    <w:rsid w:val="00B22F4E"/>
    <w:rsid w:val="00B23089"/>
    <w:rsid w:val="00B231AB"/>
    <w:rsid w:val="00B2348B"/>
    <w:rsid w:val="00B234A6"/>
    <w:rsid w:val="00B234F6"/>
    <w:rsid w:val="00B23A43"/>
    <w:rsid w:val="00B23D90"/>
    <w:rsid w:val="00B23F0C"/>
    <w:rsid w:val="00B23FF5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2C"/>
    <w:rsid w:val="00B24C02"/>
    <w:rsid w:val="00B24F7C"/>
    <w:rsid w:val="00B251C6"/>
    <w:rsid w:val="00B2533B"/>
    <w:rsid w:val="00B25758"/>
    <w:rsid w:val="00B25946"/>
    <w:rsid w:val="00B25977"/>
    <w:rsid w:val="00B25B0E"/>
    <w:rsid w:val="00B25E69"/>
    <w:rsid w:val="00B25E7C"/>
    <w:rsid w:val="00B25E82"/>
    <w:rsid w:val="00B2607B"/>
    <w:rsid w:val="00B26175"/>
    <w:rsid w:val="00B266C2"/>
    <w:rsid w:val="00B26871"/>
    <w:rsid w:val="00B26AFE"/>
    <w:rsid w:val="00B27277"/>
    <w:rsid w:val="00B27541"/>
    <w:rsid w:val="00B2764A"/>
    <w:rsid w:val="00B277E4"/>
    <w:rsid w:val="00B2782B"/>
    <w:rsid w:val="00B27ACE"/>
    <w:rsid w:val="00B27C6C"/>
    <w:rsid w:val="00B27C7C"/>
    <w:rsid w:val="00B27CB7"/>
    <w:rsid w:val="00B27CE6"/>
    <w:rsid w:val="00B27D27"/>
    <w:rsid w:val="00B27E75"/>
    <w:rsid w:val="00B27EC5"/>
    <w:rsid w:val="00B30173"/>
    <w:rsid w:val="00B302EE"/>
    <w:rsid w:val="00B3030D"/>
    <w:rsid w:val="00B3037A"/>
    <w:rsid w:val="00B303FF"/>
    <w:rsid w:val="00B30904"/>
    <w:rsid w:val="00B30C1C"/>
    <w:rsid w:val="00B30C74"/>
    <w:rsid w:val="00B30EC5"/>
    <w:rsid w:val="00B311A9"/>
    <w:rsid w:val="00B312F4"/>
    <w:rsid w:val="00B31461"/>
    <w:rsid w:val="00B3146B"/>
    <w:rsid w:val="00B314E2"/>
    <w:rsid w:val="00B3190E"/>
    <w:rsid w:val="00B319AD"/>
    <w:rsid w:val="00B31AEE"/>
    <w:rsid w:val="00B31C2E"/>
    <w:rsid w:val="00B321F1"/>
    <w:rsid w:val="00B326D0"/>
    <w:rsid w:val="00B32C4E"/>
    <w:rsid w:val="00B32CBD"/>
    <w:rsid w:val="00B32DD9"/>
    <w:rsid w:val="00B32EF2"/>
    <w:rsid w:val="00B32FA2"/>
    <w:rsid w:val="00B3310F"/>
    <w:rsid w:val="00B335E8"/>
    <w:rsid w:val="00B339AB"/>
    <w:rsid w:val="00B339C9"/>
    <w:rsid w:val="00B33A1D"/>
    <w:rsid w:val="00B33A4C"/>
    <w:rsid w:val="00B33A8B"/>
    <w:rsid w:val="00B33BFE"/>
    <w:rsid w:val="00B33C26"/>
    <w:rsid w:val="00B33F9F"/>
    <w:rsid w:val="00B34093"/>
    <w:rsid w:val="00B3418A"/>
    <w:rsid w:val="00B342F6"/>
    <w:rsid w:val="00B344A8"/>
    <w:rsid w:val="00B34528"/>
    <w:rsid w:val="00B3456F"/>
    <w:rsid w:val="00B345E3"/>
    <w:rsid w:val="00B34A5A"/>
    <w:rsid w:val="00B34C2D"/>
    <w:rsid w:val="00B3516F"/>
    <w:rsid w:val="00B352C2"/>
    <w:rsid w:val="00B3538D"/>
    <w:rsid w:val="00B35681"/>
    <w:rsid w:val="00B3574A"/>
    <w:rsid w:val="00B36801"/>
    <w:rsid w:val="00B36AD6"/>
    <w:rsid w:val="00B36BDA"/>
    <w:rsid w:val="00B371CD"/>
    <w:rsid w:val="00B3750D"/>
    <w:rsid w:val="00B376D2"/>
    <w:rsid w:val="00B37762"/>
    <w:rsid w:val="00B377E6"/>
    <w:rsid w:val="00B37A34"/>
    <w:rsid w:val="00B37B5F"/>
    <w:rsid w:val="00B37C97"/>
    <w:rsid w:val="00B37D14"/>
    <w:rsid w:val="00B37E1D"/>
    <w:rsid w:val="00B40133"/>
    <w:rsid w:val="00B4013E"/>
    <w:rsid w:val="00B40140"/>
    <w:rsid w:val="00B40280"/>
    <w:rsid w:val="00B40563"/>
    <w:rsid w:val="00B4081E"/>
    <w:rsid w:val="00B40953"/>
    <w:rsid w:val="00B40B42"/>
    <w:rsid w:val="00B40D1B"/>
    <w:rsid w:val="00B413BD"/>
    <w:rsid w:val="00B414CC"/>
    <w:rsid w:val="00B41740"/>
    <w:rsid w:val="00B41B1B"/>
    <w:rsid w:val="00B41DC0"/>
    <w:rsid w:val="00B41E45"/>
    <w:rsid w:val="00B4210E"/>
    <w:rsid w:val="00B4230C"/>
    <w:rsid w:val="00B425DD"/>
    <w:rsid w:val="00B4278C"/>
    <w:rsid w:val="00B42AA8"/>
    <w:rsid w:val="00B42D47"/>
    <w:rsid w:val="00B4301D"/>
    <w:rsid w:val="00B430D0"/>
    <w:rsid w:val="00B43138"/>
    <w:rsid w:val="00B43368"/>
    <w:rsid w:val="00B433C9"/>
    <w:rsid w:val="00B434A0"/>
    <w:rsid w:val="00B43598"/>
    <w:rsid w:val="00B43637"/>
    <w:rsid w:val="00B43666"/>
    <w:rsid w:val="00B43A2E"/>
    <w:rsid w:val="00B43A51"/>
    <w:rsid w:val="00B43B77"/>
    <w:rsid w:val="00B43BE1"/>
    <w:rsid w:val="00B43DC1"/>
    <w:rsid w:val="00B43E24"/>
    <w:rsid w:val="00B43FCB"/>
    <w:rsid w:val="00B44044"/>
    <w:rsid w:val="00B44299"/>
    <w:rsid w:val="00B443E5"/>
    <w:rsid w:val="00B444AA"/>
    <w:rsid w:val="00B445FC"/>
    <w:rsid w:val="00B44AF5"/>
    <w:rsid w:val="00B44F21"/>
    <w:rsid w:val="00B450AC"/>
    <w:rsid w:val="00B4517B"/>
    <w:rsid w:val="00B4536F"/>
    <w:rsid w:val="00B454CD"/>
    <w:rsid w:val="00B45557"/>
    <w:rsid w:val="00B4556B"/>
    <w:rsid w:val="00B4577E"/>
    <w:rsid w:val="00B45847"/>
    <w:rsid w:val="00B4592F"/>
    <w:rsid w:val="00B45C16"/>
    <w:rsid w:val="00B45CB7"/>
    <w:rsid w:val="00B45E03"/>
    <w:rsid w:val="00B45E53"/>
    <w:rsid w:val="00B4635D"/>
    <w:rsid w:val="00B463AD"/>
    <w:rsid w:val="00B464F2"/>
    <w:rsid w:val="00B4665F"/>
    <w:rsid w:val="00B46783"/>
    <w:rsid w:val="00B46821"/>
    <w:rsid w:val="00B4687C"/>
    <w:rsid w:val="00B4692C"/>
    <w:rsid w:val="00B46A5B"/>
    <w:rsid w:val="00B46B69"/>
    <w:rsid w:val="00B46D8F"/>
    <w:rsid w:val="00B471D1"/>
    <w:rsid w:val="00B473A7"/>
    <w:rsid w:val="00B47402"/>
    <w:rsid w:val="00B47449"/>
    <w:rsid w:val="00B47757"/>
    <w:rsid w:val="00B477D8"/>
    <w:rsid w:val="00B477E3"/>
    <w:rsid w:val="00B478A7"/>
    <w:rsid w:val="00B47AAE"/>
    <w:rsid w:val="00B47C33"/>
    <w:rsid w:val="00B500D4"/>
    <w:rsid w:val="00B50101"/>
    <w:rsid w:val="00B5028E"/>
    <w:rsid w:val="00B5033F"/>
    <w:rsid w:val="00B50621"/>
    <w:rsid w:val="00B50BE2"/>
    <w:rsid w:val="00B5136F"/>
    <w:rsid w:val="00B513E3"/>
    <w:rsid w:val="00B51408"/>
    <w:rsid w:val="00B5164C"/>
    <w:rsid w:val="00B51822"/>
    <w:rsid w:val="00B5187F"/>
    <w:rsid w:val="00B51938"/>
    <w:rsid w:val="00B5199A"/>
    <w:rsid w:val="00B51A42"/>
    <w:rsid w:val="00B51CC4"/>
    <w:rsid w:val="00B51FB9"/>
    <w:rsid w:val="00B5204E"/>
    <w:rsid w:val="00B52094"/>
    <w:rsid w:val="00B52251"/>
    <w:rsid w:val="00B522F0"/>
    <w:rsid w:val="00B5287E"/>
    <w:rsid w:val="00B529A7"/>
    <w:rsid w:val="00B52D08"/>
    <w:rsid w:val="00B52D65"/>
    <w:rsid w:val="00B52ED3"/>
    <w:rsid w:val="00B532E9"/>
    <w:rsid w:val="00B5333A"/>
    <w:rsid w:val="00B533E2"/>
    <w:rsid w:val="00B53422"/>
    <w:rsid w:val="00B53426"/>
    <w:rsid w:val="00B534B2"/>
    <w:rsid w:val="00B534B5"/>
    <w:rsid w:val="00B5395A"/>
    <w:rsid w:val="00B53D85"/>
    <w:rsid w:val="00B53DB4"/>
    <w:rsid w:val="00B53E53"/>
    <w:rsid w:val="00B53E63"/>
    <w:rsid w:val="00B53ED8"/>
    <w:rsid w:val="00B53FD8"/>
    <w:rsid w:val="00B54226"/>
    <w:rsid w:val="00B5478F"/>
    <w:rsid w:val="00B5485A"/>
    <w:rsid w:val="00B54A78"/>
    <w:rsid w:val="00B54B7F"/>
    <w:rsid w:val="00B54DD1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460"/>
    <w:rsid w:val="00B5671F"/>
    <w:rsid w:val="00B56919"/>
    <w:rsid w:val="00B569E5"/>
    <w:rsid w:val="00B56AF4"/>
    <w:rsid w:val="00B56D08"/>
    <w:rsid w:val="00B56E22"/>
    <w:rsid w:val="00B56EEE"/>
    <w:rsid w:val="00B56F0C"/>
    <w:rsid w:val="00B5736F"/>
    <w:rsid w:val="00B57609"/>
    <w:rsid w:val="00B57751"/>
    <w:rsid w:val="00B57A6F"/>
    <w:rsid w:val="00B57DFB"/>
    <w:rsid w:val="00B604F2"/>
    <w:rsid w:val="00B61104"/>
    <w:rsid w:val="00B611CE"/>
    <w:rsid w:val="00B61489"/>
    <w:rsid w:val="00B61544"/>
    <w:rsid w:val="00B6169E"/>
    <w:rsid w:val="00B61712"/>
    <w:rsid w:val="00B617FB"/>
    <w:rsid w:val="00B61AF6"/>
    <w:rsid w:val="00B61C26"/>
    <w:rsid w:val="00B620D2"/>
    <w:rsid w:val="00B620E4"/>
    <w:rsid w:val="00B621F1"/>
    <w:rsid w:val="00B62239"/>
    <w:rsid w:val="00B62298"/>
    <w:rsid w:val="00B623D7"/>
    <w:rsid w:val="00B6278E"/>
    <w:rsid w:val="00B627A1"/>
    <w:rsid w:val="00B62A1D"/>
    <w:rsid w:val="00B62BCC"/>
    <w:rsid w:val="00B63179"/>
    <w:rsid w:val="00B6331F"/>
    <w:rsid w:val="00B6390F"/>
    <w:rsid w:val="00B63982"/>
    <w:rsid w:val="00B63A72"/>
    <w:rsid w:val="00B63A9B"/>
    <w:rsid w:val="00B63C62"/>
    <w:rsid w:val="00B63F65"/>
    <w:rsid w:val="00B640D5"/>
    <w:rsid w:val="00B6416C"/>
    <w:rsid w:val="00B644F2"/>
    <w:rsid w:val="00B644F9"/>
    <w:rsid w:val="00B64506"/>
    <w:rsid w:val="00B64D1B"/>
    <w:rsid w:val="00B64E26"/>
    <w:rsid w:val="00B64FE2"/>
    <w:rsid w:val="00B6532E"/>
    <w:rsid w:val="00B6563D"/>
    <w:rsid w:val="00B65D1C"/>
    <w:rsid w:val="00B65EFA"/>
    <w:rsid w:val="00B65F6A"/>
    <w:rsid w:val="00B65F81"/>
    <w:rsid w:val="00B660D0"/>
    <w:rsid w:val="00B66268"/>
    <w:rsid w:val="00B663F0"/>
    <w:rsid w:val="00B6646E"/>
    <w:rsid w:val="00B66492"/>
    <w:rsid w:val="00B66794"/>
    <w:rsid w:val="00B667F5"/>
    <w:rsid w:val="00B668DC"/>
    <w:rsid w:val="00B6694B"/>
    <w:rsid w:val="00B66A89"/>
    <w:rsid w:val="00B66BBD"/>
    <w:rsid w:val="00B66C1C"/>
    <w:rsid w:val="00B67070"/>
    <w:rsid w:val="00B678F1"/>
    <w:rsid w:val="00B67DA1"/>
    <w:rsid w:val="00B70176"/>
    <w:rsid w:val="00B70403"/>
    <w:rsid w:val="00B704ED"/>
    <w:rsid w:val="00B7061D"/>
    <w:rsid w:val="00B70A69"/>
    <w:rsid w:val="00B70F50"/>
    <w:rsid w:val="00B70FD1"/>
    <w:rsid w:val="00B710FE"/>
    <w:rsid w:val="00B711BB"/>
    <w:rsid w:val="00B71257"/>
    <w:rsid w:val="00B71397"/>
    <w:rsid w:val="00B71399"/>
    <w:rsid w:val="00B71414"/>
    <w:rsid w:val="00B71496"/>
    <w:rsid w:val="00B7181E"/>
    <w:rsid w:val="00B718D5"/>
    <w:rsid w:val="00B71D6C"/>
    <w:rsid w:val="00B71EEE"/>
    <w:rsid w:val="00B7209C"/>
    <w:rsid w:val="00B72274"/>
    <w:rsid w:val="00B723A8"/>
    <w:rsid w:val="00B723F2"/>
    <w:rsid w:val="00B725CD"/>
    <w:rsid w:val="00B72680"/>
    <w:rsid w:val="00B726CB"/>
    <w:rsid w:val="00B72A3B"/>
    <w:rsid w:val="00B72C6B"/>
    <w:rsid w:val="00B72CA7"/>
    <w:rsid w:val="00B72E92"/>
    <w:rsid w:val="00B72EA5"/>
    <w:rsid w:val="00B72EE5"/>
    <w:rsid w:val="00B73088"/>
    <w:rsid w:val="00B73533"/>
    <w:rsid w:val="00B73631"/>
    <w:rsid w:val="00B73662"/>
    <w:rsid w:val="00B73B22"/>
    <w:rsid w:val="00B73B4E"/>
    <w:rsid w:val="00B73BB6"/>
    <w:rsid w:val="00B73CDD"/>
    <w:rsid w:val="00B73FFD"/>
    <w:rsid w:val="00B742B4"/>
    <w:rsid w:val="00B743E0"/>
    <w:rsid w:val="00B74666"/>
    <w:rsid w:val="00B746F8"/>
    <w:rsid w:val="00B748D9"/>
    <w:rsid w:val="00B74B07"/>
    <w:rsid w:val="00B74CD9"/>
    <w:rsid w:val="00B75070"/>
    <w:rsid w:val="00B75235"/>
    <w:rsid w:val="00B75337"/>
    <w:rsid w:val="00B7534E"/>
    <w:rsid w:val="00B7541B"/>
    <w:rsid w:val="00B754F3"/>
    <w:rsid w:val="00B75624"/>
    <w:rsid w:val="00B75C41"/>
    <w:rsid w:val="00B75C63"/>
    <w:rsid w:val="00B75F9D"/>
    <w:rsid w:val="00B75F9E"/>
    <w:rsid w:val="00B760C1"/>
    <w:rsid w:val="00B7617D"/>
    <w:rsid w:val="00B763B6"/>
    <w:rsid w:val="00B76678"/>
    <w:rsid w:val="00B7667C"/>
    <w:rsid w:val="00B769F2"/>
    <w:rsid w:val="00B76E0F"/>
    <w:rsid w:val="00B76F77"/>
    <w:rsid w:val="00B7708F"/>
    <w:rsid w:val="00B770AF"/>
    <w:rsid w:val="00B77138"/>
    <w:rsid w:val="00B771BC"/>
    <w:rsid w:val="00B77358"/>
    <w:rsid w:val="00B773C3"/>
    <w:rsid w:val="00B77416"/>
    <w:rsid w:val="00B777EB"/>
    <w:rsid w:val="00B77CB8"/>
    <w:rsid w:val="00B77D6F"/>
    <w:rsid w:val="00B77F03"/>
    <w:rsid w:val="00B801C2"/>
    <w:rsid w:val="00B8022F"/>
    <w:rsid w:val="00B8054F"/>
    <w:rsid w:val="00B805A3"/>
    <w:rsid w:val="00B805B8"/>
    <w:rsid w:val="00B80616"/>
    <w:rsid w:val="00B806A0"/>
    <w:rsid w:val="00B807FE"/>
    <w:rsid w:val="00B80BD0"/>
    <w:rsid w:val="00B80CC2"/>
    <w:rsid w:val="00B80D72"/>
    <w:rsid w:val="00B81010"/>
    <w:rsid w:val="00B811B9"/>
    <w:rsid w:val="00B811E0"/>
    <w:rsid w:val="00B81291"/>
    <w:rsid w:val="00B813BE"/>
    <w:rsid w:val="00B81434"/>
    <w:rsid w:val="00B8164E"/>
    <w:rsid w:val="00B81BAE"/>
    <w:rsid w:val="00B81E55"/>
    <w:rsid w:val="00B81F5F"/>
    <w:rsid w:val="00B82059"/>
    <w:rsid w:val="00B82599"/>
    <w:rsid w:val="00B82600"/>
    <w:rsid w:val="00B82A34"/>
    <w:rsid w:val="00B82B90"/>
    <w:rsid w:val="00B82C76"/>
    <w:rsid w:val="00B83006"/>
    <w:rsid w:val="00B83181"/>
    <w:rsid w:val="00B831CF"/>
    <w:rsid w:val="00B83284"/>
    <w:rsid w:val="00B83391"/>
    <w:rsid w:val="00B835C5"/>
    <w:rsid w:val="00B83ACC"/>
    <w:rsid w:val="00B83AD1"/>
    <w:rsid w:val="00B83BB2"/>
    <w:rsid w:val="00B83D35"/>
    <w:rsid w:val="00B8405F"/>
    <w:rsid w:val="00B84093"/>
    <w:rsid w:val="00B842B1"/>
    <w:rsid w:val="00B8498C"/>
    <w:rsid w:val="00B849F6"/>
    <w:rsid w:val="00B84BE8"/>
    <w:rsid w:val="00B851E6"/>
    <w:rsid w:val="00B8534F"/>
    <w:rsid w:val="00B859A7"/>
    <w:rsid w:val="00B859DF"/>
    <w:rsid w:val="00B85A3D"/>
    <w:rsid w:val="00B85CC1"/>
    <w:rsid w:val="00B85D29"/>
    <w:rsid w:val="00B8608F"/>
    <w:rsid w:val="00B865EB"/>
    <w:rsid w:val="00B86A53"/>
    <w:rsid w:val="00B86D32"/>
    <w:rsid w:val="00B86DF3"/>
    <w:rsid w:val="00B872A6"/>
    <w:rsid w:val="00B8790A"/>
    <w:rsid w:val="00B87AC9"/>
    <w:rsid w:val="00B87BD7"/>
    <w:rsid w:val="00B87D19"/>
    <w:rsid w:val="00B90009"/>
    <w:rsid w:val="00B9012A"/>
    <w:rsid w:val="00B901B2"/>
    <w:rsid w:val="00B90277"/>
    <w:rsid w:val="00B907BB"/>
    <w:rsid w:val="00B908BA"/>
    <w:rsid w:val="00B908C1"/>
    <w:rsid w:val="00B908C7"/>
    <w:rsid w:val="00B90ACE"/>
    <w:rsid w:val="00B90B14"/>
    <w:rsid w:val="00B90B9C"/>
    <w:rsid w:val="00B90DCB"/>
    <w:rsid w:val="00B91029"/>
    <w:rsid w:val="00B9116C"/>
    <w:rsid w:val="00B914CD"/>
    <w:rsid w:val="00B9153F"/>
    <w:rsid w:val="00B91B5B"/>
    <w:rsid w:val="00B9200F"/>
    <w:rsid w:val="00B921DC"/>
    <w:rsid w:val="00B922F2"/>
    <w:rsid w:val="00B92484"/>
    <w:rsid w:val="00B9255D"/>
    <w:rsid w:val="00B92860"/>
    <w:rsid w:val="00B928F6"/>
    <w:rsid w:val="00B92AB2"/>
    <w:rsid w:val="00B92D7B"/>
    <w:rsid w:val="00B9301B"/>
    <w:rsid w:val="00B930C4"/>
    <w:rsid w:val="00B930DB"/>
    <w:rsid w:val="00B93165"/>
    <w:rsid w:val="00B93258"/>
    <w:rsid w:val="00B936CE"/>
    <w:rsid w:val="00B9379E"/>
    <w:rsid w:val="00B93841"/>
    <w:rsid w:val="00B938A5"/>
    <w:rsid w:val="00B93929"/>
    <w:rsid w:val="00B93E96"/>
    <w:rsid w:val="00B94029"/>
    <w:rsid w:val="00B94034"/>
    <w:rsid w:val="00B94099"/>
    <w:rsid w:val="00B9455D"/>
    <w:rsid w:val="00B94627"/>
    <w:rsid w:val="00B94BC5"/>
    <w:rsid w:val="00B94CD2"/>
    <w:rsid w:val="00B94F6B"/>
    <w:rsid w:val="00B95168"/>
    <w:rsid w:val="00B95377"/>
    <w:rsid w:val="00B953A7"/>
    <w:rsid w:val="00B9548B"/>
    <w:rsid w:val="00B955ED"/>
    <w:rsid w:val="00B957A3"/>
    <w:rsid w:val="00B958BB"/>
    <w:rsid w:val="00B95A81"/>
    <w:rsid w:val="00B95BD0"/>
    <w:rsid w:val="00B95C6A"/>
    <w:rsid w:val="00B95E15"/>
    <w:rsid w:val="00B95F32"/>
    <w:rsid w:val="00B9618B"/>
    <w:rsid w:val="00B96364"/>
    <w:rsid w:val="00B96874"/>
    <w:rsid w:val="00B968AA"/>
    <w:rsid w:val="00B96B72"/>
    <w:rsid w:val="00B96BD6"/>
    <w:rsid w:val="00B96F90"/>
    <w:rsid w:val="00B9704C"/>
    <w:rsid w:val="00B970BF"/>
    <w:rsid w:val="00B9719C"/>
    <w:rsid w:val="00B97368"/>
    <w:rsid w:val="00B9746A"/>
    <w:rsid w:val="00B9776B"/>
    <w:rsid w:val="00B97827"/>
    <w:rsid w:val="00B97905"/>
    <w:rsid w:val="00B97AD1"/>
    <w:rsid w:val="00B97EEA"/>
    <w:rsid w:val="00BA022D"/>
    <w:rsid w:val="00BA025D"/>
    <w:rsid w:val="00BA0389"/>
    <w:rsid w:val="00BA051F"/>
    <w:rsid w:val="00BA096D"/>
    <w:rsid w:val="00BA0A82"/>
    <w:rsid w:val="00BA0B82"/>
    <w:rsid w:val="00BA0C04"/>
    <w:rsid w:val="00BA10D2"/>
    <w:rsid w:val="00BA1174"/>
    <w:rsid w:val="00BA1693"/>
    <w:rsid w:val="00BA175A"/>
    <w:rsid w:val="00BA1934"/>
    <w:rsid w:val="00BA1A6E"/>
    <w:rsid w:val="00BA1C3E"/>
    <w:rsid w:val="00BA1E3B"/>
    <w:rsid w:val="00BA2007"/>
    <w:rsid w:val="00BA2034"/>
    <w:rsid w:val="00BA22BE"/>
    <w:rsid w:val="00BA23EB"/>
    <w:rsid w:val="00BA2983"/>
    <w:rsid w:val="00BA29C4"/>
    <w:rsid w:val="00BA3324"/>
    <w:rsid w:val="00BA3354"/>
    <w:rsid w:val="00BA36A6"/>
    <w:rsid w:val="00BA3759"/>
    <w:rsid w:val="00BA380C"/>
    <w:rsid w:val="00BA381C"/>
    <w:rsid w:val="00BA3A10"/>
    <w:rsid w:val="00BA3A6A"/>
    <w:rsid w:val="00BA3B50"/>
    <w:rsid w:val="00BA4661"/>
    <w:rsid w:val="00BA4CBC"/>
    <w:rsid w:val="00BA4F30"/>
    <w:rsid w:val="00BA4FDF"/>
    <w:rsid w:val="00BA5017"/>
    <w:rsid w:val="00BA531D"/>
    <w:rsid w:val="00BA5365"/>
    <w:rsid w:val="00BA53A8"/>
    <w:rsid w:val="00BA55E2"/>
    <w:rsid w:val="00BA569E"/>
    <w:rsid w:val="00BA5712"/>
    <w:rsid w:val="00BA573C"/>
    <w:rsid w:val="00BA5A32"/>
    <w:rsid w:val="00BA5D08"/>
    <w:rsid w:val="00BA5E40"/>
    <w:rsid w:val="00BA5F7B"/>
    <w:rsid w:val="00BA60DF"/>
    <w:rsid w:val="00BA6102"/>
    <w:rsid w:val="00BA61A3"/>
    <w:rsid w:val="00BA62B2"/>
    <w:rsid w:val="00BA62F2"/>
    <w:rsid w:val="00BA630C"/>
    <w:rsid w:val="00BA6945"/>
    <w:rsid w:val="00BA69B7"/>
    <w:rsid w:val="00BA6B3D"/>
    <w:rsid w:val="00BA6D81"/>
    <w:rsid w:val="00BA6E6D"/>
    <w:rsid w:val="00BA6ECD"/>
    <w:rsid w:val="00BA6F77"/>
    <w:rsid w:val="00BA6FFA"/>
    <w:rsid w:val="00BA73B1"/>
    <w:rsid w:val="00BA769A"/>
    <w:rsid w:val="00BA7A4C"/>
    <w:rsid w:val="00BA7C31"/>
    <w:rsid w:val="00BA7DD8"/>
    <w:rsid w:val="00BA7DDB"/>
    <w:rsid w:val="00BA7F30"/>
    <w:rsid w:val="00BA7F7F"/>
    <w:rsid w:val="00BB00E8"/>
    <w:rsid w:val="00BB0399"/>
    <w:rsid w:val="00BB041A"/>
    <w:rsid w:val="00BB04B8"/>
    <w:rsid w:val="00BB067B"/>
    <w:rsid w:val="00BB068B"/>
    <w:rsid w:val="00BB090B"/>
    <w:rsid w:val="00BB092F"/>
    <w:rsid w:val="00BB0A28"/>
    <w:rsid w:val="00BB0FB2"/>
    <w:rsid w:val="00BB107B"/>
    <w:rsid w:val="00BB10F9"/>
    <w:rsid w:val="00BB1721"/>
    <w:rsid w:val="00BB19EC"/>
    <w:rsid w:val="00BB19F9"/>
    <w:rsid w:val="00BB1A4C"/>
    <w:rsid w:val="00BB1E21"/>
    <w:rsid w:val="00BB239C"/>
    <w:rsid w:val="00BB2562"/>
    <w:rsid w:val="00BB2664"/>
    <w:rsid w:val="00BB267F"/>
    <w:rsid w:val="00BB26E7"/>
    <w:rsid w:val="00BB274E"/>
    <w:rsid w:val="00BB283D"/>
    <w:rsid w:val="00BB2AC9"/>
    <w:rsid w:val="00BB2BDA"/>
    <w:rsid w:val="00BB2BF0"/>
    <w:rsid w:val="00BB2E27"/>
    <w:rsid w:val="00BB3000"/>
    <w:rsid w:val="00BB3677"/>
    <w:rsid w:val="00BB3882"/>
    <w:rsid w:val="00BB39EA"/>
    <w:rsid w:val="00BB3BAD"/>
    <w:rsid w:val="00BB3C6F"/>
    <w:rsid w:val="00BB3D78"/>
    <w:rsid w:val="00BB3DD5"/>
    <w:rsid w:val="00BB3E71"/>
    <w:rsid w:val="00BB3E9B"/>
    <w:rsid w:val="00BB403E"/>
    <w:rsid w:val="00BB4067"/>
    <w:rsid w:val="00BB41AE"/>
    <w:rsid w:val="00BB442B"/>
    <w:rsid w:val="00BB44B4"/>
    <w:rsid w:val="00BB4B13"/>
    <w:rsid w:val="00BB4D8B"/>
    <w:rsid w:val="00BB4F2B"/>
    <w:rsid w:val="00BB50AE"/>
    <w:rsid w:val="00BB517D"/>
    <w:rsid w:val="00BB5331"/>
    <w:rsid w:val="00BB5377"/>
    <w:rsid w:val="00BB5386"/>
    <w:rsid w:val="00BB545C"/>
    <w:rsid w:val="00BB55BE"/>
    <w:rsid w:val="00BB5780"/>
    <w:rsid w:val="00BB5995"/>
    <w:rsid w:val="00BB5B4A"/>
    <w:rsid w:val="00BB5C99"/>
    <w:rsid w:val="00BB5E06"/>
    <w:rsid w:val="00BB6079"/>
    <w:rsid w:val="00BB61FB"/>
    <w:rsid w:val="00BB62FD"/>
    <w:rsid w:val="00BB65E2"/>
    <w:rsid w:val="00BB698B"/>
    <w:rsid w:val="00BB6BC2"/>
    <w:rsid w:val="00BB6BEE"/>
    <w:rsid w:val="00BB6C09"/>
    <w:rsid w:val="00BB701B"/>
    <w:rsid w:val="00BB7221"/>
    <w:rsid w:val="00BB742C"/>
    <w:rsid w:val="00BB7479"/>
    <w:rsid w:val="00BB76E3"/>
    <w:rsid w:val="00BB77BA"/>
    <w:rsid w:val="00BB7C08"/>
    <w:rsid w:val="00BB7D10"/>
    <w:rsid w:val="00BB7E32"/>
    <w:rsid w:val="00BC025D"/>
    <w:rsid w:val="00BC0327"/>
    <w:rsid w:val="00BC043C"/>
    <w:rsid w:val="00BC0444"/>
    <w:rsid w:val="00BC0679"/>
    <w:rsid w:val="00BC06AB"/>
    <w:rsid w:val="00BC0998"/>
    <w:rsid w:val="00BC09E0"/>
    <w:rsid w:val="00BC0A96"/>
    <w:rsid w:val="00BC1040"/>
    <w:rsid w:val="00BC1041"/>
    <w:rsid w:val="00BC1219"/>
    <w:rsid w:val="00BC16C4"/>
    <w:rsid w:val="00BC192D"/>
    <w:rsid w:val="00BC1CEE"/>
    <w:rsid w:val="00BC1F1E"/>
    <w:rsid w:val="00BC1F42"/>
    <w:rsid w:val="00BC1FA2"/>
    <w:rsid w:val="00BC216C"/>
    <w:rsid w:val="00BC240F"/>
    <w:rsid w:val="00BC24EC"/>
    <w:rsid w:val="00BC299A"/>
    <w:rsid w:val="00BC2AFC"/>
    <w:rsid w:val="00BC2E02"/>
    <w:rsid w:val="00BC2E05"/>
    <w:rsid w:val="00BC2E5C"/>
    <w:rsid w:val="00BC30B0"/>
    <w:rsid w:val="00BC342E"/>
    <w:rsid w:val="00BC34F6"/>
    <w:rsid w:val="00BC36D8"/>
    <w:rsid w:val="00BC3723"/>
    <w:rsid w:val="00BC39CC"/>
    <w:rsid w:val="00BC3D04"/>
    <w:rsid w:val="00BC3D5D"/>
    <w:rsid w:val="00BC3F79"/>
    <w:rsid w:val="00BC404F"/>
    <w:rsid w:val="00BC41D0"/>
    <w:rsid w:val="00BC454E"/>
    <w:rsid w:val="00BC456A"/>
    <w:rsid w:val="00BC4611"/>
    <w:rsid w:val="00BC465F"/>
    <w:rsid w:val="00BC4760"/>
    <w:rsid w:val="00BC485D"/>
    <w:rsid w:val="00BC4DDD"/>
    <w:rsid w:val="00BC4E3E"/>
    <w:rsid w:val="00BC5000"/>
    <w:rsid w:val="00BC5032"/>
    <w:rsid w:val="00BC52B0"/>
    <w:rsid w:val="00BC5486"/>
    <w:rsid w:val="00BC56DC"/>
    <w:rsid w:val="00BC57BB"/>
    <w:rsid w:val="00BC57D0"/>
    <w:rsid w:val="00BC5929"/>
    <w:rsid w:val="00BC595D"/>
    <w:rsid w:val="00BC5A01"/>
    <w:rsid w:val="00BC5E02"/>
    <w:rsid w:val="00BC62C2"/>
    <w:rsid w:val="00BC62F4"/>
    <w:rsid w:val="00BC633A"/>
    <w:rsid w:val="00BC6633"/>
    <w:rsid w:val="00BC66B5"/>
    <w:rsid w:val="00BC68ED"/>
    <w:rsid w:val="00BC6904"/>
    <w:rsid w:val="00BC6908"/>
    <w:rsid w:val="00BC6E58"/>
    <w:rsid w:val="00BC7001"/>
    <w:rsid w:val="00BC71B7"/>
    <w:rsid w:val="00BC745B"/>
    <w:rsid w:val="00BC790A"/>
    <w:rsid w:val="00BC796D"/>
    <w:rsid w:val="00BC79DF"/>
    <w:rsid w:val="00BC7F41"/>
    <w:rsid w:val="00BC7FE3"/>
    <w:rsid w:val="00BD0248"/>
    <w:rsid w:val="00BD03DB"/>
    <w:rsid w:val="00BD065D"/>
    <w:rsid w:val="00BD079E"/>
    <w:rsid w:val="00BD0830"/>
    <w:rsid w:val="00BD0AED"/>
    <w:rsid w:val="00BD0E7A"/>
    <w:rsid w:val="00BD0FAB"/>
    <w:rsid w:val="00BD0FF7"/>
    <w:rsid w:val="00BD101D"/>
    <w:rsid w:val="00BD104B"/>
    <w:rsid w:val="00BD1CA4"/>
    <w:rsid w:val="00BD1E75"/>
    <w:rsid w:val="00BD2587"/>
    <w:rsid w:val="00BD2663"/>
    <w:rsid w:val="00BD2700"/>
    <w:rsid w:val="00BD275D"/>
    <w:rsid w:val="00BD291D"/>
    <w:rsid w:val="00BD2D41"/>
    <w:rsid w:val="00BD2F3B"/>
    <w:rsid w:val="00BD2FA3"/>
    <w:rsid w:val="00BD36BA"/>
    <w:rsid w:val="00BD39BF"/>
    <w:rsid w:val="00BD3B80"/>
    <w:rsid w:val="00BD3E19"/>
    <w:rsid w:val="00BD4766"/>
    <w:rsid w:val="00BD4789"/>
    <w:rsid w:val="00BD48E0"/>
    <w:rsid w:val="00BD4BCC"/>
    <w:rsid w:val="00BD4C1F"/>
    <w:rsid w:val="00BD4C2B"/>
    <w:rsid w:val="00BD5232"/>
    <w:rsid w:val="00BD5341"/>
    <w:rsid w:val="00BD554B"/>
    <w:rsid w:val="00BD580F"/>
    <w:rsid w:val="00BD5A2F"/>
    <w:rsid w:val="00BD5B0B"/>
    <w:rsid w:val="00BD5E6A"/>
    <w:rsid w:val="00BD5FCE"/>
    <w:rsid w:val="00BD6223"/>
    <w:rsid w:val="00BD6459"/>
    <w:rsid w:val="00BD6500"/>
    <w:rsid w:val="00BD6BD6"/>
    <w:rsid w:val="00BD6C56"/>
    <w:rsid w:val="00BD7012"/>
    <w:rsid w:val="00BD7076"/>
    <w:rsid w:val="00BD73C1"/>
    <w:rsid w:val="00BD7457"/>
    <w:rsid w:val="00BD7719"/>
    <w:rsid w:val="00BD7ACC"/>
    <w:rsid w:val="00BD7C8A"/>
    <w:rsid w:val="00BD7F9D"/>
    <w:rsid w:val="00BE00FF"/>
    <w:rsid w:val="00BE01ED"/>
    <w:rsid w:val="00BE0242"/>
    <w:rsid w:val="00BE0261"/>
    <w:rsid w:val="00BE082B"/>
    <w:rsid w:val="00BE099E"/>
    <w:rsid w:val="00BE09BE"/>
    <w:rsid w:val="00BE0AEA"/>
    <w:rsid w:val="00BE0BF8"/>
    <w:rsid w:val="00BE0C0C"/>
    <w:rsid w:val="00BE0C7F"/>
    <w:rsid w:val="00BE0D48"/>
    <w:rsid w:val="00BE0E42"/>
    <w:rsid w:val="00BE0EC1"/>
    <w:rsid w:val="00BE10A1"/>
    <w:rsid w:val="00BE10B1"/>
    <w:rsid w:val="00BE138F"/>
    <w:rsid w:val="00BE1526"/>
    <w:rsid w:val="00BE16E0"/>
    <w:rsid w:val="00BE1ADC"/>
    <w:rsid w:val="00BE1AE0"/>
    <w:rsid w:val="00BE1B01"/>
    <w:rsid w:val="00BE1EF3"/>
    <w:rsid w:val="00BE1F63"/>
    <w:rsid w:val="00BE1FD1"/>
    <w:rsid w:val="00BE21BB"/>
    <w:rsid w:val="00BE23E0"/>
    <w:rsid w:val="00BE241E"/>
    <w:rsid w:val="00BE24D4"/>
    <w:rsid w:val="00BE2523"/>
    <w:rsid w:val="00BE2576"/>
    <w:rsid w:val="00BE2595"/>
    <w:rsid w:val="00BE259A"/>
    <w:rsid w:val="00BE25BE"/>
    <w:rsid w:val="00BE283D"/>
    <w:rsid w:val="00BE2B72"/>
    <w:rsid w:val="00BE2BEB"/>
    <w:rsid w:val="00BE2EB0"/>
    <w:rsid w:val="00BE2EB7"/>
    <w:rsid w:val="00BE300A"/>
    <w:rsid w:val="00BE316A"/>
    <w:rsid w:val="00BE31F2"/>
    <w:rsid w:val="00BE3218"/>
    <w:rsid w:val="00BE331F"/>
    <w:rsid w:val="00BE3608"/>
    <w:rsid w:val="00BE36CB"/>
    <w:rsid w:val="00BE391B"/>
    <w:rsid w:val="00BE3959"/>
    <w:rsid w:val="00BE3AFC"/>
    <w:rsid w:val="00BE3B84"/>
    <w:rsid w:val="00BE3EAB"/>
    <w:rsid w:val="00BE40D9"/>
    <w:rsid w:val="00BE41B1"/>
    <w:rsid w:val="00BE46B7"/>
    <w:rsid w:val="00BE4A29"/>
    <w:rsid w:val="00BE4D51"/>
    <w:rsid w:val="00BE5000"/>
    <w:rsid w:val="00BE551B"/>
    <w:rsid w:val="00BE5701"/>
    <w:rsid w:val="00BE6276"/>
    <w:rsid w:val="00BE66DF"/>
    <w:rsid w:val="00BE66E9"/>
    <w:rsid w:val="00BE67B4"/>
    <w:rsid w:val="00BE68E2"/>
    <w:rsid w:val="00BE69FF"/>
    <w:rsid w:val="00BE6A95"/>
    <w:rsid w:val="00BE6AAD"/>
    <w:rsid w:val="00BE6CB1"/>
    <w:rsid w:val="00BE6D80"/>
    <w:rsid w:val="00BE6F38"/>
    <w:rsid w:val="00BE7406"/>
    <w:rsid w:val="00BE77E1"/>
    <w:rsid w:val="00BE7845"/>
    <w:rsid w:val="00BE7847"/>
    <w:rsid w:val="00BE787A"/>
    <w:rsid w:val="00BE78BC"/>
    <w:rsid w:val="00BE7E52"/>
    <w:rsid w:val="00BE7FAB"/>
    <w:rsid w:val="00BF026B"/>
    <w:rsid w:val="00BF02BA"/>
    <w:rsid w:val="00BF0386"/>
    <w:rsid w:val="00BF046A"/>
    <w:rsid w:val="00BF048B"/>
    <w:rsid w:val="00BF04D1"/>
    <w:rsid w:val="00BF0950"/>
    <w:rsid w:val="00BF09CF"/>
    <w:rsid w:val="00BF0DA1"/>
    <w:rsid w:val="00BF0DF3"/>
    <w:rsid w:val="00BF0F40"/>
    <w:rsid w:val="00BF1024"/>
    <w:rsid w:val="00BF14E4"/>
    <w:rsid w:val="00BF15F1"/>
    <w:rsid w:val="00BF18E4"/>
    <w:rsid w:val="00BF1C4D"/>
    <w:rsid w:val="00BF1CC7"/>
    <w:rsid w:val="00BF1DEE"/>
    <w:rsid w:val="00BF1E2F"/>
    <w:rsid w:val="00BF1FB5"/>
    <w:rsid w:val="00BF21B9"/>
    <w:rsid w:val="00BF241E"/>
    <w:rsid w:val="00BF2718"/>
    <w:rsid w:val="00BF2775"/>
    <w:rsid w:val="00BF2913"/>
    <w:rsid w:val="00BF29C2"/>
    <w:rsid w:val="00BF29F2"/>
    <w:rsid w:val="00BF2B18"/>
    <w:rsid w:val="00BF2FA3"/>
    <w:rsid w:val="00BF308A"/>
    <w:rsid w:val="00BF3426"/>
    <w:rsid w:val="00BF348F"/>
    <w:rsid w:val="00BF389E"/>
    <w:rsid w:val="00BF38BE"/>
    <w:rsid w:val="00BF3DC2"/>
    <w:rsid w:val="00BF3ED2"/>
    <w:rsid w:val="00BF41C8"/>
    <w:rsid w:val="00BF4289"/>
    <w:rsid w:val="00BF4507"/>
    <w:rsid w:val="00BF4616"/>
    <w:rsid w:val="00BF467D"/>
    <w:rsid w:val="00BF478B"/>
    <w:rsid w:val="00BF4D68"/>
    <w:rsid w:val="00BF4DAC"/>
    <w:rsid w:val="00BF4DB7"/>
    <w:rsid w:val="00BF4F39"/>
    <w:rsid w:val="00BF53C6"/>
    <w:rsid w:val="00BF54CE"/>
    <w:rsid w:val="00BF56AC"/>
    <w:rsid w:val="00BF5A8D"/>
    <w:rsid w:val="00BF5B35"/>
    <w:rsid w:val="00BF5D99"/>
    <w:rsid w:val="00BF5DFF"/>
    <w:rsid w:val="00BF5FC7"/>
    <w:rsid w:val="00BF6222"/>
    <w:rsid w:val="00BF62C9"/>
    <w:rsid w:val="00BF6404"/>
    <w:rsid w:val="00BF678E"/>
    <w:rsid w:val="00BF68A0"/>
    <w:rsid w:val="00BF6AE4"/>
    <w:rsid w:val="00BF6AF9"/>
    <w:rsid w:val="00BF6C74"/>
    <w:rsid w:val="00BF6D82"/>
    <w:rsid w:val="00BF6ECF"/>
    <w:rsid w:val="00BF6F78"/>
    <w:rsid w:val="00BF7277"/>
    <w:rsid w:val="00BF73BA"/>
    <w:rsid w:val="00BF746B"/>
    <w:rsid w:val="00BF75BB"/>
    <w:rsid w:val="00BF7737"/>
    <w:rsid w:val="00BF78B7"/>
    <w:rsid w:val="00BF7B48"/>
    <w:rsid w:val="00BF7C08"/>
    <w:rsid w:val="00BF7E71"/>
    <w:rsid w:val="00BF7E99"/>
    <w:rsid w:val="00C000D1"/>
    <w:rsid w:val="00C001BA"/>
    <w:rsid w:val="00C00292"/>
    <w:rsid w:val="00C0070C"/>
    <w:rsid w:val="00C008AC"/>
    <w:rsid w:val="00C011B2"/>
    <w:rsid w:val="00C01236"/>
    <w:rsid w:val="00C012F4"/>
    <w:rsid w:val="00C013AC"/>
    <w:rsid w:val="00C014A1"/>
    <w:rsid w:val="00C01989"/>
    <w:rsid w:val="00C01991"/>
    <w:rsid w:val="00C01BB9"/>
    <w:rsid w:val="00C01C9F"/>
    <w:rsid w:val="00C01CAA"/>
    <w:rsid w:val="00C01E2C"/>
    <w:rsid w:val="00C02622"/>
    <w:rsid w:val="00C029D1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B01"/>
    <w:rsid w:val="00C04364"/>
    <w:rsid w:val="00C04448"/>
    <w:rsid w:val="00C04457"/>
    <w:rsid w:val="00C04503"/>
    <w:rsid w:val="00C04564"/>
    <w:rsid w:val="00C0459C"/>
    <w:rsid w:val="00C04922"/>
    <w:rsid w:val="00C04CBB"/>
    <w:rsid w:val="00C04DDC"/>
    <w:rsid w:val="00C04E29"/>
    <w:rsid w:val="00C05405"/>
    <w:rsid w:val="00C054D7"/>
    <w:rsid w:val="00C056EF"/>
    <w:rsid w:val="00C057E4"/>
    <w:rsid w:val="00C05CC5"/>
    <w:rsid w:val="00C05D21"/>
    <w:rsid w:val="00C05D4B"/>
    <w:rsid w:val="00C05FEC"/>
    <w:rsid w:val="00C061FE"/>
    <w:rsid w:val="00C06494"/>
    <w:rsid w:val="00C065E8"/>
    <w:rsid w:val="00C0685F"/>
    <w:rsid w:val="00C06D29"/>
    <w:rsid w:val="00C06E67"/>
    <w:rsid w:val="00C06F55"/>
    <w:rsid w:val="00C07223"/>
    <w:rsid w:val="00C07283"/>
    <w:rsid w:val="00C0751B"/>
    <w:rsid w:val="00C075E6"/>
    <w:rsid w:val="00C07606"/>
    <w:rsid w:val="00C0771A"/>
    <w:rsid w:val="00C078A1"/>
    <w:rsid w:val="00C078A8"/>
    <w:rsid w:val="00C103C0"/>
    <w:rsid w:val="00C10580"/>
    <w:rsid w:val="00C1072F"/>
    <w:rsid w:val="00C109A6"/>
    <w:rsid w:val="00C10B76"/>
    <w:rsid w:val="00C10BC8"/>
    <w:rsid w:val="00C10DDF"/>
    <w:rsid w:val="00C11075"/>
    <w:rsid w:val="00C116E2"/>
    <w:rsid w:val="00C119DE"/>
    <w:rsid w:val="00C11E19"/>
    <w:rsid w:val="00C11FD3"/>
    <w:rsid w:val="00C11FE3"/>
    <w:rsid w:val="00C120D0"/>
    <w:rsid w:val="00C1299D"/>
    <w:rsid w:val="00C12EB1"/>
    <w:rsid w:val="00C13320"/>
    <w:rsid w:val="00C134A8"/>
    <w:rsid w:val="00C13607"/>
    <w:rsid w:val="00C1360D"/>
    <w:rsid w:val="00C138A7"/>
    <w:rsid w:val="00C13B08"/>
    <w:rsid w:val="00C13B71"/>
    <w:rsid w:val="00C13D31"/>
    <w:rsid w:val="00C14025"/>
    <w:rsid w:val="00C142AE"/>
    <w:rsid w:val="00C1496A"/>
    <w:rsid w:val="00C14BAD"/>
    <w:rsid w:val="00C14BBE"/>
    <w:rsid w:val="00C14BF0"/>
    <w:rsid w:val="00C14DF9"/>
    <w:rsid w:val="00C150E7"/>
    <w:rsid w:val="00C15497"/>
    <w:rsid w:val="00C15966"/>
    <w:rsid w:val="00C15BA8"/>
    <w:rsid w:val="00C15D5F"/>
    <w:rsid w:val="00C15FE5"/>
    <w:rsid w:val="00C1609F"/>
    <w:rsid w:val="00C161A9"/>
    <w:rsid w:val="00C164A7"/>
    <w:rsid w:val="00C167C8"/>
    <w:rsid w:val="00C167DD"/>
    <w:rsid w:val="00C1687F"/>
    <w:rsid w:val="00C16D0C"/>
    <w:rsid w:val="00C17293"/>
    <w:rsid w:val="00C1769B"/>
    <w:rsid w:val="00C176A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36F"/>
    <w:rsid w:val="00C20461"/>
    <w:rsid w:val="00C20529"/>
    <w:rsid w:val="00C205C8"/>
    <w:rsid w:val="00C205DA"/>
    <w:rsid w:val="00C20628"/>
    <w:rsid w:val="00C20AF3"/>
    <w:rsid w:val="00C20C34"/>
    <w:rsid w:val="00C20EEA"/>
    <w:rsid w:val="00C2113E"/>
    <w:rsid w:val="00C212FB"/>
    <w:rsid w:val="00C215B7"/>
    <w:rsid w:val="00C215D6"/>
    <w:rsid w:val="00C2169E"/>
    <w:rsid w:val="00C216FE"/>
    <w:rsid w:val="00C2181B"/>
    <w:rsid w:val="00C218AD"/>
    <w:rsid w:val="00C2191D"/>
    <w:rsid w:val="00C21A8E"/>
    <w:rsid w:val="00C21CB3"/>
    <w:rsid w:val="00C21D5F"/>
    <w:rsid w:val="00C21E70"/>
    <w:rsid w:val="00C222CE"/>
    <w:rsid w:val="00C22308"/>
    <w:rsid w:val="00C2249B"/>
    <w:rsid w:val="00C225A8"/>
    <w:rsid w:val="00C226C3"/>
    <w:rsid w:val="00C2299C"/>
    <w:rsid w:val="00C229FF"/>
    <w:rsid w:val="00C22B78"/>
    <w:rsid w:val="00C22CFE"/>
    <w:rsid w:val="00C22D28"/>
    <w:rsid w:val="00C22F29"/>
    <w:rsid w:val="00C23173"/>
    <w:rsid w:val="00C23440"/>
    <w:rsid w:val="00C235CB"/>
    <w:rsid w:val="00C23790"/>
    <w:rsid w:val="00C237AC"/>
    <w:rsid w:val="00C23841"/>
    <w:rsid w:val="00C23BAA"/>
    <w:rsid w:val="00C23BF7"/>
    <w:rsid w:val="00C243DF"/>
    <w:rsid w:val="00C246B8"/>
    <w:rsid w:val="00C246D2"/>
    <w:rsid w:val="00C2481E"/>
    <w:rsid w:val="00C24B80"/>
    <w:rsid w:val="00C24C62"/>
    <w:rsid w:val="00C24CDF"/>
    <w:rsid w:val="00C24F06"/>
    <w:rsid w:val="00C2508D"/>
    <w:rsid w:val="00C250E3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46"/>
    <w:rsid w:val="00C25876"/>
    <w:rsid w:val="00C25AC3"/>
    <w:rsid w:val="00C25E65"/>
    <w:rsid w:val="00C25F95"/>
    <w:rsid w:val="00C260D4"/>
    <w:rsid w:val="00C262FB"/>
    <w:rsid w:val="00C265F4"/>
    <w:rsid w:val="00C268A3"/>
    <w:rsid w:val="00C2699B"/>
    <w:rsid w:val="00C26B9E"/>
    <w:rsid w:val="00C26D2A"/>
    <w:rsid w:val="00C26D44"/>
    <w:rsid w:val="00C26F26"/>
    <w:rsid w:val="00C27095"/>
    <w:rsid w:val="00C27131"/>
    <w:rsid w:val="00C271AC"/>
    <w:rsid w:val="00C2729A"/>
    <w:rsid w:val="00C2730D"/>
    <w:rsid w:val="00C27390"/>
    <w:rsid w:val="00C273E5"/>
    <w:rsid w:val="00C27432"/>
    <w:rsid w:val="00C274A8"/>
    <w:rsid w:val="00C27787"/>
    <w:rsid w:val="00C27788"/>
    <w:rsid w:val="00C2799E"/>
    <w:rsid w:val="00C27B6F"/>
    <w:rsid w:val="00C27D2E"/>
    <w:rsid w:val="00C27DD7"/>
    <w:rsid w:val="00C27E9E"/>
    <w:rsid w:val="00C30005"/>
    <w:rsid w:val="00C3048D"/>
    <w:rsid w:val="00C305E9"/>
    <w:rsid w:val="00C30727"/>
    <w:rsid w:val="00C309C8"/>
    <w:rsid w:val="00C30B3E"/>
    <w:rsid w:val="00C30B7A"/>
    <w:rsid w:val="00C30D63"/>
    <w:rsid w:val="00C30E33"/>
    <w:rsid w:val="00C30F59"/>
    <w:rsid w:val="00C3102B"/>
    <w:rsid w:val="00C31136"/>
    <w:rsid w:val="00C311EA"/>
    <w:rsid w:val="00C312CF"/>
    <w:rsid w:val="00C314B5"/>
    <w:rsid w:val="00C3155A"/>
    <w:rsid w:val="00C315CD"/>
    <w:rsid w:val="00C316A4"/>
    <w:rsid w:val="00C31720"/>
    <w:rsid w:val="00C318AA"/>
    <w:rsid w:val="00C3196C"/>
    <w:rsid w:val="00C319A0"/>
    <w:rsid w:val="00C31B19"/>
    <w:rsid w:val="00C31B84"/>
    <w:rsid w:val="00C31DFF"/>
    <w:rsid w:val="00C31F4C"/>
    <w:rsid w:val="00C32C28"/>
    <w:rsid w:val="00C32C7F"/>
    <w:rsid w:val="00C32DB5"/>
    <w:rsid w:val="00C33014"/>
    <w:rsid w:val="00C3308C"/>
    <w:rsid w:val="00C333F3"/>
    <w:rsid w:val="00C33C4B"/>
    <w:rsid w:val="00C33CE6"/>
    <w:rsid w:val="00C3409C"/>
    <w:rsid w:val="00C3425B"/>
    <w:rsid w:val="00C342CD"/>
    <w:rsid w:val="00C3475F"/>
    <w:rsid w:val="00C349BA"/>
    <w:rsid w:val="00C349CE"/>
    <w:rsid w:val="00C34DE5"/>
    <w:rsid w:val="00C34F4F"/>
    <w:rsid w:val="00C35015"/>
    <w:rsid w:val="00C3509E"/>
    <w:rsid w:val="00C350C4"/>
    <w:rsid w:val="00C351AA"/>
    <w:rsid w:val="00C352BA"/>
    <w:rsid w:val="00C3545A"/>
    <w:rsid w:val="00C35629"/>
    <w:rsid w:val="00C35AD2"/>
    <w:rsid w:val="00C35B34"/>
    <w:rsid w:val="00C35D2B"/>
    <w:rsid w:val="00C361F6"/>
    <w:rsid w:val="00C36373"/>
    <w:rsid w:val="00C36519"/>
    <w:rsid w:val="00C365BF"/>
    <w:rsid w:val="00C36679"/>
    <w:rsid w:val="00C36755"/>
    <w:rsid w:val="00C369DC"/>
    <w:rsid w:val="00C36BA5"/>
    <w:rsid w:val="00C36F53"/>
    <w:rsid w:val="00C3731A"/>
    <w:rsid w:val="00C3747A"/>
    <w:rsid w:val="00C37865"/>
    <w:rsid w:val="00C37888"/>
    <w:rsid w:val="00C37A13"/>
    <w:rsid w:val="00C37AD4"/>
    <w:rsid w:val="00C37BB3"/>
    <w:rsid w:val="00C37CAF"/>
    <w:rsid w:val="00C37DD2"/>
    <w:rsid w:val="00C37F18"/>
    <w:rsid w:val="00C37F32"/>
    <w:rsid w:val="00C4000B"/>
    <w:rsid w:val="00C400BE"/>
    <w:rsid w:val="00C40103"/>
    <w:rsid w:val="00C40105"/>
    <w:rsid w:val="00C404AF"/>
    <w:rsid w:val="00C40729"/>
    <w:rsid w:val="00C4090C"/>
    <w:rsid w:val="00C40CAF"/>
    <w:rsid w:val="00C40DCD"/>
    <w:rsid w:val="00C410F1"/>
    <w:rsid w:val="00C41245"/>
    <w:rsid w:val="00C412C0"/>
    <w:rsid w:val="00C412F2"/>
    <w:rsid w:val="00C4175C"/>
    <w:rsid w:val="00C41859"/>
    <w:rsid w:val="00C4194F"/>
    <w:rsid w:val="00C41BF6"/>
    <w:rsid w:val="00C41D80"/>
    <w:rsid w:val="00C41E58"/>
    <w:rsid w:val="00C41F1D"/>
    <w:rsid w:val="00C41F5C"/>
    <w:rsid w:val="00C420CB"/>
    <w:rsid w:val="00C42169"/>
    <w:rsid w:val="00C421C7"/>
    <w:rsid w:val="00C4226E"/>
    <w:rsid w:val="00C42435"/>
    <w:rsid w:val="00C427CD"/>
    <w:rsid w:val="00C42845"/>
    <w:rsid w:val="00C42934"/>
    <w:rsid w:val="00C42AB4"/>
    <w:rsid w:val="00C42B46"/>
    <w:rsid w:val="00C42B98"/>
    <w:rsid w:val="00C42FE5"/>
    <w:rsid w:val="00C43166"/>
    <w:rsid w:val="00C438BA"/>
    <w:rsid w:val="00C43CBD"/>
    <w:rsid w:val="00C43CFF"/>
    <w:rsid w:val="00C43D6D"/>
    <w:rsid w:val="00C43DBA"/>
    <w:rsid w:val="00C43E35"/>
    <w:rsid w:val="00C43FB3"/>
    <w:rsid w:val="00C43FD3"/>
    <w:rsid w:val="00C440BA"/>
    <w:rsid w:val="00C441AE"/>
    <w:rsid w:val="00C44357"/>
    <w:rsid w:val="00C44367"/>
    <w:rsid w:val="00C44558"/>
    <w:rsid w:val="00C4497D"/>
    <w:rsid w:val="00C44A76"/>
    <w:rsid w:val="00C44BAE"/>
    <w:rsid w:val="00C45144"/>
    <w:rsid w:val="00C45188"/>
    <w:rsid w:val="00C4545D"/>
    <w:rsid w:val="00C456FD"/>
    <w:rsid w:val="00C45812"/>
    <w:rsid w:val="00C45BB2"/>
    <w:rsid w:val="00C45C52"/>
    <w:rsid w:val="00C45D58"/>
    <w:rsid w:val="00C45F08"/>
    <w:rsid w:val="00C4603D"/>
    <w:rsid w:val="00C4643D"/>
    <w:rsid w:val="00C4650A"/>
    <w:rsid w:val="00C46543"/>
    <w:rsid w:val="00C467B4"/>
    <w:rsid w:val="00C46B18"/>
    <w:rsid w:val="00C46CDA"/>
    <w:rsid w:val="00C46D41"/>
    <w:rsid w:val="00C46DF0"/>
    <w:rsid w:val="00C46E62"/>
    <w:rsid w:val="00C46F95"/>
    <w:rsid w:val="00C46FA7"/>
    <w:rsid w:val="00C4702B"/>
    <w:rsid w:val="00C4744A"/>
    <w:rsid w:val="00C4774D"/>
    <w:rsid w:val="00C47A49"/>
    <w:rsid w:val="00C47B32"/>
    <w:rsid w:val="00C47CBA"/>
    <w:rsid w:val="00C50042"/>
    <w:rsid w:val="00C50188"/>
    <w:rsid w:val="00C5021D"/>
    <w:rsid w:val="00C502C2"/>
    <w:rsid w:val="00C5037C"/>
    <w:rsid w:val="00C5047C"/>
    <w:rsid w:val="00C5056C"/>
    <w:rsid w:val="00C50B58"/>
    <w:rsid w:val="00C50BEC"/>
    <w:rsid w:val="00C50C5B"/>
    <w:rsid w:val="00C5105C"/>
    <w:rsid w:val="00C51234"/>
    <w:rsid w:val="00C51722"/>
    <w:rsid w:val="00C51C9D"/>
    <w:rsid w:val="00C51CB8"/>
    <w:rsid w:val="00C51CE7"/>
    <w:rsid w:val="00C51D2E"/>
    <w:rsid w:val="00C52351"/>
    <w:rsid w:val="00C5250C"/>
    <w:rsid w:val="00C5257D"/>
    <w:rsid w:val="00C527CB"/>
    <w:rsid w:val="00C5280E"/>
    <w:rsid w:val="00C528E0"/>
    <w:rsid w:val="00C52927"/>
    <w:rsid w:val="00C52AA2"/>
    <w:rsid w:val="00C52B76"/>
    <w:rsid w:val="00C52F47"/>
    <w:rsid w:val="00C52FFE"/>
    <w:rsid w:val="00C530BB"/>
    <w:rsid w:val="00C5313A"/>
    <w:rsid w:val="00C53345"/>
    <w:rsid w:val="00C534B7"/>
    <w:rsid w:val="00C539ED"/>
    <w:rsid w:val="00C53A1D"/>
    <w:rsid w:val="00C53FFB"/>
    <w:rsid w:val="00C54063"/>
    <w:rsid w:val="00C5425B"/>
    <w:rsid w:val="00C542E0"/>
    <w:rsid w:val="00C5466F"/>
    <w:rsid w:val="00C546A8"/>
    <w:rsid w:val="00C54AC6"/>
    <w:rsid w:val="00C54BC8"/>
    <w:rsid w:val="00C54D2B"/>
    <w:rsid w:val="00C55663"/>
    <w:rsid w:val="00C55806"/>
    <w:rsid w:val="00C558EC"/>
    <w:rsid w:val="00C55A27"/>
    <w:rsid w:val="00C55F29"/>
    <w:rsid w:val="00C56108"/>
    <w:rsid w:val="00C56216"/>
    <w:rsid w:val="00C56339"/>
    <w:rsid w:val="00C56563"/>
    <w:rsid w:val="00C56690"/>
    <w:rsid w:val="00C567C2"/>
    <w:rsid w:val="00C56B97"/>
    <w:rsid w:val="00C5755B"/>
    <w:rsid w:val="00C5757A"/>
    <w:rsid w:val="00C5795F"/>
    <w:rsid w:val="00C57BAD"/>
    <w:rsid w:val="00C57FEB"/>
    <w:rsid w:val="00C60954"/>
    <w:rsid w:val="00C60A4D"/>
    <w:rsid w:val="00C60C86"/>
    <w:rsid w:val="00C60D78"/>
    <w:rsid w:val="00C6100F"/>
    <w:rsid w:val="00C6102D"/>
    <w:rsid w:val="00C61881"/>
    <w:rsid w:val="00C61AA8"/>
    <w:rsid w:val="00C61BCB"/>
    <w:rsid w:val="00C61C4C"/>
    <w:rsid w:val="00C61DB0"/>
    <w:rsid w:val="00C61DFD"/>
    <w:rsid w:val="00C61E30"/>
    <w:rsid w:val="00C6209A"/>
    <w:rsid w:val="00C623D6"/>
    <w:rsid w:val="00C6240E"/>
    <w:rsid w:val="00C62535"/>
    <w:rsid w:val="00C62603"/>
    <w:rsid w:val="00C62D45"/>
    <w:rsid w:val="00C6301B"/>
    <w:rsid w:val="00C6301F"/>
    <w:rsid w:val="00C6343B"/>
    <w:rsid w:val="00C63AAC"/>
    <w:rsid w:val="00C63ABC"/>
    <w:rsid w:val="00C63AEE"/>
    <w:rsid w:val="00C63D85"/>
    <w:rsid w:val="00C63DD4"/>
    <w:rsid w:val="00C63E06"/>
    <w:rsid w:val="00C63ED2"/>
    <w:rsid w:val="00C640C6"/>
    <w:rsid w:val="00C64504"/>
    <w:rsid w:val="00C64574"/>
    <w:rsid w:val="00C64C5E"/>
    <w:rsid w:val="00C64DF1"/>
    <w:rsid w:val="00C6506E"/>
    <w:rsid w:val="00C65092"/>
    <w:rsid w:val="00C654F3"/>
    <w:rsid w:val="00C65605"/>
    <w:rsid w:val="00C65677"/>
    <w:rsid w:val="00C65851"/>
    <w:rsid w:val="00C65C2D"/>
    <w:rsid w:val="00C65C9A"/>
    <w:rsid w:val="00C660E4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CB2"/>
    <w:rsid w:val="00C67D13"/>
    <w:rsid w:val="00C67E52"/>
    <w:rsid w:val="00C67ECA"/>
    <w:rsid w:val="00C700CF"/>
    <w:rsid w:val="00C7012D"/>
    <w:rsid w:val="00C70159"/>
    <w:rsid w:val="00C7032C"/>
    <w:rsid w:val="00C703DF"/>
    <w:rsid w:val="00C7042F"/>
    <w:rsid w:val="00C70B67"/>
    <w:rsid w:val="00C70E2F"/>
    <w:rsid w:val="00C70E5D"/>
    <w:rsid w:val="00C70E6B"/>
    <w:rsid w:val="00C70EDA"/>
    <w:rsid w:val="00C70F10"/>
    <w:rsid w:val="00C71208"/>
    <w:rsid w:val="00C713B4"/>
    <w:rsid w:val="00C715C4"/>
    <w:rsid w:val="00C715F8"/>
    <w:rsid w:val="00C7186F"/>
    <w:rsid w:val="00C71945"/>
    <w:rsid w:val="00C71A38"/>
    <w:rsid w:val="00C71CDE"/>
    <w:rsid w:val="00C71E1C"/>
    <w:rsid w:val="00C7289E"/>
    <w:rsid w:val="00C728F5"/>
    <w:rsid w:val="00C72975"/>
    <w:rsid w:val="00C729F7"/>
    <w:rsid w:val="00C72CB5"/>
    <w:rsid w:val="00C72DDF"/>
    <w:rsid w:val="00C72E9B"/>
    <w:rsid w:val="00C7340B"/>
    <w:rsid w:val="00C73579"/>
    <w:rsid w:val="00C73D0D"/>
    <w:rsid w:val="00C73D89"/>
    <w:rsid w:val="00C73F10"/>
    <w:rsid w:val="00C74195"/>
    <w:rsid w:val="00C7444B"/>
    <w:rsid w:val="00C74462"/>
    <w:rsid w:val="00C745DF"/>
    <w:rsid w:val="00C74940"/>
    <w:rsid w:val="00C74AED"/>
    <w:rsid w:val="00C74C1C"/>
    <w:rsid w:val="00C74D3F"/>
    <w:rsid w:val="00C7509B"/>
    <w:rsid w:val="00C75132"/>
    <w:rsid w:val="00C751AD"/>
    <w:rsid w:val="00C7554A"/>
    <w:rsid w:val="00C756C8"/>
    <w:rsid w:val="00C75800"/>
    <w:rsid w:val="00C75FED"/>
    <w:rsid w:val="00C76156"/>
    <w:rsid w:val="00C76920"/>
    <w:rsid w:val="00C76AD8"/>
    <w:rsid w:val="00C76D76"/>
    <w:rsid w:val="00C76DEA"/>
    <w:rsid w:val="00C77016"/>
    <w:rsid w:val="00C7710A"/>
    <w:rsid w:val="00C77408"/>
    <w:rsid w:val="00C774C7"/>
    <w:rsid w:val="00C778AB"/>
    <w:rsid w:val="00C77908"/>
    <w:rsid w:val="00C77A7C"/>
    <w:rsid w:val="00C77C7F"/>
    <w:rsid w:val="00C77CBA"/>
    <w:rsid w:val="00C801FD"/>
    <w:rsid w:val="00C80370"/>
    <w:rsid w:val="00C80594"/>
    <w:rsid w:val="00C80608"/>
    <w:rsid w:val="00C80900"/>
    <w:rsid w:val="00C80AC3"/>
    <w:rsid w:val="00C80F8E"/>
    <w:rsid w:val="00C8131B"/>
    <w:rsid w:val="00C81593"/>
    <w:rsid w:val="00C8166D"/>
    <w:rsid w:val="00C816BB"/>
    <w:rsid w:val="00C818FF"/>
    <w:rsid w:val="00C8190B"/>
    <w:rsid w:val="00C81FBC"/>
    <w:rsid w:val="00C8213B"/>
    <w:rsid w:val="00C8216E"/>
    <w:rsid w:val="00C821FA"/>
    <w:rsid w:val="00C826CD"/>
    <w:rsid w:val="00C82892"/>
    <w:rsid w:val="00C82BFB"/>
    <w:rsid w:val="00C83280"/>
    <w:rsid w:val="00C83757"/>
    <w:rsid w:val="00C83798"/>
    <w:rsid w:val="00C83838"/>
    <w:rsid w:val="00C83C59"/>
    <w:rsid w:val="00C83D0B"/>
    <w:rsid w:val="00C83FE3"/>
    <w:rsid w:val="00C843EA"/>
    <w:rsid w:val="00C84B16"/>
    <w:rsid w:val="00C84F1B"/>
    <w:rsid w:val="00C84F2A"/>
    <w:rsid w:val="00C84F30"/>
    <w:rsid w:val="00C85065"/>
    <w:rsid w:val="00C85176"/>
    <w:rsid w:val="00C8522E"/>
    <w:rsid w:val="00C859D0"/>
    <w:rsid w:val="00C85A08"/>
    <w:rsid w:val="00C85A2D"/>
    <w:rsid w:val="00C85AD4"/>
    <w:rsid w:val="00C85C96"/>
    <w:rsid w:val="00C86095"/>
    <w:rsid w:val="00C865A1"/>
    <w:rsid w:val="00C86D1C"/>
    <w:rsid w:val="00C8701A"/>
    <w:rsid w:val="00C87073"/>
    <w:rsid w:val="00C8717E"/>
    <w:rsid w:val="00C87381"/>
    <w:rsid w:val="00C87540"/>
    <w:rsid w:val="00C87C5D"/>
    <w:rsid w:val="00C87F9A"/>
    <w:rsid w:val="00C87FD8"/>
    <w:rsid w:val="00C9005E"/>
    <w:rsid w:val="00C900FB"/>
    <w:rsid w:val="00C90147"/>
    <w:rsid w:val="00C903E6"/>
    <w:rsid w:val="00C90590"/>
    <w:rsid w:val="00C90649"/>
    <w:rsid w:val="00C90965"/>
    <w:rsid w:val="00C909A0"/>
    <w:rsid w:val="00C909BD"/>
    <w:rsid w:val="00C90CF5"/>
    <w:rsid w:val="00C90F65"/>
    <w:rsid w:val="00C910CF"/>
    <w:rsid w:val="00C91302"/>
    <w:rsid w:val="00C9145D"/>
    <w:rsid w:val="00C91590"/>
    <w:rsid w:val="00C917C5"/>
    <w:rsid w:val="00C91CED"/>
    <w:rsid w:val="00C91E7E"/>
    <w:rsid w:val="00C91EB2"/>
    <w:rsid w:val="00C91FE8"/>
    <w:rsid w:val="00C921B7"/>
    <w:rsid w:val="00C9230E"/>
    <w:rsid w:val="00C9245C"/>
    <w:rsid w:val="00C925D3"/>
    <w:rsid w:val="00C92692"/>
    <w:rsid w:val="00C927EC"/>
    <w:rsid w:val="00C92888"/>
    <w:rsid w:val="00C92A28"/>
    <w:rsid w:val="00C92AD9"/>
    <w:rsid w:val="00C92B96"/>
    <w:rsid w:val="00C92BF4"/>
    <w:rsid w:val="00C92F07"/>
    <w:rsid w:val="00C92FAB"/>
    <w:rsid w:val="00C93086"/>
    <w:rsid w:val="00C930F5"/>
    <w:rsid w:val="00C9313D"/>
    <w:rsid w:val="00C9316F"/>
    <w:rsid w:val="00C933B6"/>
    <w:rsid w:val="00C9384E"/>
    <w:rsid w:val="00C938D3"/>
    <w:rsid w:val="00C93B72"/>
    <w:rsid w:val="00C93BA9"/>
    <w:rsid w:val="00C93D8D"/>
    <w:rsid w:val="00C93E72"/>
    <w:rsid w:val="00C93F47"/>
    <w:rsid w:val="00C94056"/>
    <w:rsid w:val="00C942BB"/>
    <w:rsid w:val="00C942CB"/>
    <w:rsid w:val="00C94563"/>
    <w:rsid w:val="00C94787"/>
    <w:rsid w:val="00C94854"/>
    <w:rsid w:val="00C94990"/>
    <w:rsid w:val="00C94ABD"/>
    <w:rsid w:val="00C94D56"/>
    <w:rsid w:val="00C950C1"/>
    <w:rsid w:val="00C9511C"/>
    <w:rsid w:val="00C9516B"/>
    <w:rsid w:val="00C95170"/>
    <w:rsid w:val="00C95235"/>
    <w:rsid w:val="00C953C1"/>
    <w:rsid w:val="00C9548B"/>
    <w:rsid w:val="00C956CC"/>
    <w:rsid w:val="00C9589B"/>
    <w:rsid w:val="00C95A31"/>
    <w:rsid w:val="00C95A8B"/>
    <w:rsid w:val="00C95AA7"/>
    <w:rsid w:val="00C95D9E"/>
    <w:rsid w:val="00C96186"/>
    <w:rsid w:val="00C965CA"/>
    <w:rsid w:val="00C96753"/>
    <w:rsid w:val="00C967EC"/>
    <w:rsid w:val="00C96BFC"/>
    <w:rsid w:val="00C97451"/>
    <w:rsid w:val="00C975C4"/>
    <w:rsid w:val="00C97612"/>
    <w:rsid w:val="00C97A58"/>
    <w:rsid w:val="00C97A9A"/>
    <w:rsid w:val="00C97B45"/>
    <w:rsid w:val="00C97B5D"/>
    <w:rsid w:val="00C97D36"/>
    <w:rsid w:val="00C97E97"/>
    <w:rsid w:val="00C97FE7"/>
    <w:rsid w:val="00CA0063"/>
    <w:rsid w:val="00CA066A"/>
    <w:rsid w:val="00CA06C8"/>
    <w:rsid w:val="00CA070E"/>
    <w:rsid w:val="00CA07F8"/>
    <w:rsid w:val="00CA093A"/>
    <w:rsid w:val="00CA0BCD"/>
    <w:rsid w:val="00CA0EF0"/>
    <w:rsid w:val="00CA11B1"/>
    <w:rsid w:val="00CA1360"/>
    <w:rsid w:val="00CA169A"/>
    <w:rsid w:val="00CA176D"/>
    <w:rsid w:val="00CA1905"/>
    <w:rsid w:val="00CA1B55"/>
    <w:rsid w:val="00CA1D39"/>
    <w:rsid w:val="00CA1F59"/>
    <w:rsid w:val="00CA201C"/>
    <w:rsid w:val="00CA2615"/>
    <w:rsid w:val="00CA2CB9"/>
    <w:rsid w:val="00CA2E64"/>
    <w:rsid w:val="00CA3315"/>
    <w:rsid w:val="00CA3489"/>
    <w:rsid w:val="00CA386D"/>
    <w:rsid w:val="00CA3B3A"/>
    <w:rsid w:val="00CA3C05"/>
    <w:rsid w:val="00CA3C9B"/>
    <w:rsid w:val="00CA3DD8"/>
    <w:rsid w:val="00CA3FB5"/>
    <w:rsid w:val="00CA405D"/>
    <w:rsid w:val="00CA4343"/>
    <w:rsid w:val="00CA43D3"/>
    <w:rsid w:val="00CA4453"/>
    <w:rsid w:val="00CA4C91"/>
    <w:rsid w:val="00CA4E9B"/>
    <w:rsid w:val="00CA5098"/>
    <w:rsid w:val="00CA527D"/>
    <w:rsid w:val="00CA52EF"/>
    <w:rsid w:val="00CA559B"/>
    <w:rsid w:val="00CA56D8"/>
    <w:rsid w:val="00CA57FC"/>
    <w:rsid w:val="00CA5C13"/>
    <w:rsid w:val="00CA5F3E"/>
    <w:rsid w:val="00CA61DB"/>
    <w:rsid w:val="00CA6356"/>
    <w:rsid w:val="00CA643E"/>
    <w:rsid w:val="00CA69EF"/>
    <w:rsid w:val="00CA6A47"/>
    <w:rsid w:val="00CA6B52"/>
    <w:rsid w:val="00CA6B93"/>
    <w:rsid w:val="00CA6C3D"/>
    <w:rsid w:val="00CA6C4D"/>
    <w:rsid w:val="00CA6C7C"/>
    <w:rsid w:val="00CA6D47"/>
    <w:rsid w:val="00CA6EEA"/>
    <w:rsid w:val="00CA6F69"/>
    <w:rsid w:val="00CA6FCE"/>
    <w:rsid w:val="00CA724D"/>
    <w:rsid w:val="00CA7702"/>
    <w:rsid w:val="00CA7A01"/>
    <w:rsid w:val="00CA7A9D"/>
    <w:rsid w:val="00CA7D95"/>
    <w:rsid w:val="00CA7DAD"/>
    <w:rsid w:val="00CA7FB7"/>
    <w:rsid w:val="00CB00EB"/>
    <w:rsid w:val="00CB0133"/>
    <w:rsid w:val="00CB0214"/>
    <w:rsid w:val="00CB0527"/>
    <w:rsid w:val="00CB0933"/>
    <w:rsid w:val="00CB0AD5"/>
    <w:rsid w:val="00CB0B64"/>
    <w:rsid w:val="00CB0D64"/>
    <w:rsid w:val="00CB0E0C"/>
    <w:rsid w:val="00CB1A6E"/>
    <w:rsid w:val="00CB1EBE"/>
    <w:rsid w:val="00CB201A"/>
    <w:rsid w:val="00CB2034"/>
    <w:rsid w:val="00CB2050"/>
    <w:rsid w:val="00CB2081"/>
    <w:rsid w:val="00CB2177"/>
    <w:rsid w:val="00CB23DF"/>
    <w:rsid w:val="00CB240F"/>
    <w:rsid w:val="00CB26B2"/>
    <w:rsid w:val="00CB270D"/>
    <w:rsid w:val="00CB27B2"/>
    <w:rsid w:val="00CB27D4"/>
    <w:rsid w:val="00CB2826"/>
    <w:rsid w:val="00CB29A8"/>
    <w:rsid w:val="00CB29CA"/>
    <w:rsid w:val="00CB2CB5"/>
    <w:rsid w:val="00CB2D30"/>
    <w:rsid w:val="00CB2E57"/>
    <w:rsid w:val="00CB2E6C"/>
    <w:rsid w:val="00CB2F83"/>
    <w:rsid w:val="00CB314B"/>
    <w:rsid w:val="00CB314C"/>
    <w:rsid w:val="00CB36B8"/>
    <w:rsid w:val="00CB381A"/>
    <w:rsid w:val="00CB3B24"/>
    <w:rsid w:val="00CB3D5E"/>
    <w:rsid w:val="00CB3FD7"/>
    <w:rsid w:val="00CB4148"/>
    <w:rsid w:val="00CB43BE"/>
    <w:rsid w:val="00CB46AB"/>
    <w:rsid w:val="00CB46C5"/>
    <w:rsid w:val="00CB530C"/>
    <w:rsid w:val="00CB5323"/>
    <w:rsid w:val="00CB5552"/>
    <w:rsid w:val="00CB5618"/>
    <w:rsid w:val="00CB58F4"/>
    <w:rsid w:val="00CB5C80"/>
    <w:rsid w:val="00CB5CAA"/>
    <w:rsid w:val="00CB5D42"/>
    <w:rsid w:val="00CB5DBE"/>
    <w:rsid w:val="00CB5E24"/>
    <w:rsid w:val="00CB5F06"/>
    <w:rsid w:val="00CB5FF9"/>
    <w:rsid w:val="00CB61CD"/>
    <w:rsid w:val="00CB620C"/>
    <w:rsid w:val="00CB661E"/>
    <w:rsid w:val="00CB683E"/>
    <w:rsid w:val="00CB68F5"/>
    <w:rsid w:val="00CB6E7C"/>
    <w:rsid w:val="00CB70C0"/>
    <w:rsid w:val="00CB71F1"/>
    <w:rsid w:val="00CB7240"/>
    <w:rsid w:val="00CB75CD"/>
    <w:rsid w:val="00CB75EB"/>
    <w:rsid w:val="00CB7C77"/>
    <w:rsid w:val="00CB7E1D"/>
    <w:rsid w:val="00CB7E2B"/>
    <w:rsid w:val="00CB7F91"/>
    <w:rsid w:val="00CC020A"/>
    <w:rsid w:val="00CC056C"/>
    <w:rsid w:val="00CC0712"/>
    <w:rsid w:val="00CC0720"/>
    <w:rsid w:val="00CC0737"/>
    <w:rsid w:val="00CC08D7"/>
    <w:rsid w:val="00CC0AF8"/>
    <w:rsid w:val="00CC0F54"/>
    <w:rsid w:val="00CC114B"/>
    <w:rsid w:val="00CC1391"/>
    <w:rsid w:val="00CC13E5"/>
    <w:rsid w:val="00CC147E"/>
    <w:rsid w:val="00CC149A"/>
    <w:rsid w:val="00CC1577"/>
    <w:rsid w:val="00CC1867"/>
    <w:rsid w:val="00CC195E"/>
    <w:rsid w:val="00CC1A22"/>
    <w:rsid w:val="00CC1C13"/>
    <w:rsid w:val="00CC1CD6"/>
    <w:rsid w:val="00CC21E3"/>
    <w:rsid w:val="00CC2476"/>
    <w:rsid w:val="00CC265B"/>
    <w:rsid w:val="00CC2E87"/>
    <w:rsid w:val="00CC2FB5"/>
    <w:rsid w:val="00CC3046"/>
    <w:rsid w:val="00CC32CC"/>
    <w:rsid w:val="00CC3378"/>
    <w:rsid w:val="00CC33DC"/>
    <w:rsid w:val="00CC351E"/>
    <w:rsid w:val="00CC38DB"/>
    <w:rsid w:val="00CC3991"/>
    <w:rsid w:val="00CC3A04"/>
    <w:rsid w:val="00CC3D34"/>
    <w:rsid w:val="00CC45F7"/>
    <w:rsid w:val="00CC4AAA"/>
    <w:rsid w:val="00CC4AD4"/>
    <w:rsid w:val="00CC4B03"/>
    <w:rsid w:val="00CC4CBF"/>
    <w:rsid w:val="00CC4E74"/>
    <w:rsid w:val="00CC4EBF"/>
    <w:rsid w:val="00CC4FAF"/>
    <w:rsid w:val="00CC52D3"/>
    <w:rsid w:val="00CC54E8"/>
    <w:rsid w:val="00CC5547"/>
    <w:rsid w:val="00CC5852"/>
    <w:rsid w:val="00CC5D0E"/>
    <w:rsid w:val="00CC5F55"/>
    <w:rsid w:val="00CC6336"/>
    <w:rsid w:val="00CC680E"/>
    <w:rsid w:val="00CC69A6"/>
    <w:rsid w:val="00CC6A0F"/>
    <w:rsid w:val="00CC6EC5"/>
    <w:rsid w:val="00CC7027"/>
    <w:rsid w:val="00CC7270"/>
    <w:rsid w:val="00CC74AB"/>
    <w:rsid w:val="00CC7592"/>
    <w:rsid w:val="00CC792D"/>
    <w:rsid w:val="00CC79D3"/>
    <w:rsid w:val="00CC7C40"/>
    <w:rsid w:val="00CC7EBF"/>
    <w:rsid w:val="00CD0393"/>
    <w:rsid w:val="00CD03A7"/>
    <w:rsid w:val="00CD0595"/>
    <w:rsid w:val="00CD0A02"/>
    <w:rsid w:val="00CD0A25"/>
    <w:rsid w:val="00CD0CC1"/>
    <w:rsid w:val="00CD0EA8"/>
    <w:rsid w:val="00CD10D9"/>
    <w:rsid w:val="00CD1197"/>
    <w:rsid w:val="00CD138D"/>
    <w:rsid w:val="00CD1470"/>
    <w:rsid w:val="00CD15DE"/>
    <w:rsid w:val="00CD19E8"/>
    <w:rsid w:val="00CD1AFA"/>
    <w:rsid w:val="00CD1BE2"/>
    <w:rsid w:val="00CD2542"/>
    <w:rsid w:val="00CD2609"/>
    <w:rsid w:val="00CD2637"/>
    <w:rsid w:val="00CD292F"/>
    <w:rsid w:val="00CD2AD4"/>
    <w:rsid w:val="00CD2B46"/>
    <w:rsid w:val="00CD3161"/>
    <w:rsid w:val="00CD3312"/>
    <w:rsid w:val="00CD334D"/>
    <w:rsid w:val="00CD3499"/>
    <w:rsid w:val="00CD34B5"/>
    <w:rsid w:val="00CD38EF"/>
    <w:rsid w:val="00CD3B85"/>
    <w:rsid w:val="00CD3C58"/>
    <w:rsid w:val="00CD3C5E"/>
    <w:rsid w:val="00CD3E11"/>
    <w:rsid w:val="00CD3E27"/>
    <w:rsid w:val="00CD3E46"/>
    <w:rsid w:val="00CD3F5D"/>
    <w:rsid w:val="00CD404F"/>
    <w:rsid w:val="00CD4107"/>
    <w:rsid w:val="00CD413E"/>
    <w:rsid w:val="00CD46E7"/>
    <w:rsid w:val="00CD4913"/>
    <w:rsid w:val="00CD4DF3"/>
    <w:rsid w:val="00CD517F"/>
    <w:rsid w:val="00CD5290"/>
    <w:rsid w:val="00CD52FC"/>
    <w:rsid w:val="00CD5611"/>
    <w:rsid w:val="00CD577A"/>
    <w:rsid w:val="00CD57DE"/>
    <w:rsid w:val="00CD59DC"/>
    <w:rsid w:val="00CD5B77"/>
    <w:rsid w:val="00CD5B79"/>
    <w:rsid w:val="00CD5BEE"/>
    <w:rsid w:val="00CD5C38"/>
    <w:rsid w:val="00CD5C90"/>
    <w:rsid w:val="00CD5EAE"/>
    <w:rsid w:val="00CD5FBE"/>
    <w:rsid w:val="00CD60F0"/>
    <w:rsid w:val="00CD62BA"/>
    <w:rsid w:val="00CD63BA"/>
    <w:rsid w:val="00CD6C3C"/>
    <w:rsid w:val="00CD6C81"/>
    <w:rsid w:val="00CD6E0A"/>
    <w:rsid w:val="00CD6E51"/>
    <w:rsid w:val="00CD6FAE"/>
    <w:rsid w:val="00CD71A5"/>
    <w:rsid w:val="00CD7557"/>
    <w:rsid w:val="00CD7A0E"/>
    <w:rsid w:val="00CD7A8D"/>
    <w:rsid w:val="00CD7CB3"/>
    <w:rsid w:val="00CD7D00"/>
    <w:rsid w:val="00CD7E59"/>
    <w:rsid w:val="00CD7EBE"/>
    <w:rsid w:val="00CE015F"/>
    <w:rsid w:val="00CE0169"/>
    <w:rsid w:val="00CE017B"/>
    <w:rsid w:val="00CE0510"/>
    <w:rsid w:val="00CE092F"/>
    <w:rsid w:val="00CE0943"/>
    <w:rsid w:val="00CE0B91"/>
    <w:rsid w:val="00CE0B9E"/>
    <w:rsid w:val="00CE0D4C"/>
    <w:rsid w:val="00CE1656"/>
    <w:rsid w:val="00CE16EF"/>
    <w:rsid w:val="00CE1920"/>
    <w:rsid w:val="00CE1A25"/>
    <w:rsid w:val="00CE1D7E"/>
    <w:rsid w:val="00CE1E08"/>
    <w:rsid w:val="00CE21BF"/>
    <w:rsid w:val="00CE23B7"/>
    <w:rsid w:val="00CE2413"/>
    <w:rsid w:val="00CE27CD"/>
    <w:rsid w:val="00CE2A96"/>
    <w:rsid w:val="00CE3051"/>
    <w:rsid w:val="00CE31E8"/>
    <w:rsid w:val="00CE3310"/>
    <w:rsid w:val="00CE33D7"/>
    <w:rsid w:val="00CE3446"/>
    <w:rsid w:val="00CE354A"/>
    <w:rsid w:val="00CE3563"/>
    <w:rsid w:val="00CE3640"/>
    <w:rsid w:val="00CE364C"/>
    <w:rsid w:val="00CE3CD4"/>
    <w:rsid w:val="00CE3D4A"/>
    <w:rsid w:val="00CE3EDA"/>
    <w:rsid w:val="00CE425C"/>
    <w:rsid w:val="00CE42FF"/>
    <w:rsid w:val="00CE459F"/>
    <w:rsid w:val="00CE4700"/>
    <w:rsid w:val="00CE47A9"/>
    <w:rsid w:val="00CE492B"/>
    <w:rsid w:val="00CE4D23"/>
    <w:rsid w:val="00CE4D39"/>
    <w:rsid w:val="00CE4D3B"/>
    <w:rsid w:val="00CE4EE0"/>
    <w:rsid w:val="00CE4F6F"/>
    <w:rsid w:val="00CE51A3"/>
    <w:rsid w:val="00CE53A4"/>
    <w:rsid w:val="00CE56C6"/>
    <w:rsid w:val="00CE5819"/>
    <w:rsid w:val="00CE5D38"/>
    <w:rsid w:val="00CE5D46"/>
    <w:rsid w:val="00CE61D4"/>
    <w:rsid w:val="00CE6675"/>
    <w:rsid w:val="00CE6730"/>
    <w:rsid w:val="00CE679F"/>
    <w:rsid w:val="00CE680E"/>
    <w:rsid w:val="00CE6A48"/>
    <w:rsid w:val="00CE6B4A"/>
    <w:rsid w:val="00CE6D48"/>
    <w:rsid w:val="00CE6DC5"/>
    <w:rsid w:val="00CE6E8C"/>
    <w:rsid w:val="00CE6F52"/>
    <w:rsid w:val="00CE72AF"/>
    <w:rsid w:val="00CE738B"/>
    <w:rsid w:val="00CE76FD"/>
    <w:rsid w:val="00CE7784"/>
    <w:rsid w:val="00CE77D3"/>
    <w:rsid w:val="00CE7CCA"/>
    <w:rsid w:val="00CE7DB6"/>
    <w:rsid w:val="00CE7E0D"/>
    <w:rsid w:val="00CE7F58"/>
    <w:rsid w:val="00CF02C0"/>
    <w:rsid w:val="00CF0790"/>
    <w:rsid w:val="00CF09A0"/>
    <w:rsid w:val="00CF0AF6"/>
    <w:rsid w:val="00CF0B57"/>
    <w:rsid w:val="00CF0DB0"/>
    <w:rsid w:val="00CF0DF8"/>
    <w:rsid w:val="00CF1026"/>
    <w:rsid w:val="00CF104D"/>
    <w:rsid w:val="00CF1082"/>
    <w:rsid w:val="00CF12D1"/>
    <w:rsid w:val="00CF1306"/>
    <w:rsid w:val="00CF1658"/>
    <w:rsid w:val="00CF188E"/>
    <w:rsid w:val="00CF1907"/>
    <w:rsid w:val="00CF19E6"/>
    <w:rsid w:val="00CF1A4A"/>
    <w:rsid w:val="00CF1C65"/>
    <w:rsid w:val="00CF1D7C"/>
    <w:rsid w:val="00CF1EE6"/>
    <w:rsid w:val="00CF1F94"/>
    <w:rsid w:val="00CF20C8"/>
    <w:rsid w:val="00CF225C"/>
    <w:rsid w:val="00CF25CE"/>
    <w:rsid w:val="00CF28B4"/>
    <w:rsid w:val="00CF298A"/>
    <w:rsid w:val="00CF2B31"/>
    <w:rsid w:val="00CF2C29"/>
    <w:rsid w:val="00CF2C8A"/>
    <w:rsid w:val="00CF319E"/>
    <w:rsid w:val="00CF3687"/>
    <w:rsid w:val="00CF37EA"/>
    <w:rsid w:val="00CF38DB"/>
    <w:rsid w:val="00CF3D56"/>
    <w:rsid w:val="00CF3FEB"/>
    <w:rsid w:val="00CF41E6"/>
    <w:rsid w:val="00CF427E"/>
    <w:rsid w:val="00CF4690"/>
    <w:rsid w:val="00CF46A7"/>
    <w:rsid w:val="00CF47A8"/>
    <w:rsid w:val="00CF4A93"/>
    <w:rsid w:val="00CF4ECE"/>
    <w:rsid w:val="00CF4EE9"/>
    <w:rsid w:val="00CF5067"/>
    <w:rsid w:val="00CF563D"/>
    <w:rsid w:val="00CF5739"/>
    <w:rsid w:val="00CF5995"/>
    <w:rsid w:val="00CF59C6"/>
    <w:rsid w:val="00CF5BA6"/>
    <w:rsid w:val="00CF5DDA"/>
    <w:rsid w:val="00CF5ECC"/>
    <w:rsid w:val="00CF6134"/>
    <w:rsid w:val="00CF6160"/>
    <w:rsid w:val="00CF634C"/>
    <w:rsid w:val="00CF6367"/>
    <w:rsid w:val="00CF6499"/>
    <w:rsid w:val="00CF678F"/>
    <w:rsid w:val="00CF6BA0"/>
    <w:rsid w:val="00CF6ED5"/>
    <w:rsid w:val="00CF7104"/>
    <w:rsid w:val="00CF7788"/>
    <w:rsid w:val="00CF7836"/>
    <w:rsid w:val="00CF7DB4"/>
    <w:rsid w:val="00CF7DE8"/>
    <w:rsid w:val="00CF7E78"/>
    <w:rsid w:val="00CF7F1A"/>
    <w:rsid w:val="00CF7FEF"/>
    <w:rsid w:val="00D0000C"/>
    <w:rsid w:val="00D000B8"/>
    <w:rsid w:val="00D001FC"/>
    <w:rsid w:val="00D0036B"/>
    <w:rsid w:val="00D006DE"/>
    <w:rsid w:val="00D0097B"/>
    <w:rsid w:val="00D00A8D"/>
    <w:rsid w:val="00D00CE2"/>
    <w:rsid w:val="00D01078"/>
    <w:rsid w:val="00D011A1"/>
    <w:rsid w:val="00D011CE"/>
    <w:rsid w:val="00D014B4"/>
    <w:rsid w:val="00D01CFE"/>
    <w:rsid w:val="00D01D21"/>
    <w:rsid w:val="00D01DB2"/>
    <w:rsid w:val="00D02019"/>
    <w:rsid w:val="00D02184"/>
    <w:rsid w:val="00D0225E"/>
    <w:rsid w:val="00D0254F"/>
    <w:rsid w:val="00D0256A"/>
    <w:rsid w:val="00D02599"/>
    <w:rsid w:val="00D025F2"/>
    <w:rsid w:val="00D0280E"/>
    <w:rsid w:val="00D02820"/>
    <w:rsid w:val="00D02872"/>
    <w:rsid w:val="00D02C34"/>
    <w:rsid w:val="00D030FD"/>
    <w:rsid w:val="00D03528"/>
    <w:rsid w:val="00D03725"/>
    <w:rsid w:val="00D03ACC"/>
    <w:rsid w:val="00D03BA8"/>
    <w:rsid w:val="00D03D5B"/>
    <w:rsid w:val="00D0421D"/>
    <w:rsid w:val="00D04236"/>
    <w:rsid w:val="00D043A9"/>
    <w:rsid w:val="00D04626"/>
    <w:rsid w:val="00D04651"/>
    <w:rsid w:val="00D04AD2"/>
    <w:rsid w:val="00D04BFB"/>
    <w:rsid w:val="00D04C78"/>
    <w:rsid w:val="00D054E8"/>
    <w:rsid w:val="00D055DA"/>
    <w:rsid w:val="00D05BBD"/>
    <w:rsid w:val="00D05CE3"/>
    <w:rsid w:val="00D05E86"/>
    <w:rsid w:val="00D05F00"/>
    <w:rsid w:val="00D05F40"/>
    <w:rsid w:val="00D05FAB"/>
    <w:rsid w:val="00D06244"/>
    <w:rsid w:val="00D0657B"/>
    <w:rsid w:val="00D0682A"/>
    <w:rsid w:val="00D06A42"/>
    <w:rsid w:val="00D06BE1"/>
    <w:rsid w:val="00D06BF7"/>
    <w:rsid w:val="00D06D13"/>
    <w:rsid w:val="00D06DBD"/>
    <w:rsid w:val="00D06F45"/>
    <w:rsid w:val="00D07172"/>
    <w:rsid w:val="00D071D4"/>
    <w:rsid w:val="00D0728D"/>
    <w:rsid w:val="00D07324"/>
    <w:rsid w:val="00D0744C"/>
    <w:rsid w:val="00D074BF"/>
    <w:rsid w:val="00D0782B"/>
    <w:rsid w:val="00D07D09"/>
    <w:rsid w:val="00D1005E"/>
    <w:rsid w:val="00D10247"/>
    <w:rsid w:val="00D1031F"/>
    <w:rsid w:val="00D1032C"/>
    <w:rsid w:val="00D10677"/>
    <w:rsid w:val="00D10775"/>
    <w:rsid w:val="00D10912"/>
    <w:rsid w:val="00D10937"/>
    <w:rsid w:val="00D10A64"/>
    <w:rsid w:val="00D10B21"/>
    <w:rsid w:val="00D10D11"/>
    <w:rsid w:val="00D10F23"/>
    <w:rsid w:val="00D11154"/>
    <w:rsid w:val="00D1141F"/>
    <w:rsid w:val="00D116E1"/>
    <w:rsid w:val="00D117F3"/>
    <w:rsid w:val="00D11B87"/>
    <w:rsid w:val="00D11BA9"/>
    <w:rsid w:val="00D11C01"/>
    <w:rsid w:val="00D11DAF"/>
    <w:rsid w:val="00D125C5"/>
    <w:rsid w:val="00D129A3"/>
    <w:rsid w:val="00D129CC"/>
    <w:rsid w:val="00D12C43"/>
    <w:rsid w:val="00D12CBE"/>
    <w:rsid w:val="00D13208"/>
    <w:rsid w:val="00D13542"/>
    <w:rsid w:val="00D1354D"/>
    <w:rsid w:val="00D1366B"/>
    <w:rsid w:val="00D1377B"/>
    <w:rsid w:val="00D1389E"/>
    <w:rsid w:val="00D13C56"/>
    <w:rsid w:val="00D13DC1"/>
    <w:rsid w:val="00D13E1E"/>
    <w:rsid w:val="00D13EDF"/>
    <w:rsid w:val="00D1403F"/>
    <w:rsid w:val="00D140B8"/>
    <w:rsid w:val="00D143E8"/>
    <w:rsid w:val="00D1449F"/>
    <w:rsid w:val="00D14621"/>
    <w:rsid w:val="00D147E3"/>
    <w:rsid w:val="00D14BD8"/>
    <w:rsid w:val="00D14FC0"/>
    <w:rsid w:val="00D159B7"/>
    <w:rsid w:val="00D15ECC"/>
    <w:rsid w:val="00D15F56"/>
    <w:rsid w:val="00D1620C"/>
    <w:rsid w:val="00D16276"/>
    <w:rsid w:val="00D16417"/>
    <w:rsid w:val="00D16455"/>
    <w:rsid w:val="00D164E6"/>
    <w:rsid w:val="00D16894"/>
    <w:rsid w:val="00D16C5A"/>
    <w:rsid w:val="00D17032"/>
    <w:rsid w:val="00D17040"/>
    <w:rsid w:val="00D17698"/>
    <w:rsid w:val="00D17BCE"/>
    <w:rsid w:val="00D17E6B"/>
    <w:rsid w:val="00D200B3"/>
    <w:rsid w:val="00D20158"/>
    <w:rsid w:val="00D20481"/>
    <w:rsid w:val="00D2048E"/>
    <w:rsid w:val="00D20672"/>
    <w:rsid w:val="00D20981"/>
    <w:rsid w:val="00D20DEE"/>
    <w:rsid w:val="00D211FA"/>
    <w:rsid w:val="00D21476"/>
    <w:rsid w:val="00D21498"/>
    <w:rsid w:val="00D2170E"/>
    <w:rsid w:val="00D21802"/>
    <w:rsid w:val="00D21DBB"/>
    <w:rsid w:val="00D21DD2"/>
    <w:rsid w:val="00D21DDF"/>
    <w:rsid w:val="00D21E60"/>
    <w:rsid w:val="00D221DC"/>
    <w:rsid w:val="00D222CA"/>
    <w:rsid w:val="00D224D9"/>
    <w:rsid w:val="00D2295E"/>
    <w:rsid w:val="00D22ADF"/>
    <w:rsid w:val="00D22BB6"/>
    <w:rsid w:val="00D22C59"/>
    <w:rsid w:val="00D22F8D"/>
    <w:rsid w:val="00D2304E"/>
    <w:rsid w:val="00D2308D"/>
    <w:rsid w:val="00D231C7"/>
    <w:rsid w:val="00D23230"/>
    <w:rsid w:val="00D23238"/>
    <w:rsid w:val="00D237AA"/>
    <w:rsid w:val="00D23C14"/>
    <w:rsid w:val="00D23C32"/>
    <w:rsid w:val="00D23CAA"/>
    <w:rsid w:val="00D23DC8"/>
    <w:rsid w:val="00D2442A"/>
    <w:rsid w:val="00D244F8"/>
    <w:rsid w:val="00D249AB"/>
    <w:rsid w:val="00D24A75"/>
    <w:rsid w:val="00D24C0E"/>
    <w:rsid w:val="00D24C54"/>
    <w:rsid w:val="00D25185"/>
    <w:rsid w:val="00D25384"/>
    <w:rsid w:val="00D2541C"/>
    <w:rsid w:val="00D255AA"/>
    <w:rsid w:val="00D25662"/>
    <w:rsid w:val="00D2585E"/>
    <w:rsid w:val="00D25C0B"/>
    <w:rsid w:val="00D25D4C"/>
    <w:rsid w:val="00D25EB0"/>
    <w:rsid w:val="00D25EFB"/>
    <w:rsid w:val="00D2603D"/>
    <w:rsid w:val="00D260C2"/>
    <w:rsid w:val="00D260D5"/>
    <w:rsid w:val="00D2654D"/>
    <w:rsid w:val="00D26598"/>
    <w:rsid w:val="00D26605"/>
    <w:rsid w:val="00D26B87"/>
    <w:rsid w:val="00D27088"/>
    <w:rsid w:val="00D27359"/>
    <w:rsid w:val="00D27723"/>
    <w:rsid w:val="00D27891"/>
    <w:rsid w:val="00D2789E"/>
    <w:rsid w:val="00D27E99"/>
    <w:rsid w:val="00D300E0"/>
    <w:rsid w:val="00D303FF"/>
    <w:rsid w:val="00D30447"/>
    <w:rsid w:val="00D3058F"/>
    <w:rsid w:val="00D305B7"/>
    <w:rsid w:val="00D305D2"/>
    <w:rsid w:val="00D30B25"/>
    <w:rsid w:val="00D30CB4"/>
    <w:rsid w:val="00D30DA3"/>
    <w:rsid w:val="00D30EAA"/>
    <w:rsid w:val="00D310AC"/>
    <w:rsid w:val="00D313AB"/>
    <w:rsid w:val="00D31437"/>
    <w:rsid w:val="00D314AE"/>
    <w:rsid w:val="00D3163E"/>
    <w:rsid w:val="00D31858"/>
    <w:rsid w:val="00D3262F"/>
    <w:rsid w:val="00D327C8"/>
    <w:rsid w:val="00D32975"/>
    <w:rsid w:val="00D32A90"/>
    <w:rsid w:val="00D32E79"/>
    <w:rsid w:val="00D3334A"/>
    <w:rsid w:val="00D3338F"/>
    <w:rsid w:val="00D3354C"/>
    <w:rsid w:val="00D33933"/>
    <w:rsid w:val="00D33946"/>
    <w:rsid w:val="00D3399D"/>
    <w:rsid w:val="00D33A98"/>
    <w:rsid w:val="00D33EC8"/>
    <w:rsid w:val="00D33FC3"/>
    <w:rsid w:val="00D340EC"/>
    <w:rsid w:val="00D34271"/>
    <w:rsid w:val="00D342F3"/>
    <w:rsid w:val="00D34353"/>
    <w:rsid w:val="00D3435C"/>
    <w:rsid w:val="00D3438A"/>
    <w:rsid w:val="00D34782"/>
    <w:rsid w:val="00D347FB"/>
    <w:rsid w:val="00D34AF7"/>
    <w:rsid w:val="00D34B68"/>
    <w:rsid w:val="00D34BC2"/>
    <w:rsid w:val="00D34C54"/>
    <w:rsid w:val="00D34DDA"/>
    <w:rsid w:val="00D350F6"/>
    <w:rsid w:val="00D3515F"/>
    <w:rsid w:val="00D35262"/>
    <w:rsid w:val="00D35305"/>
    <w:rsid w:val="00D35401"/>
    <w:rsid w:val="00D35552"/>
    <w:rsid w:val="00D35859"/>
    <w:rsid w:val="00D3617C"/>
    <w:rsid w:val="00D36443"/>
    <w:rsid w:val="00D36516"/>
    <w:rsid w:val="00D369BD"/>
    <w:rsid w:val="00D36AC0"/>
    <w:rsid w:val="00D36ADB"/>
    <w:rsid w:val="00D36B7B"/>
    <w:rsid w:val="00D36C4E"/>
    <w:rsid w:val="00D36D4F"/>
    <w:rsid w:val="00D36EC5"/>
    <w:rsid w:val="00D36EC8"/>
    <w:rsid w:val="00D36F0A"/>
    <w:rsid w:val="00D371B8"/>
    <w:rsid w:val="00D371E0"/>
    <w:rsid w:val="00D376FF"/>
    <w:rsid w:val="00D3778D"/>
    <w:rsid w:val="00D377DF"/>
    <w:rsid w:val="00D37864"/>
    <w:rsid w:val="00D37877"/>
    <w:rsid w:val="00D378A9"/>
    <w:rsid w:val="00D37A38"/>
    <w:rsid w:val="00D37D6F"/>
    <w:rsid w:val="00D37DA0"/>
    <w:rsid w:val="00D4005A"/>
    <w:rsid w:val="00D400FD"/>
    <w:rsid w:val="00D40170"/>
    <w:rsid w:val="00D403AC"/>
    <w:rsid w:val="00D403BE"/>
    <w:rsid w:val="00D40527"/>
    <w:rsid w:val="00D40555"/>
    <w:rsid w:val="00D406D7"/>
    <w:rsid w:val="00D40805"/>
    <w:rsid w:val="00D409D8"/>
    <w:rsid w:val="00D40A9F"/>
    <w:rsid w:val="00D40DCE"/>
    <w:rsid w:val="00D412AC"/>
    <w:rsid w:val="00D4136D"/>
    <w:rsid w:val="00D414AC"/>
    <w:rsid w:val="00D415A2"/>
    <w:rsid w:val="00D41714"/>
    <w:rsid w:val="00D41AD2"/>
    <w:rsid w:val="00D41B62"/>
    <w:rsid w:val="00D41B98"/>
    <w:rsid w:val="00D41D82"/>
    <w:rsid w:val="00D41DFF"/>
    <w:rsid w:val="00D41E36"/>
    <w:rsid w:val="00D42312"/>
    <w:rsid w:val="00D42611"/>
    <w:rsid w:val="00D4280B"/>
    <w:rsid w:val="00D4299A"/>
    <w:rsid w:val="00D42A0B"/>
    <w:rsid w:val="00D42AB1"/>
    <w:rsid w:val="00D42D5D"/>
    <w:rsid w:val="00D42F3F"/>
    <w:rsid w:val="00D42FA3"/>
    <w:rsid w:val="00D43388"/>
    <w:rsid w:val="00D43410"/>
    <w:rsid w:val="00D4358C"/>
    <w:rsid w:val="00D435ED"/>
    <w:rsid w:val="00D438C2"/>
    <w:rsid w:val="00D438C4"/>
    <w:rsid w:val="00D439A9"/>
    <w:rsid w:val="00D439C3"/>
    <w:rsid w:val="00D43A3D"/>
    <w:rsid w:val="00D43B8C"/>
    <w:rsid w:val="00D43C65"/>
    <w:rsid w:val="00D43EA0"/>
    <w:rsid w:val="00D43FF1"/>
    <w:rsid w:val="00D4411D"/>
    <w:rsid w:val="00D44699"/>
    <w:rsid w:val="00D447F3"/>
    <w:rsid w:val="00D4482B"/>
    <w:rsid w:val="00D449B4"/>
    <w:rsid w:val="00D44BC9"/>
    <w:rsid w:val="00D44C5A"/>
    <w:rsid w:val="00D44C81"/>
    <w:rsid w:val="00D44CCC"/>
    <w:rsid w:val="00D44D71"/>
    <w:rsid w:val="00D4501D"/>
    <w:rsid w:val="00D45244"/>
    <w:rsid w:val="00D453C7"/>
    <w:rsid w:val="00D45431"/>
    <w:rsid w:val="00D457BF"/>
    <w:rsid w:val="00D457D7"/>
    <w:rsid w:val="00D45854"/>
    <w:rsid w:val="00D45989"/>
    <w:rsid w:val="00D459F4"/>
    <w:rsid w:val="00D45C2B"/>
    <w:rsid w:val="00D45C39"/>
    <w:rsid w:val="00D46113"/>
    <w:rsid w:val="00D4611D"/>
    <w:rsid w:val="00D4627D"/>
    <w:rsid w:val="00D464B2"/>
    <w:rsid w:val="00D465B8"/>
    <w:rsid w:val="00D4687D"/>
    <w:rsid w:val="00D46C2B"/>
    <w:rsid w:val="00D46D6C"/>
    <w:rsid w:val="00D46E15"/>
    <w:rsid w:val="00D471A1"/>
    <w:rsid w:val="00D4723C"/>
    <w:rsid w:val="00D47394"/>
    <w:rsid w:val="00D47424"/>
    <w:rsid w:val="00D476A0"/>
    <w:rsid w:val="00D47ABC"/>
    <w:rsid w:val="00D47BFA"/>
    <w:rsid w:val="00D47C57"/>
    <w:rsid w:val="00D47DFD"/>
    <w:rsid w:val="00D5025E"/>
    <w:rsid w:val="00D50358"/>
    <w:rsid w:val="00D50552"/>
    <w:rsid w:val="00D50714"/>
    <w:rsid w:val="00D508F5"/>
    <w:rsid w:val="00D50BB0"/>
    <w:rsid w:val="00D50BF1"/>
    <w:rsid w:val="00D50CBD"/>
    <w:rsid w:val="00D50E59"/>
    <w:rsid w:val="00D50FA4"/>
    <w:rsid w:val="00D51538"/>
    <w:rsid w:val="00D515E5"/>
    <w:rsid w:val="00D515E6"/>
    <w:rsid w:val="00D5176D"/>
    <w:rsid w:val="00D517E4"/>
    <w:rsid w:val="00D5199B"/>
    <w:rsid w:val="00D519CA"/>
    <w:rsid w:val="00D51A9D"/>
    <w:rsid w:val="00D51B8B"/>
    <w:rsid w:val="00D51BBE"/>
    <w:rsid w:val="00D51D55"/>
    <w:rsid w:val="00D51F1D"/>
    <w:rsid w:val="00D51FBA"/>
    <w:rsid w:val="00D52019"/>
    <w:rsid w:val="00D5212E"/>
    <w:rsid w:val="00D523D8"/>
    <w:rsid w:val="00D528CA"/>
    <w:rsid w:val="00D52949"/>
    <w:rsid w:val="00D52AAA"/>
    <w:rsid w:val="00D52C42"/>
    <w:rsid w:val="00D52CD6"/>
    <w:rsid w:val="00D52DAC"/>
    <w:rsid w:val="00D52F60"/>
    <w:rsid w:val="00D5310F"/>
    <w:rsid w:val="00D53364"/>
    <w:rsid w:val="00D533BD"/>
    <w:rsid w:val="00D53649"/>
    <w:rsid w:val="00D536A5"/>
    <w:rsid w:val="00D5370E"/>
    <w:rsid w:val="00D539E0"/>
    <w:rsid w:val="00D53C07"/>
    <w:rsid w:val="00D53C5E"/>
    <w:rsid w:val="00D53E11"/>
    <w:rsid w:val="00D54040"/>
    <w:rsid w:val="00D54071"/>
    <w:rsid w:val="00D54448"/>
    <w:rsid w:val="00D54479"/>
    <w:rsid w:val="00D544A9"/>
    <w:rsid w:val="00D545AE"/>
    <w:rsid w:val="00D548BC"/>
    <w:rsid w:val="00D548C1"/>
    <w:rsid w:val="00D54CA5"/>
    <w:rsid w:val="00D54DD3"/>
    <w:rsid w:val="00D54E5E"/>
    <w:rsid w:val="00D558F7"/>
    <w:rsid w:val="00D55987"/>
    <w:rsid w:val="00D55DAB"/>
    <w:rsid w:val="00D55F9C"/>
    <w:rsid w:val="00D560C2"/>
    <w:rsid w:val="00D56292"/>
    <w:rsid w:val="00D56424"/>
    <w:rsid w:val="00D565E6"/>
    <w:rsid w:val="00D5677E"/>
    <w:rsid w:val="00D56C7A"/>
    <w:rsid w:val="00D56D3D"/>
    <w:rsid w:val="00D56F60"/>
    <w:rsid w:val="00D5708A"/>
    <w:rsid w:val="00D570E3"/>
    <w:rsid w:val="00D57117"/>
    <w:rsid w:val="00D5715B"/>
    <w:rsid w:val="00D571ED"/>
    <w:rsid w:val="00D57268"/>
    <w:rsid w:val="00D57626"/>
    <w:rsid w:val="00D576BE"/>
    <w:rsid w:val="00D576D8"/>
    <w:rsid w:val="00D5793D"/>
    <w:rsid w:val="00D57A69"/>
    <w:rsid w:val="00D57E00"/>
    <w:rsid w:val="00D57E7F"/>
    <w:rsid w:val="00D600A1"/>
    <w:rsid w:val="00D6025B"/>
    <w:rsid w:val="00D603CE"/>
    <w:rsid w:val="00D603D9"/>
    <w:rsid w:val="00D60559"/>
    <w:rsid w:val="00D60659"/>
    <w:rsid w:val="00D60B43"/>
    <w:rsid w:val="00D60B8B"/>
    <w:rsid w:val="00D60BD8"/>
    <w:rsid w:val="00D60BDF"/>
    <w:rsid w:val="00D60C0B"/>
    <w:rsid w:val="00D60C75"/>
    <w:rsid w:val="00D60CE5"/>
    <w:rsid w:val="00D60D44"/>
    <w:rsid w:val="00D60FF7"/>
    <w:rsid w:val="00D610D5"/>
    <w:rsid w:val="00D61360"/>
    <w:rsid w:val="00D61453"/>
    <w:rsid w:val="00D614AD"/>
    <w:rsid w:val="00D61A90"/>
    <w:rsid w:val="00D61D1B"/>
    <w:rsid w:val="00D61F0A"/>
    <w:rsid w:val="00D61F84"/>
    <w:rsid w:val="00D62117"/>
    <w:rsid w:val="00D623D4"/>
    <w:rsid w:val="00D62533"/>
    <w:rsid w:val="00D62612"/>
    <w:rsid w:val="00D626C2"/>
    <w:rsid w:val="00D629E6"/>
    <w:rsid w:val="00D62D37"/>
    <w:rsid w:val="00D62E3B"/>
    <w:rsid w:val="00D62EB2"/>
    <w:rsid w:val="00D62FF8"/>
    <w:rsid w:val="00D63369"/>
    <w:rsid w:val="00D633E9"/>
    <w:rsid w:val="00D6346B"/>
    <w:rsid w:val="00D6355F"/>
    <w:rsid w:val="00D6361D"/>
    <w:rsid w:val="00D637E3"/>
    <w:rsid w:val="00D63A6D"/>
    <w:rsid w:val="00D63E89"/>
    <w:rsid w:val="00D63FF9"/>
    <w:rsid w:val="00D64267"/>
    <w:rsid w:val="00D6426E"/>
    <w:rsid w:val="00D64428"/>
    <w:rsid w:val="00D645FC"/>
    <w:rsid w:val="00D65046"/>
    <w:rsid w:val="00D65384"/>
    <w:rsid w:val="00D6572A"/>
    <w:rsid w:val="00D658EA"/>
    <w:rsid w:val="00D659FF"/>
    <w:rsid w:val="00D65BEF"/>
    <w:rsid w:val="00D65C13"/>
    <w:rsid w:val="00D65EE6"/>
    <w:rsid w:val="00D663F7"/>
    <w:rsid w:val="00D6657D"/>
    <w:rsid w:val="00D6672C"/>
    <w:rsid w:val="00D66840"/>
    <w:rsid w:val="00D66A20"/>
    <w:rsid w:val="00D66CA3"/>
    <w:rsid w:val="00D66CD0"/>
    <w:rsid w:val="00D66E9D"/>
    <w:rsid w:val="00D67277"/>
    <w:rsid w:val="00D6736B"/>
    <w:rsid w:val="00D67372"/>
    <w:rsid w:val="00D674D6"/>
    <w:rsid w:val="00D675E4"/>
    <w:rsid w:val="00D6784F"/>
    <w:rsid w:val="00D67B4E"/>
    <w:rsid w:val="00D67BA1"/>
    <w:rsid w:val="00D7034B"/>
    <w:rsid w:val="00D7037C"/>
    <w:rsid w:val="00D7037E"/>
    <w:rsid w:val="00D7049D"/>
    <w:rsid w:val="00D7083C"/>
    <w:rsid w:val="00D70A4C"/>
    <w:rsid w:val="00D70AB9"/>
    <w:rsid w:val="00D70B1D"/>
    <w:rsid w:val="00D70C04"/>
    <w:rsid w:val="00D70E82"/>
    <w:rsid w:val="00D70FE7"/>
    <w:rsid w:val="00D71158"/>
    <w:rsid w:val="00D712CC"/>
    <w:rsid w:val="00D712CE"/>
    <w:rsid w:val="00D7131A"/>
    <w:rsid w:val="00D71408"/>
    <w:rsid w:val="00D714B2"/>
    <w:rsid w:val="00D715E5"/>
    <w:rsid w:val="00D716C2"/>
    <w:rsid w:val="00D716E5"/>
    <w:rsid w:val="00D7173C"/>
    <w:rsid w:val="00D71A03"/>
    <w:rsid w:val="00D71B76"/>
    <w:rsid w:val="00D71CF7"/>
    <w:rsid w:val="00D71D62"/>
    <w:rsid w:val="00D71F8A"/>
    <w:rsid w:val="00D72038"/>
    <w:rsid w:val="00D725B3"/>
    <w:rsid w:val="00D72905"/>
    <w:rsid w:val="00D72D2D"/>
    <w:rsid w:val="00D72D72"/>
    <w:rsid w:val="00D72EFD"/>
    <w:rsid w:val="00D7305F"/>
    <w:rsid w:val="00D730C3"/>
    <w:rsid w:val="00D7320A"/>
    <w:rsid w:val="00D7328A"/>
    <w:rsid w:val="00D733F9"/>
    <w:rsid w:val="00D73905"/>
    <w:rsid w:val="00D73A0D"/>
    <w:rsid w:val="00D73BE6"/>
    <w:rsid w:val="00D73CBC"/>
    <w:rsid w:val="00D73F8F"/>
    <w:rsid w:val="00D74254"/>
    <w:rsid w:val="00D7444F"/>
    <w:rsid w:val="00D74506"/>
    <w:rsid w:val="00D747AB"/>
    <w:rsid w:val="00D74817"/>
    <w:rsid w:val="00D748E8"/>
    <w:rsid w:val="00D74B4A"/>
    <w:rsid w:val="00D74BAB"/>
    <w:rsid w:val="00D74DCC"/>
    <w:rsid w:val="00D74E1A"/>
    <w:rsid w:val="00D750DB"/>
    <w:rsid w:val="00D75255"/>
    <w:rsid w:val="00D7536C"/>
    <w:rsid w:val="00D755A8"/>
    <w:rsid w:val="00D758F6"/>
    <w:rsid w:val="00D759F9"/>
    <w:rsid w:val="00D75D3E"/>
    <w:rsid w:val="00D765EF"/>
    <w:rsid w:val="00D7660F"/>
    <w:rsid w:val="00D76718"/>
    <w:rsid w:val="00D76745"/>
    <w:rsid w:val="00D7692A"/>
    <w:rsid w:val="00D769D0"/>
    <w:rsid w:val="00D76BE7"/>
    <w:rsid w:val="00D76DA3"/>
    <w:rsid w:val="00D76DA5"/>
    <w:rsid w:val="00D76F41"/>
    <w:rsid w:val="00D774BA"/>
    <w:rsid w:val="00D775E3"/>
    <w:rsid w:val="00D7774F"/>
    <w:rsid w:val="00D777B4"/>
    <w:rsid w:val="00D77A14"/>
    <w:rsid w:val="00D77FAD"/>
    <w:rsid w:val="00D8004C"/>
    <w:rsid w:val="00D80550"/>
    <w:rsid w:val="00D80719"/>
    <w:rsid w:val="00D80DF4"/>
    <w:rsid w:val="00D81138"/>
    <w:rsid w:val="00D81552"/>
    <w:rsid w:val="00D81695"/>
    <w:rsid w:val="00D81AD6"/>
    <w:rsid w:val="00D81C0D"/>
    <w:rsid w:val="00D81EE0"/>
    <w:rsid w:val="00D8203D"/>
    <w:rsid w:val="00D8223B"/>
    <w:rsid w:val="00D822AF"/>
    <w:rsid w:val="00D82392"/>
    <w:rsid w:val="00D82473"/>
    <w:rsid w:val="00D827EB"/>
    <w:rsid w:val="00D8288C"/>
    <w:rsid w:val="00D82909"/>
    <w:rsid w:val="00D82A50"/>
    <w:rsid w:val="00D83026"/>
    <w:rsid w:val="00D830AB"/>
    <w:rsid w:val="00D8328A"/>
    <w:rsid w:val="00D83458"/>
    <w:rsid w:val="00D836FA"/>
    <w:rsid w:val="00D838B5"/>
    <w:rsid w:val="00D838D3"/>
    <w:rsid w:val="00D83AA0"/>
    <w:rsid w:val="00D83E67"/>
    <w:rsid w:val="00D83FD9"/>
    <w:rsid w:val="00D840FF"/>
    <w:rsid w:val="00D843BE"/>
    <w:rsid w:val="00D846AA"/>
    <w:rsid w:val="00D846B6"/>
    <w:rsid w:val="00D847B8"/>
    <w:rsid w:val="00D84A9A"/>
    <w:rsid w:val="00D84D0A"/>
    <w:rsid w:val="00D84DCA"/>
    <w:rsid w:val="00D84E66"/>
    <w:rsid w:val="00D85074"/>
    <w:rsid w:val="00D852DB"/>
    <w:rsid w:val="00D85365"/>
    <w:rsid w:val="00D85555"/>
    <w:rsid w:val="00D856FB"/>
    <w:rsid w:val="00D85763"/>
    <w:rsid w:val="00D859B6"/>
    <w:rsid w:val="00D85ABC"/>
    <w:rsid w:val="00D85B9D"/>
    <w:rsid w:val="00D85E2B"/>
    <w:rsid w:val="00D85F73"/>
    <w:rsid w:val="00D86115"/>
    <w:rsid w:val="00D863F2"/>
    <w:rsid w:val="00D864B8"/>
    <w:rsid w:val="00D86643"/>
    <w:rsid w:val="00D8671E"/>
    <w:rsid w:val="00D8682F"/>
    <w:rsid w:val="00D86C77"/>
    <w:rsid w:val="00D86D0B"/>
    <w:rsid w:val="00D86DBA"/>
    <w:rsid w:val="00D870F8"/>
    <w:rsid w:val="00D87771"/>
    <w:rsid w:val="00D87799"/>
    <w:rsid w:val="00D878F7"/>
    <w:rsid w:val="00D87B7F"/>
    <w:rsid w:val="00D87C74"/>
    <w:rsid w:val="00D87D2F"/>
    <w:rsid w:val="00D87EFF"/>
    <w:rsid w:val="00D87FD4"/>
    <w:rsid w:val="00D90017"/>
    <w:rsid w:val="00D909F8"/>
    <w:rsid w:val="00D90BA1"/>
    <w:rsid w:val="00D90F3C"/>
    <w:rsid w:val="00D9124C"/>
    <w:rsid w:val="00D91451"/>
    <w:rsid w:val="00D915FA"/>
    <w:rsid w:val="00D916D8"/>
    <w:rsid w:val="00D916E2"/>
    <w:rsid w:val="00D91829"/>
    <w:rsid w:val="00D919E6"/>
    <w:rsid w:val="00D91A07"/>
    <w:rsid w:val="00D92230"/>
    <w:rsid w:val="00D92610"/>
    <w:rsid w:val="00D926BC"/>
    <w:rsid w:val="00D9274B"/>
    <w:rsid w:val="00D929F0"/>
    <w:rsid w:val="00D92E7A"/>
    <w:rsid w:val="00D93060"/>
    <w:rsid w:val="00D9309C"/>
    <w:rsid w:val="00D93135"/>
    <w:rsid w:val="00D9324C"/>
    <w:rsid w:val="00D93A4A"/>
    <w:rsid w:val="00D93A66"/>
    <w:rsid w:val="00D93B2A"/>
    <w:rsid w:val="00D93F8C"/>
    <w:rsid w:val="00D9441C"/>
    <w:rsid w:val="00D94859"/>
    <w:rsid w:val="00D94984"/>
    <w:rsid w:val="00D94D32"/>
    <w:rsid w:val="00D94D94"/>
    <w:rsid w:val="00D94F3D"/>
    <w:rsid w:val="00D9501C"/>
    <w:rsid w:val="00D95D0A"/>
    <w:rsid w:val="00D95E49"/>
    <w:rsid w:val="00D95E6F"/>
    <w:rsid w:val="00D95EBE"/>
    <w:rsid w:val="00D95EC0"/>
    <w:rsid w:val="00D960EB"/>
    <w:rsid w:val="00D96649"/>
    <w:rsid w:val="00D96877"/>
    <w:rsid w:val="00D96CD0"/>
    <w:rsid w:val="00D96DB1"/>
    <w:rsid w:val="00D96F3C"/>
    <w:rsid w:val="00D96FCC"/>
    <w:rsid w:val="00D970DB"/>
    <w:rsid w:val="00D9713A"/>
    <w:rsid w:val="00D972D6"/>
    <w:rsid w:val="00D9766F"/>
    <w:rsid w:val="00D976C6"/>
    <w:rsid w:val="00D97ABF"/>
    <w:rsid w:val="00D97C2B"/>
    <w:rsid w:val="00D97CD9"/>
    <w:rsid w:val="00D97EBC"/>
    <w:rsid w:val="00D97F6C"/>
    <w:rsid w:val="00DA0436"/>
    <w:rsid w:val="00DA061B"/>
    <w:rsid w:val="00DA0CE4"/>
    <w:rsid w:val="00DA0EC9"/>
    <w:rsid w:val="00DA1240"/>
    <w:rsid w:val="00DA1679"/>
    <w:rsid w:val="00DA1694"/>
    <w:rsid w:val="00DA17D9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2C7C"/>
    <w:rsid w:val="00DA3005"/>
    <w:rsid w:val="00DA3172"/>
    <w:rsid w:val="00DA3395"/>
    <w:rsid w:val="00DA34E3"/>
    <w:rsid w:val="00DA3566"/>
    <w:rsid w:val="00DA36BE"/>
    <w:rsid w:val="00DA3C05"/>
    <w:rsid w:val="00DA3D33"/>
    <w:rsid w:val="00DA3FA1"/>
    <w:rsid w:val="00DA3FF3"/>
    <w:rsid w:val="00DA409B"/>
    <w:rsid w:val="00DA4240"/>
    <w:rsid w:val="00DA43F2"/>
    <w:rsid w:val="00DA4546"/>
    <w:rsid w:val="00DA45F4"/>
    <w:rsid w:val="00DA4640"/>
    <w:rsid w:val="00DA46AF"/>
    <w:rsid w:val="00DA4B16"/>
    <w:rsid w:val="00DA4B76"/>
    <w:rsid w:val="00DA4C12"/>
    <w:rsid w:val="00DA4E23"/>
    <w:rsid w:val="00DA5746"/>
    <w:rsid w:val="00DA5972"/>
    <w:rsid w:val="00DA5BD0"/>
    <w:rsid w:val="00DA5BF6"/>
    <w:rsid w:val="00DA5D3C"/>
    <w:rsid w:val="00DA5D9B"/>
    <w:rsid w:val="00DA6307"/>
    <w:rsid w:val="00DA66B4"/>
    <w:rsid w:val="00DA68C7"/>
    <w:rsid w:val="00DA6CAC"/>
    <w:rsid w:val="00DA6D8B"/>
    <w:rsid w:val="00DA6F77"/>
    <w:rsid w:val="00DA71AE"/>
    <w:rsid w:val="00DA7413"/>
    <w:rsid w:val="00DA74AC"/>
    <w:rsid w:val="00DA756C"/>
    <w:rsid w:val="00DA7710"/>
    <w:rsid w:val="00DA7783"/>
    <w:rsid w:val="00DA7897"/>
    <w:rsid w:val="00DA7A60"/>
    <w:rsid w:val="00DA7AA2"/>
    <w:rsid w:val="00DA7BD5"/>
    <w:rsid w:val="00DB0027"/>
    <w:rsid w:val="00DB01F4"/>
    <w:rsid w:val="00DB0397"/>
    <w:rsid w:val="00DB0576"/>
    <w:rsid w:val="00DB05B6"/>
    <w:rsid w:val="00DB05DA"/>
    <w:rsid w:val="00DB071A"/>
    <w:rsid w:val="00DB07E4"/>
    <w:rsid w:val="00DB07F5"/>
    <w:rsid w:val="00DB0B24"/>
    <w:rsid w:val="00DB11FB"/>
    <w:rsid w:val="00DB1274"/>
    <w:rsid w:val="00DB1AC0"/>
    <w:rsid w:val="00DB1C12"/>
    <w:rsid w:val="00DB1DFB"/>
    <w:rsid w:val="00DB1EF4"/>
    <w:rsid w:val="00DB1FEB"/>
    <w:rsid w:val="00DB22A1"/>
    <w:rsid w:val="00DB241A"/>
    <w:rsid w:val="00DB2448"/>
    <w:rsid w:val="00DB25B4"/>
    <w:rsid w:val="00DB26F3"/>
    <w:rsid w:val="00DB2787"/>
    <w:rsid w:val="00DB282F"/>
    <w:rsid w:val="00DB2F99"/>
    <w:rsid w:val="00DB3072"/>
    <w:rsid w:val="00DB31BC"/>
    <w:rsid w:val="00DB3721"/>
    <w:rsid w:val="00DB3796"/>
    <w:rsid w:val="00DB386F"/>
    <w:rsid w:val="00DB3A3F"/>
    <w:rsid w:val="00DB3A4A"/>
    <w:rsid w:val="00DB3AD3"/>
    <w:rsid w:val="00DB3B3B"/>
    <w:rsid w:val="00DB3CDC"/>
    <w:rsid w:val="00DB3EE7"/>
    <w:rsid w:val="00DB425B"/>
    <w:rsid w:val="00DB45F4"/>
    <w:rsid w:val="00DB4C2C"/>
    <w:rsid w:val="00DB4EE9"/>
    <w:rsid w:val="00DB50B0"/>
    <w:rsid w:val="00DB51D6"/>
    <w:rsid w:val="00DB5201"/>
    <w:rsid w:val="00DB53E6"/>
    <w:rsid w:val="00DB54BC"/>
    <w:rsid w:val="00DB56F9"/>
    <w:rsid w:val="00DB572B"/>
    <w:rsid w:val="00DB57FF"/>
    <w:rsid w:val="00DB5882"/>
    <w:rsid w:val="00DB5B53"/>
    <w:rsid w:val="00DB5BA4"/>
    <w:rsid w:val="00DB5D4D"/>
    <w:rsid w:val="00DB5DDC"/>
    <w:rsid w:val="00DB5E32"/>
    <w:rsid w:val="00DB5E4E"/>
    <w:rsid w:val="00DB5FD4"/>
    <w:rsid w:val="00DB6272"/>
    <w:rsid w:val="00DB6301"/>
    <w:rsid w:val="00DB6462"/>
    <w:rsid w:val="00DB64FD"/>
    <w:rsid w:val="00DB66CB"/>
    <w:rsid w:val="00DB67FB"/>
    <w:rsid w:val="00DB68E4"/>
    <w:rsid w:val="00DB68F7"/>
    <w:rsid w:val="00DB6A3A"/>
    <w:rsid w:val="00DB719E"/>
    <w:rsid w:val="00DB720A"/>
    <w:rsid w:val="00DB723F"/>
    <w:rsid w:val="00DB7484"/>
    <w:rsid w:val="00DB75B0"/>
    <w:rsid w:val="00DB7937"/>
    <w:rsid w:val="00DB7949"/>
    <w:rsid w:val="00DB79AE"/>
    <w:rsid w:val="00DB7BA0"/>
    <w:rsid w:val="00DB7BDA"/>
    <w:rsid w:val="00DB7BE3"/>
    <w:rsid w:val="00DB7D4F"/>
    <w:rsid w:val="00DB7EAE"/>
    <w:rsid w:val="00DC0122"/>
    <w:rsid w:val="00DC0B5D"/>
    <w:rsid w:val="00DC0C85"/>
    <w:rsid w:val="00DC0DF8"/>
    <w:rsid w:val="00DC0E2B"/>
    <w:rsid w:val="00DC0EAC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1CAD"/>
    <w:rsid w:val="00DC2068"/>
    <w:rsid w:val="00DC216B"/>
    <w:rsid w:val="00DC2370"/>
    <w:rsid w:val="00DC23BB"/>
    <w:rsid w:val="00DC23E1"/>
    <w:rsid w:val="00DC23F6"/>
    <w:rsid w:val="00DC248E"/>
    <w:rsid w:val="00DC2545"/>
    <w:rsid w:val="00DC27CB"/>
    <w:rsid w:val="00DC2890"/>
    <w:rsid w:val="00DC28CB"/>
    <w:rsid w:val="00DC2BFB"/>
    <w:rsid w:val="00DC2DA0"/>
    <w:rsid w:val="00DC2F73"/>
    <w:rsid w:val="00DC30FF"/>
    <w:rsid w:val="00DC318F"/>
    <w:rsid w:val="00DC341E"/>
    <w:rsid w:val="00DC35E3"/>
    <w:rsid w:val="00DC3B1C"/>
    <w:rsid w:val="00DC3D81"/>
    <w:rsid w:val="00DC3DA0"/>
    <w:rsid w:val="00DC3F66"/>
    <w:rsid w:val="00DC4318"/>
    <w:rsid w:val="00DC49D4"/>
    <w:rsid w:val="00DC4D8C"/>
    <w:rsid w:val="00DC4DAE"/>
    <w:rsid w:val="00DC4EC5"/>
    <w:rsid w:val="00DC507A"/>
    <w:rsid w:val="00DC50ED"/>
    <w:rsid w:val="00DC581B"/>
    <w:rsid w:val="00DC59AC"/>
    <w:rsid w:val="00DC5AC1"/>
    <w:rsid w:val="00DC5E35"/>
    <w:rsid w:val="00DC5F18"/>
    <w:rsid w:val="00DC65FC"/>
    <w:rsid w:val="00DC660B"/>
    <w:rsid w:val="00DC666F"/>
    <w:rsid w:val="00DC6750"/>
    <w:rsid w:val="00DC6806"/>
    <w:rsid w:val="00DC6825"/>
    <w:rsid w:val="00DC684E"/>
    <w:rsid w:val="00DC6A56"/>
    <w:rsid w:val="00DC6C38"/>
    <w:rsid w:val="00DC6C77"/>
    <w:rsid w:val="00DC6DD9"/>
    <w:rsid w:val="00DC6E21"/>
    <w:rsid w:val="00DC7097"/>
    <w:rsid w:val="00DC72A8"/>
    <w:rsid w:val="00DC73A3"/>
    <w:rsid w:val="00DC7453"/>
    <w:rsid w:val="00DC74F7"/>
    <w:rsid w:val="00DC764A"/>
    <w:rsid w:val="00DC77A6"/>
    <w:rsid w:val="00DC784A"/>
    <w:rsid w:val="00DC7903"/>
    <w:rsid w:val="00DC7912"/>
    <w:rsid w:val="00DC7D86"/>
    <w:rsid w:val="00DC7F30"/>
    <w:rsid w:val="00DD0168"/>
    <w:rsid w:val="00DD0188"/>
    <w:rsid w:val="00DD0374"/>
    <w:rsid w:val="00DD06B4"/>
    <w:rsid w:val="00DD06B7"/>
    <w:rsid w:val="00DD088C"/>
    <w:rsid w:val="00DD08C3"/>
    <w:rsid w:val="00DD08D4"/>
    <w:rsid w:val="00DD0AA6"/>
    <w:rsid w:val="00DD0B90"/>
    <w:rsid w:val="00DD0C1E"/>
    <w:rsid w:val="00DD157E"/>
    <w:rsid w:val="00DD167A"/>
    <w:rsid w:val="00DD1993"/>
    <w:rsid w:val="00DD1B9E"/>
    <w:rsid w:val="00DD1CF6"/>
    <w:rsid w:val="00DD1FB4"/>
    <w:rsid w:val="00DD208A"/>
    <w:rsid w:val="00DD25F5"/>
    <w:rsid w:val="00DD2826"/>
    <w:rsid w:val="00DD282F"/>
    <w:rsid w:val="00DD2AFB"/>
    <w:rsid w:val="00DD2BEC"/>
    <w:rsid w:val="00DD2CA0"/>
    <w:rsid w:val="00DD2F5F"/>
    <w:rsid w:val="00DD3130"/>
    <w:rsid w:val="00DD315D"/>
    <w:rsid w:val="00DD31A7"/>
    <w:rsid w:val="00DD31F0"/>
    <w:rsid w:val="00DD34DB"/>
    <w:rsid w:val="00DD3506"/>
    <w:rsid w:val="00DD3544"/>
    <w:rsid w:val="00DD357A"/>
    <w:rsid w:val="00DD36CF"/>
    <w:rsid w:val="00DD37DC"/>
    <w:rsid w:val="00DD3B91"/>
    <w:rsid w:val="00DD3DFE"/>
    <w:rsid w:val="00DD3E9E"/>
    <w:rsid w:val="00DD3F32"/>
    <w:rsid w:val="00DD3F94"/>
    <w:rsid w:val="00DD3FC2"/>
    <w:rsid w:val="00DD40A5"/>
    <w:rsid w:val="00DD422B"/>
    <w:rsid w:val="00DD4673"/>
    <w:rsid w:val="00DD4855"/>
    <w:rsid w:val="00DD4A46"/>
    <w:rsid w:val="00DD4A86"/>
    <w:rsid w:val="00DD4E40"/>
    <w:rsid w:val="00DD50B6"/>
    <w:rsid w:val="00DD5171"/>
    <w:rsid w:val="00DD53A4"/>
    <w:rsid w:val="00DD54EA"/>
    <w:rsid w:val="00DD5787"/>
    <w:rsid w:val="00DD58CF"/>
    <w:rsid w:val="00DD5D50"/>
    <w:rsid w:val="00DD5DCD"/>
    <w:rsid w:val="00DD5DD6"/>
    <w:rsid w:val="00DD5E4D"/>
    <w:rsid w:val="00DD6119"/>
    <w:rsid w:val="00DD63C0"/>
    <w:rsid w:val="00DD689E"/>
    <w:rsid w:val="00DD6B14"/>
    <w:rsid w:val="00DD6B26"/>
    <w:rsid w:val="00DD6D58"/>
    <w:rsid w:val="00DD6F2D"/>
    <w:rsid w:val="00DD709C"/>
    <w:rsid w:val="00DD70C1"/>
    <w:rsid w:val="00DD70CC"/>
    <w:rsid w:val="00DD7149"/>
    <w:rsid w:val="00DD728B"/>
    <w:rsid w:val="00DD7297"/>
    <w:rsid w:val="00DD751A"/>
    <w:rsid w:val="00DD7605"/>
    <w:rsid w:val="00DD76EC"/>
    <w:rsid w:val="00DD7820"/>
    <w:rsid w:val="00DD784B"/>
    <w:rsid w:val="00DD7FC0"/>
    <w:rsid w:val="00DE0679"/>
    <w:rsid w:val="00DE0A85"/>
    <w:rsid w:val="00DE0E80"/>
    <w:rsid w:val="00DE0F24"/>
    <w:rsid w:val="00DE172C"/>
    <w:rsid w:val="00DE1787"/>
    <w:rsid w:val="00DE1ECC"/>
    <w:rsid w:val="00DE22CC"/>
    <w:rsid w:val="00DE236E"/>
    <w:rsid w:val="00DE23F4"/>
    <w:rsid w:val="00DE2433"/>
    <w:rsid w:val="00DE24BB"/>
    <w:rsid w:val="00DE24F2"/>
    <w:rsid w:val="00DE2641"/>
    <w:rsid w:val="00DE29C8"/>
    <w:rsid w:val="00DE2ACC"/>
    <w:rsid w:val="00DE2E5E"/>
    <w:rsid w:val="00DE2EDA"/>
    <w:rsid w:val="00DE3124"/>
    <w:rsid w:val="00DE35ED"/>
    <w:rsid w:val="00DE3768"/>
    <w:rsid w:val="00DE381C"/>
    <w:rsid w:val="00DE3869"/>
    <w:rsid w:val="00DE38AE"/>
    <w:rsid w:val="00DE39FC"/>
    <w:rsid w:val="00DE3C04"/>
    <w:rsid w:val="00DE3D89"/>
    <w:rsid w:val="00DE3E6E"/>
    <w:rsid w:val="00DE3EF2"/>
    <w:rsid w:val="00DE4052"/>
    <w:rsid w:val="00DE428C"/>
    <w:rsid w:val="00DE4332"/>
    <w:rsid w:val="00DE4963"/>
    <w:rsid w:val="00DE49E4"/>
    <w:rsid w:val="00DE4CBE"/>
    <w:rsid w:val="00DE4D49"/>
    <w:rsid w:val="00DE4E50"/>
    <w:rsid w:val="00DE4E83"/>
    <w:rsid w:val="00DE5018"/>
    <w:rsid w:val="00DE51A2"/>
    <w:rsid w:val="00DE535A"/>
    <w:rsid w:val="00DE536A"/>
    <w:rsid w:val="00DE5519"/>
    <w:rsid w:val="00DE5AD1"/>
    <w:rsid w:val="00DE5C8C"/>
    <w:rsid w:val="00DE5D90"/>
    <w:rsid w:val="00DE6004"/>
    <w:rsid w:val="00DE602A"/>
    <w:rsid w:val="00DE60BA"/>
    <w:rsid w:val="00DE62A0"/>
    <w:rsid w:val="00DE663F"/>
    <w:rsid w:val="00DE6984"/>
    <w:rsid w:val="00DE6CC9"/>
    <w:rsid w:val="00DE6E4C"/>
    <w:rsid w:val="00DE6E6A"/>
    <w:rsid w:val="00DE7014"/>
    <w:rsid w:val="00DE7020"/>
    <w:rsid w:val="00DE785E"/>
    <w:rsid w:val="00DE792C"/>
    <w:rsid w:val="00DE7B10"/>
    <w:rsid w:val="00DE7DE0"/>
    <w:rsid w:val="00DE7E26"/>
    <w:rsid w:val="00DE7F06"/>
    <w:rsid w:val="00DF000C"/>
    <w:rsid w:val="00DF0436"/>
    <w:rsid w:val="00DF068F"/>
    <w:rsid w:val="00DF06AA"/>
    <w:rsid w:val="00DF0761"/>
    <w:rsid w:val="00DF076C"/>
    <w:rsid w:val="00DF0B8C"/>
    <w:rsid w:val="00DF0DC9"/>
    <w:rsid w:val="00DF10BF"/>
    <w:rsid w:val="00DF118C"/>
    <w:rsid w:val="00DF1357"/>
    <w:rsid w:val="00DF1744"/>
    <w:rsid w:val="00DF1B22"/>
    <w:rsid w:val="00DF1D67"/>
    <w:rsid w:val="00DF1DEB"/>
    <w:rsid w:val="00DF1F1F"/>
    <w:rsid w:val="00DF27F1"/>
    <w:rsid w:val="00DF2986"/>
    <w:rsid w:val="00DF29FD"/>
    <w:rsid w:val="00DF2C8E"/>
    <w:rsid w:val="00DF2D59"/>
    <w:rsid w:val="00DF2F4F"/>
    <w:rsid w:val="00DF3026"/>
    <w:rsid w:val="00DF303D"/>
    <w:rsid w:val="00DF3046"/>
    <w:rsid w:val="00DF31A8"/>
    <w:rsid w:val="00DF32AB"/>
    <w:rsid w:val="00DF3338"/>
    <w:rsid w:val="00DF3521"/>
    <w:rsid w:val="00DF38DC"/>
    <w:rsid w:val="00DF3DF5"/>
    <w:rsid w:val="00DF4443"/>
    <w:rsid w:val="00DF46FF"/>
    <w:rsid w:val="00DF474A"/>
    <w:rsid w:val="00DF494D"/>
    <w:rsid w:val="00DF4B2B"/>
    <w:rsid w:val="00DF4DF0"/>
    <w:rsid w:val="00DF52A6"/>
    <w:rsid w:val="00DF5754"/>
    <w:rsid w:val="00DF5F71"/>
    <w:rsid w:val="00DF66EE"/>
    <w:rsid w:val="00DF69EE"/>
    <w:rsid w:val="00DF6C93"/>
    <w:rsid w:val="00DF6D4D"/>
    <w:rsid w:val="00DF6F1F"/>
    <w:rsid w:val="00DF7133"/>
    <w:rsid w:val="00DF72D8"/>
    <w:rsid w:val="00DF748D"/>
    <w:rsid w:val="00DF74D5"/>
    <w:rsid w:val="00DF761E"/>
    <w:rsid w:val="00DF76B9"/>
    <w:rsid w:val="00DF77E6"/>
    <w:rsid w:val="00DF7B07"/>
    <w:rsid w:val="00DF7C10"/>
    <w:rsid w:val="00DF7C95"/>
    <w:rsid w:val="00DF7F48"/>
    <w:rsid w:val="00E0013B"/>
    <w:rsid w:val="00E0018F"/>
    <w:rsid w:val="00E0027F"/>
    <w:rsid w:val="00E00569"/>
    <w:rsid w:val="00E0078A"/>
    <w:rsid w:val="00E007F5"/>
    <w:rsid w:val="00E0084E"/>
    <w:rsid w:val="00E00932"/>
    <w:rsid w:val="00E00AB1"/>
    <w:rsid w:val="00E00CCC"/>
    <w:rsid w:val="00E00D9F"/>
    <w:rsid w:val="00E0111D"/>
    <w:rsid w:val="00E011F4"/>
    <w:rsid w:val="00E0124E"/>
    <w:rsid w:val="00E0127A"/>
    <w:rsid w:val="00E014CF"/>
    <w:rsid w:val="00E018C8"/>
    <w:rsid w:val="00E01BFD"/>
    <w:rsid w:val="00E01DBA"/>
    <w:rsid w:val="00E01F02"/>
    <w:rsid w:val="00E02433"/>
    <w:rsid w:val="00E024C2"/>
    <w:rsid w:val="00E0255F"/>
    <w:rsid w:val="00E0260D"/>
    <w:rsid w:val="00E027C2"/>
    <w:rsid w:val="00E02899"/>
    <w:rsid w:val="00E02C9E"/>
    <w:rsid w:val="00E02D04"/>
    <w:rsid w:val="00E0324D"/>
    <w:rsid w:val="00E034D8"/>
    <w:rsid w:val="00E0368C"/>
    <w:rsid w:val="00E036FB"/>
    <w:rsid w:val="00E03918"/>
    <w:rsid w:val="00E04220"/>
    <w:rsid w:val="00E042D5"/>
    <w:rsid w:val="00E043B7"/>
    <w:rsid w:val="00E04649"/>
    <w:rsid w:val="00E0464C"/>
    <w:rsid w:val="00E04690"/>
    <w:rsid w:val="00E049B2"/>
    <w:rsid w:val="00E04A1F"/>
    <w:rsid w:val="00E04AB4"/>
    <w:rsid w:val="00E04B87"/>
    <w:rsid w:val="00E04D66"/>
    <w:rsid w:val="00E04DCF"/>
    <w:rsid w:val="00E04DF0"/>
    <w:rsid w:val="00E04F31"/>
    <w:rsid w:val="00E0521B"/>
    <w:rsid w:val="00E05220"/>
    <w:rsid w:val="00E05231"/>
    <w:rsid w:val="00E05245"/>
    <w:rsid w:val="00E053A2"/>
    <w:rsid w:val="00E055B2"/>
    <w:rsid w:val="00E057E1"/>
    <w:rsid w:val="00E057FC"/>
    <w:rsid w:val="00E05935"/>
    <w:rsid w:val="00E05951"/>
    <w:rsid w:val="00E059BB"/>
    <w:rsid w:val="00E059D0"/>
    <w:rsid w:val="00E05A21"/>
    <w:rsid w:val="00E05B2D"/>
    <w:rsid w:val="00E05C37"/>
    <w:rsid w:val="00E05D94"/>
    <w:rsid w:val="00E05EAD"/>
    <w:rsid w:val="00E0613A"/>
    <w:rsid w:val="00E0683C"/>
    <w:rsid w:val="00E0699A"/>
    <w:rsid w:val="00E069BE"/>
    <w:rsid w:val="00E06B48"/>
    <w:rsid w:val="00E06E12"/>
    <w:rsid w:val="00E07002"/>
    <w:rsid w:val="00E07012"/>
    <w:rsid w:val="00E07248"/>
    <w:rsid w:val="00E0760C"/>
    <w:rsid w:val="00E078CB"/>
    <w:rsid w:val="00E07964"/>
    <w:rsid w:val="00E07A3D"/>
    <w:rsid w:val="00E07B1C"/>
    <w:rsid w:val="00E07E97"/>
    <w:rsid w:val="00E10240"/>
    <w:rsid w:val="00E10320"/>
    <w:rsid w:val="00E10493"/>
    <w:rsid w:val="00E10609"/>
    <w:rsid w:val="00E106FC"/>
    <w:rsid w:val="00E1080E"/>
    <w:rsid w:val="00E1094E"/>
    <w:rsid w:val="00E10D76"/>
    <w:rsid w:val="00E10E4E"/>
    <w:rsid w:val="00E10E8E"/>
    <w:rsid w:val="00E1112A"/>
    <w:rsid w:val="00E117E7"/>
    <w:rsid w:val="00E11820"/>
    <w:rsid w:val="00E119ED"/>
    <w:rsid w:val="00E119F7"/>
    <w:rsid w:val="00E11C4A"/>
    <w:rsid w:val="00E11D3C"/>
    <w:rsid w:val="00E11D8C"/>
    <w:rsid w:val="00E11DE3"/>
    <w:rsid w:val="00E12301"/>
    <w:rsid w:val="00E1244D"/>
    <w:rsid w:val="00E124E0"/>
    <w:rsid w:val="00E1253B"/>
    <w:rsid w:val="00E12633"/>
    <w:rsid w:val="00E12659"/>
    <w:rsid w:val="00E127DF"/>
    <w:rsid w:val="00E129D9"/>
    <w:rsid w:val="00E12C54"/>
    <w:rsid w:val="00E12DFF"/>
    <w:rsid w:val="00E12E6C"/>
    <w:rsid w:val="00E12EDA"/>
    <w:rsid w:val="00E134E5"/>
    <w:rsid w:val="00E13637"/>
    <w:rsid w:val="00E13826"/>
    <w:rsid w:val="00E13B1D"/>
    <w:rsid w:val="00E13B47"/>
    <w:rsid w:val="00E13C94"/>
    <w:rsid w:val="00E13D44"/>
    <w:rsid w:val="00E14053"/>
    <w:rsid w:val="00E1409B"/>
    <w:rsid w:val="00E140CD"/>
    <w:rsid w:val="00E14161"/>
    <w:rsid w:val="00E14267"/>
    <w:rsid w:val="00E14771"/>
    <w:rsid w:val="00E147D6"/>
    <w:rsid w:val="00E147EB"/>
    <w:rsid w:val="00E14960"/>
    <w:rsid w:val="00E14A22"/>
    <w:rsid w:val="00E14C05"/>
    <w:rsid w:val="00E14C0B"/>
    <w:rsid w:val="00E14C9B"/>
    <w:rsid w:val="00E15146"/>
    <w:rsid w:val="00E15364"/>
    <w:rsid w:val="00E1539D"/>
    <w:rsid w:val="00E156F0"/>
    <w:rsid w:val="00E156F3"/>
    <w:rsid w:val="00E15A39"/>
    <w:rsid w:val="00E15A62"/>
    <w:rsid w:val="00E15A69"/>
    <w:rsid w:val="00E15BF0"/>
    <w:rsid w:val="00E15C51"/>
    <w:rsid w:val="00E15C8B"/>
    <w:rsid w:val="00E15D67"/>
    <w:rsid w:val="00E1608D"/>
    <w:rsid w:val="00E167A9"/>
    <w:rsid w:val="00E16932"/>
    <w:rsid w:val="00E16D4C"/>
    <w:rsid w:val="00E16E69"/>
    <w:rsid w:val="00E16EF1"/>
    <w:rsid w:val="00E16F10"/>
    <w:rsid w:val="00E16FE8"/>
    <w:rsid w:val="00E170AD"/>
    <w:rsid w:val="00E1771E"/>
    <w:rsid w:val="00E2093C"/>
    <w:rsid w:val="00E2096A"/>
    <w:rsid w:val="00E2099B"/>
    <w:rsid w:val="00E20CCB"/>
    <w:rsid w:val="00E2120D"/>
    <w:rsid w:val="00E21297"/>
    <w:rsid w:val="00E21784"/>
    <w:rsid w:val="00E21881"/>
    <w:rsid w:val="00E21B45"/>
    <w:rsid w:val="00E21ECB"/>
    <w:rsid w:val="00E21F01"/>
    <w:rsid w:val="00E222F2"/>
    <w:rsid w:val="00E2249B"/>
    <w:rsid w:val="00E224A7"/>
    <w:rsid w:val="00E22567"/>
    <w:rsid w:val="00E22DE9"/>
    <w:rsid w:val="00E22F9D"/>
    <w:rsid w:val="00E231E5"/>
    <w:rsid w:val="00E2331A"/>
    <w:rsid w:val="00E233C8"/>
    <w:rsid w:val="00E23677"/>
    <w:rsid w:val="00E236BD"/>
    <w:rsid w:val="00E23ABB"/>
    <w:rsid w:val="00E23B41"/>
    <w:rsid w:val="00E23F16"/>
    <w:rsid w:val="00E2410C"/>
    <w:rsid w:val="00E24226"/>
    <w:rsid w:val="00E242EE"/>
    <w:rsid w:val="00E24760"/>
    <w:rsid w:val="00E2494D"/>
    <w:rsid w:val="00E24C60"/>
    <w:rsid w:val="00E24D58"/>
    <w:rsid w:val="00E24DFD"/>
    <w:rsid w:val="00E25126"/>
    <w:rsid w:val="00E25428"/>
    <w:rsid w:val="00E25718"/>
    <w:rsid w:val="00E2596B"/>
    <w:rsid w:val="00E2600F"/>
    <w:rsid w:val="00E260C7"/>
    <w:rsid w:val="00E2639E"/>
    <w:rsid w:val="00E2658F"/>
    <w:rsid w:val="00E268BA"/>
    <w:rsid w:val="00E26900"/>
    <w:rsid w:val="00E26ADF"/>
    <w:rsid w:val="00E2700B"/>
    <w:rsid w:val="00E270E1"/>
    <w:rsid w:val="00E27415"/>
    <w:rsid w:val="00E27638"/>
    <w:rsid w:val="00E27728"/>
    <w:rsid w:val="00E27926"/>
    <w:rsid w:val="00E27B14"/>
    <w:rsid w:val="00E27D69"/>
    <w:rsid w:val="00E27DEB"/>
    <w:rsid w:val="00E300D4"/>
    <w:rsid w:val="00E301D5"/>
    <w:rsid w:val="00E30265"/>
    <w:rsid w:val="00E306DC"/>
    <w:rsid w:val="00E306FD"/>
    <w:rsid w:val="00E30FCC"/>
    <w:rsid w:val="00E311AF"/>
    <w:rsid w:val="00E3157A"/>
    <w:rsid w:val="00E315E9"/>
    <w:rsid w:val="00E3171C"/>
    <w:rsid w:val="00E317AE"/>
    <w:rsid w:val="00E317B3"/>
    <w:rsid w:val="00E318AD"/>
    <w:rsid w:val="00E31B42"/>
    <w:rsid w:val="00E31B54"/>
    <w:rsid w:val="00E31C2D"/>
    <w:rsid w:val="00E31D0F"/>
    <w:rsid w:val="00E320E5"/>
    <w:rsid w:val="00E32504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3BE6"/>
    <w:rsid w:val="00E340DC"/>
    <w:rsid w:val="00E342A0"/>
    <w:rsid w:val="00E344DA"/>
    <w:rsid w:val="00E34590"/>
    <w:rsid w:val="00E34A02"/>
    <w:rsid w:val="00E34B7E"/>
    <w:rsid w:val="00E34E59"/>
    <w:rsid w:val="00E3524D"/>
    <w:rsid w:val="00E3559B"/>
    <w:rsid w:val="00E356D8"/>
    <w:rsid w:val="00E35824"/>
    <w:rsid w:val="00E359B7"/>
    <w:rsid w:val="00E35A60"/>
    <w:rsid w:val="00E35F62"/>
    <w:rsid w:val="00E360F1"/>
    <w:rsid w:val="00E36315"/>
    <w:rsid w:val="00E36485"/>
    <w:rsid w:val="00E36509"/>
    <w:rsid w:val="00E3679C"/>
    <w:rsid w:val="00E36A24"/>
    <w:rsid w:val="00E36D0B"/>
    <w:rsid w:val="00E36EF9"/>
    <w:rsid w:val="00E36FEC"/>
    <w:rsid w:val="00E3708F"/>
    <w:rsid w:val="00E37352"/>
    <w:rsid w:val="00E37822"/>
    <w:rsid w:val="00E37952"/>
    <w:rsid w:val="00E379DE"/>
    <w:rsid w:val="00E37ACE"/>
    <w:rsid w:val="00E37BB6"/>
    <w:rsid w:val="00E37C02"/>
    <w:rsid w:val="00E37C7F"/>
    <w:rsid w:val="00E37E99"/>
    <w:rsid w:val="00E37EB0"/>
    <w:rsid w:val="00E400F0"/>
    <w:rsid w:val="00E40355"/>
    <w:rsid w:val="00E403C9"/>
    <w:rsid w:val="00E4050E"/>
    <w:rsid w:val="00E40628"/>
    <w:rsid w:val="00E40B81"/>
    <w:rsid w:val="00E40C63"/>
    <w:rsid w:val="00E40D1D"/>
    <w:rsid w:val="00E40D67"/>
    <w:rsid w:val="00E40E9E"/>
    <w:rsid w:val="00E40EE6"/>
    <w:rsid w:val="00E4104E"/>
    <w:rsid w:val="00E41357"/>
    <w:rsid w:val="00E413DC"/>
    <w:rsid w:val="00E41412"/>
    <w:rsid w:val="00E4189C"/>
    <w:rsid w:val="00E41D62"/>
    <w:rsid w:val="00E41DB7"/>
    <w:rsid w:val="00E42323"/>
    <w:rsid w:val="00E4257E"/>
    <w:rsid w:val="00E42985"/>
    <w:rsid w:val="00E42C30"/>
    <w:rsid w:val="00E42D35"/>
    <w:rsid w:val="00E42EE5"/>
    <w:rsid w:val="00E4317F"/>
    <w:rsid w:val="00E434A4"/>
    <w:rsid w:val="00E43553"/>
    <w:rsid w:val="00E4367C"/>
    <w:rsid w:val="00E43716"/>
    <w:rsid w:val="00E437F2"/>
    <w:rsid w:val="00E4384B"/>
    <w:rsid w:val="00E4397D"/>
    <w:rsid w:val="00E43F97"/>
    <w:rsid w:val="00E440A8"/>
    <w:rsid w:val="00E4410D"/>
    <w:rsid w:val="00E4443F"/>
    <w:rsid w:val="00E4495B"/>
    <w:rsid w:val="00E44A17"/>
    <w:rsid w:val="00E44A92"/>
    <w:rsid w:val="00E44B9B"/>
    <w:rsid w:val="00E44BE3"/>
    <w:rsid w:val="00E44C18"/>
    <w:rsid w:val="00E44CE0"/>
    <w:rsid w:val="00E44CE9"/>
    <w:rsid w:val="00E44CF5"/>
    <w:rsid w:val="00E44E93"/>
    <w:rsid w:val="00E4519F"/>
    <w:rsid w:val="00E4580D"/>
    <w:rsid w:val="00E45A0D"/>
    <w:rsid w:val="00E45BF7"/>
    <w:rsid w:val="00E45F8E"/>
    <w:rsid w:val="00E4602F"/>
    <w:rsid w:val="00E460B8"/>
    <w:rsid w:val="00E46390"/>
    <w:rsid w:val="00E463CE"/>
    <w:rsid w:val="00E4685E"/>
    <w:rsid w:val="00E468A9"/>
    <w:rsid w:val="00E46A09"/>
    <w:rsid w:val="00E46C0C"/>
    <w:rsid w:val="00E46FCC"/>
    <w:rsid w:val="00E47307"/>
    <w:rsid w:val="00E47400"/>
    <w:rsid w:val="00E478C8"/>
    <w:rsid w:val="00E47C23"/>
    <w:rsid w:val="00E50025"/>
    <w:rsid w:val="00E5009F"/>
    <w:rsid w:val="00E5018E"/>
    <w:rsid w:val="00E5020E"/>
    <w:rsid w:val="00E5027A"/>
    <w:rsid w:val="00E5035B"/>
    <w:rsid w:val="00E506EB"/>
    <w:rsid w:val="00E50A0C"/>
    <w:rsid w:val="00E50A2A"/>
    <w:rsid w:val="00E50BFF"/>
    <w:rsid w:val="00E50C14"/>
    <w:rsid w:val="00E50C47"/>
    <w:rsid w:val="00E510A4"/>
    <w:rsid w:val="00E5114D"/>
    <w:rsid w:val="00E51292"/>
    <w:rsid w:val="00E513E9"/>
    <w:rsid w:val="00E5164A"/>
    <w:rsid w:val="00E51790"/>
    <w:rsid w:val="00E518E8"/>
    <w:rsid w:val="00E518EC"/>
    <w:rsid w:val="00E51CBA"/>
    <w:rsid w:val="00E51E63"/>
    <w:rsid w:val="00E51F06"/>
    <w:rsid w:val="00E52199"/>
    <w:rsid w:val="00E5220A"/>
    <w:rsid w:val="00E52395"/>
    <w:rsid w:val="00E52418"/>
    <w:rsid w:val="00E52573"/>
    <w:rsid w:val="00E527AC"/>
    <w:rsid w:val="00E52A5F"/>
    <w:rsid w:val="00E52AAD"/>
    <w:rsid w:val="00E52C1D"/>
    <w:rsid w:val="00E52F74"/>
    <w:rsid w:val="00E52F85"/>
    <w:rsid w:val="00E532EE"/>
    <w:rsid w:val="00E53401"/>
    <w:rsid w:val="00E5346E"/>
    <w:rsid w:val="00E534A3"/>
    <w:rsid w:val="00E53AD5"/>
    <w:rsid w:val="00E53BA4"/>
    <w:rsid w:val="00E53C88"/>
    <w:rsid w:val="00E53D69"/>
    <w:rsid w:val="00E53EFD"/>
    <w:rsid w:val="00E540A5"/>
    <w:rsid w:val="00E5449B"/>
    <w:rsid w:val="00E54604"/>
    <w:rsid w:val="00E5488A"/>
    <w:rsid w:val="00E54A90"/>
    <w:rsid w:val="00E54AD7"/>
    <w:rsid w:val="00E54C56"/>
    <w:rsid w:val="00E54D2D"/>
    <w:rsid w:val="00E54F22"/>
    <w:rsid w:val="00E550E5"/>
    <w:rsid w:val="00E55568"/>
    <w:rsid w:val="00E55833"/>
    <w:rsid w:val="00E55885"/>
    <w:rsid w:val="00E558D1"/>
    <w:rsid w:val="00E55996"/>
    <w:rsid w:val="00E55C00"/>
    <w:rsid w:val="00E55CC6"/>
    <w:rsid w:val="00E55DFF"/>
    <w:rsid w:val="00E55FEF"/>
    <w:rsid w:val="00E56027"/>
    <w:rsid w:val="00E5613E"/>
    <w:rsid w:val="00E5648E"/>
    <w:rsid w:val="00E5653E"/>
    <w:rsid w:val="00E565B6"/>
    <w:rsid w:val="00E565FA"/>
    <w:rsid w:val="00E567D0"/>
    <w:rsid w:val="00E56A88"/>
    <w:rsid w:val="00E56AB6"/>
    <w:rsid w:val="00E56BA3"/>
    <w:rsid w:val="00E56FF0"/>
    <w:rsid w:val="00E57133"/>
    <w:rsid w:val="00E5748D"/>
    <w:rsid w:val="00E57536"/>
    <w:rsid w:val="00E576E9"/>
    <w:rsid w:val="00E57F72"/>
    <w:rsid w:val="00E57FC4"/>
    <w:rsid w:val="00E60216"/>
    <w:rsid w:val="00E60577"/>
    <w:rsid w:val="00E60725"/>
    <w:rsid w:val="00E60752"/>
    <w:rsid w:val="00E609A6"/>
    <w:rsid w:val="00E609EB"/>
    <w:rsid w:val="00E60A52"/>
    <w:rsid w:val="00E60B20"/>
    <w:rsid w:val="00E60B3C"/>
    <w:rsid w:val="00E60BE0"/>
    <w:rsid w:val="00E60C3C"/>
    <w:rsid w:val="00E60CEA"/>
    <w:rsid w:val="00E60DE3"/>
    <w:rsid w:val="00E61042"/>
    <w:rsid w:val="00E61140"/>
    <w:rsid w:val="00E61147"/>
    <w:rsid w:val="00E61176"/>
    <w:rsid w:val="00E611D5"/>
    <w:rsid w:val="00E6126F"/>
    <w:rsid w:val="00E613F5"/>
    <w:rsid w:val="00E61471"/>
    <w:rsid w:val="00E6162B"/>
    <w:rsid w:val="00E617AA"/>
    <w:rsid w:val="00E61E70"/>
    <w:rsid w:val="00E62188"/>
    <w:rsid w:val="00E62241"/>
    <w:rsid w:val="00E62350"/>
    <w:rsid w:val="00E623C4"/>
    <w:rsid w:val="00E62401"/>
    <w:rsid w:val="00E62481"/>
    <w:rsid w:val="00E62487"/>
    <w:rsid w:val="00E62692"/>
    <w:rsid w:val="00E62888"/>
    <w:rsid w:val="00E62F64"/>
    <w:rsid w:val="00E634F8"/>
    <w:rsid w:val="00E636B2"/>
    <w:rsid w:val="00E63980"/>
    <w:rsid w:val="00E639C5"/>
    <w:rsid w:val="00E63F49"/>
    <w:rsid w:val="00E6406E"/>
    <w:rsid w:val="00E64187"/>
    <w:rsid w:val="00E6421C"/>
    <w:rsid w:val="00E644ED"/>
    <w:rsid w:val="00E64729"/>
    <w:rsid w:val="00E64846"/>
    <w:rsid w:val="00E64878"/>
    <w:rsid w:val="00E64949"/>
    <w:rsid w:val="00E64E71"/>
    <w:rsid w:val="00E64EB5"/>
    <w:rsid w:val="00E64F11"/>
    <w:rsid w:val="00E64F47"/>
    <w:rsid w:val="00E6504C"/>
    <w:rsid w:val="00E650ED"/>
    <w:rsid w:val="00E6511F"/>
    <w:rsid w:val="00E65369"/>
    <w:rsid w:val="00E654FC"/>
    <w:rsid w:val="00E6550F"/>
    <w:rsid w:val="00E65BF9"/>
    <w:rsid w:val="00E65C6B"/>
    <w:rsid w:val="00E65D5D"/>
    <w:rsid w:val="00E6623B"/>
    <w:rsid w:val="00E664DC"/>
    <w:rsid w:val="00E664E0"/>
    <w:rsid w:val="00E66596"/>
    <w:rsid w:val="00E666A2"/>
    <w:rsid w:val="00E66762"/>
    <w:rsid w:val="00E66B73"/>
    <w:rsid w:val="00E66BA2"/>
    <w:rsid w:val="00E66D6E"/>
    <w:rsid w:val="00E66DDA"/>
    <w:rsid w:val="00E66F98"/>
    <w:rsid w:val="00E6711F"/>
    <w:rsid w:val="00E675A6"/>
    <w:rsid w:val="00E67BEA"/>
    <w:rsid w:val="00E67E2F"/>
    <w:rsid w:val="00E67EF3"/>
    <w:rsid w:val="00E7010C"/>
    <w:rsid w:val="00E70249"/>
    <w:rsid w:val="00E70267"/>
    <w:rsid w:val="00E702D2"/>
    <w:rsid w:val="00E710BE"/>
    <w:rsid w:val="00E715CE"/>
    <w:rsid w:val="00E71606"/>
    <w:rsid w:val="00E71AC5"/>
    <w:rsid w:val="00E71B33"/>
    <w:rsid w:val="00E71D2D"/>
    <w:rsid w:val="00E71E71"/>
    <w:rsid w:val="00E72774"/>
    <w:rsid w:val="00E728F2"/>
    <w:rsid w:val="00E72A67"/>
    <w:rsid w:val="00E72CC9"/>
    <w:rsid w:val="00E72EB8"/>
    <w:rsid w:val="00E73077"/>
    <w:rsid w:val="00E73102"/>
    <w:rsid w:val="00E732F5"/>
    <w:rsid w:val="00E73504"/>
    <w:rsid w:val="00E7364A"/>
    <w:rsid w:val="00E737E2"/>
    <w:rsid w:val="00E73925"/>
    <w:rsid w:val="00E73DFA"/>
    <w:rsid w:val="00E73E58"/>
    <w:rsid w:val="00E73F6C"/>
    <w:rsid w:val="00E74053"/>
    <w:rsid w:val="00E740CA"/>
    <w:rsid w:val="00E7425B"/>
    <w:rsid w:val="00E747E9"/>
    <w:rsid w:val="00E74B46"/>
    <w:rsid w:val="00E74B66"/>
    <w:rsid w:val="00E74BAB"/>
    <w:rsid w:val="00E74C22"/>
    <w:rsid w:val="00E74C79"/>
    <w:rsid w:val="00E74D94"/>
    <w:rsid w:val="00E74E34"/>
    <w:rsid w:val="00E74EB7"/>
    <w:rsid w:val="00E74F3B"/>
    <w:rsid w:val="00E74F6B"/>
    <w:rsid w:val="00E752A1"/>
    <w:rsid w:val="00E75328"/>
    <w:rsid w:val="00E75513"/>
    <w:rsid w:val="00E755B2"/>
    <w:rsid w:val="00E75887"/>
    <w:rsid w:val="00E75BA9"/>
    <w:rsid w:val="00E75F3B"/>
    <w:rsid w:val="00E76171"/>
    <w:rsid w:val="00E76615"/>
    <w:rsid w:val="00E76AD2"/>
    <w:rsid w:val="00E76C79"/>
    <w:rsid w:val="00E76CAF"/>
    <w:rsid w:val="00E76E17"/>
    <w:rsid w:val="00E77139"/>
    <w:rsid w:val="00E773E9"/>
    <w:rsid w:val="00E77471"/>
    <w:rsid w:val="00E77D15"/>
    <w:rsid w:val="00E8007B"/>
    <w:rsid w:val="00E80274"/>
    <w:rsid w:val="00E8051D"/>
    <w:rsid w:val="00E809AA"/>
    <w:rsid w:val="00E80B88"/>
    <w:rsid w:val="00E80EC2"/>
    <w:rsid w:val="00E81158"/>
    <w:rsid w:val="00E81275"/>
    <w:rsid w:val="00E815BA"/>
    <w:rsid w:val="00E815CA"/>
    <w:rsid w:val="00E826B9"/>
    <w:rsid w:val="00E82BDA"/>
    <w:rsid w:val="00E83208"/>
    <w:rsid w:val="00E833AD"/>
    <w:rsid w:val="00E8364A"/>
    <w:rsid w:val="00E837C2"/>
    <w:rsid w:val="00E83878"/>
    <w:rsid w:val="00E83A5B"/>
    <w:rsid w:val="00E83B14"/>
    <w:rsid w:val="00E83D2F"/>
    <w:rsid w:val="00E83F9F"/>
    <w:rsid w:val="00E843AE"/>
    <w:rsid w:val="00E843B4"/>
    <w:rsid w:val="00E84453"/>
    <w:rsid w:val="00E84629"/>
    <w:rsid w:val="00E84753"/>
    <w:rsid w:val="00E8475D"/>
    <w:rsid w:val="00E84818"/>
    <w:rsid w:val="00E84A5E"/>
    <w:rsid w:val="00E84EFA"/>
    <w:rsid w:val="00E851D7"/>
    <w:rsid w:val="00E8527A"/>
    <w:rsid w:val="00E8563F"/>
    <w:rsid w:val="00E85A2F"/>
    <w:rsid w:val="00E85E28"/>
    <w:rsid w:val="00E8600B"/>
    <w:rsid w:val="00E862E0"/>
    <w:rsid w:val="00E8649C"/>
    <w:rsid w:val="00E86794"/>
    <w:rsid w:val="00E86813"/>
    <w:rsid w:val="00E868E2"/>
    <w:rsid w:val="00E8697F"/>
    <w:rsid w:val="00E86C15"/>
    <w:rsid w:val="00E86F0A"/>
    <w:rsid w:val="00E86FB8"/>
    <w:rsid w:val="00E8740C"/>
    <w:rsid w:val="00E874F7"/>
    <w:rsid w:val="00E87CED"/>
    <w:rsid w:val="00E87DF7"/>
    <w:rsid w:val="00E87E17"/>
    <w:rsid w:val="00E9006F"/>
    <w:rsid w:val="00E9025D"/>
    <w:rsid w:val="00E902B0"/>
    <w:rsid w:val="00E905BF"/>
    <w:rsid w:val="00E90732"/>
    <w:rsid w:val="00E90964"/>
    <w:rsid w:val="00E909C8"/>
    <w:rsid w:val="00E90CBA"/>
    <w:rsid w:val="00E90D50"/>
    <w:rsid w:val="00E90D62"/>
    <w:rsid w:val="00E911CE"/>
    <w:rsid w:val="00E91364"/>
    <w:rsid w:val="00E917DA"/>
    <w:rsid w:val="00E91903"/>
    <w:rsid w:val="00E919F9"/>
    <w:rsid w:val="00E91B7B"/>
    <w:rsid w:val="00E91BDE"/>
    <w:rsid w:val="00E91DE2"/>
    <w:rsid w:val="00E91F48"/>
    <w:rsid w:val="00E91FC9"/>
    <w:rsid w:val="00E92424"/>
    <w:rsid w:val="00E92592"/>
    <w:rsid w:val="00E9263A"/>
    <w:rsid w:val="00E927BB"/>
    <w:rsid w:val="00E92882"/>
    <w:rsid w:val="00E92AC0"/>
    <w:rsid w:val="00E92C65"/>
    <w:rsid w:val="00E93716"/>
    <w:rsid w:val="00E93973"/>
    <w:rsid w:val="00E93AEC"/>
    <w:rsid w:val="00E9443A"/>
    <w:rsid w:val="00E9449F"/>
    <w:rsid w:val="00E94911"/>
    <w:rsid w:val="00E94A52"/>
    <w:rsid w:val="00E94C7C"/>
    <w:rsid w:val="00E94C84"/>
    <w:rsid w:val="00E94EB9"/>
    <w:rsid w:val="00E95072"/>
    <w:rsid w:val="00E951DE"/>
    <w:rsid w:val="00E95231"/>
    <w:rsid w:val="00E9595D"/>
    <w:rsid w:val="00E95C7D"/>
    <w:rsid w:val="00E95CA2"/>
    <w:rsid w:val="00E95CE8"/>
    <w:rsid w:val="00E95FEE"/>
    <w:rsid w:val="00E96083"/>
    <w:rsid w:val="00E960A2"/>
    <w:rsid w:val="00E9696F"/>
    <w:rsid w:val="00E96B48"/>
    <w:rsid w:val="00E96D60"/>
    <w:rsid w:val="00E96F3B"/>
    <w:rsid w:val="00E97CCB"/>
    <w:rsid w:val="00EA0010"/>
    <w:rsid w:val="00EA022E"/>
    <w:rsid w:val="00EA0409"/>
    <w:rsid w:val="00EA06BB"/>
    <w:rsid w:val="00EA0AE4"/>
    <w:rsid w:val="00EA0DF4"/>
    <w:rsid w:val="00EA0EEC"/>
    <w:rsid w:val="00EA0F92"/>
    <w:rsid w:val="00EA11F0"/>
    <w:rsid w:val="00EA12D6"/>
    <w:rsid w:val="00EA14B8"/>
    <w:rsid w:val="00EA1563"/>
    <w:rsid w:val="00EA189C"/>
    <w:rsid w:val="00EA1919"/>
    <w:rsid w:val="00EA1BD7"/>
    <w:rsid w:val="00EA1FDA"/>
    <w:rsid w:val="00EA257B"/>
    <w:rsid w:val="00EA25C6"/>
    <w:rsid w:val="00EA2649"/>
    <w:rsid w:val="00EA28BC"/>
    <w:rsid w:val="00EA29B1"/>
    <w:rsid w:val="00EA29CC"/>
    <w:rsid w:val="00EA2A89"/>
    <w:rsid w:val="00EA3033"/>
    <w:rsid w:val="00EA3094"/>
    <w:rsid w:val="00EA30CB"/>
    <w:rsid w:val="00EA315D"/>
    <w:rsid w:val="00EA32B0"/>
    <w:rsid w:val="00EA3327"/>
    <w:rsid w:val="00EA33D2"/>
    <w:rsid w:val="00EA3490"/>
    <w:rsid w:val="00EA3642"/>
    <w:rsid w:val="00EA3722"/>
    <w:rsid w:val="00EA373B"/>
    <w:rsid w:val="00EA37C8"/>
    <w:rsid w:val="00EA38B1"/>
    <w:rsid w:val="00EA39E8"/>
    <w:rsid w:val="00EA3A6B"/>
    <w:rsid w:val="00EA3CA6"/>
    <w:rsid w:val="00EA4040"/>
    <w:rsid w:val="00EA4366"/>
    <w:rsid w:val="00EA438C"/>
    <w:rsid w:val="00EA448A"/>
    <w:rsid w:val="00EA4812"/>
    <w:rsid w:val="00EA4860"/>
    <w:rsid w:val="00EA4B60"/>
    <w:rsid w:val="00EA4B72"/>
    <w:rsid w:val="00EA4D2F"/>
    <w:rsid w:val="00EA5408"/>
    <w:rsid w:val="00EA548D"/>
    <w:rsid w:val="00EA549E"/>
    <w:rsid w:val="00EA5520"/>
    <w:rsid w:val="00EA596D"/>
    <w:rsid w:val="00EA5A31"/>
    <w:rsid w:val="00EA5CB4"/>
    <w:rsid w:val="00EA5E11"/>
    <w:rsid w:val="00EA5F44"/>
    <w:rsid w:val="00EA5FF7"/>
    <w:rsid w:val="00EA6098"/>
    <w:rsid w:val="00EA60BE"/>
    <w:rsid w:val="00EA64A0"/>
    <w:rsid w:val="00EA698B"/>
    <w:rsid w:val="00EA6EA0"/>
    <w:rsid w:val="00EA6F11"/>
    <w:rsid w:val="00EA7107"/>
    <w:rsid w:val="00EA750E"/>
    <w:rsid w:val="00EA782D"/>
    <w:rsid w:val="00EA7CB2"/>
    <w:rsid w:val="00EA7F07"/>
    <w:rsid w:val="00EA7FF1"/>
    <w:rsid w:val="00EB00F1"/>
    <w:rsid w:val="00EB032D"/>
    <w:rsid w:val="00EB0376"/>
    <w:rsid w:val="00EB0382"/>
    <w:rsid w:val="00EB0483"/>
    <w:rsid w:val="00EB0CA5"/>
    <w:rsid w:val="00EB0FB0"/>
    <w:rsid w:val="00EB118F"/>
    <w:rsid w:val="00EB119D"/>
    <w:rsid w:val="00EB1212"/>
    <w:rsid w:val="00EB1238"/>
    <w:rsid w:val="00EB13B6"/>
    <w:rsid w:val="00EB1556"/>
    <w:rsid w:val="00EB16B3"/>
    <w:rsid w:val="00EB172D"/>
    <w:rsid w:val="00EB19BC"/>
    <w:rsid w:val="00EB1D9E"/>
    <w:rsid w:val="00EB2312"/>
    <w:rsid w:val="00EB25EF"/>
    <w:rsid w:val="00EB264E"/>
    <w:rsid w:val="00EB2834"/>
    <w:rsid w:val="00EB2A9E"/>
    <w:rsid w:val="00EB2D1A"/>
    <w:rsid w:val="00EB2F42"/>
    <w:rsid w:val="00EB2FAA"/>
    <w:rsid w:val="00EB3302"/>
    <w:rsid w:val="00EB3530"/>
    <w:rsid w:val="00EB355C"/>
    <w:rsid w:val="00EB35C7"/>
    <w:rsid w:val="00EB38BA"/>
    <w:rsid w:val="00EB3917"/>
    <w:rsid w:val="00EB3936"/>
    <w:rsid w:val="00EB3C20"/>
    <w:rsid w:val="00EB3C50"/>
    <w:rsid w:val="00EB3E93"/>
    <w:rsid w:val="00EB4466"/>
    <w:rsid w:val="00EB47CC"/>
    <w:rsid w:val="00EB4868"/>
    <w:rsid w:val="00EB4B29"/>
    <w:rsid w:val="00EB4D54"/>
    <w:rsid w:val="00EB4EAE"/>
    <w:rsid w:val="00EB5538"/>
    <w:rsid w:val="00EB56A3"/>
    <w:rsid w:val="00EB5702"/>
    <w:rsid w:val="00EB5794"/>
    <w:rsid w:val="00EB57C7"/>
    <w:rsid w:val="00EB5867"/>
    <w:rsid w:val="00EB5BF0"/>
    <w:rsid w:val="00EB5E0F"/>
    <w:rsid w:val="00EB5E9B"/>
    <w:rsid w:val="00EB5EDB"/>
    <w:rsid w:val="00EB63E3"/>
    <w:rsid w:val="00EB66BB"/>
    <w:rsid w:val="00EB6BEF"/>
    <w:rsid w:val="00EB730A"/>
    <w:rsid w:val="00EB77EA"/>
    <w:rsid w:val="00EB7811"/>
    <w:rsid w:val="00EB78AF"/>
    <w:rsid w:val="00EB7A56"/>
    <w:rsid w:val="00EB7D00"/>
    <w:rsid w:val="00EC0072"/>
    <w:rsid w:val="00EC009E"/>
    <w:rsid w:val="00EC028B"/>
    <w:rsid w:val="00EC034B"/>
    <w:rsid w:val="00EC03A8"/>
    <w:rsid w:val="00EC03A9"/>
    <w:rsid w:val="00EC0716"/>
    <w:rsid w:val="00EC087D"/>
    <w:rsid w:val="00EC0A54"/>
    <w:rsid w:val="00EC0A7A"/>
    <w:rsid w:val="00EC0CB8"/>
    <w:rsid w:val="00EC0F87"/>
    <w:rsid w:val="00EC1160"/>
    <w:rsid w:val="00EC118E"/>
    <w:rsid w:val="00EC1386"/>
    <w:rsid w:val="00EC18A3"/>
    <w:rsid w:val="00EC1AAA"/>
    <w:rsid w:val="00EC1C8A"/>
    <w:rsid w:val="00EC2044"/>
    <w:rsid w:val="00EC2101"/>
    <w:rsid w:val="00EC22CC"/>
    <w:rsid w:val="00EC2606"/>
    <w:rsid w:val="00EC277E"/>
    <w:rsid w:val="00EC2796"/>
    <w:rsid w:val="00EC288B"/>
    <w:rsid w:val="00EC29F0"/>
    <w:rsid w:val="00EC2E84"/>
    <w:rsid w:val="00EC2EF4"/>
    <w:rsid w:val="00EC2F25"/>
    <w:rsid w:val="00EC2F30"/>
    <w:rsid w:val="00EC2FCE"/>
    <w:rsid w:val="00EC2FEC"/>
    <w:rsid w:val="00EC2FF2"/>
    <w:rsid w:val="00EC3216"/>
    <w:rsid w:val="00EC329B"/>
    <w:rsid w:val="00EC32C9"/>
    <w:rsid w:val="00EC3331"/>
    <w:rsid w:val="00EC364E"/>
    <w:rsid w:val="00EC36F2"/>
    <w:rsid w:val="00EC3DE0"/>
    <w:rsid w:val="00EC418B"/>
    <w:rsid w:val="00EC42B7"/>
    <w:rsid w:val="00EC43C4"/>
    <w:rsid w:val="00EC43CD"/>
    <w:rsid w:val="00EC4485"/>
    <w:rsid w:val="00EC451C"/>
    <w:rsid w:val="00EC47E0"/>
    <w:rsid w:val="00EC49D9"/>
    <w:rsid w:val="00EC49E1"/>
    <w:rsid w:val="00EC4BAB"/>
    <w:rsid w:val="00EC4E50"/>
    <w:rsid w:val="00EC53FC"/>
    <w:rsid w:val="00EC558D"/>
    <w:rsid w:val="00EC55BF"/>
    <w:rsid w:val="00EC5853"/>
    <w:rsid w:val="00EC5AE7"/>
    <w:rsid w:val="00EC5C25"/>
    <w:rsid w:val="00EC5E66"/>
    <w:rsid w:val="00EC60D3"/>
    <w:rsid w:val="00EC6125"/>
    <w:rsid w:val="00EC61C7"/>
    <w:rsid w:val="00EC6A6E"/>
    <w:rsid w:val="00EC6A92"/>
    <w:rsid w:val="00EC6C38"/>
    <w:rsid w:val="00EC6CC5"/>
    <w:rsid w:val="00EC7191"/>
    <w:rsid w:val="00EC73D9"/>
    <w:rsid w:val="00EC74B8"/>
    <w:rsid w:val="00EC7603"/>
    <w:rsid w:val="00EC7673"/>
    <w:rsid w:val="00EC77C6"/>
    <w:rsid w:val="00EC7A34"/>
    <w:rsid w:val="00EC7A82"/>
    <w:rsid w:val="00EC7CD9"/>
    <w:rsid w:val="00EC7CED"/>
    <w:rsid w:val="00EC7FD5"/>
    <w:rsid w:val="00ED0204"/>
    <w:rsid w:val="00ED0383"/>
    <w:rsid w:val="00ED0414"/>
    <w:rsid w:val="00ED0747"/>
    <w:rsid w:val="00ED07B4"/>
    <w:rsid w:val="00ED0922"/>
    <w:rsid w:val="00ED0AA8"/>
    <w:rsid w:val="00ED0B68"/>
    <w:rsid w:val="00ED0BF9"/>
    <w:rsid w:val="00ED0D47"/>
    <w:rsid w:val="00ED0F22"/>
    <w:rsid w:val="00ED1556"/>
    <w:rsid w:val="00ED1B95"/>
    <w:rsid w:val="00ED1C30"/>
    <w:rsid w:val="00ED1CA5"/>
    <w:rsid w:val="00ED2157"/>
    <w:rsid w:val="00ED21BB"/>
    <w:rsid w:val="00ED21EB"/>
    <w:rsid w:val="00ED2356"/>
    <w:rsid w:val="00ED235E"/>
    <w:rsid w:val="00ED25EA"/>
    <w:rsid w:val="00ED28F1"/>
    <w:rsid w:val="00ED28F2"/>
    <w:rsid w:val="00ED2AFC"/>
    <w:rsid w:val="00ED2B52"/>
    <w:rsid w:val="00ED2D7B"/>
    <w:rsid w:val="00ED2DA9"/>
    <w:rsid w:val="00ED2DC1"/>
    <w:rsid w:val="00ED307A"/>
    <w:rsid w:val="00ED383C"/>
    <w:rsid w:val="00ED3AB3"/>
    <w:rsid w:val="00ED41D8"/>
    <w:rsid w:val="00ED44FD"/>
    <w:rsid w:val="00ED47EE"/>
    <w:rsid w:val="00ED52E9"/>
    <w:rsid w:val="00ED53C6"/>
    <w:rsid w:val="00ED5467"/>
    <w:rsid w:val="00ED5757"/>
    <w:rsid w:val="00ED58A4"/>
    <w:rsid w:val="00ED58FD"/>
    <w:rsid w:val="00ED59EE"/>
    <w:rsid w:val="00ED5B53"/>
    <w:rsid w:val="00ED5B64"/>
    <w:rsid w:val="00ED5EE7"/>
    <w:rsid w:val="00ED5F68"/>
    <w:rsid w:val="00ED62EF"/>
    <w:rsid w:val="00ED63AA"/>
    <w:rsid w:val="00ED6455"/>
    <w:rsid w:val="00ED6530"/>
    <w:rsid w:val="00ED6DA7"/>
    <w:rsid w:val="00ED6E86"/>
    <w:rsid w:val="00ED6ED0"/>
    <w:rsid w:val="00ED6FF7"/>
    <w:rsid w:val="00ED7145"/>
    <w:rsid w:val="00ED7154"/>
    <w:rsid w:val="00ED72B8"/>
    <w:rsid w:val="00ED73FB"/>
    <w:rsid w:val="00ED7540"/>
    <w:rsid w:val="00ED75B5"/>
    <w:rsid w:val="00ED7658"/>
    <w:rsid w:val="00ED76A8"/>
    <w:rsid w:val="00ED7874"/>
    <w:rsid w:val="00ED789F"/>
    <w:rsid w:val="00ED78CB"/>
    <w:rsid w:val="00ED7AB7"/>
    <w:rsid w:val="00ED7DAB"/>
    <w:rsid w:val="00ED7DEE"/>
    <w:rsid w:val="00ED7E96"/>
    <w:rsid w:val="00ED7FF8"/>
    <w:rsid w:val="00EE0036"/>
    <w:rsid w:val="00EE02D1"/>
    <w:rsid w:val="00EE0403"/>
    <w:rsid w:val="00EE047B"/>
    <w:rsid w:val="00EE09A9"/>
    <w:rsid w:val="00EE0C31"/>
    <w:rsid w:val="00EE0CF3"/>
    <w:rsid w:val="00EE0E8D"/>
    <w:rsid w:val="00EE0F6B"/>
    <w:rsid w:val="00EE1211"/>
    <w:rsid w:val="00EE1249"/>
    <w:rsid w:val="00EE1517"/>
    <w:rsid w:val="00EE1876"/>
    <w:rsid w:val="00EE19BA"/>
    <w:rsid w:val="00EE19C8"/>
    <w:rsid w:val="00EE19E2"/>
    <w:rsid w:val="00EE1A50"/>
    <w:rsid w:val="00EE1AE6"/>
    <w:rsid w:val="00EE1B93"/>
    <w:rsid w:val="00EE1CAA"/>
    <w:rsid w:val="00EE2122"/>
    <w:rsid w:val="00EE232F"/>
    <w:rsid w:val="00EE2570"/>
    <w:rsid w:val="00EE27A0"/>
    <w:rsid w:val="00EE28C0"/>
    <w:rsid w:val="00EE28F3"/>
    <w:rsid w:val="00EE2CD2"/>
    <w:rsid w:val="00EE2E17"/>
    <w:rsid w:val="00EE310C"/>
    <w:rsid w:val="00EE31DE"/>
    <w:rsid w:val="00EE33DC"/>
    <w:rsid w:val="00EE353B"/>
    <w:rsid w:val="00EE39E3"/>
    <w:rsid w:val="00EE3A18"/>
    <w:rsid w:val="00EE3BF5"/>
    <w:rsid w:val="00EE3CFD"/>
    <w:rsid w:val="00EE440F"/>
    <w:rsid w:val="00EE45B5"/>
    <w:rsid w:val="00EE46D6"/>
    <w:rsid w:val="00EE48B0"/>
    <w:rsid w:val="00EE4B33"/>
    <w:rsid w:val="00EE4D63"/>
    <w:rsid w:val="00EE4EAE"/>
    <w:rsid w:val="00EE536A"/>
    <w:rsid w:val="00EE56BD"/>
    <w:rsid w:val="00EE579C"/>
    <w:rsid w:val="00EE5817"/>
    <w:rsid w:val="00EE5B22"/>
    <w:rsid w:val="00EE5E61"/>
    <w:rsid w:val="00EE6129"/>
    <w:rsid w:val="00EE61F7"/>
    <w:rsid w:val="00EE625E"/>
    <w:rsid w:val="00EE6352"/>
    <w:rsid w:val="00EE6503"/>
    <w:rsid w:val="00EE65FC"/>
    <w:rsid w:val="00EE662F"/>
    <w:rsid w:val="00EE6845"/>
    <w:rsid w:val="00EE6A5E"/>
    <w:rsid w:val="00EE6A63"/>
    <w:rsid w:val="00EE6EC3"/>
    <w:rsid w:val="00EE725C"/>
    <w:rsid w:val="00EE72BD"/>
    <w:rsid w:val="00EE72C1"/>
    <w:rsid w:val="00EE7426"/>
    <w:rsid w:val="00EE7A35"/>
    <w:rsid w:val="00EE7B13"/>
    <w:rsid w:val="00EE7CCF"/>
    <w:rsid w:val="00EE7F43"/>
    <w:rsid w:val="00EF0303"/>
    <w:rsid w:val="00EF071B"/>
    <w:rsid w:val="00EF081C"/>
    <w:rsid w:val="00EF09E4"/>
    <w:rsid w:val="00EF0ABA"/>
    <w:rsid w:val="00EF0B15"/>
    <w:rsid w:val="00EF0B6C"/>
    <w:rsid w:val="00EF0B8A"/>
    <w:rsid w:val="00EF0B8C"/>
    <w:rsid w:val="00EF0EBA"/>
    <w:rsid w:val="00EF0FD5"/>
    <w:rsid w:val="00EF132E"/>
    <w:rsid w:val="00EF15AA"/>
    <w:rsid w:val="00EF16B7"/>
    <w:rsid w:val="00EF1AAA"/>
    <w:rsid w:val="00EF1C8C"/>
    <w:rsid w:val="00EF1F1C"/>
    <w:rsid w:val="00EF21D4"/>
    <w:rsid w:val="00EF250C"/>
    <w:rsid w:val="00EF28D8"/>
    <w:rsid w:val="00EF292F"/>
    <w:rsid w:val="00EF2A1A"/>
    <w:rsid w:val="00EF31B3"/>
    <w:rsid w:val="00EF325E"/>
    <w:rsid w:val="00EF350C"/>
    <w:rsid w:val="00EF3538"/>
    <w:rsid w:val="00EF3669"/>
    <w:rsid w:val="00EF3982"/>
    <w:rsid w:val="00EF3F1C"/>
    <w:rsid w:val="00EF40A3"/>
    <w:rsid w:val="00EF4312"/>
    <w:rsid w:val="00EF4459"/>
    <w:rsid w:val="00EF460B"/>
    <w:rsid w:val="00EF477C"/>
    <w:rsid w:val="00EF47B8"/>
    <w:rsid w:val="00EF4D0A"/>
    <w:rsid w:val="00EF4E8F"/>
    <w:rsid w:val="00EF55D7"/>
    <w:rsid w:val="00EF567A"/>
    <w:rsid w:val="00EF57D9"/>
    <w:rsid w:val="00EF5D0F"/>
    <w:rsid w:val="00EF5D12"/>
    <w:rsid w:val="00EF5EE0"/>
    <w:rsid w:val="00EF5EF5"/>
    <w:rsid w:val="00EF60F5"/>
    <w:rsid w:val="00EF66BB"/>
    <w:rsid w:val="00EF6757"/>
    <w:rsid w:val="00EF686F"/>
    <w:rsid w:val="00EF6B7E"/>
    <w:rsid w:val="00EF6BC3"/>
    <w:rsid w:val="00EF7242"/>
    <w:rsid w:val="00EF7260"/>
    <w:rsid w:val="00EF7291"/>
    <w:rsid w:val="00EF7398"/>
    <w:rsid w:val="00EF7471"/>
    <w:rsid w:val="00EF7500"/>
    <w:rsid w:val="00EF7688"/>
    <w:rsid w:val="00EF76A7"/>
    <w:rsid w:val="00EF78EE"/>
    <w:rsid w:val="00EF7969"/>
    <w:rsid w:val="00EF79C1"/>
    <w:rsid w:val="00EF7C1A"/>
    <w:rsid w:val="00EF7C39"/>
    <w:rsid w:val="00F00034"/>
    <w:rsid w:val="00F000EC"/>
    <w:rsid w:val="00F00567"/>
    <w:rsid w:val="00F00AA2"/>
    <w:rsid w:val="00F00ABE"/>
    <w:rsid w:val="00F00CFD"/>
    <w:rsid w:val="00F0104B"/>
    <w:rsid w:val="00F0110B"/>
    <w:rsid w:val="00F0110C"/>
    <w:rsid w:val="00F01327"/>
    <w:rsid w:val="00F0155F"/>
    <w:rsid w:val="00F0180D"/>
    <w:rsid w:val="00F01A7C"/>
    <w:rsid w:val="00F02080"/>
    <w:rsid w:val="00F022F4"/>
    <w:rsid w:val="00F02456"/>
    <w:rsid w:val="00F025C0"/>
    <w:rsid w:val="00F0280F"/>
    <w:rsid w:val="00F028FD"/>
    <w:rsid w:val="00F0294C"/>
    <w:rsid w:val="00F02BB1"/>
    <w:rsid w:val="00F02BB6"/>
    <w:rsid w:val="00F02C5F"/>
    <w:rsid w:val="00F02DC4"/>
    <w:rsid w:val="00F02F19"/>
    <w:rsid w:val="00F03369"/>
    <w:rsid w:val="00F03484"/>
    <w:rsid w:val="00F034AC"/>
    <w:rsid w:val="00F03501"/>
    <w:rsid w:val="00F0350F"/>
    <w:rsid w:val="00F035BA"/>
    <w:rsid w:val="00F036C1"/>
    <w:rsid w:val="00F03801"/>
    <w:rsid w:val="00F03C12"/>
    <w:rsid w:val="00F03EBB"/>
    <w:rsid w:val="00F04015"/>
    <w:rsid w:val="00F04147"/>
    <w:rsid w:val="00F042E0"/>
    <w:rsid w:val="00F04380"/>
    <w:rsid w:val="00F043CC"/>
    <w:rsid w:val="00F044C1"/>
    <w:rsid w:val="00F046D9"/>
    <w:rsid w:val="00F04CA3"/>
    <w:rsid w:val="00F04DC3"/>
    <w:rsid w:val="00F04DE5"/>
    <w:rsid w:val="00F054D5"/>
    <w:rsid w:val="00F055FA"/>
    <w:rsid w:val="00F056AD"/>
    <w:rsid w:val="00F056BE"/>
    <w:rsid w:val="00F05837"/>
    <w:rsid w:val="00F059AB"/>
    <w:rsid w:val="00F05B20"/>
    <w:rsid w:val="00F05BDC"/>
    <w:rsid w:val="00F05D13"/>
    <w:rsid w:val="00F05DA4"/>
    <w:rsid w:val="00F05DF4"/>
    <w:rsid w:val="00F05EAD"/>
    <w:rsid w:val="00F06147"/>
    <w:rsid w:val="00F061E7"/>
    <w:rsid w:val="00F06485"/>
    <w:rsid w:val="00F06B4D"/>
    <w:rsid w:val="00F07170"/>
    <w:rsid w:val="00F075D4"/>
    <w:rsid w:val="00F07B52"/>
    <w:rsid w:val="00F07DBA"/>
    <w:rsid w:val="00F07E0B"/>
    <w:rsid w:val="00F07E6E"/>
    <w:rsid w:val="00F105EF"/>
    <w:rsid w:val="00F106B3"/>
    <w:rsid w:val="00F10A51"/>
    <w:rsid w:val="00F10D53"/>
    <w:rsid w:val="00F10E1F"/>
    <w:rsid w:val="00F10E85"/>
    <w:rsid w:val="00F10F65"/>
    <w:rsid w:val="00F1106C"/>
    <w:rsid w:val="00F11178"/>
    <w:rsid w:val="00F1121C"/>
    <w:rsid w:val="00F113E3"/>
    <w:rsid w:val="00F119AD"/>
    <w:rsid w:val="00F11B29"/>
    <w:rsid w:val="00F11DEF"/>
    <w:rsid w:val="00F11E15"/>
    <w:rsid w:val="00F1220C"/>
    <w:rsid w:val="00F12266"/>
    <w:rsid w:val="00F122B4"/>
    <w:rsid w:val="00F1230C"/>
    <w:rsid w:val="00F12367"/>
    <w:rsid w:val="00F1251B"/>
    <w:rsid w:val="00F1253E"/>
    <w:rsid w:val="00F1268A"/>
    <w:rsid w:val="00F1290B"/>
    <w:rsid w:val="00F12966"/>
    <w:rsid w:val="00F12AA4"/>
    <w:rsid w:val="00F12B56"/>
    <w:rsid w:val="00F12C9B"/>
    <w:rsid w:val="00F134D1"/>
    <w:rsid w:val="00F138B9"/>
    <w:rsid w:val="00F13904"/>
    <w:rsid w:val="00F140C6"/>
    <w:rsid w:val="00F142F3"/>
    <w:rsid w:val="00F14592"/>
    <w:rsid w:val="00F145E0"/>
    <w:rsid w:val="00F14954"/>
    <w:rsid w:val="00F14F71"/>
    <w:rsid w:val="00F15334"/>
    <w:rsid w:val="00F15609"/>
    <w:rsid w:val="00F156C3"/>
    <w:rsid w:val="00F15767"/>
    <w:rsid w:val="00F15B43"/>
    <w:rsid w:val="00F15BE8"/>
    <w:rsid w:val="00F15C46"/>
    <w:rsid w:val="00F15CB0"/>
    <w:rsid w:val="00F1636D"/>
    <w:rsid w:val="00F164AF"/>
    <w:rsid w:val="00F1664D"/>
    <w:rsid w:val="00F1669B"/>
    <w:rsid w:val="00F166F0"/>
    <w:rsid w:val="00F16787"/>
    <w:rsid w:val="00F167E1"/>
    <w:rsid w:val="00F169AD"/>
    <w:rsid w:val="00F169D1"/>
    <w:rsid w:val="00F16A29"/>
    <w:rsid w:val="00F16A73"/>
    <w:rsid w:val="00F16BBD"/>
    <w:rsid w:val="00F16CBB"/>
    <w:rsid w:val="00F16F7B"/>
    <w:rsid w:val="00F170DC"/>
    <w:rsid w:val="00F171C9"/>
    <w:rsid w:val="00F17538"/>
    <w:rsid w:val="00F1759E"/>
    <w:rsid w:val="00F177ED"/>
    <w:rsid w:val="00F179E4"/>
    <w:rsid w:val="00F17E21"/>
    <w:rsid w:val="00F17EEC"/>
    <w:rsid w:val="00F17F8F"/>
    <w:rsid w:val="00F20103"/>
    <w:rsid w:val="00F20315"/>
    <w:rsid w:val="00F20324"/>
    <w:rsid w:val="00F2085F"/>
    <w:rsid w:val="00F209B7"/>
    <w:rsid w:val="00F209D4"/>
    <w:rsid w:val="00F20C1A"/>
    <w:rsid w:val="00F20E80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A5"/>
    <w:rsid w:val="00F22100"/>
    <w:rsid w:val="00F2213A"/>
    <w:rsid w:val="00F2217B"/>
    <w:rsid w:val="00F221DF"/>
    <w:rsid w:val="00F226FD"/>
    <w:rsid w:val="00F22C3A"/>
    <w:rsid w:val="00F22CA5"/>
    <w:rsid w:val="00F22D6D"/>
    <w:rsid w:val="00F22F53"/>
    <w:rsid w:val="00F2337E"/>
    <w:rsid w:val="00F23591"/>
    <w:rsid w:val="00F2386A"/>
    <w:rsid w:val="00F238B0"/>
    <w:rsid w:val="00F23A2E"/>
    <w:rsid w:val="00F23BB3"/>
    <w:rsid w:val="00F23EF2"/>
    <w:rsid w:val="00F240C9"/>
    <w:rsid w:val="00F242DE"/>
    <w:rsid w:val="00F244F4"/>
    <w:rsid w:val="00F2452E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5AC6"/>
    <w:rsid w:val="00F25B17"/>
    <w:rsid w:val="00F25C87"/>
    <w:rsid w:val="00F25E82"/>
    <w:rsid w:val="00F262C6"/>
    <w:rsid w:val="00F265CA"/>
    <w:rsid w:val="00F26B3A"/>
    <w:rsid w:val="00F26D74"/>
    <w:rsid w:val="00F26D77"/>
    <w:rsid w:val="00F26DD6"/>
    <w:rsid w:val="00F26E85"/>
    <w:rsid w:val="00F27049"/>
    <w:rsid w:val="00F27243"/>
    <w:rsid w:val="00F273C6"/>
    <w:rsid w:val="00F27439"/>
    <w:rsid w:val="00F274EE"/>
    <w:rsid w:val="00F2778E"/>
    <w:rsid w:val="00F278A0"/>
    <w:rsid w:val="00F27981"/>
    <w:rsid w:val="00F27AB2"/>
    <w:rsid w:val="00F27BD5"/>
    <w:rsid w:val="00F27DC8"/>
    <w:rsid w:val="00F30014"/>
    <w:rsid w:val="00F30081"/>
    <w:rsid w:val="00F30732"/>
    <w:rsid w:val="00F30747"/>
    <w:rsid w:val="00F30B47"/>
    <w:rsid w:val="00F30C06"/>
    <w:rsid w:val="00F30E6B"/>
    <w:rsid w:val="00F30E73"/>
    <w:rsid w:val="00F31145"/>
    <w:rsid w:val="00F311F4"/>
    <w:rsid w:val="00F31201"/>
    <w:rsid w:val="00F31A4E"/>
    <w:rsid w:val="00F31BFC"/>
    <w:rsid w:val="00F31BFD"/>
    <w:rsid w:val="00F31CAE"/>
    <w:rsid w:val="00F31DC7"/>
    <w:rsid w:val="00F31DF0"/>
    <w:rsid w:val="00F31E09"/>
    <w:rsid w:val="00F31E5C"/>
    <w:rsid w:val="00F31F33"/>
    <w:rsid w:val="00F31FD4"/>
    <w:rsid w:val="00F32259"/>
    <w:rsid w:val="00F322C3"/>
    <w:rsid w:val="00F32343"/>
    <w:rsid w:val="00F3252D"/>
    <w:rsid w:val="00F327C0"/>
    <w:rsid w:val="00F32C49"/>
    <w:rsid w:val="00F330F2"/>
    <w:rsid w:val="00F331AF"/>
    <w:rsid w:val="00F3357F"/>
    <w:rsid w:val="00F338DC"/>
    <w:rsid w:val="00F33966"/>
    <w:rsid w:val="00F33C8C"/>
    <w:rsid w:val="00F340D3"/>
    <w:rsid w:val="00F342D6"/>
    <w:rsid w:val="00F344C3"/>
    <w:rsid w:val="00F34A8A"/>
    <w:rsid w:val="00F34D1C"/>
    <w:rsid w:val="00F34F0C"/>
    <w:rsid w:val="00F35267"/>
    <w:rsid w:val="00F35411"/>
    <w:rsid w:val="00F35712"/>
    <w:rsid w:val="00F35761"/>
    <w:rsid w:val="00F3581A"/>
    <w:rsid w:val="00F3596F"/>
    <w:rsid w:val="00F35A01"/>
    <w:rsid w:val="00F35D3A"/>
    <w:rsid w:val="00F35EB6"/>
    <w:rsid w:val="00F35F11"/>
    <w:rsid w:val="00F36142"/>
    <w:rsid w:val="00F36170"/>
    <w:rsid w:val="00F368D8"/>
    <w:rsid w:val="00F36D27"/>
    <w:rsid w:val="00F37020"/>
    <w:rsid w:val="00F372AF"/>
    <w:rsid w:val="00F37721"/>
    <w:rsid w:val="00F37CFF"/>
    <w:rsid w:val="00F403C9"/>
    <w:rsid w:val="00F4041C"/>
    <w:rsid w:val="00F4089B"/>
    <w:rsid w:val="00F408AA"/>
    <w:rsid w:val="00F40997"/>
    <w:rsid w:val="00F40A04"/>
    <w:rsid w:val="00F40B49"/>
    <w:rsid w:val="00F40CE9"/>
    <w:rsid w:val="00F40D1A"/>
    <w:rsid w:val="00F40D25"/>
    <w:rsid w:val="00F4132B"/>
    <w:rsid w:val="00F4180B"/>
    <w:rsid w:val="00F4195A"/>
    <w:rsid w:val="00F41AF4"/>
    <w:rsid w:val="00F41D0D"/>
    <w:rsid w:val="00F41DE5"/>
    <w:rsid w:val="00F41EBC"/>
    <w:rsid w:val="00F42001"/>
    <w:rsid w:val="00F42036"/>
    <w:rsid w:val="00F4245F"/>
    <w:rsid w:val="00F42486"/>
    <w:rsid w:val="00F4259A"/>
    <w:rsid w:val="00F425B7"/>
    <w:rsid w:val="00F426AE"/>
    <w:rsid w:val="00F42761"/>
    <w:rsid w:val="00F42947"/>
    <w:rsid w:val="00F42977"/>
    <w:rsid w:val="00F42B29"/>
    <w:rsid w:val="00F42B33"/>
    <w:rsid w:val="00F42D28"/>
    <w:rsid w:val="00F42E43"/>
    <w:rsid w:val="00F4302B"/>
    <w:rsid w:val="00F43076"/>
    <w:rsid w:val="00F432D4"/>
    <w:rsid w:val="00F43455"/>
    <w:rsid w:val="00F439CD"/>
    <w:rsid w:val="00F43AFC"/>
    <w:rsid w:val="00F43C10"/>
    <w:rsid w:val="00F43CED"/>
    <w:rsid w:val="00F440A7"/>
    <w:rsid w:val="00F44168"/>
    <w:rsid w:val="00F441C3"/>
    <w:rsid w:val="00F448A9"/>
    <w:rsid w:val="00F44992"/>
    <w:rsid w:val="00F44B83"/>
    <w:rsid w:val="00F44D50"/>
    <w:rsid w:val="00F45122"/>
    <w:rsid w:val="00F45372"/>
    <w:rsid w:val="00F45406"/>
    <w:rsid w:val="00F45A0A"/>
    <w:rsid w:val="00F45A10"/>
    <w:rsid w:val="00F45D6D"/>
    <w:rsid w:val="00F45F75"/>
    <w:rsid w:val="00F46145"/>
    <w:rsid w:val="00F46245"/>
    <w:rsid w:val="00F46353"/>
    <w:rsid w:val="00F4685B"/>
    <w:rsid w:val="00F46915"/>
    <w:rsid w:val="00F46DB0"/>
    <w:rsid w:val="00F46EEE"/>
    <w:rsid w:val="00F46F37"/>
    <w:rsid w:val="00F474DF"/>
    <w:rsid w:val="00F475E9"/>
    <w:rsid w:val="00F47A79"/>
    <w:rsid w:val="00F50085"/>
    <w:rsid w:val="00F50179"/>
    <w:rsid w:val="00F502F8"/>
    <w:rsid w:val="00F50600"/>
    <w:rsid w:val="00F507A7"/>
    <w:rsid w:val="00F50994"/>
    <w:rsid w:val="00F5099A"/>
    <w:rsid w:val="00F50A6D"/>
    <w:rsid w:val="00F50C4E"/>
    <w:rsid w:val="00F5127B"/>
    <w:rsid w:val="00F513D4"/>
    <w:rsid w:val="00F514E4"/>
    <w:rsid w:val="00F51656"/>
    <w:rsid w:val="00F51B1F"/>
    <w:rsid w:val="00F51B74"/>
    <w:rsid w:val="00F51D0D"/>
    <w:rsid w:val="00F51DED"/>
    <w:rsid w:val="00F52009"/>
    <w:rsid w:val="00F52180"/>
    <w:rsid w:val="00F52903"/>
    <w:rsid w:val="00F52A49"/>
    <w:rsid w:val="00F52C25"/>
    <w:rsid w:val="00F52C93"/>
    <w:rsid w:val="00F530DF"/>
    <w:rsid w:val="00F5384B"/>
    <w:rsid w:val="00F53863"/>
    <w:rsid w:val="00F53937"/>
    <w:rsid w:val="00F5393D"/>
    <w:rsid w:val="00F539AB"/>
    <w:rsid w:val="00F53B27"/>
    <w:rsid w:val="00F53D97"/>
    <w:rsid w:val="00F53E97"/>
    <w:rsid w:val="00F54605"/>
    <w:rsid w:val="00F546C9"/>
    <w:rsid w:val="00F5495B"/>
    <w:rsid w:val="00F54A09"/>
    <w:rsid w:val="00F54C0F"/>
    <w:rsid w:val="00F54C62"/>
    <w:rsid w:val="00F54D3E"/>
    <w:rsid w:val="00F54FA9"/>
    <w:rsid w:val="00F550E5"/>
    <w:rsid w:val="00F5538F"/>
    <w:rsid w:val="00F556AB"/>
    <w:rsid w:val="00F55BF6"/>
    <w:rsid w:val="00F55CE1"/>
    <w:rsid w:val="00F5620D"/>
    <w:rsid w:val="00F56269"/>
    <w:rsid w:val="00F56E31"/>
    <w:rsid w:val="00F56FF9"/>
    <w:rsid w:val="00F571E8"/>
    <w:rsid w:val="00F57432"/>
    <w:rsid w:val="00F574E8"/>
    <w:rsid w:val="00F5762C"/>
    <w:rsid w:val="00F57CCA"/>
    <w:rsid w:val="00F57D74"/>
    <w:rsid w:val="00F57EB3"/>
    <w:rsid w:val="00F57ED7"/>
    <w:rsid w:val="00F57EED"/>
    <w:rsid w:val="00F6006F"/>
    <w:rsid w:val="00F60093"/>
    <w:rsid w:val="00F6009F"/>
    <w:rsid w:val="00F603EC"/>
    <w:rsid w:val="00F60451"/>
    <w:rsid w:val="00F6056B"/>
    <w:rsid w:val="00F60659"/>
    <w:rsid w:val="00F607A8"/>
    <w:rsid w:val="00F607B8"/>
    <w:rsid w:val="00F60888"/>
    <w:rsid w:val="00F6089E"/>
    <w:rsid w:val="00F608D6"/>
    <w:rsid w:val="00F60C34"/>
    <w:rsid w:val="00F60CE1"/>
    <w:rsid w:val="00F60D15"/>
    <w:rsid w:val="00F60DC9"/>
    <w:rsid w:val="00F6155E"/>
    <w:rsid w:val="00F616EE"/>
    <w:rsid w:val="00F61888"/>
    <w:rsid w:val="00F61B30"/>
    <w:rsid w:val="00F61C3D"/>
    <w:rsid w:val="00F61CD6"/>
    <w:rsid w:val="00F61EDE"/>
    <w:rsid w:val="00F61F97"/>
    <w:rsid w:val="00F6236E"/>
    <w:rsid w:val="00F623AD"/>
    <w:rsid w:val="00F6243A"/>
    <w:rsid w:val="00F62504"/>
    <w:rsid w:val="00F625A2"/>
    <w:rsid w:val="00F6277B"/>
    <w:rsid w:val="00F627BC"/>
    <w:rsid w:val="00F62899"/>
    <w:rsid w:val="00F62D02"/>
    <w:rsid w:val="00F62E97"/>
    <w:rsid w:val="00F62F4F"/>
    <w:rsid w:val="00F63013"/>
    <w:rsid w:val="00F631EA"/>
    <w:rsid w:val="00F6320B"/>
    <w:rsid w:val="00F632AB"/>
    <w:rsid w:val="00F636E4"/>
    <w:rsid w:val="00F63768"/>
    <w:rsid w:val="00F63959"/>
    <w:rsid w:val="00F63A02"/>
    <w:rsid w:val="00F63A6F"/>
    <w:rsid w:val="00F63CE1"/>
    <w:rsid w:val="00F63F88"/>
    <w:rsid w:val="00F640FE"/>
    <w:rsid w:val="00F644FF"/>
    <w:rsid w:val="00F64714"/>
    <w:rsid w:val="00F647ED"/>
    <w:rsid w:val="00F6491B"/>
    <w:rsid w:val="00F64ADA"/>
    <w:rsid w:val="00F64AF1"/>
    <w:rsid w:val="00F64C1A"/>
    <w:rsid w:val="00F64ED5"/>
    <w:rsid w:val="00F64FD3"/>
    <w:rsid w:val="00F650EF"/>
    <w:rsid w:val="00F651C2"/>
    <w:rsid w:val="00F65303"/>
    <w:rsid w:val="00F65351"/>
    <w:rsid w:val="00F654D6"/>
    <w:rsid w:val="00F65664"/>
    <w:rsid w:val="00F656A6"/>
    <w:rsid w:val="00F6599D"/>
    <w:rsid w:val="00F65A97"/>
    <w:rsid w:val="00F65B75"/>
    <w:rsid w:val="00F65C41"/>
    <w:rsid w:val="00F65DC8"/>
    <w:rsid w:val="00F65EBD"/>
    <w:rsid w:val="00F65EE6"/>
    <w:rsid w:val="00F66540"/>
    <w:rsid w:val="00F66BA7"/>
    <w:rsid w:val="00F66D49"/>
    <w:rsid w:val="00F66F01"/>
    <w:rsid w:val="00F66FEB"/>
    <w:rsid w:val="00F6715C"/>
    <w:rsid w:val="00F673BF"/>
    <w:rsid w:val="00F67752"/>
    <w:rsid w:val="00F67CF1"/>
    <w:rsid w:val="00F67DB5"/>
    <w:rsid w:val="00F67F38"/>
    <w:rsid w:val="00F67FCD"/>
    <w:rsid w:val="00F70402"/>
    <w:rsid w:val="00F70640"/>
    <w:rsid w:val="00F70664"/>
    <w:rsid w:val="00F70BB7"/>
    <w:rsid w:val="00F70C2D"/>
    <w:rsid w:val="00F70CCC"/>
    <w:rsid w:val="00F70D47"/>
    <w:rsid w:val="00F713DB"/>
    <w:rsid w:val="00F71564"/>
    <w:rsid w:val="00F71616"/>
    <w:rsid w:val="00F717C2"/>
    <w:rsid w:val="00F71AB4"/>
    <w:rsid w:val="00F71E1A"/>
    <w:rsid w:val="00F71FE7"/>
    <w:rsid w:val="00F7200A"/>
    <w:rsid w:val="00F7225A"/>
    <w:rsid w:val="00F72372"/>
    <w:rsid w:val="00F725A4"/>
    <w:rsid w:val="00F72651"/>
    <w:rsid w:val="00F72DE4"/>
    <w:rsid w:val="00F72E60"/>
    <w:rsid w:val="00F7315B"/>
    <w:rsid w:val="00F73295"/>
    <w:rsid w:val="00F7344A"/>
    <w:rsid w:val="00F73562"/>
    <w:rsid w:val="00F735D9"/>
    <w:rsid w:val="00F7365B"/>
    <w:rsid w:val="00F7398E"/>
    <w:rsid w:val="00F739BB"/>
    <w:rsid w:val="00F73B75"/>
    <w:rsid w:val="00F73C32"/>
    <w:rsid w:val="00F73CCA"/>
    <w:rsid w:val="00F73EBE"/>
    <w:rsid w:val="00F74449"/>
    <w:rsid w:val="00F744A7"/>
    <w:rsid w:val="00F7488E"/>
    <w:rsid w:val="00F74E4C"/>
    <w:rsid w:val="00F74FF3"/>
    <w:rsid w:val="00F7524F"/>
    <w:rsid w:val="00F75458"/>
    <w:rsid w:val="00F7545D"/>
    <w:rsid w:val="00F75473"/>
    <w:rsid w:val="00F75AA7"/>
    <w:rsid w:val="00F75E1A"/>
    <w:rsid w:val="00F75F72"/>
    <w:rsid w:val="00F760BE"/>
    <w:rsid w:val="00F764C1"/>
    <w:rsid w:val="00F765FD"/>
    <w:rsid w:val="00F76699"/>
    <w:rsid w:val="00F769B0"/>
    <w:rsid w:val="00F76B42"/>
    <w:rsid w:val="00F76D8D"/>
    <w:rsid w:val="00F772F7"/>
    <w:rsid w:val="00F77D0B"/>
    <w:rsid w:val="00F77D97"/>
    <w:rsid w:val="00F8018F"/>
    <w:rsid w:val="00F803F7"/>
    <w:rsid w:val="00F8043F"/>
    <w:rsid w:val="00F8046F"/>
    <w:rsid w:val="00F80695"/>
    <w:rsid w:val="00F80707"/>
    <w:rsid w:val="00F8095A"/>
    <w:rsid w:val="00F809D3"/>
    <w:rsid w:val="00F80B30"/>
    <w:rsid w:val="00F80D01"/>
    <w:rsid w:val="00F80DC4"/>
    <w:rsid w:val="00F80FD2"/>
    <w:rsid w:val="00F810DF"/>
    <w:rsid w:val="00F811F5"/>
    <w:rsid w:val="00F81304"/>
    <w:rsid w:val="00F81341"/>
    <w:rsid w:val="00F81855"/>
    <w:rsid w:val="00F819C1"/>
    <w:rsid w:val="00F81AB3"/>
    <w:rsid w:val="00F81AE8"/>
    <w:rsid w:val="00F81B5C"/>
    <w:rsid w:val="00F81DE5"/>
    <w:rsid w:val="00F81EC1"/>
    <w:rsid w:val="00F82045"/>
    <w:rsid w:val="00F8214A"/>
    <w:rsid w:val="00F82189"/>
    <w:rsid w:val="00F825C8"/>
    <w:rsid w:val="00F826CF"/>
    <w:rsid w:val="00F82CCB"/>
    <w:rsid w:val="00F83315"/>
    <w:rsid w:val="00F83867"/>
    <w:rsid w:val="00F83B1B"/>
    <w:rsid w:val="00F83B9C"/>
    <w:rsid w:val="00F83BC4"/>
    <w:rsid w:val="00F84039"/>
    <w:rsid w:val="00F843D4"/>
    <w:rsid w:val="00F844C5"/>
    <w:rsid w:val="00F8451A"/>
    <w:rsid w:val="00F84580"/>
    <w:rsid w:val="00F84728"/>
    <w:rsid w:val="00F84791"/>
    <w:rsid w:val="00F849A2"/>
    <w:rsid w:val="00F84A1D"/>
    <w:rsid w:val="00F84BFF"/>
    <w:rsid w:val="00F84E44"/>
    <w:rsid w:val="00F84EB6"/>
    <w:rsid w:val="00F84FEC"/>
    <w:rsid w:val="00F84FF3"/>
    <w:rsid w:val="00F85129"/>
    <w:rsid w:val="00F85209"/>
    <w:rsid w:val="00F8531E"/>
    <w:rsid w:val="00F853C9"/>
    <w:rsid w:val="00F8554C"/>
    <w:rsid w:val="00F85559"/>
    <w:rsid w:val="00F85686"/>
    <w:rsid w:val="00F85707"/>
    <w:rsid w:val="00F858B5"/>
    <w:rsid w:val="00F8592A"/>
    <w:rsid w:val="00F85B7A"/>
    <w:rsid w:val="00F85D26"/>
    <w:rsid w:val="00F85DDE"/>
    <w:rsid w:val="00F85F17"/>
    <w:rsid w:val="00F862AA"/>
    <w:rsid w:val="00F86610"/>
    <w:rsid w:val="00F86734"/>
    <w:rsid w:val="00F8677A"/>
    <w:rsid w:val="00F869F1"/>
    <w:rsid w:val="00F86B2C"/>
    <w:rsid w:val="00F86CC8"/>
    <w:rsid w:val="00F86CF1"/>
    <w:rsid w:val="00F86F3E"/>
    <w:rsid w:val="00F871A8"/>
    <w:rsid w:val="00F8734D"/>
    <w:rsid w:val="00F873CB"/>
    <w:rsid w:val="00F87722"/>
    <w:rsid w:val="00F879C0"/>
    <w:rsid w:val="00F87C1B"/>
    <w:rsid w:val="00F87C5F"/>
    <w:rsid w:val="00F87CE9"/>
    <w:rsid w:val="00F87D27"/>
    <w:rsid w:val="00F87D6A"/>
    <w:rsid w:val="00F87F9B"/>
    <w:rsid w:val="00F900BE"/>
    <w:rsid w:val="00F900F4"/>
    <w:rsid w:val="00F904C9"/>
    <w:rsid w:val="00F907BB"/>
    <w:rsid w:val="00F9090E"/>
    <w:rsid w:val="00F90AA8"/>
    <w:rsid w:val="00F90BC0"/>
    <w:rsid w:val="00F90C5B"/>
    <w:rsid w:val="00F90E09"/>
    <w:rsid w:val="00F90F4C"/>
    <w:rsid w:val="00F90F90"/>
    <w:rsid w:val="00F91083"/>
    <w:rsid w:val="00F9124D"/>
    <w:rsid w:val="00F9170D"/>
    <w:rsid w:val="00F918D3"/>
    <w:rsid w:val="00F91E66"/>
    <w:rsid w:val="00F920A9"/>
    <w:rsid w:val="00F92116"/>
    <w:rsid w:val="00F92128"/>
    <w:rsid w:val="00F9232F"/>
    <w:rsid w:val="00F92371"/>
    <w:rsid w:val="00F92C88"/>
    <w:rsid w:val="00F92F0A"/>
    <w:rsid w:val="00F92F8D"/>
    <w:rsid w:val="00F93043"/>
    <w:rsid w:val="00F930DF"/>
    <w:rsid w:val="00F93510"/>
    <w:rsid w:val="00F9369C"/>
    <w:rsid w:val="00F9384E"/>
    <w:rsid w:val="00F939F6"/>
    <w:rsid w:val="00F93A6A"/>
    <w:rsid w:val="00F93C3D"/>
    <w:rsid w:val="00F93DA7"/>
    <w:rsid w:val="00F94026"/>
    <w:rsid w:val="00F940F6"/>
    <w:rsid w:val="00F944EF"/>
    <w:rsid w:val="00F94504"/>
    <w:rsid w:val="00F94506"/>
    <w:rsid w:val="00F94681"/>
    <w:rsid w:val="00F94769"/>
    <w:rsid w:val="00F94962"/>
    <w:rsid w:val="00F94A38"/>
    <w:rsid w:val="00F94C81"/>
    <w:rsid w:val="00F94D34"/>
    <w:rsid w:val="00F94DA5"/>
    <w:rsid w:val="00F94DC2"/>
    <w:rsid w:val="00F94E1C"/>
    <w:rsid w:val="00F94E60"/>
    <w:rsid w:val="00F95065"/>
    <w:rsid w:val="00F9526B"/>
    <w:rsid w:val="00F95300"/>
    <w:rsid w:val="00F95588"/>
    <w:rsid w:val="00F9567E"/>
    <w:rsid w:val="00F9585B"/>
    <w:rsid w:val="00F958A5"/>
    <w:rsid w:val="00F958E9"/>
    <w:rsid w:val="00F95978"/>
    <w:rsid w:val="00F95B07"/>
    <w:rsid w:val="00F95E46"/>
    <w:rsid w:val="00F95EBE"/>
    <w:rsid w:val="00F95FBF"/>
    <w:rsid w:val="00F96205"/>
    <w:rsid w:val="00F96459"/>
    <w:rsid w:val="00F96644"/>
    <w:rsid w:val="00F96671"/>
    <w:rsid w:val="00F96763"/>
    <w:rsid w:val="00F9676B"/>
    <w:rsid w:val="00F96975"/>
    <w:rsid w:val="00F96C77"/>
    <w:rsid w:val="00F96F2C"/>
    <w:rsid w:val="00F96F3A"/>
    <w:rsid w:val="00F97088"/>
    <w:rsid w:val="00F97091"/>
    <w:rsid w:val="00F970B8"/>
    <w:rsid w:val="00F97476"/>
    <w:rsid w:val="00F975A0"/>
    <w:rsid w:val="00F97B3E"/>
    <w:rsid w:val="00F97BAE"/>
    <w:rsid w:val="00F97C09"/>
    <w:rsid w:val="00F97CE6"/>
    <w:rsid w:val="00F97D5F"/>
    <w:rsid w:val="00F97D62"/>
    <w:rsid w:val="00F97DB8"/>
    <w:rsid w:val="00FA00E0"/>
    <w:rsid w:val="00FA026D"/>
    <w:rsid w:val="00FA04A4"/>
    <w:rsid w:val="00FA0961"/>
    <w:rsid w:val="00FA099D"/>
    <w:rsid w:val="00FA09AE"/>
    <w:rsid w:val="00FA0CF7"/>
    <w:rsid w:val="00FA1094"/>
    <w:rsid w:val="00FA1104"/>
    <w:rsid w:val="00FA1479"/>
    <w:rsid w:val="00FA14CA"/>
    <w:rsid w:val="00FA14D6"/>
    <w:rsid w:val="00FA165C"/>
    <w:rsid w:val="00FA1747"/>
    <w:rsid w:val="00FA1A4C"/>
    <w:rsid w:val="00FA1D4B"/>
    <w:rsid w:val="00FA1EAF"/>
    <w:rsid w:val="00FA2057"/>
    <w:rsid w:val="00FA20A9"/>
    <w:rsid w:val="00FA21B8"/>
    <w:rsid w:val="00FA2409"/>
    <w:rsid w:val="00FA284C"/>
    <w:rsid w:val="00FA2988"/>
    <w:rsid w:val="00FA2C74"/>
    <w:rsid w:val="00FA2DC7"/>
    <w:rsid w:val="00FA2E13"/>
    <w:rsid w:val="00FA37DB"/>
    <w:rsid w:val="00FA3844"/>
    <w:rsid w:val="00FA3943"/>
    <w:rsid w:val="00FA3C68"/>
    <w:rsid w:val="00FA3C96"/>
    <w:rsid w:val="00FA3D32"/>
    <w:rsid w:val="00FA3ECC"/>
    <w:rsid w:val="00FA3F7B"/>
    <w:rsid w:val="00FA400B"/>
    <w:rsid w:val="00FA404B"/>
    <w:rsid w:val="00FA4136"/>
    <w:rsid w:val="00FA4153"/>
    <w:rsid w:val="00FA444C"/>
    <w:rsid w:val="00FA45EB"/>
    <w:rsid w:val="00FA470B"/>
    <w:rsid w:val="00FA4794"/>
    <w:rsid w:val="00FA4B6F"/>
    <w:rsid w:val="00FA4BA0"/>
    <w:rsid w:val="00FA4F4C"/>
    <w:rsid w:val="00FA4FA9"/>
    <w:rsid w:val="00FA5139"/>
    <w:rsid w:val="00FA526A"/>
    <w:rsid w:val="00FA53BA"/>
    <w:rsid w:val="00FA5478"/>
    <w:rsid w:val="00FA55E1"/>
    <w:rsid w:val="00FA5670"/>
    <w:rsid w:val="00FA570D"/>
    <w:rsid w:val="00FA5917"/>
    <w:rsid w:val="00FA59F0"/>
    <w:rsid w:val="00FA5B4F"/>
    <w:rsid w:val="00FA5E5A"/>
    <w:rsid w:val="00FA5FC1"/>
    <w:rsid w:val="00FA60BF"/>
    <w:rsid w:val="00FA617C"/>
    <w:rsid w:val="00FA620E"/>
    <w:rsid w:val="00FA66C6"/>
    <w:rsid w:val="00FA68EB"/>
    <w:rsid w:val="00FA6C8A"/>
    <w:rsid w:val="00FA6D87"/>
    <w:rsid w:val="00FA6E0A"/>
    <w:rsid w:val="00FA7281"/>
    <w:rsid w:val="00FA7360"/>
    <w:rsid w:val="00FA738E"/>
    <w:rsid w:val="00FA7432"/>
    <w:rsid w:val="00FA75B3"/>
    <w:rsid w:val="00FA7851"/>
    <w:rsid w:val="00FA7861"/>
    <w:rsid w:val="00FA78E1"/>
    <w:rsid w:val="00FA7CD2"/>
    <w:rsid w:val="00FA7DD0"/>
    <w:rsid w:val="00FB007B"/>
    <w:rsid w:val="00FB01C7"/>
    <w:rsid w:val="00FB03BD"/>
    <w:rsid w:val="00FB060C"/>
    <w:rsid w:val="00FB0666"/>
    <w:rsid w:val="00FB09F1"/>
    <w:rsid w:val="00FB0A45"/>
    <w:rsid w:val="00FB0CCF"/>
    <w:rsid w:val="00FB0F04"/>
    <w:rsid w:val="00FB1097"/>
    <w:rsid w:val="00FB10AB"/>
    <w:rsid w:val="00FB10B0"/>
    <w:rsid w:val="00FB1154"/>
    <w:rsid w:val="00FB136D"/>
    <w:rsid w:val="00FB16DA"/>
    <w:rsid w:val="00FB180A"/>
    <w:rsid w:val="00FB183C"/>
    <w:rsid w:val="00FB1896"/>
    <w:rsid w:val="00FB18F4"/>
    <w:rsid w:val="00FB1947"/>
    <w:rsid w:val="00FB1C81"/>
    <w:rsid w:val="00FB1CFE"/>
    <w:rsid w:val="00FB2187"/>
    <w:rsid w:val="00FB224B"/>
    <w:rsid w:val="00FB22BC"/>
    <w:rsid w:val="00FB2440"/>
    <w:rsid w:val="00FB2704"/>
    <w:rsid w:val="00FB2952"/>
    <w:rsid w:val="00FB2A5D"/>
    <w:rsid w:val="00FB2E88"/>
    <w:rsid w:val="00FB306F"/>
    <w:rsid w:val="00FB3111"/>
    <w:rsid w:val="00FB33C7"/>
    <w:rsid w:val="00FB356B"/>
    <w:rsid w:val="00FB35DD"/>
    <w:rsid w:val="00FB3683"/>
    <w:rsid w:val="00FB377E"/>
    <w:rsid w:val="00FB38E7"/>
    <w:rsid w:val="00FB3989"/>
    <w:rsid w:val="00FB398D"/>
    <w:rsid w:val="00FB3C9D"/>
    <w:rsid w:val="00FB4193"/>
    <w:rsid w:val="00FB42D8"/>
    <w:rsid w:val="00FB42FD"/>
    <w:rsid w:val="00FB4581"/>
    <w:rsid w:val="00FB4691"/>
    <w:rsid w:val="00FB48B7"/>
    <w:rsid w:val="00FB4C49"/>
    <w:rsid w:val="00FB4F0B"/>
    <w:rsid w:val="00FB5247"/>
    <w:rsid w:val="00FB5883"/>
    <w:rsid w:val="00FB5A52"/>
    <w:rsid w:val="00FB5B11"/>
    <w:rsid w:val="00FB5D0A"/>
    <w:rsid w:val="00FB5D95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6FBA"/>
    <w:rsid w:val="00FB707A"/>
    <w:rsid w:val="00FB74E5"/>
    <w:rsid w:val="00FB7777"/>
    <w:rsid w:val="00FB78DD"/>
    <w:rsid w:val="00FB7C8D"/>
    <w:rsid w:val="00FB7FC6"/>
    <w:rsid w:val="00FC0328"/>
    <w:rsid w:val="00FC0355"/>
    <w:rsid w:val="00FC0693"/>
    <w:rsid w:val="00FC096D"/>
    <w:rsid w:val="00FC0AE8"/>
    <w:rsid w:val="00FC115E"/>
    <w:rsid w:val="00FC1216"/>
    <w:rsid w:val="00FC1346"/>
    <w:rsid w:val="00FC146A"/>
    <w:rsid w:val="00FC157D"/>
    <w:rsid w:val="00FC15E6"/>
    <w:rsid w:val="00FC1950"/>
    <w:rsid w:val="00FC1BDA"/>
    <w:rsid w:val="00FC1CAF"/>
    <w:rsid w:val="00FC1CE7"/>
    <w:rsid w:val="00FC2360"/>
    <w:rsid w:val="00FC2522"/>
    <w:rsid w:val="00FC2549"/>
    <w:rsid w:val="00FC3158"/>
    <w:rsid w:val="00FC3217"/>
    <w:rsid w:val="00FC32F9"/>
    <w:rsid w:val="00FC337C"/>
    <w:rsid w:val="00FC3653"/>
    <w:rsid w:val="00FC373D"/>
    <w:rsid w:val="00FC3966"/>
    <w:rsid w:val="00FC3989"/>
    <w:rsid w:val="00FC3A76"/>
    <w:rsid w:val="00FC3E13"/>
    <w:rsid w:val="00FC3F08"/>
    <w:rsid w:val="00FC41EF"/>
    <w:rsid w:val="00FC446B"/>
    <w:rsid w:val="00FC44A7"/>
    <w:rsid w:val="00FC4573"/>
    <w:rsid w:val="00FC46D1"/>
    <w:rsid w:val="00FC48D2"/>
    <w:rsid w:val="00FC48E4"/>
    <w:rsid w:val="00FC4FED"/>
    <w:rsid w:val="00FC5106"/>
    <w:rsid w:val="00FC52A0"/>
    <w:rsid w:val="00FC5AE0"/>
    <w:rsid w:val="00FC5C5F"/>
    <w:rsid w:val="00FC5F43"/>
    <w:rsid w:val="00FC60F5"/>
    <w:rsid w:val="00FC60FA"/>
    <w:rsid w:val="00FC6176"/>
    <w:rsid w:val="00FC620A"/>
    <w:rsid w:val="00FC62DF"/>
    <w:rsid w:val="00FC630C"/>
    <w:rsid w:val="00FC69C4"/>
    <w:rsid w:val="00FC6AD7"/>
    <w:rsid w:val="00FC6C4D"/>
    <w:rsid w:val="00FC6F0F"/>
    <w:rsid w:val="00FC721C"/>
    <w:rsid w:val="00FC74FC"/>
    <w:rsid w:val="00FC7842"/>
    <w:rsid w:val="00FC78D5"/>
    <w:rsid w:val="00FC7912"/>
    <w:rsid w:val="00FC79D8"/>
    <w:rsid w:val="00FC7CAA"/>
    <w:rsid w:val="00FC7CBD"/>
    <w:rsid w:val="00FD0154"/>
    <w:rsid w:val="00FD0172"/>
    <w:rsid w:val="00FD0216"/>
    <w:rsid w:val="00FD051D"/>
    <w:rsid w:val="00FD0737"/>
    <w:rsid w:val="00FD090A"/>
    <w:rsid w:val="00FD0AD9"/>
    <w:rsid w:val="00FD0B22"/>
    <w:rsid w:val="00FD0C74"/>
    <w:rsid w:val="00FD0C7F"/>
    <w:rsid w:val="00FD0DBF"/>
    <w:rsid w:val="00FD148C"/>
    <w:rsid w:val="00FD14BF"/>
    <w:rsid w:val="00FD17F3"/>
    <w:rsid w:val="00FD1892"/>
    <w:rsid w:val="00FD1946"/>
    <w:rsid w:val="00FD283F"/>
    <w:rsid w:val="00FD2A71"/>
    <w:rsid w:val="00FD2AC6"/>
    <w:rsid w:val="00FD2C4B"/>
    <w:rsid w:val="00FD2F11"/>
    <w:rsid w:val="00FD302E"/>
    <w:rsid w:val="00FD3168"/>
    <w:rsid w:val="00FD31DB"/>
    <w:rsid w:val="00FD31F3"/>
    <w:rsid w:val="00FD328A"/>
    <w:rsid w:val="00FD39E5"/>
    <w:rsid w:val="00FD3A4B"/>
    <w:rsid w:val="00FD3A85"/>
    <w:rsid w:val="00FD3C98"/>
    <w:rsid w:val="00FD3E18"/>
    <w:rsid w:val="00FD3EA3"/>
    <w:rsid w:val="00FD4018"/>
    <w:rsid w:val="00FD408F"/>
    <w:rsid w:val="00FD4238"/>
    <w:rsid w:val="00FD4723"/>
    <w:rsid w:val="00FD478F"/>
    <w:rsid w:val="00FD47E0"/>
    <w:rsid w:val="00FD490E"/>
    <w:rsid w:val="00FD49CB"/>
    <w:rsid w:val="00FD4A4A"/>
    <w:rsid w:val="00FD4B5A"/>
    <w:rsid w:val="00FD4CF8"/>
    <w:rsid w:val="00FD4E47"/>
    <w:rsid w:val="00FD5147"/>
    <w:rsid w:val="00FD57C7"/>
    <w:rsid w:val="00FD5D09"/>
    <w:rsid w:val="00FD5FF7"/>
    <w:rsid w:val="00FD6134"/>
    <w:rsid w:val="00FD6E54"/>
    <w:rsid w:val="00FD7003"/>
    <w:rsid w:val="00FD70BB"/>
    <w:rsid w:val="00FD71EC"/>
    <w:rsid w:val="00FD734B"/>
    <w:rsid w:val="00FD73D6"/>
    <w:rsid w:val="00FD75D0"/>
    <w:rsid w:val="00FD774E"/>
    <w:rsid w:val="00FD7846"/>
    <w:rsid w:val="00FD7A60"/>
    <w:rsid w:val="00FD7C85"/>
    <w:rsid w:val="00FD7DA8"/>
    <w:rsid w:val="00FD7DC1"/>
    <w:rsid w:val="00FD7F7D"/>
    <w:rsid w:val="00FE03BC"/>
    <w:rsid w:val="00FE0520"/>
    <w:rsid w:val="00FE058A"/>
    <w:rsid w:val="00FE05D3"/>
    <w:rsid w:val="00FE0647"/>
    <w:rsid w:val="00FE06E7"/>
    <w:rsid w:val="00FE0724"/>
    <w:rsid w:val="00FE08AB"/>
    <w:rsid w:val="00FE095B"/>
    <w:rsid w:val="00FE0ADB"/>
    <w:rsid w:val="00FE1219"/>
    <w:rsid w:val="00FE1252"/>
    <w:rsid w:val="00FE1D4A"/>
    <w:rsid w:val="00FE1F21"/>
    <w:rsid w:val="00FE1FAF"/>
    <w:rsid w:val="00FE200F"/>
    <w:rsid w:val="00FE2B6B"/>
    <w:rsid w:val="00FE2E5D"/>
    <w:rsid w:val="00FE2EF2"/>
    <w:rsid w:val="00FE30C2"/>
    <w:rsid w:val="00FE30FD"/>
    <w:rsid w:val="00FE3164"/>
    <w:rsid w:val="00FE3169"/>
    <w:rsid w:val="00FE3176"/>
    <w:rsid w:val="00FE34E6"/>
    <w:rsid w:val="00FE356F"/>
    <w:rsid w:val="00FE360E"/>
    <w:rsid w:val="00FE36F8"/>
    <w:rsid w:val="00FE38CD"/>
    <w:rsid w:val="00FE3933"/>
    <w:rsid w:val="00FE39B8"/>
    <w:rsid w:val="00FE3B4A"/>
    <w:rsid w:val="00FE3BCA"/>
    <w:rsid w:val="00FE3BE2"/>
    <w:rsid w:val="00FE3BFA"/>
    <w:rsid w:val="00FE443A"/>
    <w:rsid w:val="00FE44C9"/>
    <w:rsid w:val="00FE457F"/>
    <w:rsid w:val="00FE45D7"/>
    <w:rsid w:val="00FE47E5"/>
    <w:rsid w:val="00FE486E"/>
    <w:rsid w:val="00FE48BC"/>
    <w:rsid w:val="00FE4A03"/>
    <w:rsid w:val="00FE4AA7"/>
    <w:rsid w:val="00FE4B48"/>
    <w:rsid w:val="00FE4E49"/>
    <w:rsid w:val="00FE513F"/>
    <w:rsid w:val="00FE5592"/>
    <w:rsid w:val="00FE5847"/>
    <w:rsid w:val="00FE58C2"/>
    <w:rsid w:val="00FE59B0"/>
    <w:rsid w:val="00FE59EB"/>
    <w:rsid w:val="00FE5A67"/>
    <w:rsid w:val="00FE5CD1"/>
    <w:rsid w:val="00FE5E7E"/>
    <w:rsid w:val="00FE5F94"/>
    <w:rsid w:val="00FE65CC"/>
    <w:rsid w:val="00FE6895"/>
    <w:rsid w:val="00FE6D34"/>
    <w:rsid w:val="00FE6DFA"/>
    <w:rsid w:val="00FE7093"/>
    <w:rsid w:val="00FE788B"/>
    <w:rsid w:val="00FE78A1"/>
    <w:rsid w:val="00FE7920"/>
    <w:rsid w:val="00FE7B0F"/>
    <w:rsid w:val="00FE7B72"/>
    <w:rsid w:val="00FE7D61"/>
    <w:rsid w:val="00FE7F77"/>
    <w:rsid w:val="00FF041C"/>
    <w:rsid w:val="00FF057B"/>
    <w:rsid w:val="00FF05F8"/>
    <w:rsid w:val="00FF081D"/>
    <w:rsid w:val="00FF0C9D"/>
    <w:rsid w:val="00FF0E6C"/>
    <w:rsid w:val="00FF116C"/>
    <w:rsid w:val="00FF1192"/>
    <w:rsid w:val="00FF1292"/>
    <w:rsid w:val="00FF12A1"/>
    <w:rsid w:val="00FF1363"/>
    <w:rsid w:val="00FF1461"/>
    <w:rsid w:val="00FF14BF"/>
    <w:rsid w:val="00FF14D8"/>
    <w:rsid w:val="00FF15F5"/>
    <w:rsid w:val="00FF16E3"/>
    <w:rsid w:val="00FF1821"/>
    <w:rsid w:val="00FF18AE"/>
    <w:rsid w:val="00FF1AA6"/>
    <w:rsid w:val="00FF1AA8"/>
    <w:rsid w:val="00FF1CFA"/>
    <w:rsid w:val="00FF1F55"/>
    <w:rsid w:val="00FF26D4"/>
    <w:rsid w:val="00FF26FC"/>
    <w:rsid w:val="00FF27D6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B25"/>
    <w:rsid w:val="00FF3B50"/>
    <w:rsid w:val="00FF3E5F"/>
    <w:rsid w:val="00FF3EC6"/>
    <w:rsid w:val="00FF3ED3"/>
    <w:rsid w:val="00FF404B"/>
    <w:rsid w:val="00FF4098"/>
    <w:rsid w:val="00FF41FC"/>
    <w:rsid w:val="00FF429E"/>
    <w:rsid w:val="00FF42C9"/>
    <w:rsid w:val="00FF4322"/>
    <w:rsid w:val="00FF443B"/>
    <w:rsid w:val="00FF44BE"/>
    <w:rsid w:val="00FF46E0"/>
    <w:rsid w:val="00FF48D4"/>
    <w:rsid w:val="00FF4990"/>
    <w:rsid w:val="00FF4AD8"/>
    <w:rsid w:val="00FF4AF5"/>
    <w:rsid w:val="00FF4BCE"/>
    <w:rsid w:val="00FF4CC5"/>
    <w:rsid w:val="00FF4CEE"/>
    <w:rsid w:val="00FF4E12"/>
    <w:rsid w:val="00FF4E2F"/>
    <w:rsid w:val="00FF4F01"/>
    <w:rsid w:val="00FF4FFB"/>
    <w:rsid w:val="00FF51FC"/>
    <w:rsid w:val="00FF5291"/>
    <w:rsid w:val="00FF5700"/>
    <w:rsid w:val="00FF5E77"/>
    <w:rsid w:val="00FF5E9E"/>
    <w:rsid w:val="00FF6054"/>
    <w:rsid w:val="00FF621A"/>
    <w:rsid w:val="00FF6316"/>
    <w:rsid w:val="00FF6AC0"/>
    <w:rsid w:val="00FF6B9E"/>
    <w:rsid w:val="00FF6F67"/>
    <w:rsid w:val="00FF7004"/>
    <w:rsid w:val="00FF70AA"/>
    <w:rsid w:val="00FF70DC"/>
    <w:rsid w:val="00FF7213"/>
    <w:rsid w:val="00FF73D7"/>
    <w:rsid w:val="00FF744B"/>
    <w:rsid w:val="00FF776E"/>
    <w:rsid w:val="00FF77E5"/>
    <w:rsid w:val="00FF783A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2076E27"/>
  <w15:docId w15:val="{25AE588F-915F-484A-B741-D5907CFB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52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5F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/>
      <w:jc w:val="thaiDistribute"/>
    </w:pPr>
    <w:rPr>
      <w:rFonts w:ascii="Angsana New" w:hAnsi="Angsana New"/>
      <w:sz w:val="32"/>
      <w:szCs w:val="32"/>
    </w:rPr>
  </w:style>
  <w:style w:type="character" w:customStyle="1" w:styleId="AccPolicyHeadingChar">
    <w:name w:val="Acc Policy Heading Char"/>
    <w:link w:val="AccPolicyHeading"/>
    <w:rsid w:val="00375F36"/>
    <w:rPr>
      <w:rFonts w:ascii="Angsana New" w:hAnsi="Angsana New"/>
      <w:sz w:val="32"/>
      <w:szCs w:val="32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9834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</w:rPr>
  </w:style>
  <w:style w:type="character" w:customStyle="1" w:styleId="NFSTopicChar">
    <w:name w:val="NFS Topic Char"/>
    <w:link w:val="NFSTopic"/>
    <w:rsid w:val="00983441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F96975"/>
    <w:rPr>
      <w:rFonts w:ascii="Arial" w:hAnsi="Arial"/>
      <w:sz w:val="18"/>
      <w:szCs w:val="22"/>
    </w:rPr>
  </w:style>
  <w:style w:type="paragraph" w:customStyle="1" w:styleId="NFSsubtopic">
    <w:name w:val="NFS subtopic"/>
    <w:basedOn w:val="Normal"/>
    <w:link w:val="NFSsubtopicChar"/>
    <w:qFormat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FSsubtopicChar">
    <w:name w:val="NFS subtopic Char"/>
    <w:link w:val="NFSsubtopic"/>
    <w:rsid w:val="00AE267E"/>
    <w:rPr>
      <w:rFonts w:ascii="Angsana New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B564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3D5184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0ABBD-BCB2-4349-8B59-12D057BDE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263</TotalTime>
  <Pages>31</Pages>
  <Words>7068</Words>
  <Characters>40292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47266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Pintusorn, Pianduangsri</cp:lastModifiedBy>
  <cp:revision>86</cp:revision>
  <cp:lastPrinted>2021-11-11T11:58:00Z</cp:lastPrinted>
  <dcterms:created xsi:type="dcterms:W3CDTF">2021-11-09T18:23:00Z</dcterms:created>
  <dcterms:modified xsi:type="dcterms:W3CDTF">2021-11-12T08:00:00Z</dcterms:modified>
</cp:coreProperties>
</file>