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311077">
        <w:rPr>
          <w:b/>
          <w:bCs/>
        </w:rPr>
        <w:t>3</w:t>
      </w:r>
      <w:r w:rsidR="002821B8">
        <w:rPr>
          <w:b/>
          <w:bCs/>
        </w:rPr>
        <w:t>0</w:t>
      </w:r>
      <w:r w:rsidR="00DA09DF">
        <w:rPr>
          <w:rFonts w:hint="cs"/>
          <w:b/>
          <w:bCs/>
          <w:cs/>
        </w:rPr>
        <w:t xml:space="preserve"> </w:t>
      </w:r>
      <w:r w:rsidR="00311077">
        <w:rPr>
          <w:rFonts w:hint="cs"/>
          <w:b/>
          <w:bCs/>
          <w:cs/>
        </w:rPr>
        <w:t>กันยา</w:t>
      </w:r>
      <w:r w:rsidR="002821B8">
        <w:rPr>
          <w:rFonts w:hint="cs"/>
          <w:b/>
          <w:bCs/>
          <w:cs/>
        </w:rPr>
        <w:t>ยน</w:t>
      </w:r>
      <w:r w:rsidR="000E6BEF">
        <w:rPr>
          <w:rFonts w:hint="cs"/>
          <w:b/>
          <w:bCs/>
          <w:cs/>
        </w:rPr>
        <w:t xml:space="preserve"> </w:t>
      </w:r>
      <w:r w:rsidR="00311077">
        <w:rPr>
          <w:b/>
          <w:bCs/>
        </w:rPr>
        <w:t>2564</w:t>
      </w:r>
    </w:p>
    <w:p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:rsidR="00873B33" w:rsidRDefault="00873B33" w:rsidP="00750ED3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r w:rsidRPr="00CD157D">
        <w:rPr>
          <w:rFonts w:ascii="Angsana New" w:hAnsi="Angsana New"/>
          <w:cs/>
        </w:rPr>
        <w:t>ข้อมูลทั่วไป</w:t>
      </w:r>
    </w:p>
    <w:p w:rsidR="00873B33" w:rsidRPr="00CD157D" w:rsidRDefault="00873B33" w:rsidP="008A3324">
      <w:pPr>
        <w:pStyle w:val="a7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743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136"/>
        <w:gridCol w:w="6607"/>
      </w:tblGrid>
      <w:tr w:rsidR="00873B33" w:rsidRPr="00CD157D" w:rsidTr="00A24CAA">
        <w:tc>
          <w:tcPr>
            <w:tcW w:w="313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607" w:type="dxa"/>
            <w:tcBorders>
              <w:left w:val="nil"/>
              <w:bottom w:val="nil"/>
            </w:tcBorders>
          </w:tcPr>
          <w:p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proofErr w:type="spellStart"/>
            <w:r w:rsidR="005777F5" w:rsidRPr="005777F5">
              <w:rPr>
                <w:rFonts w:ascii="Angsana New" w:hAnsi="Angsana New"/>
                <w:cs/>
              </w:rPr>
              <w:t>เวอร์</w:t>
            </w:r>
            <w:proofErr w:type="spellEnd"/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Pr="005777F5">
              <w:rPr>
                <w:rFonts w:ascii="Angsana New" w:hAnsi="Angsana New" w:hint="cs"/>
              </w:rPr>
              <w:t>, 3, 8, 9</w:t>
            </w:r>
            <w:r w:rsidR="00056D41" w:rsidRPr="005777F5">
              <w:rPr>
                <w:rFonts w:ascii="Angsana New" w:hAnsi="Angsana New"/>
              </w:rPr>
              <w:t>-10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left w:val="nil"/>
              <w:bottom w:val="nil"/>
            </w:tcBorders>
          </w:tcPr>
          <w:p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</w:tcBorders>
          </w:tcPr>
          <w:p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:rsidR="00873B33" w:rsidRPr="00CD157D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>(2)</w:t>
            </w:r>
            <w:r w:rsidRPr="00CD157D">
              <w:rPr>
                <w:rFonts w:ascii="Angsana New" w:hAnsi="Angsana New"/>
              </w:rPr>
              <w:tab/>
            </w:r>
            <w:r w:rsidR="00ED741C" w:rsidRPr="00CD157D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CD157D">
              <w:rPr>
                <w:rFonts w:ascii="Angsana New" w:hAnsi="Angsana New" w:hint="cs"/>
                <w:cs/>
              </w:rPr>
              <w:t xml:space="preserve"> </w:t>
            </w:r>
            <w:r w:rsidR="00ED741C" w:rsidRPr="00CD157D">
              <w:rPr>
                <w:rFonts w:ascii="Angsana New" w:hAnsi="Angsana New"/>
                <w:cs/>
              </w:rPr>
              <w:t>ซึ่งดำเนิ</w:t>
            </w:r>
            <w:r w:rsidR="00ED741C" w:rsidRPr="00CD157D">
              <w:rPr>
                <w:rFonts w:ascii="Angsana New" w:hAnsi="Angsana New" w:hint="cs"/>
                <w:cs/>
              </w:rPr>
              <w:t>น</w:t>
            </w:r>
            <w:r w:rsidRPr="00CD157D">
              <w:rPr>
                <w:rFonts w:ascii="Angsana New" w:hAnsi="Angsana New"/>
                <w:cs/>
              </w:rPr>
              <w:t>ธุรกิจ</w:t>
            </w:r>
            <w:r w:rsidR="00EE551A" w:rsidRPr="00CD157D">
              <w:rPr>
                <w:rFonts w:ascii="Angsana New" w:hAnsi="Angsana New"/>
                <w:cs/>
              </w:rPr>
              <w:t>ตามหมายเหตุประกอบ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CD157D" w:rsidRDefault="00873B33" w:rsidP="00EE551A">
            <w:pPr>
              <w:tabs>
                <w:tab w:val="left" w:pos="396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</w:t>
            </w:r>
            <w:r w:rsidR="00DD436D" w:rsidRPr="00CD157D">
              <w:rPr>
                <w:rFonts w:ascii="Angsana New" w:hAnsi="Angsana New"/>
                <w:cs/>
              </w:rPr>
              <w:t xml:space="preserve">  </w:t>
            </w:r>
            <w:r w:rsidR="00356566">
              <w:rPr>
                <w:rFonts w:ascii="Angsana New" w:hAnsi="Angsana New" w:hint="cs"/>
                <w:cs/>
              </w:rPr>
              <w:t xml:space="preserve"> 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DF1B0E">
              <w:rPr>
                <w:rFonts w:ascii="Angsana New" w:hAnsi="Angsana New"/>
                <w:cs/>
              </w:rPr>
              <w:t>ข้</w:t>
            </w:r>
            <w:r w:rsidR="00DD436D" w:rsidRPr="00DF1B0E">
              <w:rPr>
                <w:rFonts w:ascii="Angsana New" w:hAnsi="Angsana New" w:hint="cs"/>
                <w:cs/>
              </w:rPr>
              <w:t>อ</w:t>
            </w:r>
            <w:r w:rsidR="00C173A4" w:rsidRPr="00DF1B0E">
              <w:rPr>
                <w:rFonts w:ascii="Angsana New" w:hAnsi="Angsana New"/>
              </w:rPr>
              <w:t xml:space="preserve"> </w:t>
            </w:r>
            <w:r w:rsidR="00423C67" w:rsidRPr="00DF1B0E">
              <w:rPr>
                <w:rFonts w:ascii="Angsana New" w:hAnsi="Angsana New"/>
              </w:rPr>
              <w:t>9</w:t>
            </w:r>
          </w:p>
        </w:tc>
      </w:tr>
    </w:tbl>
    <w:p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:rsidR="00334522" w:rsidRPr="00CD15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CD157D">
        <w:rPr>
          <w:rFonts w:ascii="Angsana New" w:hAnsi="Angsana New"/>
        </w:rPr>
        <w:t>1.2</w:t>
      </w:r>
      <w:r w:rsidRPr="00CD157D">
        <w:rPr>
          <w:rFonts w:ascii="Angsana New" w:hAnsi="Angsana New"/>
        </w:rPr>
        <w:tab/>
      </w:r>
      <w:r w:rsidR="00334522" w:rsidRPr="00CD157D">
        <w:rPr>
          <w:rFonts w:ascii="Angsana New" w:hAnsi="Angsana New" w:cs="Angsana New"/>
          <w:cs/>
        </w:rPr>
        <w:t>ข้อมูล</w:t>
      </w:r>
      <w:r w:rsidR="00334522" w:rsidRPr="00CD157D">
        <w:rPr>
          <w:rFonts w:ascii="Angsana New" w:hAnsi="Angsana New" w:cs="Angsana New" w:hint="cs"/>
          <w:cs/>
        </w:rPr>
        <w:t>สิทธิการ</w:t>
      </w:r>
      <w:r w:rsidR="00334522" w:rsidRPr="00CD15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:rsidR="00334522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D15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D157D">
        <w:rPr>
          <w:rFonts w:ascii="Angsana New" w:hAnsi="Angsana New" w:cs="Angsana New" w:hint="cs"/>
          <w:cs/>
        </w:rPr>
        <w:t xml:space="preserve"> (“ใบอนุญาตฯ”)</w:t>
      </w:r>
      <w:r w:rsidR="005777F5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/>
          <w:cs/>
        </w:rPr>
        <w:t xml:space="preserve">รวม </w:t>
      </w:r>
      <w:r w:rsidR="00311077">
        <w:rPr>
          <w:rFonts w:ascii="Angsana New" w:hAnsi="Angsana New" w:cs="Angsana New"/>
        </w:rPr>
        <w:t>3</w:t>
      </w:r>
      <w:r w:rsidRPr="00CD157D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>
        <w:rPr>
          <w:rFonts w:ascii="Angsana New" w:hAnsi="Angsana New" w:cs="Angsana New"/>
        </w:rPr>
        <w:t>15</w:t>
      </w:r>
      <w:r w:rsidRPr="00CD15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>
        <w:rPr>
          <w:rFonts w:ascii="Angsana New" w:hAnsi="Angsana New" w:cs="Angsana New"/>
        </w:rPr>
        <w:t>25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311077">
        <w:rPr>
          <w:rFonts w:ascii="Angsana New" w:hAnsi="Angsana New" w:cs="Angsana New"/>
        </w:rPr>
        <w:t>2557</w:t>
      </w:r>
      <w:r w:rsidRPr="00CD157D">
        <w:rPr>
          <w:rFonts w:ascii="Angsana New" w:hAnsi="Angsana New" w:cs="Angsana New"/>
          <w:cs/>
        </w:rPr>
        <w:t xml:space="preserve"> และสิ้นสุดวันที่ </w:t>
      </w:r>
      <w:r w:rsidR="00311077">
        <w:rPr>
          <w:rFonts w:ascii="Angsana New" w:hAnsi="Angsana New" w:cs="Angsana New"/>
        </w:rPr>
        <w:t>24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311077">
        <w:rPr>
          <w:rFonts w:ascii="Angsana New" w:hAnsi="Angsana New" w:cs="Angsana New"/>
        </w:rPr>
        <w:t>2572</w:t>
      </w:r>
      <w:r w:rsidRPr="00CD157D">
        <w:rPr>
          <w:rFonts w:ascii="Angsana New" w:hAnsi="Angsana New" w:cs="Angsana New"/>
          <w:cs/>
        </w:rPr>
        <w:t>)</w:t>
      </w:r>
    </w:p>
    <w:p w:rsidR="00334522" w:rsidRDefault="00334522" w:rsidP="004F2807">
      <w:pPr>
        <w:tabs>
          <w:tab w:val="left" w:pos="1560"/>
        </w:tabs>
        <w:ind w:left="1106" w:right="-56" w:hanging="47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 xml:space="preserve">เมื่อวันที่ </w:t>
      </w:r>
      <w:proofErr w:type="gramStart"/>
      <w:r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พฤษภาคม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>
        <w:rPr>
          <w:rFonts w:ascii="Angsana New" w:hAnsi="Angsana New"/>
        </w:rPr>
        <w:t xml:space="preserve">2 </w:t>
      </w:r>
      <w:r>
        <w:rPr>
          <w:rFonts w:ascii="Angsana New" w:hAnsi="Angsana New" w:hint="cs"/>
          <w:cs/>
        </w:rPr>
        <w:t xml:space="preserve">หมวดหมู่ คือ หมวดหมู่ทั่วไปแบบความคมชัดปกติ (ช่อง </w:t>
      </w:r>
      <w:r>
        <w:rPr>
          <w:rFonts w:ascii="Angsana New" w:hAnsi="Angsana New"/>
        </w:rPr>
        <w:t xml:space="preserve">28 SD) </w:t>
      </w:r>
      <w:r>
        <w:rPr>
          <w:rFonts w:ascii="Angsana New" w:hAnsi="Angsana New" w:hint="cs"/>
          <w:cs/>
        </w:rPr>
        <w:t xml:space="preserve">และหมวดหมู่ เด็ก เยาวชน และครอบครัว (ช่อง </w:t>
      </w:r>
      <w:r>
        <w:rPr>
          <w:rFonts w:ascii="Angsana New" w:hAnsi="Angsana New"/>
        </w:rPr>
        <w:t xml:space="preserve">13 Family) </w:t>
      </w:r>
      <w:r>
        <w:rPr>
          <w:rFonts w:ascii="Angsana New" w:hAnsi="Angsana New" w:hint="cs"/>
          <w:cs/>
        </w:rPr>
        <w:t xml:space="preserve">ซึ่งในวันที่ </w:t>
      </w:r>
      <w:r w:rsidR="0016074F">
        <w:rPr>
          <w:rFonts w:ascii="Angsana New" w:hAnsi="Angsana New"/>
        </w:rPr>
        <w:t>6</w:t>
      </w:r>
      <w:r>
        <w:rPr>
          <w:rFonts w:ascii="Angsana New" w:hAnsi="Angsana New" w:hint="cs"/>
          <w:cs/>
        </w:rPr>
        <w:t xml:space="preserve"> สิงหาคม </w:t>
      </w:r>
      <w:r w:rsidR="0016074F"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สำนักงาน กสทช.</w:t>
      </w:r>
      <w:proofErr w:type="gramEnd"/>
      <w:r>
        <w:rPr>
          <w:rFonts w:ascii="Angsana New" w:hAnsi="Angsana New" w:hint="cs"/>
          <w:cs/>
        </w:rPr>
        <w:t xml:space="preserve"> เห็นชอบการขอคืนและให้ยกเลิกใบอนุญาตให้ใช้คลื่นความถี่ </w:t>
      </w:r>
      <w:proofErr w:type="gramStart"/>
      <w:r w:rsidR="0016074F"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 หมวดหมู่แล้ว ตั้งแต่วันที่ </w:t>
      </w:r>
      <w:r w:rsidR="0016074F"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ตุลาคม </w:t>
      </w:r>
      <w:r w:rsidR="0016074F"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เวลา </w:t>
      </w:r>
      <w:r w:rsidR="0016074F">
        <w:rPr>
          <w:rFonts w:ascii="Angsana New" w:hAnsi="Angsana New"/>
        </w:rPr>
        <w:t>00.01</w:t>
      </w:r>
      <w:r>
        <w:rPr>
          <w:rFonts w:ascii="Angsana New" w:hAnsi="Angsana New" w:hint="cs"/>
          <w:cs/>
        </w:rPr>
        <w:t xml:space="preserve"> น. เป็นต้นไป โดยบริษัทย่อยได้รับค่าชดเชยตามหลักเกณฑ์ วิธีการและเงื่อนไขที่สำนักงาน </w:t>
      </w:r>
      <w:r w:rsidR="00EE551A">
        <w:rPr>
          <w:rFonts w:ascii="Angsana New" w:hAnsi="Angsana New" w:hint="cs"/>
          <w:cs/>
        </w:rPr>
        <w:t>กสทช.</w:t>
      </w:r>
      <w:proofErr w:type="gramEnd"/>
      <w:r w:rsidR="00EE551A">
        <w:rPr>
          <w:rFonts w:ascii="Angsana New" w:hAnsi="Angsana New" w:hint="cs"/>
          <w:cs/>
        </w:rPr>
        <w:t xml:space="preserve"> กำหนด</w:t>
      </w:r>
    </w:p>
    <w:p w:rsidR="00035EBC" w:rsidRPr="009C3D2F" w:rsidRDefault="00035EBC" w:rsidP="00EE551A">
      <w:pPr>
        <w:ind w:left="1106" w:right="-42" w:firstLine="454"/>
        <w:jc w:val="thaiDistribute"/>
        <w:outlineLvl w:val="0"/>
        <w:rPr>
          <w:rFonts w:ascii="Angsana New" w:hAnsi="Angsana New"/>
          <w:cs/>
        </w:rPr>
      </w:pPr>
      <w:r w:rsidRPr="009C3D2F">
        <w:rPr>
          <w:rFonts w:ascii="Angsana New" w:hAnsi="Angsana New"/>
          <w:cs/>
        </w:rPr>
        <w:t xml:space="preserve">เมื่อวันที่ </w:t>
      </w:r>
      <w:r w:rsidR="0016074F">
        <w:rPr>
          <w:rFonts w:ascii="Angsana New" w:hAnsi="Angsana New"/>
        </w:rPr>
        <w:t>26</w:t>
      </w:r>
      <w:r w:rsidRPr="009C3D2F">
        <w:rPr>
          <w:rFonts w:ascii="Angsana New" w:hAnsi="Angsana New"/>
          <w:cs/>
        </w:rPr>
        <w:t xml:space="preserve"> มีนาคม </w:t>
      </w:r>
      <w:r w:rsidR="0016074F">
        <w:rPr>
          <w:rFonts w:ascii="Angsana New" w:hAnsi="Angsana New"/>
        </w:rPr>
        <w:t>2563</w:t>
      </w:r>
      <w:r w:rsidRPr="009C3D2F">
        <w:rPr>
          <w:rFonts w:ascii="Angsana New" w:hAnsi="Angsana New"/>
          <w:cs/>
        </w:rPr>
        <w:t xml:space="preserve"> บริษัทย่อยของบริษัทได้ดำเนินก</w:t>
      </w:r>
      <w:r w:rsidR="009C3D2F" w:rsidRPr="009C3D2F">
        <w:rPr>
          <w:rFonts w:ascii="Angsana New" w:hAnsi="Angsana New"/>
          <w:cs/>
        </w:rPr>
        <w:t>ารออกอากาศสถานีโทรทัศน์</w:t>
      </w:r>
      <w:r w:rsidR="009C3D2F" w:rsidRPr="009C3D2F">
        <w:rPr>
          <w:rFonts w:ascii="Angsana New" w:hAnsi="Angsana New" w:hint="cs"/>
          <w:cs/>
        </w:rPr>
        <w:t>ในระบบดิจิตอลภาคพื้นดิน</w:t>
      </w:r>
      <w:r w:rsidRPr="009C3D2F">
        <w:rPr>
          <w:rFonts w:ascii="Angsana New" w:hAnsi="Angsana New"/>
          <w:cs/>
        </w:rPr>
        <w:t>ช่อง</w:t>
      </w:r>
      <w:r w:rsidR="009C3D2F" w:rsidRPr="009C3D2F">
        <w:rPr>
          <w:rFonts w:ascii="Angsana New" w:hAnsi="Angsana New" w:hint="cs"/>
          <w:cs/>
        </w:rPr>
        <w:t xml:space="preserve"> </w:t>
      </w:r>
      <w:r w:rsidR="0016074F">
        <w:rPr>
          <w:rFonts w:ascii="Angsana New" w:hAnsi="Angsana New"/>
        </w:rPr>
        <w:t>33</w:t>
      </w:r>
      <w:r w:rsidR="00894FAB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</w:rPr>
        <w:t xml:space="preserve">HD </w:t>
      </w:r>
      <w:r w:rsidRPr="009C3D2F">
        <w:rPr>
          <w:rFonts w:ascii="Angsana New" w:hAnsi="Angsana New"/>
          <w:cs/>
        </w:rPr>
        <w:t>ภายหลังสัญญาร่วมดำเนินกิจการ</w:t>
      </w:r>
      <w:r w:rsidR="004C30A5" w:rsidRPr="009C3D2F">
        <w:rPr>
          <w:rFonts w:ascii="Angsana New" w:hAnsi="Angsana New" w:hint="cs"/>
          <w:cs/>
        </w:rPr>
        <w:t>ส่ง</w:t>
      </w:r>
      <w:r w:rsidRPr="009C3D2F">
        <w:rPr>
          <w:rFonts w:ascii="Angsana New" w:hAnsi="Angsana New"/>
          <w:cs/>
        </w:rPr>
        <w:t>โทรทัศน์สีระหว่าง อ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ส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ม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ท. และบริษัท</w:t>
      </w:r>
      <w:r w:rsidR="004C30A5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>บางกอกเอ็น</w:t>
      </w:r>
      <w:proofErr w:type="spellStart"/>
      <w:r w:rsidRPr="009C3D2F">
        <w:rPr>
          <w:rFonts w:ascii="Angsana New" w:hAnsi="Angsana New"/>
          <w:cs/>
        </w:rPr>
        <w:t>เตอร์เทนเม้นต์</w:t>
      </w:r>
      <w:proofErr w:type="spellEnd"/>
      <w:r w:rsidRPr="009C3D2F">
        <w:rPr>
          <w:rFonts w:ascii="Angsana New" w:hAnsi="Angsana New"/>
          <w:cs/>
        </w:rPr>
        <w:t xml:space="preserve"> จำกัด ได้สิ้นสุดลงในวันที่ </w:t>
      </w:r>
      <w:r w:rsidR="0016074F">
        <w:rPr>
          <w:rFonts w:ascii="Angsana New" w:hAnsi="Angsana New"/>
        </w:rPr>
        <w:t>25</w:t>
      </w:r>
      <w:r w:rsidRPr="009C3D2F">
        <w:rPr>
          <w:rFonts w:ascii="Angsana New" w:hAnsi="Angsana New"/>
          <w:cs/>
        </w:rPr>
        <w:t xml:space="preserve"> มีนาคม </w:t>
      </w:r>
      <w:r w:rsidR="0016074F">
        <w:rPr>
          <w:rFonts w:ascii="Angsana New" w:hAnsi="Angsana New"/>
        </w:rPr>
        <w:t>2563</w:t>
      </w:r>
    </w:p>
    <w:p w:rsidR="00C13EA7" w:rsidRDefault="00C13EA7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334522" w:rsidRPr="004F2807" w:rsidRDefault="00265057" w:rsidP="00334522">
      <w:pPr>
        <w:ind w:left="1106" w:right="-871" w:hanging="476"/>
        <w:outlineLvl w:val="0"/>
        <w:rPr>
          <w:rFonts w:ascii="Angsana New" w:hAnsi="Angsana New"/>
        </w:rPr>
      </w:pPr>
      <w:r w:rsidRPr="004F2807">
        <w:rPr>
          <w:rFonts w:ascii="Angsana New" w:hAnsi="Angsana New"/>
        </w:rPr>
        <w:lastRenderedPageBreak/>
        <w:t>1.3</w:t>
      </w:r>
      <w:r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/>
          <w:cs/>
        </w:rPr>
        <w:t>ข้อมูลสัญญาร่วมดำเนินกิจการ</w:t>
      </w:r>
    </w:p>
    <w:p w:rsidR="00334522" w:rsidRPr="004F2807" w:rsidRDefault="00035EBC" w:rsidP="00035EBC">
      <w:pPr>
        <w:tabs>
          <w:tab w:val="left" w:pos="1106"/>
          <w:tab w:val="left" w:pos="1701"/>
        </w:tabs>
        <w:ind w:left="630" w:right="-59" w:hanging="630"/>
        <w:jc w:val="thaiDistribute"/>
        <w:rPr>
          <w:rFonts w:ascii="Angsana New" w:hAnsi="Angsana New"/>
          <w:cs/>
        </w:rPr>
      </w:pPr>
      <w:r w:rsidRPr="004F2807">
        <w:rPr>
          <w:rFonts w:ascii="Angsana New" w:hAnsi="Angsana New"/>
        </w:rPr>
        <w:tab/>
      </w:r>
      <w:r w:rsidRPr="004F2807">
        <w:rPr>
          <w:rFonts w:ascii="Angsana New" w:hAnsi="Angsana New"/>
        </w:rPr>
        <w:tab/>
        <w:t>1.3</w:t>
      </w:r>
      <w:r w:rsidR="00334522" w:rsidRPr="004F2807">
        <w:rPr>
          <w:rFonts w:ascii="Angsana New" w:hAnsi="Angsana New"/>
        </w:rPr>
        <w:t>.1</w:t>
      </w:r>
      <w:r w:rsidR="00334522"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 w:hint="cs"/>
          <w:cs/>
        </w:rPr>
        <w:t>บริษัท บางกอกเอ็น</w:t>
      </w:r>
      <w:proofErr w:type="spellStart"/>
      <w:r w:rsidR="00334522" w:rsidRPr="004F2807">
        <w:rPr>
          <w:rFonts w:ascii="Angsana New" w:hAnsi="Angsana New" w:hint="cs"/>
          <w:cs/>
        </w:rPr>
        <w:t>เตอร์เทนเม้นต์</w:t>
      </w:r>
      <w:proofErr w:type="spellEnd"/>
      <w:r w:rsidR="00334522" w:rsidRPr="004F2807">
        <w:rPr>
          <w:rFonts w:ascii="Angsana New" w:hAnsi="Angsana New" w:hint="cs"/>
          <w:cs/>
        </w:rPr>
        <w:t xml:space="preserve"> จำกัด ซึ่งเป็น</w:t>
      </w:r>
      <w:r w:rsidR="00334522" w:rsidRPr="004F2807">
        <w:rPr>
          <w:rFonts w:ascii="Angsana New" w:hAnsi="Angsana New"/>
          <w:cs/>
        </w:rPr>
        <w:t>บริษัทย่อย</w:t>
      </w:r>
      <w:r w:rsidR="00334522" w:rsidRPr="004F2807">
        <w:rPr>
          <w:rFonts w:ascii="Angsana New" w:hAnsi="Angsana New" w:hint="cs"/>
          <w:cs/>
        </w:rPr>
        <w:t>ของบริษัท</w:t>
      </w:r>
      <w:r w:rsidR="00334522" w:rsidRPr="004F2807">
        <w:rPr>
          <w:rFonts w:ascii="Angsana New" w:hAnsi="Angsana New"/>
          <w:cs/>
        </w:rPr>
        <w:t>ได้ทำสัญญาร่วมดำเนินกิจการ</w:t>
      </w:r>
      <w:r w:rsidR="00334522" w:rsidRPr="004F2807">
        <w:rPr>
          <w:rFonts w:ascii="Angsana New" w:hAnsi="Angsana New" w:hint="cs"/>
          <w:cs/>
        </w:rPr>
        <w:t xml:space="preserve">   </w:t>
      </w:r>
      <w:r w:rsidR="00334522" w:rsidRPr="004F2807">
        <w:rPr>
          <w:rFonts w:ascii="Angsana New" w:hAnsi="Angsana New"/>
          <w:cs/>
        </w:rPr>
        <w:t>ส่งโทรทัศน์สีกับองค์การสื่อสารมวลชนแห่งประเทศไทย</w:t>
      </w:r>
      <w:r w:rsidR="00334522" w:rsidRPr="004F2807">
        <w:rPr>
          <w:rFonts w:ascii="Angsana New" w:hAnsi="Angsana New"/>
        </w:rPr>
        <w:t xml:space="preserve"> (</w:t>
      </w:r>
      <w:r w:rsidR="00334522" w:rsidRPr="004F2807">
        <w:rPr>
          <w:rFonts w:ascii="Angsana New" w:hAnsi="Angsana New"/>
          <w:cs/>
        </w:rPr>
        <w:t>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 xml:space="preserve">.) </w:t>
      </w:r>
      <w:r w:rsidR="00334522" w:rsidRPr="004F2807">
        <w:rPr>
          <w:rFonts w:ascii="Angsana New" w:hAnsi="Angsana New"/>
          <w:cs/>
        </w:rPr>
        <w:t xml:space="preserve">ตามสัญญาลงวันที่ </w:t>
      </w:r>
      <w:r w:rsidR="00334522" w:rsidRPr="004F2807">
        <w:rPr>
          <w:rFonts w:ascii="Angsana New" w:hAnsi="Angsana New"/>
        </w:rPr>
        <w:t xml:space="preserve">28 </w:t>
      </w:r>
      <w:r w:rsidR="00334522" w:rsidRPr="004F2807">
        <w:rPr>
          <w:rFonts w:ascii="Angsana New" w:hAnsi="Angsana New"/>
          <w:cs/>
        </w:rPr>
        <w:t>เมษายน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</w:rPr>
        <w:t xml:space="preserve">2521 </w:t>
      </w:r>
      <w:r w:rsidR="00334522" w:rsidRPr="004F2807">
        <w:rPr>
          <w:rFonts w:ascii="Angsana New" w:hAnsi="Angsana New"/>
          <w:cs/>
        </w:rPr>
        <w:t>แก้ไขเพิ่มเติม</w:t>
      </w:r>
      <w:r w:rsidR="00334522" w:rsidRPr="0014598D">
        <w:rPr>
          <w:rFonts w:ascii="Angsana New" w:hAnsi="Angsana New"/>
          <w:spacing w:val="-8"/>
          <w:cs/>
        </w:rPr>
        <w:t>ครั้งที่</w:t>
      </w:r>
      <w:r w:rsidR="00334522" w:rsidRPr="0014598D">
        <w:rPr>
          <w:rFonts w:ascii="Angsana New" w:hAnsi="Angsana New"/>
          <w:spacing w:val="-8"/>
        </w:rPr>
        <w:t xml:space="preserve"> 1 </w:t>
      </w:r>
      <w:r w:rsidR="00334522" w:rsidRPr="0014598D">
        <w:rPr>
          <w:rFonts w:ascii="Angsana New" w:hAnsi="Angsana New"/>
          <w:spacing w:val="-8"/>
          <w:cs/>
        </w:rPr>
        <w:t>เมื่อวันที</w:t>
      </w:r>
      <w:r w:rsidR="00334522" w:rsidRPr="0014598D">
        <w:rPr>
          <w:rFonts w:ascii="Angsana New" w:hAnsi="Angsana New" w:hint="cs"/>
          <w:spacing w:val="-8"/>
          <w:cs/>
        </w:rPr>
        <w:t xml:space="preserve">่ </w:t>
      </w:r>
      <w:r w:rsidR="00334522" w:rsidRPr="0014598D">
        <w:rPr>
          <w:rFonts w:ascii="Angsana New" w:hAnsi="Angsana New"/>
          <w:spacing w:val="-8"/>
        </w:rPr>
        <w:t>13</w:t>
      </w:r>
      <w:r w:rsidR="00334522" w:rsidRPr="0014598D">
        <w:rPr>
          <w:rFonts w:ascii="Angsana New" w:hAnsi="Angsana New" w:hint="cs"/>
          <w:spacing w:val="-8"/>
        </w:rPr>
        <w:t xml:space="preserve"> </w:t>
      </w:r>
      <w:r w:rsidR="00334522" w:rsidRPr="0014598D">
        <w:rPr>
          <w:rFonts w:ascii="Angsana New" w:hAnsi="Angsana New"/>
          <w:spacing w:val="-8"/>
          <w:cs/>
        </w:rPr>
        <w:t xml:space="preserve">กันยายน </w:t>
      </w:r>
      <w:r w:rsidR="00334522" w:rsidRPr="0014598D">
        <w:rPr>
          <w:rFonts w:ascii="Angsana New" w:hAnsi="Angsana New"/>
          <w:spacing w:val="-8"/>
        </w:rPr>
        <w:t xml:space="preserve">2525 </w:t>
      </w:r>
      <w:r w:rsidR="00334522" w:rsidRPr="0014598D">
        <w:rPr>
          <w:rFonts w:ascii="Angsana New" w:hAnsi="Angsana New"/>
          <w:spacing w:val="-8"/>
          <w:cs/>
        </w:rPr>
        <w:t>ครั้งที่</w:t>
      </w:r>
      <w:r w:rsidR="00334522" w:rsidRPr="0014598D">
        <w:rPr>
          <w:rFonts w:ascii="Angsana New" w:hAnsi="Angsana New"/>
          <w:spacing w:val="-8"/>
          <w:sz w:val="24"/>
          <w:szCs w:val="24"/>
          <w:cs/>
        </w:rPr>
        <w:t xml:space="preserve"> </w:t>
      </w:r>
      <w:r w:rsidR="00334522" w:rsidRPr="0014598D">
        <w:rPr>
          <w:rFonts w:ascii="Angsana New" w:hAnsi="Angsana New"/>
          <w:spacing w:val="-8"/>
        </w:rPr>
        <w:t>2</w:t>
      </w:r>
      <w:r w:rsidR="00334522" w:rsidRPr="0014598D">
        <w:rPr>
          <w:rFonts w:ascii="Angsana New" w:hAnsi="Angsana New" w:hint="cs"/>
          <w:spacing w:val="-8"/>
          <w:cs/>
        </w:rPr>
        <w:t xml:space="preserve"> </w:t>
      </w:r>
      <w:r w:rsidR="00334522" w:rsidRPr="0014598D">
        <w:rPr>
          <w:rFonts w:ascii="Angsana New" w:hAnsi="Angsana New"/>
          <w:spacing w:val="-8"/>
          <w:cs/>
        </w:rPr>
        <w:t xml:space="preserve">เมื่อวันที่ </w:t>
      </w:r>
      <w:r w:rsidR="00334522" w:rsidRPr="0014598D">
        <w:rPr>
          <w:rFonts w:ascii="Angsana New" w:hAnsi="Angsana New"/>
          <w:spacing w:val="-8"/>
        </w:rPr>
        <w:t xml:space="preserve">16 </w:t>
      </w:r>
      <w:r w:rsidR="00334522" w:rsidRPr="0014598D">
        <w:rPr>
          <w:rFonts w:ascii="Angsana New" w:hAnsi="Angsana New"/>
          <w:spacing w:val="-8"/>
          <w:cs/>
        </w:rPr>
        <w:t xml:space="preserve">กรกฎาคม </w:t>
      </w:r>
      <w:r w:rsidR="00334522" w:rsidRPr="0014598D">
        <w:rPr>
          <w:rFonts w:ascii="Angsana New" w:hAnsi="Angsana New"/>
          <w:spacing w:val="-8"/>
        </w:rPr>
        <w:t xml:space="preserve">2530 </w:t>
      </w:r>
      <w:r w:rsidR="00334522" w:rsidRPr="0014598D">
        <w:rPr>
          <w:rFonts w:ascii="Angsana New" w:hAnsi="Angsana New"/>
          <w:spacing w:val="-8"/>
          <w:cs/>
        </w:rPr>
        <w:t xml:space="preserve">และครั้งที่ </w:t>
      </w:r>
      <w:r w:rsidR="00334522" w:rsidRPr="0014598D">
        <w:rPr>
          <w:rFonts w:ascii="Angsana New" w:hAnsi="Angsana New"/>
          <w:spacing w:val="-8"/>
        </w:rPr>
        <w:t xml:space="preserve">3 </w:t>
      </w:r>
      <w:r w:rsidR="00334522" w:rsidRPr="0014598D">
        <w:rPr>
          <w:rFonts w:ascii="Angsana New" w:hAnsi="Angsana New"/>
          <w:spacing w:val="-8"/>
          <w:cs/>
        </w:rPr>
        <w:t xml:space="preserve">เมื่อวันที่ </w:t>
      </w:r>
      <w:r w:rsidR="0014598D">
        <w:rPr>
          <w:rFonts w:ascii="Angsana New" w:hAnsi="Angsana New"/>
          <w:spacing w:val="-8"/>
        </w:rPr>
        <w:t>2</w:t>
      </w:r>
      <w:r w:rsidR="00334522" w:rsidRPr="0014598D">
        <w:rPr>
          <w:rFonts w:ascii="Angsana New" w:hAnsi="Angsana New"/>
          <w:spacing w:val="-8"/>
        </w:rPr>
        <w:t xml:space="preserve"> </w:t>
      </w:r>
      <w:r w:rsidR="00334522" w:rsidRPr="0014598D">
        <w:rPr>
          <w:rFonts w:ascii="Angsana New" w:hAnsi="Angsana New"/>
          <w:spacing w:val="-8"/>
          <w:cs/>
        </w:rPr>
        <w:t xml:space="preserve">พฤษภาคม </w:t>
      </w:r>
      <w:r w:rsidR="00334522" w:rsidRPr="0014598D">
        <w:rPr>
          <w:rFonts w:ascii="Angsana New" w:hAnsi="Angsana New"/>
          <w:spacing w:val="-8"/>
        </w:rPr>
        <w:t>2532</w:t>
      </w:r>
      <w:r w:rsidR="00334522" w:rsidRPr="0014598D">
        <w:rPr>
          <w:rFonts w:ascii="Angsana New" w:hAnsi="Angsana New" w:hint="cs"/>
          <w:spacing w:val="-8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โดยได้รับสิทธิร่วมดำเนินการออกอากาศสถานีโทรทัศน์ไทยทีวีสีช่อง </w:t>
      </w:r>
      <w:r w:rsidR="00334522" w:rsidRPr="004F2807">
        <w:rPr>
          <w:rFonts w:ascii="Angsana New" w:hAnsi="Angsana New"/>
        </w:rPr>
        <w:t>3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จนถึงวันที่ </w:t>
      </w:r>
      <w:r w:rsidR="00334522" w:rsidRPr="004F2807">
        <w:rPr>
          <w:rFonts w:ascii="Angsana New" w:hAnsi="Angsana New"/>
        </w:rPr>
        <w:t>25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มีนาคม </w:t>
      </w:r>
      <w:r w:rsidR="00334522" w:rsidRPr="004F2807">
        <w:rPr>
          <w:rFonts w:ascii="Angsana New" w:hAnsi="Angsana New"/>
        </w:rPr>
        <w:t xml:space="preserve">2563 </w:t>
      </w:r>
      <w:r w:rsidR="00334522" w:rsidRPr="004F2807">
        <w:rPr>
          <w:rFonts w:ascii="Angsana New" w:hAnsi="Angsana New"/>
          <w:cs/>
        </w:rPr>
        <w:t>ทรัพย์สินที่บริษัทย่อยได้กระทำขึ้นหรือได้จัดหามาไว้สำหรับใช้ในการดำเนินการตามสัญญานี้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>ให้ตกเป็นทรัพย์สิน</w:t>
      </w:r>
      <w:r w:rsidR="00334522" w:rsidRPr="004F2807">
        <w:rPr>
          <w:rFonts w:ascii="Angsana New" w:hAnsi="Angsana New" w:hint="cs"/>
          <w:cs/>
        </w:rPr>
        <w:t>ของ</w:t>
      </w:r>
      <w:r w:rsidR="00334522" w:rsidRPr="004F2807">
        <w:rPr>
          <w:rFonts w:ascii="Angsana New" w:hAnsi="Angsana New"/>
          <w:cs/>
        </w:rPr>
        <w:t xml:space="preserve"> </w:t>
      </w:r>
      <w:r w:rsidR="0014598D">
        <w:rPr>
          <w:rFonts w:ascii="Angsana New" w:hAnsi="Angsana New"/>
        </w:rPr>
        <w:t xml:space="preserve">          </w:t>
      </w:r>
      <w:r w:rsidR="00334522" w:rsidRPr="004F2807">
        <w:rPr>
          <w:rFonts w:ascii="Angsana New" w:hAnsi="Angsana New"/>
          <w:cs/>
        </w:rPr>
        <w:t>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 xml:space="preserve">. </w:t>
      </w:r>
      <w:r w:rsidR="00334522" w:rsidRPr="004F2807">
        <w:rPr>
          <w:rFonts w:ascii="Angsana New" w:hAnsi="Angsana New"/>
          <w:cs/>
        </w:rPr>
        <w:t>นับแต่วันที่ได้กระทำหรือได้จัดหา</w:t>
      </w:r>
      <w:r w:rsidR="00334522" w:rsidRPr="004F2807">
        <w:rPr>
          <w:rFonts w:ascii="Angsana New" w:hAnsi="Angsana New"/>
        </w:rPr>
        <w:t xml:space="preserve"> </w:t>
      </w:r>
      <w:r w:rsidR="00334522" w:rsidRPr="004F2807">
        <w:rPr>
          <w:rFonts w:ascii="Angsana New" w:hAnsi="Angsana New"/>
          <w:cs/>
        </w:rPr>
        <w:t>ซึ่งบริษัทย่อยมีสิทธิในการใช้ทรัพย์สินดังกล่าวได้</w:t>
      </w:r>
      <w:r w:rsidRPr="004F2807">
        <w:rPr>
          <w:rFonts w:ascii="Angsana New" w:hAnsi="Angsana New" w:hint="cs"/>
          <w:cs/>
        </w:rPr>
        <w:t xml:space="preserve"> ซึ่งสัญญาได้สิ้นสุดแล้วเมื่อวันที่ </w:t>
      </w:r>
      <w:r w:rsidRPr="004F2807">
        <w:rPr>
          <w:rFonts w:ascii="Angsana New" w:hAnsi="Angsana New"/>
        </w:rPr>
        <w:t xml:space="preserve">25 </w:t>
      </w:r>
      <w:r w:rsidRPr="004F2807">
        <w:rPr>
          <w:rFonts w:ascii="Angsana New" w:hAnsi="Angsana New" w:hint="cs"/>
          <w:cs/>
        </w:rPr>
        <w:t xml:space="preserve">มีนาคม </w:t>
      </w:r>
      <w:r w:rsidRPr="004F2807">
        <w:rPr>
          <w:rFonts w:ascii="Angsana New" w:hAnsi="Angsana New"/>
        </w:rPr>
        <w:t>2563</w:t>
      </w:r>
    </w:p>
    <w:p w:rsidR="00334522" w:rsidRPr="004F2807" w:rsidRDefault="00035EBC" w:rsidP="00334522">
      <w:pPr>
        <w:tabs>
          <w:tab w:val="left" w:pos="1106"/>
          <w:tab w:val="left" w:pos="1701"/>
        </w:tabs>
        <w:ind w:left="630" w:right="-59" w:hanging="630"/>
        <w:jc w:val="thaiDistribute"/>
        <w:rPr>
          <w:rFonts w:ascii="Angsana New" w:hAnsi="Angsana New"/>
        </w:rPr>
      </w:pPr>
      <w:r w:rsidRPr="004F2807">
        <w:rPr>
          <w:rFonts w:ascii="Angsana New" w:hAnsi="Angsana New"/>
        </w:rPr>
        <w:tab/>
      </w:r>
      <w:r w:rsidRPr="004F2807">
        <w:rPr>
          <w:rFonts w:ascii="Angsana New" w:hAnsi="Angsana New"/>
        </w:rPr>
        <w:tab/>
        <w:t>1.3</w:t>
      </w:r>
      <w:r w:rsidR="00334522" w:rsidRPr="004F2807">
        <w:rPr>
          <w:rFonts w:ascii="Angsana New" w:hAnsi="Angsana New"/>
        </w:rPr>
        <w:t>.2</w:t>
      </w:r>
      <w:r w:rsidR="00334522"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 w:hint="cs"/>
          <w:cs/>
        </w:rPr>
        <w:t>บริษัท บางกอกเอ็น</w:t>
      </w:r>
      <w:proofErr w:type="spellStart"/>
      <w:r w:rsidR="00334522" w:rsidRPr="004F2807">
        <w:rPr>
          <w:rFonts w:ascii="Angsana New" w:hAnsi="Angsana New" w:hint="cs"/>
          <w:cs/>
        </w:rPr>
        <w:t>เตอร์เทนเม้นต์</w:t>
      </w:r>
      <w:proofErr w:type="spellEnd"/>
      <w:r w:rsidR="00334522" w:rsidRPr="004F2807">
        <w:rPr>
          <w:rFonts w:ascii="Angsana New" w:hAnsi="Angsana New" w:hint="cs"/>
          <w:cs/>
        </w:rPr>
        <w:t xml:space="preserve"> จำกัด ซึ่งเป็นบริษัทย่อยของบริษัทได้ทำสัญญาเช่าเวลาจัดรายการและโฆษณากับ </w:t>
      </w:r>
      <w:r w:rsidR="00334522" w:rsidRPr="004F2807">
        <w:rPr>
          <w:rFonts w:ascii="Angsana New" w:hAnsi="Angsana New"/>
          <w:cs/>
        </w:rPr>
        <w:t>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 w:hint="cs"/>
          <w:cs/>
        </w:rPr>
        <w:t xml:space="preserve">ท. </w:t>
      </w:r>
      <w:r w:rsidR="00334522" w:rsidRPr="004F2807">
        <w:rPr>
          <w:rFonts w:ascii="Angsana New" w:hAnsi="Angsana New"/>
          <w:cs/>
        </w:rPr>
        <w:t>ตามสัญญาลงวันที่</w:t>
      </w:r>
      <w:r w:rsidR="00334522" w:rsidRPr="004F2807">
        <w:rPr>
          <w:rFonts w:ascii="Angsana New" w:hAnsi="Angsana New"/>
        </w:rPr>
        <w:t xml:space="preserve"> 25 </w:t>
      </w:r>
      <w:r w:rsidR="00334522" w:rsidRPr="004F2807">
        <w:rPr>
          <w:rFonts w:ascii="Angsana New" w:hAnsi="Angsana New"/>
          <w:cs/>
        </w:rPr>
        <w:t>มกราคม</w:t>
      </w:r>
      <w:r w:rsidR="00334522" w:rsidRPr="004F2807">
        <w:rPr>
          <w:rFonts w:ascii="Angsana New" w:hAnsi="Angsana New"/>
        </w:rPr>
        <w:t xml:space="preserve"> 2533 </w:t>
      </w:r>
      <w:r w:rsidR="00334522" w:rsidRPr="004F2807">
        <w:rPr>
          <w:rFonts w:ascii="Angsana New" w:hAnsi="Angsana New"/>
          <w:cs/>
        </w:rPr>
        <w:t>และแก้ไขใหม่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ลงวันที่ </w:t>
      </w:r>
      <w:r w:rsidR="00334522" w:rsidRPr="004F2807">
        <w:rPr>
          <w:rFonts w:ascii="Angsana New" w:hAnsi="Angsana New"/>
        </w:rPr>
        <w:t xml:space="preserve">22 </w:t>
      </w:r>
      <w:r w:rsidR="00334522" w:rsidRPr="004F2807">
        <w:rPr>
          <w:rFonts w:ascii="Angsana New" w:hAnsi="Angsana New"/>
          <w:cs/>
        </w:rPr>
        <w:t xml:space="preserve">กันยายน </w:t>
      </w:r>
      <w:r w:rsidR="00334522" w:rsidRPr="004F2807">
        <w:rPr>
          <w:rFonts w:ascii="Angsana New" w:hAnsi="Angsana New"/>
        </w:rPr>
        <w:t xml:space="preserve">2537 </w:t>
      </w:r>
      <w:r w:rsidR="00334522" w:rsidRPr="004F2807">
        <w:rPr>
          <w:rFonts w:ascii="Angsana New" w:hAnsi="Angsana New"/>
          <w:cs/>
        </w:rPr>
        <w:t>โดยได้รับสิทธิในการจัดรายการและโฆษณาสถานีวิทยุ 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>.</w:t>
      </w:r>
      <w:proofErr w:type="spellStart"/>
      <w:r w:rsidR="00334522" w:rsidRPr="004F2807">
        <w:rPr>
          <w:rFonts w:ascii="Angsana New" w:hAnsi="Angsana New"/>
          <w:cs/>
        </w:rPr>
        <w:t>เอฟ</w:t>
      </w:r>
      <w:proofErr w:type="spellEnd"/>
      <w:r w:rsidR="00334522" w:rsidRPr="004F2807">
        <w:rPr>
          <w:rFonts w:ascii="Angsana New" w:hAnsi="Angsana New"/>
        </w:rPr>
        <w:t>.</w:t>
      </w:r>
      <w:proofErr w:type="spellStart"/>
      <w:r w:rsidR="00334522" w:rsidRPr="004F2807">
        <w:rPr>
          <w:rFonts w:ascii="Angsana New" w:hAnsi="Angsana New"/>
          <w:cs/>
        </w:rPr>
        <w:t>เอ็ม</w:t>
      </w:r>
      <w:proofErr w:type="spellEnd"/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 xml:space="preserve">ความถี่ </w:t>
      </w:r>
      <w:r w:rsidR="00334522" w:rsidRPr="004F2807">
        <w:rPr>
          <w:rFonts w:ascii="Angsana New" w:hAnsi="Angsana New"/>
        </w:rPr>
        <w:t xml:space="preserve">105.5 </w:t>
      </w:r>
      <w:r w:rsidR="00334522" w:rsidRPr="004F2807">
        <w:rPr>
          <w:rFonts w:ascii="Angsana New" w:hAnsi="Angsana New"/>
          <w:cs/>
        </w:rPr>
        <w:t>เม</w:t>
      </w:r>
      <w:proofErr w:type="spellStart"/>
      <w:r w:rsidR="00334522" w:rsidRPr="004F2807">
        <w:rPr>
          <w:rFonts w:ascii="Angsana New" w:hAnsi="Angsana New"/>
          <w:cs/>
        </w:rPr>
        <w:t>กะเฮิร์ตซ์</w:t>
      </w:r>
      <w:proofErr w:type="spellEnd"/>
      <w:r w:rsidR="00334522" w:rsidRPr="004F2807">
        <w:rPr>
          <w:rFonts w:ascii="Angsana New" w:hAnsi="Angsana New"/>
          <w:cs/>
        </w:rPr>
        <w:t xml:space="preserve"> กรุงเทพมหานคร จนถึงวันที่ </w:t>
      </w:r>
      <w:r w:rsidR="00334522" w:rsidRPr="004F2807">
        <w:rPr>
          <w:rFonts w:ascii="Angsana New" w:hAnsi="Angsana New"/>
        </w:rPr>
        <w:t xml:space="preserve">31 </w:t>
      </w:r>
      <w:r w:rsidR="00334522" w:rsidRPr="004F2807">
        <w:rPr>
          <w:rFonts w:ascii="Angsana New" w:hAnsi="Angsana New"/>
          <w:cs/>
        </w:rPr>
        <w:t xml:space="preserve">มกราคม </w:t>
      </w:r>
      <w:r w:rsidR="004F2807">
        <w:rPr>
          <w:rFonts w:ascii="Angsana New" w:hAnsi="Angsana New"/>
        </w:rPr>
        <w:t>2563</w:t>
      </w:r>
      <w:r w:rsidR="00334522" w:rsidRPr="004F2807">
        <w:rPr>
          <w:rFonts w:ascii="Angsana New" w:hAnsi="Angsana New"/>
        </w:rPr>
        <w:t xml:space="preserve"> </w:t>
      </w:r>
      <w:r w:rsidR="00334522" w:rsidRPr="004F2807">
        <w:rPr>
          <w:rFonts w:ascii="Angsana New" w:hAnsi="Angsana New"/>
          <w:cs/>
        </w:rPr>
        <w:t xml:space="preserve">เพื่อให้สอดคล้องกับอายุสัญญาร่วมดำเนินกิจการส่งโทรทัศน์สี แก้ไขเพิ่มเติมฉบับที่ </w:t>
      </w:r>
      <w:r w:rsidR="00334522" w:rsidRPr="004F2807">
        <w:rPr>
          <w:rFonts w:ascii="Angsana New" w:hAnsi="Angsana New"/>
        </w:rPr>
        <w:t xml:space="preserve">3 </w:t>
      </w:r>
      <w:r w:rsidR="00334522" w:rsidRPr="004F2807">
        <w:rPr>
          <w:rFonts w:ascii="Angsana New" w:hAnsi="Angsana New"/>
          <w:cs/>
        </w:rPr>
        <w:t>ได้มีข้อตกลงว่า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>หากสัญญาร่วมดำเนินกิจการส่งโทรทัศน์สีสิ้นสุดลง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>ไม่ว่าด้วยเหตุใดก่อนครบกำหนดอายุสัญญาให้ถือว่าสัญญานี้เป็นอันสิ้นสุดด้วย</w:t>
      </w:r>
      <w:r w:rsidRPr="004F2807">
        <w:rPr>
          <w:rFonts w:ascii="Angsana New" w:hAnsi="Angsana New" w:hint="cs"/>
          <w:cs/>
        </w:rPr>
        <w:t xml:space="preserve"> ซึ่งสัญญาได้สิ้นสุดแล้วเมื่อวันที่ </w:t>
      </w:r>
      <w:r w:rsidRPr="004F2807">
        <w:rPr>
          <w:rFonts w:ascii="Angsana New" w:hAnsi="Angsana New"/>
        </w:rPr>
        <w:t xml:space="preserve">31 </w:t>
      </w:r>
      <w:r w:rsidRPr="004F2807">
        <w:rPr>
          <w:rFonts w:ascii="Angsana New" w:hAnsi="Angsana New" w:hint="cs"/>
          <w:cs/>
        </w:rPr>
        <w:t xml:space="preserve">มกราคม </w:t>
      </w:r>
      <w:r w:rsidR="0014598D">
        <w:rPr>
          <w:rFonts w:ascii="Angsana New" w:hAnsi="Angsana New"/>
        </w:rPr>
        <w:t>25</w:t>
      </w:r>
      <w:r w:rsidRPr="004F2807">
        <w:rPr>
          <w:rFonts w:ascii="Angsana New" w:hAnsi="Angsana New"/>
        </w:rPr>
        <w:t>63</w:t>
      </w:r>
    </w:p>
    <w:p w:rsidR="007A0EFF" w:rsidRPr="009D1D70" w:rsidRDefault="00035EBC" w:rsidP="00035EBC">
      <w:pPr>
        <w:tabs>
          <w:tab w:val="left" w:pos="1134"/>
          <w:tab w:val="left" w:pos="1701"/>
        </w:tabs>
        <w:ind w:left="644" w:right="-59" w:hanging="1134"/>
        <w:jc w:val="thaiDistribute"/>
        <w:rPr>
          <w:rFonts w:ascii="Angsana New" w:hAnsi="Angsana New"/>
          <w:cs/>
        </w:rPr>
      </w:pPr>
      <w:r w:rsidRPr="004F2807">
        <w:rPr>
          <w:rFonts w:ascii="Angsana New" w:hAnsi="Angsana New"/>
        </w:rPr>
        <w:tab/>
      </w:r>
      <w:r w:rsidRPr="004F2807">
        <w:rPr>
          <w:rFonts w:ascii="Angsana New" w:hAnsi="Angsana New"/>
        </w:rPr>
        <w:tab/>
        <w:t>1.3</w:t>
      </w:r>
      <w:r w:rsidR="00334522" w:rsidRPr="004F2807">
        <w:rPr>
          <w:rFonts w:ascii="Angsana New" w:hAnsi="Angsana New"/>
        </w:rPr>
        <w:t>.3</w:t>
      </w:r>
      <w:r w:rsidR="00334522"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/>
          <w:cs/>
        </w:rPr>
        <w:t xml:space="preserve">ในเดือนสิงหาคม </w:t>
      </w:r>
      <w:r w:rsidR="00334522" w:rsidRPr="004F2807">
        <w:rPr>
          <w:rFonts w:ascii="Angsana New" w:hAnsi="Angsana New"/>
        </w:rPr>
        <w:t xml:space="preserve">2547 </w:t>
      </w:r>
      <w:r w:rsidR="00334522" w:rsidRPr="004F2807">
        <w:rPr>
          <w:rFonts w:ascii="Angsana New" w:hAnsi="Angsana New"/>
          <w:cs/>
        </w:rPr>
        <w:t>ได้มีการยุบเลิก 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 xml:space="preserve">. </w:t>
      </w:r>
      <w:r w:rsidR="00334522" w:rsidRPr="004F2807">
        <w:rPr>
          <w:rFonts w:ascii="Angsana New" w:hAnsi="Angsana New"/>
          <w:cs/>
        </w:rPr>
        <w:t xml:space="preserve">และมีการจัดตั้งบริษัท </w:t>
      </w:r>
      <w:proofErr w:type="spellStart"/>
      <w:r w:rsidR="00334522" w:rsidRPr="004F2807">
        <w:rPr>
          <w:rFonts w:ascii="Angsana New" w:hAnsi="Angsana New"/>
          <w:cs/>
        </w:rPr>
        <w:t>อส</w:t>
      </w:r>
      <w:proofErr w:type="spellEnd"/>
      <w:r w:rsidR="00334522" w:rsidRPr="004F2807">
        <w:rPr>
          <w:rFonts w:ascii="Angsana New" w:hAnsi="Angsana New"/>
          <w:cs/>
        </w:rPr>
        <w:t xml:space="preserve">มท จำกัด </w:t>
      </w:r>
      <w:r w:rsidR="00334522" w:rsidRPr="004F2807">
        <w:rPr>
          <w:rFonts w:ascii="Angsana New" w:hAnsi="Angsana New"/>
        </w:rPr>
        <w:t>(</w:t>
      </w:r>
      <w:r w:rsidR="00334522" w:rsidRPr="004F2807">
        <w:rPr>
          <w:rFonts w:ascii="Angsana New" w:hAnsi="Angsana New"/>
          <w:cs/>
        </w:rPr>
        <w:t>มหาชน</w:t>
      </w:r>
      <w:r w:rsidR="00334522" w:rsidRPr="004F2807">
        <w:rPr>
          <w:rFonts w:ascii="Angsana New" w:hAnsi="Angsana New"/>
        </w:rPr>
        <w:t xml:space="preserve">) </w:t>
      </w:r>
      <w:r w:rsidR="00334522" w:rsidRPr="004F2807">
        <w:rPr>
          <w:rFonts w:ascii="Angsana New" w:hAnsi="Angsana New"/>
          <w:cs/>
        </w:rPr>
        <w:t>ขึ้นมารับโอนกิจการ สิทธิ หนี้ ความรับผิด และสินทรัพย์ทั้งหมดที่มีอยู่ของ 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>.</w:t>
      </w:r>
      <w:r w:rsidR="00D82AA2">
        <w:rPr>
          <w:rFonts w:ascii="Angsana New" w:hAnsi="Angsana New" w:hint="cs"/>
          <w:cs/>
        </w:rPr>
        <w:t xml:space="preserve"> </w:t>
      </w:r>
    </w:p>
    <w:p w:rsidR="004F744B" w:rsidRPr="00F317DE" w:rsidRDefault="004F744B" w:rsidP="005D0E55">
      <w:pPr>
        <w:tabs>
          <w:tab w:val="left" w:pos="1560"/>
        </w:tabs>
        <w:ind w:left="1106" w:right="-57" w:hanging="476"/>
        <w:jc w:val="thaiDistribute"/>
        <w:rPr>
          <w:rFonts w:ascii="Angsana New" w:hAnsi="Angsana New" w:cs="Angsana New"/>
          <w:sz w:val="12"/>
          <w:szCs w:val="12"/>
        </w:rPr>
      </w:pPr>
    </w:p>
    <w:p w:rsidR="00A74E21" w:rsidRPr="00D85FBB" w:rsidRDefault="0059611C" w:rsidP="00D85FB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:rsidR="00A24CAA" w:rsidRPr="00CA68E4" w:rsidRDefault="00506A4F" w:rsidP="00D54E8F">
      <w:pPr>
        <w:tabs>
          <w:tab w:val="left" w:pos="1134"/>
        </w:tabs>
        <w:ind w:left="644" w:right="-57" w:hanging="14"/>
        <w:jc w:val="thaiDistribute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 </w:t>
      </w:r>
      <w:r w:rsidR="00200907" w:rsidRPr="00CA68E4">
        <w:rPr>
          <w:rFonts w:ascii="Angsana New" w:hAnsi="Angsana New" w:hint="cs"/>
          <w:cs/>
        </w:rPr>
        <w:t>งบการเงินระหว่างกาล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 xml:space="preserve">พ.ศ. </w:t>
      </w:r>
      <w:r w:rsidR="003C7CCE">
        <w:rPr>
          <w:rFonts w:ascii="Angsana New" w:hAnsi="Angsana New"/>
        </w:rPr>
        <w:t>254</w:t>
      </w:r>
      <w:r w:rsidR="00200907" w:rsidRPr="00CA68E4">
        <w:rPr>
          <w:rFonts w:ascii="Angsana New" w:hAnsi="Angsana New"/>
        </w:rPr>
        <w:t>7</w:t>
      </w:r>
      <w:r w:rsidR="00200907" w:rsidRPr="00CA68E4">
        <w:rPr>
          <w:rFonts w:ascii="Angsana New" w:hAnsi="Angsana New" w:hint="cs"/>
          <w:cs/>
        </w:rPr>
        <w:t xml:space="preserve"> และพระราชบัญญัติการบัญชี พ.ศ. </w:t>
      </w:r>
      <w:r w:rsidR="003C7CCE">
        <w:rPr>
          <w:rFonts w:ascii="Angsana New" w:hAnsi="Angsana New"/>
        </w:rPr>
        <w:t>254</w:t>
      </w:r>
      <w:r w:rsidR="00200907" w:rsidRPr="00CA68E4">
        <w:rPr>
          <w:rFonts w:ascii="Angsana New" w:hAnsi="Angsana New"/>
        </w:rPr>
        <w:t>3</w:t>
      </w:r>
      <w:r w:rsidR="00200907" w:rsidRPr="00CA68E4">
        <w:rPr>
          <w:rFonts w:ascii="Angsana New" w:hAnsi="Angsana New" w:hint="cs"/>
          <w:cs/>
        </w:rPr>
        <w:t xml:space="preserve"> </w:t>
      </w:r>
      <w:r w:rsidR="00C64655" w:rsidRPr="00CA68E4">
        <w:rPr>
          <w:rFonts w:ascii="Angsana New" w:hAnsi="Angsana New" w:hint="cs"/>
          <w:cs/>
        </w:rPr>
        <w:t>ซึ่ง</w:t>
      </w:r>
      <w:r w:rsidR="003518DA" w:rsidRPr="00CA68E4">
        <w:rPr>
          <w:rFonts w:ascii="Angsana New" w:hAnsi="Angsana New"/>
          <w:cs/>
        </w:rPr>
        <w:t>จัดทำขึ้น</w:t>
      </w:r>
      <w:r w:rsidR="003518DA" w:rsidRPr="00CA68E4">
        <w:rPr>
          <w:rFonts w:ascii="Angsana New" w:hAnsi="Angsana New" w:hint="cs"/>
          <w:cs/>
        </w:rPr>
        <w:t>ในรูปแบบย่</w:t>
      </w:r>
      <w:r w:rsidR="00C64655" w:rsidRPr="00CA68E4">
        <w:rPr>
          <w:rFonts w:ascii="Angsana New" w:hAnsi="Angsana New" w:hint="cs"/>
          <w:cs/>
        </w:rPr>
        <w:t>อ</w:t>
      </w:r>
      <w:r w:rsidR="003518DA" w:rsidRPr="00CA68E4">
        <w:rPr>
          <w:rFonts w:ascii="Angsana New" w:hAnsi="Angsana New" w:hint="cs"/>
          <w:cs/>
        </w:rPr>
        <w:t>ตามมาตรฐานกา</w:t>
      </w:r>
      <w:r w:rsidR="006A2D18" w:rsidRPr="00CA68E4">
        <w:rPr>
          <w:rFonts w:ascii="Angsana New" w:hAnsi="Angsana New" w:hint="cs"/>
          <w:cs/>
        </w:rPr>
        <w:t xml:space="preserve">รบัญชี ฉบับที่ </w:t>
      </w:r>
      <w:r w:rsidR="003C7CCE">
        <w:rPr>
          <w:rFonts w:ascii="Angsana New" w:hAnsi="Angsana New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A7249D" w:rsidRPr="00CA68E4">
        <w:rPr>
          <w:rFonts w:ascii="Angsana New" w:hAnsi="Angsana New" w:cs="Angsana New" w:hint="cs"/>
          <w:cs/>
        </w:rPr>
        <w:t>3</w:t>
      </w: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F41694" w:rsidRDefault="00F41694" w:rsidP="00094E9E">
      <w:pPr>
        <w:ind w:left="1134" w:right="-57"/>
        <w:jc w:val="thaiDistribute"/>
        <w:rPr>
          <w:rFonts w:ascii="Angsana New" w:hAnsi="Angsana New"/>
        </w:rPr>
      </w:pPr>
    </w:p>
    <w:p w:rsidR="00F41694" w:rsidRDefault="00F41694" w:rsidP="00094E9E">
      <w:pPr>
        <w:ind w:left="1134" w:right="-57"/>
        <w:jc w:val="thaiDistribute"/>
        <w:rPr>
          <w:rFonts w:ascii="Angsana New" w:hAnsi="Angsana New"/>
        </w:rPr>
      </w:pPr>
    </w:p>
    <w:p w:rsidR="00500C79" w:rsidRDefault="00500C79" w:rsidP="00094E9E">
      <w:pPr>
        <w:ind w:left="1134" w:right="-57"/>
        <w:jc w:val="thaiDistribute"/>
        <w:rPr>
          <w:rFonts w:ascii="Angsana New" w:hAnsi="Angsana New"/>
        </w:rPr>
      </w:pPr>
    </w:p>
    <w:p w:rsidR="00CA68E4" w:rsidRDefault="00CA68E4" w:rsidP="00094E9E">
      <w:pPr>
        <w:ind w:left="1134" w:right="-57"/>
        <w:jc w:val="thaiDistribute"/>
        <w:rPr>
          <w:rFonts w:ascii="Angsana New" w:hAnsi="Angsana New"/>
        </w:rPr>
      </w:pPr>
    </w:p>
    <w:p w:rsidR="00CA68E4" w:rsidRDefault="00CA68E4" w:rsidP="00094E9E">
      <w:pPr>
        <w:ind w:left="1134" w:right="-57"/>
        <w:jc w:val="thaiDistribute"/>
        <w:rPr>
          <w:rFonts w:ascii="Angsana New" w:hAnsi="Angsana New"/>
        </w:rPr>
      </w:pPr>
    </w:p>
    <w:p w:rsidR="00CA68E4" w:rsidRPr="00CA68E4" w:rsidRDefault="00CA68E4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Pr="00964B69" w:rsidRDefault="00094E9E" w:rsidP="00094E9E">
      <w:pPr>
        <w:ind w:left="1134" w:right="-57"/>
        <w:jc w:val="thaiDistribute"/>
        <w:rPr>
          <w:rFonts w:ascii="Angsana New" w:hAnsi="Angsana New"/>
          <w:sz w:val="10"/>
          <w:szCs w:val="10"/>
        </w:rPr>
      </w:pPr>
    </w:p>
    <w:p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719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904"/>
        <w:gridCol w:w="1133"/>
        <w:gridCol w:w="1133"/>
        <w:gridCol w:w="1549"/>
      </w:tblGrid>
      <w:tr w:rsidR="001104CA" w:rsidRPr="00D5211D" w:rsidTr="00213C88">
        <w:trPr>
          <w:cantSplit/>
          <w:trHeight w:val="405"/>
        </w:trPr>
        <w:tc>
          <w:tcPr>
            <w:tcW w:w="59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:rsidTr="006B58D9">
        <w:trPr>
          <w:cantSplit/>
          <w:trHeight w:val="405"/>
        </w:trPr>
        <w:tc>
          <w:tcPr>
            <w:tcW w:w="5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104CA" w:rsidRPr="00D5211D" w:rsidRDefault="00DB1E31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rFonts w:hint="cs"/>
                <w:sz w:val="30"/>
                <w:szCs w:val="30"/>
                <w:cs/>
              </w:rPr>
              <w:t>3</w:t>
            </w:r>
            <w:r w:rsidR="007D0847">
              <w:rPr>
                <w:sz w:val="30"/>
                <w:szCs w:val="30"/>
              </w:rPr>
              <w:t>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rFonts w:hint="cs"/>
                <w:sz w:val="30"/>
                <w:szCs w:val="30"/>
                <w:cs/>
              </w:rPr>
              <w:t>ก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7D0847">
              <w:rPr>
                <w:rFonts w:hint="cs"/>
                <w:sz w:val="30"/>
                <w:szCs w:val="30"/>
                <w:cs/>
              </w:rPr>
              <w:t>ย.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43750F" w:rsidRPr="00D5211D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:rsidTr="006B58D9">
        <w:trPr>
          <w:trHeight w:val="405"/>
        </w:trPr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3C7CCE"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บางกอกเอ็น</w:t>
            </w:r>
            <w:proofErr w:type="spellStart"/>
            <w:r w:rsidRPr="00D5211D">
              <w:rPr>
                <w:sz w:val="30"/>
                <w:szCs w:val="30"/>
                <w:cs/>
              </w:rPr>
              <w:t>เตอร์เทนเม้นต์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4F2807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>บริษัท รัง</w:t>
            </w:r>
            <w:proofErr w:type="spellStart"/>
            <w:r w:rsidRPr="00D5211D">
              <w:rPr>
                <w:sz w:val="30"/>
                <w:szCs w:val="30"/>
                <w:cs/>
              </w:rPr>
              <w:t>สิโรตม์ว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นิช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5211D">
              <w:rPr>
                <w:sz w:val="30"/>
                <w:szCs w:val="30"/>
                <w:cs/>
              </w:rPr>
              <w:t>นิว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เวิลด์ </w:t>
            </w:r>
            <w:proofErr w:type="spellStart"/>
            <w:r w:rsidRPr="00D5211D">
              <w:rPr>
                <w:sz w:val="30"/>
                <w:szCs w:val="30"/>
                <w:cs/>
              </w:rPr>
              <w:t>โปรดั๊กชั่น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</w:rPr>
              <w:t xml:space="preserve"> 4.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</w:t>
            </w:r>
            <w:proofErr w:type="spellStart"/>
            <w:r w:rsidRPr="00D5211D">
              <w:rPr>
                <w:sz w:val="30"/>
                <w:szCs w:val="30"/>
                <w:cs/>
              </w:rPr>
              <w:t>บรอด</w:t>
            </w:r>
            <w:proofErr w:type="spellEnd"/>
            <w:r w:rsidRPr="00D5211D">
              <w:rPr>
                <w:sz w:val="30"/>
                <w:szCs w:val="30"/>
                <w:cs/>
              </w:rPr>
              <w:t>คาส</w:t>
            </w:r>
            <w:proofErr w:type="spellStart"/>
            <w:r w:rsidRPr="00D5211D">
              <w:rPr>
                <w:sz w:val="30"/>
                <w:szCs w:val="30"/>
                <w:cs/>
              </w:rPr>
              <w:t>ติ้ง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เซ็น</w:t>
            </w:r>
            <w:proofErr w:type="spellStart"/>
            <w:r w:rsidRPr="00D5211D">
              <w:rPr>
                <w:sz w:val="30"/>
                <w:szCs w:val="30"/>
                <w:cs/>
              </w:rPr>
              <w:t>เตอร์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516FD2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5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576D10" w:rsidRPr="00D5211D">
              <w:rPr>
                <w:sz w:val="30"/>
                <w:szCs w:val="30"/>
                <w:cs/>
              </w:rPr>
              <w:t>บริษัท บีอีซี  แอสเซท</w:t>
            </w:r>
            <w:r w:rsidR="007F3FEB"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4F2807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6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บีอีซี อินเตอร์</w:t>
            </w:r>
            <w:proofErr w:type="spellStart"/>
            <w:r w:rsidR="007F3FEB" w:rsidRPr="00D5211D">
              <w:rPr>
                <w:sz w:val="30"/>
                <w:szCs w:val="30"/>
                <w:cs/>
              </w:rPr>
              <w:t>เนชั่นแนล</w:t>
            </w:r>
            <w:proofErr w:type="spellEnd"/>
            <w:r w:rsidR="007F3FEB" w:rsidRPr="00D5211D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="007F3FEB" w:rsidRPr="00D5211D">
              <w:rPr>
                <w:sz w:val="30"/>
                <w:szCs w:val="30"/>
                <w:cs/>
              </w:rPr>
              <w:t>ดิสทริบิวชั่น</w:t>
            </w:r>
            <w:proofErr w:type="spellEnd"/>
            <w:r w:rsidR="007F3FEB"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7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สำนักข่าว บีอีซี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516FD2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CC26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8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บางกอก</w:t>
            </w:r>
            <w:proofErr w:type="spellStart"/>
            <w:r w:rsidR="007F3FEB" w:rsidRPr="00D5211D">
              <w:rPr>
                <w:sz w:val="30"/>
                <w:szCs w:val="30"/>
                <w:cs/>
              </w:rPr>
              <w:t>เทเลวิชั่น</w:t>
            </w:r>
            <w:proofErr w:type="spellEnd"/>
            <w:r w:rsidR="007F3FEB"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213C88" w:rsidP="00CC2639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9</w:t>
            </w:r>
            <w:r w:rsidR="007F3FEB" w:rsidRPr="00D5211D">
              <w:rPr>
                <w:sz w:val="30"/>
                <w:szCs w:val="30"/>
              </w:rPr>
              <w:t>.</w:t>
            </w:r>
            <w:r w:rsidR="00576D10" w:rsidRPr="00D5211D">
              <w:rPr>
                <w:sz w:val="30"/>
                <w:szCs w:val="30"/>
                <w:cs/>
              </w:rPr>
              <w:t xml:space="preserve"> บริษัท</w:t>
            </w:r>
            <w:r w:rsidR="007F3FEB" w:rsidRPr="00D5211D">
              <w:rPr>
                <w:sz w:val="30"/>
                <w:szCs w:val="30"/>
                <w:cs/>
              </w:rPr>
              <w:t xml:space="preserve"> บีอีซี ไอที โซลูชั่น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516FD2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213C88" w:rsidP="00CC26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</w:rPr>
              <w:t>10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บ</w:t>
            </w:r>
            <w:r w:rsidR="00576D10" w:rsidRPr="00D5211D">
              <w:rPr>
                <w:sz w:val="30"/>
                <w:szCs w:val="30"/>
                <w:cs/>
              </w:rPr>
              <w:t xml:space="preserve">ีอีซีไอ คอร์ปอเรชั่น </w:t>
            </w:r>
            <w:r w:rsidR="007F3FEB" w:rsidRPr="00D5211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213C88" w:rsidP="00CC26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11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576D10" w:rsidRPr="00D5211D">
              <w:rPr>
                <w:sz w:val="30"/>
                <w:szCs w:val="30"/>
                <w:cs/>
              </w:rPr>
              <w:t xml:space="preserve">บริษัท บีอีซี มัลติมีเดีย </w:t>
            </w:r>
            <w:r w:rsidR="007F3FEB" w:rsidRPr="00D5211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3F345B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บริษัทย่อยที่ถือหุ้นโดย บริษัท บีอีซี อินเตอร์</w:t>
            </w: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เนชั่นแนล</w:t>
            </w:r>
            <w:proofErr w:type="spellEnd"/>
            <w:r w:rsidRPr="00D5211D">
              <w:rPr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น</w:t>
            </w:r>
            <w:proofErr w:type="spellEnd"/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37" w:rsidRPr="00D5211D" w:rsidRDefault="003C7CCE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602337" w:rsidRPr="00D5211D">
              <w:rPr>
                <w:sz w:val="30"/>
                <w:szCs w:val="30"/>
                <w:cs/>
              </w:rPr>
              <w:t xml:space="preserve">. บริษัท ทีวีบี </w:t>
            </w:r>
            <w:proofErr w:type="spellStart"/>
            <w:r w:rsidR="00602337" w:rsidRPr="00D5211D">
              <w:rPr>
                <w:sz w:val="30"/>
                <w:szCs w:val="30"/>
                <w:cs/>
              </w:rPr>
              <w:t>ทรี</w:t>
            </w:r>
            <w:proofErr w:type="spellEnd"/>
            <w:r w:rsidR="00602337" w:rsidRPr="00D5211D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="00602337" w:rsidRPr="00D5211D">
              <w:rPr>
                <w:sz w:val="30"/>
                <w:szCs w:val="30"/>
                <w:cs/>
              </w:rPr>
              <w:t>เน็ตเวอร์ค</w:t>
            </w:r>
            <w:proofErr w:type="spellEnd"/>
            <w:r w:rsidR="00602337"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602337" w:rsidRPr="003C7CCE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</w:tbl>
    <w:p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:rsidR="00B96D0D" w:rsidRPr="00B75A84" w:rsidRDefault="00D131FB" w:rsidP="00A91922">
      <w:pPr>
        <w:pStyle w:val="af0"/>
        <w:numPr>
          <w:ilvl w:val="1"/>
          <w:numId w:val="48"/>
        </w:numPr>
        <w:tabs>
          <w:tab w:val="left" w:pos="1092"/>
        </w:tabs>
        <w:ind w:right="-14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:rsidR="00A91922" w:rsidRPr="00B6325B" w:rsidRDefault="00B75A84" w:rsidP="00A91922">
      <w:pPr>
        <w:tabs>
          <w:tab w:val="left" w:pos="1120"/>
        </w:tabs>
        <w:ind w:left="854" w:right="24" w:hanging="154"/>
        <w:jc w:val="thaiDistribute"/>
        <w:rPr>
          <w:rFonts w:ascii="Angsana New" w:hAnsi="Angsana New" w:cs="Angsana New"/>
          <w:spacing w:val="-2"/>
        </w:rPr>
      </w:pPr>
      <w:proofErr w:type="gramStart"/>
      <w:r>
        <w:rPr>
          <w:rFonts w:ascii="Angsana New" w:hAnsi="Angsana New" w:cs="Angsana New"/>
        </w:rPr>
        <w:t xml:space="preserve">2.4 </w:t>
      </w:r>
      <w:r w:rsidR="00423C67">
        <w:rPr>
          <w:rFonts w:ascii="Angsana New" w:hAnsi="Angsana New" w:cs="Angsana New" w:hint="cs"/>
          <w:cs/>
        </w:rPr>
        <w:t xml:space="preserve"> </w:t>
      </w:r>
      <w:r w:rsidR="00A91922" w:rsidRPr="00B6325B">
        <w:rPr>
          <w:rFonts w:ascii="Angsana New" w:hAnsi="Angsana New" w:cs="Angsana New" w:hint="cs"/>
          <w:spacing w:val="-2"/>
          <w:cs/>
        </w:rPr>
        <w:t>มาตรฐานการบัญชีใหม่ที่เริ่มมีผลบังคับใช้ในงวดบัญชีปัจจุบัน</w:t>
      </w:r>
      <w:proofErr w:type="gramEnd"/>
    </w:p>
    <w:p w:rsidR="00A91922" w:rsidRDefault="00A91922" w:rsidP="00A91922">
      <w:pPr>
        <w:ind w:left="851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 และการตีความมาตรฐานการรายงานทางการเงิน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          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C7CCE">
        <w:rPr>
          <w:rFonts w:ascii="Angsana New" w:hAnsi="Angsana New" w:cs="Angsana New"/>
          <w:spacing w:val="-4"/>
        </w:rPr>
        <w:t>1</w:t>
      </w:r>
      <w:r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3C7CCE">
        <w:rPr>
          <w:rFonts w:ascii="Angsana New" w:hAnsi="Angsana New" w:cs="Angsana New"/>
          <w:spacing w:val="-4"/>
        </w:rPr>
        <w:t>2564</w:t>
      </w:r>
      <w:r>
        <w:rPr>
          <w:rFonts w:ascii="Angsana New" w:hAnsi="Angsana New" w:cs="Angsana New" w:hint="cs"/>
          <w:spacing w:val="-4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</w:t>
      </w:r>
      <w:r w:rsidR="00D103DE">
        <w:rPr>
          <w:rFonts w:ascii="Angsana New" w:eastAsia="Times New Roman" w:hAnsi="Angsana New" w:cs="Angsana New" w:hint="cs"/>
          <w:cs/>
        </w:rPr>
        <w:t xml:space="preserve">     </w:t>
      </w:r>
      <w:r w:rsidRPr="00AD5600">
        <w:rPr>
          <w:rFonts w:ascii="Angsana New" w:eastAsia="Times New Roman" w:hAnsi="Angsana New" w:cs="Angsana New"/>
          <w:cs/>
        </w:rPr>
        <w:t>จัดให้มีขึ้น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D103DE">
        <w:rPr>
          <w:rFonts w:ascii="Angsana New" w:eastAsia="Times New Roman" w:hAnsi="Angsana New" w:cs="Angsana New" w:hint="cs"/>
          <w:cs/>
        </w:rPr>
        <w:t xml:space="preserve">     </w:t>
      </w:r>
      <w:r w:rsidRPr="00AD5600">
        <w:rPr>
          <w:rFonts w:ascii="Angsana New" w:eastAsia="Times New Roman" w:hAnsi="Angsana New" w:cs="Angsana New"/>
          <w:cs/>
        </w:rPr>
        <w:t>การอธิบายให้ชัดเจนเกี่ยวกับวิธีปฏิบัติทางการบัญชี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และการให้แนวปฏิบัติทางบัญชีกับผู้ใช้มาตรฐาน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</w:p>
    <w:p w:rsidR="00A91922" w:rsidRDefault="00A91922" w:rsidP="00A91922">
      <w:pPr>
        <w:ind w:left="851" w:right="-45" w:firstLine="567"/>
        <w:jc w:val="thaiDistribute"/>
        <w:rPr>
          <w:rFonts w:ascii="Angsana New" w:hAnsi="Angsana New" w:cs="Angsana New"/>
          <w:spacing w:val="-2"/>
        </w:rPr>
      </w:pPr>
      <w:r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 การตีความมาตรฐานการรายงานทางการเงินดังกล่าว</w:t>
      </w:r>
      <w:r w:rsidRPr="00AD5600">
        <w:rPr>
          <w:rFonts w:ascii="Angsana New" w:hAnsi="Angsana New" w:cs="Angsana New" w:hint="cs"/>
          <w:spacing w:val="-2"/>
          <w:cs/>
        </w:rPr>
        <w:t xml:space="preserve"> </w:t>
      </w:r>
      <w:r w:rsidRPr="00AD5600">
        <w:rPr>
          <w:rFonts w:ascii="Angsana New" w:hAnsi="Angsana New" w:cs="Angsana New"/>
          <w:spacing w:val="-2"/>
          <w:cs/>
        </w:rPr>
        <w:t>ไม่มีผลกระทบ</w:t>
      </w:r>
      <w:r w:rsidR="00D103DE">
        <w:rPr>
          <w:rFonts w:ascii="Angsana New" w:hAnsi="Angsana New" w:cs="Angsana New" w:hint="cs"/>
          <w:spacing w:val="-2"/>
          <w:cs/>
        </w:rPr>
        <w:t xml:space="preserve">   </w:t>
      </w:r>
      <w:r w:rsidRPr="00AD5600">
        <w:rPr>
          <w:rFonts w:ascii="Angsana New" w:hAnsi="Angsana New" w:cs="Angsana New"/>
          <w:spacing w:val="-2"/>
          <w:cs/>
        </w:rPr>
        <w:t>อย่างมีสาระสำคัญต่องบการเงิน</w:t>
      </w:r>
      <w:r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  <w:r w:rsidRPr="00141E73">
        <w:rPr>
          <w:rFonts w:ascii="Angsana New" w:hAnsi="Angsana New" w:cs="Angsana New"/>
          <w:spacing w:val="-2"/>
          <w:cs/>
        </w:rPr>
        <w:t xml:space="preserve">  </w:t>
      </w:r>
    </w:p>
    <w:p w:rsidR="009E1E88" w:rsidRDefault="009E1E88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:rsidR="00A461C1" w:rsidRPr="00BD6E48" w:rsidRDefault="00A461C1" w:rsidP="00BD6E48">
      <w:pPr>
        <w:numPr>
          <w:ilvl w:val="0"/>
          <w:numId w:val="2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A03FB9" w:rsidRDefault="006C1A88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  <w:r w:rsidRPr="00684BC0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684BC0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684BC0">
        <w:rPr>
          <w:rFonts w:asciiTheme="majorBidi" w:eastAsia="Times New Roman" w:hAnsiTheme="majorBidi" w:cs="Angsana New"/>
          <w:spacing w:val="-2"/>
        </w:rPr>
        <w:t>31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684BC0">
        <w:rPr>
          <w:rFonts w:asciiTheme="majorBidi" w:eastAsia="Times New Roman" w:hAnsiTheme="majorBidi" w:cs="Angsana New"/>
          <w:spacing w:val="-2"/>
        </w:rPr>
        <w:t>2563</w:t>
      </w: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E14154" w:rsidRPr="00332073" w:rsidRDefault="00B64819" w:rsidP="00C83CBE">
      <w:pPr>
        <w:numPr>
          <w:ilvl w:val="0"/>
          <w:numId w:val="2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6"/>
        <w:gridCol w:w="1381"/>
        <w:gridCol w:w="1381"/>
        <w:gridCol w:w="1381"/>
        <w:gridCol w:w="1382"/>
      </w:tblGrid>
      <w:tr w:rsidR="00F03613" w:rsidRPr="00332073" w:rsidTr="001937CE">
        <w:trPr>
          <w:cantSplit/>
          <w:trHeight w:val="417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821B8" w:rsidRPr="00332073" w:rsidTr="001937CE">
        <w:trPr>
          <w:cantSplit/>
          <w:trHeight w:val="354"/>
        </w:trPr>
        <w:tc>
          <w:tcPr>
            <w:tcW w:w="4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8" w:rsidRPr="0037734E" w:rsidRDefault="002821B8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37734E" w:rsidRDefault="002821B8" w:rsidP="002821B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773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6A2D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A26A2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1B8" w:rsidRPr="0037734E" w:rsidRDefault="002821B8" w:rsidP="007600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37734E" w:rsidRDefault="002821B8" w:rsidP="002821B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773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6A2D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A26A2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1B8" w:rsidRPr="0037734E" w:rsidRDefault="002821B8" w:rsidP="007600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17DA3" w:rsidRPr="00332073" w:rsidTr="001937CE">
        <w:trPr>
          <w:trHeight w:val="28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70D9" w:rsidRPr="0037734E" w:rsidRDefault="005470D9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  <w:r w:rsidRPr="0037734E">
              <w:rPr>
                <w:rFonts w:ascii="Angsana New" w:hAnsi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470D9" w:rsidRPr="00975F92" w:rsidRDefault="003F345B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5F92">
              <w:rPr>
                <w:rFonts w:ascii="Angsana New" w:hAnsi="Angsana New" w:cs="Angsana New" w:hint="cs"/>
                <w:sz w:val="30"/>
                <w:szCs w:val="30"/>
                <w:cs/>
              </w:rPr>
              <w:t>4,016</w:t>
            </w:r>
            <w:r w:rsidR="002A5843" w:rsidRPr="00975F92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75F92">
              <w:rPr>
                <w:rFonts w:ascii="Angsana New" w:hAnsi="Angsana New" w:cs="Angsana New" w:hint="cs"/>
                <w:sz w:val="30"/>
                <w:szCs w:val="30"/>
                <w:cs/>
              </w:rPr>
              <w:t>92</w:t>
            </w:r>
            <w:r w:rsidR="008E690C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0D9" w:rsidRPr="00061E5F" w:rsidRDefault="00E949EC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5470D9" w:rsidRPr="00061E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B1110" w:rsidRPr="00061E5F">
              <w:rPr>
                <w:rFonts w:ascii="Angsana New" w:hAnsi="Angsana New" w:cs="Angsana New"/>
                <w:sz w:val="30"/>
                <w:szCs w:val="30"/>
              </w:rPr>
              <w:t>565</w:t>
            </w:r>
            <w:r w:rsidR="005470D9" w:rsidRPr="00061E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B1110" w:rsidRPr="00061E5F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470D9" w:rsidRPr="003F345B" w:rsidRDefault="00696439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345B">
              <w:rPr>
                <w:rFonts w:ascii="Angsana New" w:hAnsi="Angsana New" w:cs="Angsana New" w:hint="cs"/>
                <w:sz w:val="30"/>
                <w:szCs w:val="30"/>
                <w:cs/>
              </w:rPr>
              <w:t>2,</w:t>
            </w:r>
            <w:r w:rsidR="003F345B" w:rsidRPr="003F345B">
              <w:rPr>
                <w:rFonts w:ascii="Angsana New" w:hAnsi="Angsana New" w:cs="Angsana New" w:hint="cs"/>
                <w:sz w:val="30"/>
                <w:szCs w:val="30"/>
                <w:cs/>
              </w:rPr>
              <w:t>799,426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0D9" w:rsidRPr="00901EB7" w:rsidRDefault="00EB1110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1,436,498</w:t>
            </w:r>
          </w:p>
        </w:tc>
      </w:tr>
      <w:tr w:rsidR="00EB1110" w:rsidRPr="00332073" w:rsidTr="001937CE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10" w:rsidRPr="0037734E" w:rsidRDefault="00EB1110" w:rsidP="00F03613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EB1110" w:rsidRPr="00975F92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5F92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110" w:rsidRPr="00061E5F" w:rsidRDefault="00EB1110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EB1110" w:rsidRPr="003F345B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34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110" w:rsidRPr="00901EB7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75F92" w:rsidRPr="00CD157D" w:rsidTr="00975F92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92" w:rsidRPr="0037734E" w:rsidRDefault="00975F92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75F92" w:rsidRPr="00975F92" w:rsidRDefault="00975F92" w:rsidP="00975F92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5F92">
              <w:rPr>
                <w:rFonts w:ascii="Angsana New" w:hAnsi="Angsana New" w:cs="Angsana New" w:hint="cs"/>
                <w:sz w:val="30"/>
                <w:szCs w:val="30"/>
                <w:cs/>
              </w:rPr>
              <w:t>4,016,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92</w:t>
            </w:r>
            <w:r w:rsidR="008E690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F92" w:rsidRPr="00061E5F" w:rsidRDefault="00975F92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061E5F">
              <w:rPr>
                <w:rFonts w:ascii="Angsana New" w:hAnsi="Angsana New" w:cs="Angsana New"/>
                <w:sz w:val="30"/>
                <w:szCs w:val="30"/>
              </w:rPr>
              <w:t>,565,311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75F92" w:rsidRPr="003F345B" w:rsidRDefault="00975F92" w:rsidP="003F345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345B">
              <w:rPr>
                <w:rFonts w:ascii="Angsana New" w:hAnsi="Angsana New" w:cs="Angsana New" w:hint="cs"/>
                <w:sz w:val="30"/>
                <w:szCs w:val="30"/>
                <w:cs/>
              </w:rPr>
              <w:t>2,799,426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F92" w:rsidRPr="00901EB7" w:rsidRDefault="00975F92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1,436,498</w:t>
            </w:r>
          </w:p>
        </w:tc>
      </w:tr>
      <w:bookmarkEnd w:id="0"/>
    </w:tbl>
    <w:p w:rsidR="00094E9E" w:rsidRDefault="00094E9E" w:rsidP="00B92A7F">
      <w:pPr>
        <w:tabs>
          <w:tab w:val="left" w:pos="0"/>
          <w:tab w:val="left" w:pos="1440"/>
        </w:tabs>
        <w:ind w:right="1082"/>
        <w:rPr>
          <w:rFonts w:ascii="Times New Roman" w:hAnsi="Times New Roman"/>
          <w:sz w:val="2"/>
          <w:szCs w:val="2"/>
        </w:rPr>
      </w:pPr>
    </w:p>
    <w:p w:rsidR="00A17DA3" w:rsidRPr="00A17DA3" w:rsidRDefault="00A17DA3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CF14CB" w:rsidRDefault="00CF14CB" w:rsidP="00C748C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4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76"/>
        <w:gridCol w:w="1382"/>
        <w:gridCol w:w="1382"/>
        <w:gridCol w:w="1382"/>
        <w:gridCol w:w="1382"/>
      </w:tblGrid>
      <w:tr w:rsidR="00CF14CB" w:rsidRPr="0037734E" w:rsidTr="00B92A6C">
        <w:trPr>
          <w:cantSplit/>
          <w:trHeight w:val="303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2821B8" w:rsidRPr="0037734E" w:rsidTr="00B92A6C">
        <w:trPr>
          <w:trHeight w:val="308"/>
        </w:trPr>
        <w:tc>
          <w:tcPr>
            <w:tcW w:w="4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8" w:rsidRPr="00290BB5" w:rsidRDefault="002821B8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290BB5" w:rsidRDefault="00E304B3" w:rsidP="002821B8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</w:t>
            </w:r>
            <w:r w:rsidR="002821B8"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</w:t>
            </w:r>
            <w:r w:rsidR="002821B8">
              <w:rPr>
                <w:rFonts w:ascii="Angsana New" w:hAnsi="Angsana New" w:hint="cs"/>
                <w:sz w:val="29"/>
                <w:szCs w:val="29"/>
                <w:cs/>
              </w:rPr>
              <w:t>.ย</w:t>
            </w:r>
            <w:r w:rsidR="002821B8"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. </w:t>
            </w:r>
            <w:r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1B8" w:rsidRPr="00290BB5" w:rsidRDefault="00E304B3" w:rsidP="00A17DA3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</w:t>
            </w:r>
            <w:r w:rsidR="002821B8"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 ธ.ค. </w:t>
            </w:r>
            <w:r>
              <w:rPr>
                <w:rFonts w:ascii="Angsana New" w:hAnsi="Angsana New"/>
                <w:sz w:val="29"/>
                <w:szCs w:val="29"/>
              </w:rPr>
              <w:t>25</w:t>
            </w:r>
            <w:r w:rsidR="002821B8" w:rsidRPr="00290BB5">
              <w:rPr>
                <w:rFonts w:ascii="Angsana New" w:hAnsi="Angsana New"/>
                <w:sz w:val="29"/>
                <w:szCs w:val="29"/>
              </w:rPr>
              <w:t>6</w:t>
            </w:r>
            <w:r w:rsidR="002821B8" w:rsidRPr="00290BB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290BB5" w:rsidRDefault="002821B8" w:rsidP="002821B8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>3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E304B3">
              <w:rPr>
                <w:rFonts w:ascii="Angsana New" w:hAnsi="Angsana New" w:hint="cs"/>
                <w:sz w:val="29"/>
                <w:szCs w:val="29"/>
                <w:cs/>
              </w:rPr>
              <w:t>ก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.ย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. </w:t>
            </w:r>
            <w:r w:rsidR="00E304B3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1B8" w:rsidRPr="00290BB5" w:rsidRDefault="00E304B3" w:rsidP="00A17DA3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</w:t>
            </w:r>
            <w:r w:rsidR="002821B8"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 ธ.ค. </w:t>
            </w:r>
            <w:r>
              <w:rPr>
                <w:rFonts w:ascii="Angsana New" w:hAnsi="Angsana New"/>
                <w:sz w:val="29"/>
                <w:szCs w:val="29"/>
              </w:rPr>
              <w:t>25</w:t>
            </w:r>
            <w:r w:rsidR="002821B8" w:rsidRPr="00290BB5">
              <w:rPr>
                <w:rFonts w:ascii="Angsana New" w:hAnsi="Angsana New"/>
                <w:sz w:val="29"/>
                <w:szCs w:val="29"/>
              </w:rPr>
              <w:t>6</w:t>
            </w:r>
            <w:r w:rsidR="002821B8" w:rsidRPr="00290BB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</w:tr>
      <w:tr w:rsidR="00CF14CB" w:rsidRPr="0037734E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4CB" w:rsidRPr="00290BB5" w:rsidRDefault="00CF14CB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135D7A" w:rsidRDefault="00135D7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D7A">
              <w:rPr>
                <w:rFonts w:ascii="Angsana New" w:hAnsi="Angsana New" w:cs="Angsana New"/>
                <w:sz w:val="29"/>
                <w:szCs w:val="29"/>
              </w:rPr>
              <w:t>384</w:t>
            </w:r>
            <w:r w:rsidR="008E2612" w:rsidRPr="00135D7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135D7A">
              <w:rPr>
                <w:rFonts w:ascii="Angsana New" w:hAnsi="Angsana New" w:cs="Angsana New"/>
                <w:sz w:val="29"/>
                <w:szCs w:val="29"/>
              </w:rPr>
              <w:t>991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357,016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135AE2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8E2612" w:rsidRPr="00135AE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135AE2">
              <w:rPr>
                <w:rFonts w:ascii="Angsana New" w:hAnsi="Angsana New" w:cs="Angsana New"/>
                <w:sz w:val="29"/>
                <w:szCs w:val="29"/>
              </w:rPr>
              <w:t>358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1,472</w:t>
            </w:r>
          </w:p>
        </w:tc>
      </w:tr>
      <w:tr w:rsidR="008E2612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2612" w:rsidRPr="00290BB5" w:rsidRDefault="008E2612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8E2612" w:rsidRPr="00135D7A" w:rsidRDefault="00135D7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35D7A">
              <w:rPr>
                <w:rFonts w:ascii="Angsana New" w:hAnsi="Angsana New" w:cs="Angsana New"/>
                <w:sz w:val="29"/>
                <w:szCs w:val="29"/>
              </w:rPr>
              <w:t>156</w:t>
            </w:r>
            <w:r w:rsidR="008E2612" w:rsidRPr="00135D7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737E7E" w:rsidRPr="00135D7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135D7A">
              <w:rPr>
                <w:rFonts w:ascii="Angsana New" w:hAnsi="Angsana New" w:cs="Angsana New"/>
                <w:sz w:val="29"/>
                <w:szCs w:val="29"/>
              </w:rPr>
              <w:t>11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2612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273,122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8E2612" w:rsidRPr="00135AE2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>676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612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328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135D7A" w:rsidRDefault="00135D7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35D7A">
              <w:rPr>
                <w:rFonts w:ascii="Angsana New" w:hAnsi="Angsana New" w:cs="Angsana New"/>
                <w:sz w:val="29"/>
                <w:szCs w:val="29"/>
              </w:rPr>
              <w:t>16</w:t>
            </w:r>
            <w:r w:rsidR="008E2612" w:rsidRPr="00135D7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135D7A">
              <w:rPr>
                <w:rFonts w:ascii="Angsana New" w:hAnsi="Angsana New" w:cs="Angsana New"/>
                <w:sz w:val="29"/>
                <w:szCs w:val="29"/>
              </w:rPr>
              <w:t>047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12,629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9D7EE6" w:rsidRPr="00135AE2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135AE2" w:rsidRPr="00135AE2">
              <w:rPr>
                <w:rFonts w:ascii="Angsana New" w:hAnsi="Angsana New" w:cs="Angsana New"/>
                <w:sz w:val="29"/>
                <w:szCs w:val="29"/>
              </w:rPr>
              <w:t>81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7EE6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</w:tr>
      <w:tr w:rsidR="00135AE2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AE2" w:rsidRPr="00290BB5" w:rsidRDefault="00135AE2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135AE2" w:rsidRPr="00135D7A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D7A">
              <w:rPr>
                <w:rFonts w:ascii="Angsana New" w:hAnsi="Angsana New" w:cs="Angsana New"/>
                <w:sz w:val="29"/>
                <w:szCs w:val="29"/>
              </w:rPr>
              <w:t>47,805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5AE2" w:rsidRPr="00290BB5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25,981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135AE2" w:rsidRPr="00135AE2" w:rsidRDefault="00135AE2" w:rsidP="00135AE2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>99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35AE2" w:rsidRPr="00290BB5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23,057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135D7A" w:rsidRDefault="00135D7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35D7A">
              <w:rPr>
                <w:rFonts w:ascii="Angsana New" w:hAnsi="Angsana New" w:cs="Angsana New"/>
                <w:sz w:val="29"/>
                <w:szCs w:val="29"/>
              </w:rPr>
              <w:t>13</w:t>
            </w:r>
            <w:r w:rsidR="008E2612" w:rsidRPr="00135D7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135D7A">
              <w:rPr>
                <w:rFonts w:ascii="Angsana New" w:hAnsi="Angsana New" w:cs="Angsana New"/>
                <w:sz w:val="29"/>
                <w:szCs w:val="29"/>
              </w:rPr>
              <w:t>361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12,020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D7EE6" w:rsidRPr="00135AE2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D7EE6" w:rsidRPr="00135D7A" w:rsidRDefault="00135D7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D7A">
              <w:rPr>
                <w:rFonts w:ascii="Angsana New" w:hAnsi="Angsana New" w:cs="Angsana New"/>
                <w:sz w:val="29"/>
                <w:szCs w:val="29"/>
              </w:rPr>
              <w:t>618</w:t>
            </w:r>
            <w:r w:rsidR="00DB5B5B" w:rsidRPr="00135D7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135D7A">
              <w:rPr>
                <w:rFonts w:ascii="Angsana New" w:hAnsi="Angsana New" w:cs="Angsana New"/>
                <w:sz w:val="29"/>
                <w:szCs w:val="29"/>
              </w:rPr>
              <w:t>315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680,76</w:t>
            </w:r>
            <w:r w:rsidR="00FB37F2" w:rsidRPr="00290BB5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135AE2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251F4E" w:rsidRPr="00135AE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135AE2" w:rsidRPr="00135AE2">
              <w:rPr>
                <w:rFonts w:ascii="Angsana New" w:hAnsi="Angsana New" w:cs="Angsana New" w:hint="cs"/>
                <w:sz w:val="29"/>
                <w:szCs w:val="29"/>
                <w:cs/>
              </w:rPr>
              <w:t>614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24,951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B92A6C" w:rsidRDefault="009D7EE6" w:rsidP="00A17DA3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B92A6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B92A6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B92A6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="001937CE" w:rsidRPr="00B92A6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135D7A" w:rsidRDefault="00366046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(15,798</w:t>
            </w:r>
            <w:r w:rsidR="009D7EE6" w:rsidRPr="00135D7A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(12,738</w:t>
            </w:r>
            <w:r w:rsidR="009D7EE6"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D7EE6" w:rsidRPr="00E304B3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561290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1290" w:rsidRPr="00290BB5" w:rsidRDefault="00561290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61290" w:rsidRPr="00135D7A" w:rsidRDefault="00135D7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D7A">
              <w:rPr>
                <w:rFonts w:ascii="Angsana New" w:hAnsi="Angsana New" w:cs="Angsana New"/>
                <w:sz w:val="29"/>
                <w:szCs w:val="29"/>
              </w:rPr>
              <w:t>602</w:t>
            </w:r>
            <w:r w:rsidR="00DB5B5B" w:rsidRPr="00135D7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135D7A">
              <w:rPr>
                <w:rFonts w:ascii="Angsana New" w:hAnsi="Angsana New" w:cs="Angsana New"/>
                <w:sz w:val="29"/>
                <w:szCs w:val="29"/>
              </w:rPr>
              <w:t>51</w:t>
            </w:r>
            <w:r w:rsidR="00366046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61290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668,03</w:t>
            </w:r>
            <w:r w:rsidR="00FB37F2" w:rsidRPr="00290BB5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61290" w:rsidRPr="00135AE2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251F4E" w:rsidRPr="00135AE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135AE2" w:rsidRPr="00135AE2">
              <w:rPr>
                <w:rFonts w:ascii="Angsana New" w:hAnsi="Angsana New" w:cs="Angsana New"/>
                <w:sz w:val="29"/>
                <w:szCs w:val="29"/>
              </w:rPr>
              <w:t>614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290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24,951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135D7A" w:rsidRDefault="00135D7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D7A">
              <w:rPr>
                <w:rFonts w:ascii="Angsana New" w:hAnsi="Angsana New"/>
                <w:sz w:val="29"/>
                <w:szCs w:val="29"/>
              </w:rPr>
              <w:t>20</w:t>
            </w:r>
            <w:r w:rsidR="00DB5B5B" w:rsidRPr="00135D7A">
              <w:rPr>
                <w:rFonts w:ascii="Angsana New" w:hAnsi="Angsana New"/>
                <w:sz w:val="29"/>
                <w:szCs w:val="29"/>
              </w:rPr>
              <w:t>,</w:t>
            </w:r>
            <w:r w:rsidRPr="00135D7A">
              <w:rPr>
                <w:rFonts w:ascii="Angsana New" w:hAnsi="Angsana New"/>
                <w:sz w:val="29"/>
                <w:szCs w:val="29"/>
              </w:rPr>
              <w:t>532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>12,944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135AE2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>2,257</w:t>
            </w:r>
            <w:r w:rsidR="00251F4E" w:rsidRPr="00135AE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135AE2">
              <w:rPr>
                <w:rFonts w:ascii="Angsana New" w:hAnsi="Angsana New" w:cs="Angsana New"/>
                <w:sz w:val="29"/>
                <w:szCs w:val="29"/>
              </w:rPr>
              <w:t>970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868,44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135D7A" w:rsidRDefault="00135D7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35D7A">
              <w:rPr>
                <w:rFonts w:ascii="Angsana New" w:hAnsi="Angsana New" w:cs="Angsana New"/>
                <w:sz w:val="29"/>
                <w:szCs w:val="29"/>
              </w:rPr>
              <w:t>623</w:t>
            </w:r>
            <w:r w:rsidR="00DB5B5B" w:rsidRPr="00135D7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135D7A">
              <w:rPr>
                <w:rFonts w:ascii="Angsana New" w:hAnsi="Angsana New" w:cs="Angsana New"/>
                <w:sz w:val="29"/>
                <w:szCs w:val="29"/>
              </w:rPr>
              <w:t>04</w:t>
            </w:r>
            <w:r w:rsidR="00366046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680,97</w:t>
            </w:r>
            <w:r w:rsidR="00A60880" w:rsidRPr="00290BB5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E304B3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135AE2">
              <w:rPr>
                <w:rFonts w:ascii="Angsana New" w:hAnsi="Angsana New" w:cs="Angsana New"/>
                <w:sz w:val="29"/>
                <w:szCs w:val="29"/>
              </w:rPr>
              <w:t>2,</w:t>
            </w:r>
            <w:r>
              <w:rPr>
                <w:rFonts w:ascii="Angsana New" w:hAnsi="Angsana New" w:cs="Angsana New"/>
                <w:sz w:val="29"/>
                <w:szCs w:val="29"/>
              </w:rPr>
              <w:t>262</w:t>
            </w:r>
            <w:r w:rsidR="00251F4E" w:rsidRPr="00135AE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584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893,39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D7EE6" w:rsidRPr="00E304B3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E304B3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7601B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7601B" w:rsidRPr="00361ED2" w:rsidRDefault="00361E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915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01B" w:rsidRPr="00361ED2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190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27601B" w:rsidRPr="00361ED2" w:rsidRDefault="00361E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 w:hint="cs"/>
                <w:sz w:val="29"/>
                <w:szCs w:val="29"/>
                <w:cs/>
              </w:rPr>
              <w:t>85</w:t>
            </w:r>
            <w:r w:rsidR="00696439" w:rsidRPr="00361ED2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Pr="00361ED2">
              <w:rPr>
                <w:rFonts w:ascii="Angsana New" w:hAnsi="Angsana New" w:cs="Angsana New" w:hint="cs"/>
                <w:sz w:val="29"/>
                <w:szCs w:val="29"/>
                <w:cs/>
              </w:rPr>
              <w:t>082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109,07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27601B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7601B" w:rsidRPr="00361ED2" w:rsidRDefault="00361E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175</w:t>
            </w:r>
            <w:r w:rsidR="00737E7E" w:rsidRPr="00361ED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1ED2">
              <w:rPr>
                <w:rFonts w:ascii="Angsana New" w:hAnsi="Angsana New" w:cs="Angsana New"/>
                <w:sz w:val="29"/>
                <w:szCs w:val="29"/>
              </w:rPr>
              <w:t>414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01B" w:rsidRPr="00361ED2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153,280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27601B" w:rsidRPr="00361ED2" w:rsidRDefault="00361E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 w:hint="cs"/>
                <w:sz w:val="29"/>
                <w:szCs w:val="29"/>
                <w:cs/>
              </w:rPr>
              <w:t>126</w:t>
            </w:r>
            <w:r w:rsidR="0097043A" w:rsidRPr="00361ED2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Pr="00361ED2">
              <w:rPr>
                <w:rFonts w:ascii="Angsana New" w:hAnsi="Angsana New" w:cs="Angsana New"/>
                <w:sz w:val="29"/>
                <w:szCs w:val="29"/>
              </w:rPr>
              <w:t>363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111,18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696439" w:rsidRPr="0037734E" w:rsidTr="00696439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439" w:rsidRPr="00290BB5" w:rsidRDefault="00696439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96439" w:rsidRPr="00361ED2" w:rsidRDefault="00361E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175</w:t>
            </w:r>
            <w:r w:rsidR="00737E7E" w:rsidRPr="00361ED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1ED2">
              <w:rPr>
                <w:rFonts w:ascii="Angsana New" w:hAnsi="Angsana New" w:cs="Angsana New"/>
                <w:sz w:val="29"/>
                <w:szCs w:val="29"/>
              </w:rPr>
              <w:t>004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6439" w:rsidRPr="00361ED2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277,972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96439" w:rsidRPr="00361ED2" w:rsidRDefault="00361ED2" w:rsidP="0069643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6439" w:rsidRPr="00290BB5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1,821</w:t>
            </w:r>
          </w:p>
        </w:tc>
      </w:tr>
      <w:tr w:rsidR="00737E7E" w:rsidRPr="0037734E" w:rsidTr="00737E7E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E7E" w:rsidRPr="00290BB5" w:rsidRDefault="00737E7E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ลูกหนี้หมุนเวียนอื่นสำนักงาน กสทช.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737E7E" w:rsidRPr="00361ED2" w:rsidRDefault="00737E7E" w:rsidP="00737E7E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E7E" w:rsidRPr="00361ED2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9,877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37E7E" w:rsidRPr="00361ED2" w:rsidRDefault="00737E7E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37E7E" w:rsidRPr="00290BB5" w:rsidRDefault="00737E7E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737E7E" w:rsidRPr="0037734E" w:rsidTr="00317B14">
        <w:trPr>
          <w:trHeight w:val="247"/>
        </w:trPr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E7E" w:rsidRPr="00290BB5" w:rsidRDefault="00737E7E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737E7E" w:rsidRPr="00361ED2" w:rsidRDefault="00361ED2" w:rsidP="00737E7E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104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E7E" w:rsidRPr="00361ED2" w:rsidRDefault="00737E7E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37E7E" w:rsidRPr="00E304B3" w:rsidRDefault="00737E7E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37E7E" w:rsidRPr="00290BB5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1,269</w:t>
            </w:r>
          </w:p>
        </w:tc>
      </w:tr>
      <w:tr w:rsidR="00361ED2" w:rsidRPr="0037734E" w:rsidTr="004420D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D2" w:rsidRPr="00290BB5" w:rsidRDefault="00361ED2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420DC">
              <w:rPr>
                <w:rFonts w:ascii="Angsana New" w:hAnsi="Angsana New"/>
                <w:sz w:val="29"/>
                <w:szCs w:val="29"/>
                <w:cs/>
              </w:rPr>
              <w:t>ลูกหนี้จากการคืนทุนของเงินลงทุน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361ED2" w:rsidRPr="004420DC" w:rsidRDefault="00361ED2" w:rsidP="00361ED2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</w:t>
            </w:r>
            <w:r w:rsidRPr="004420DC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272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1ED2" w:rsidRPr="00290BB5" w:rsidRDefault="00361ED2" w:rsidP="004420DC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361ED2" w:rsidRPr="004420DC" w:rsidRDefault="00361ED2" w:rsidP="00361ED2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</w:t>
            </w:r>
            <w:r w:rsidRPr="004420DC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272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61ED2" w:rsidRPr="00290BB5" w:rsidRDefault="00361ED2" w:rsidP="004420DC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:rsidTr="00317B14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4420DC" w:rsidRDefault="00B95E5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420DC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4420DC" w:rsidRPr="004420DC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737E7E" w:rsidRPr="004420D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4420DC" w:rsidRPr="004420DC">
              <w:rPr>
                <w:rFonts w:ascii="Angsana New" w:hAnsi="Angsana New" w:cs="Angsana New"/>
                <w:sz w:val="29"/>
                <w:szCs w:val="29"/>
              </w:rPr>
              <w:t>818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4420DC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420DC">
              <w:rPr>
                <w:rFonts w:ascii="Angsana New" w:hAnsi="Angsana New" w:cs="Angsana New"/>
                <w:sz w:val="29"/>
                <w:szCs w:val="29"/>
              </w:rPr>
              <w:t>35,965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4420DC" w:rsidRDefault="004420DC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420DC">
              <w:rPr>
                <w:rFonts w:ascii="Angsana New" w:hAnsi="Angsana New" w:cs="Angsana New" w:hint="cs"/>
                <w:sz w:val="29"/>
                <w:szCs w:val="29"/>
                <w:cs/>
              </w:rPr>
              <w:t>35</w:t>
            </w:r>
            <w:r w:rsidR="0097043A" w:rsidRPr="004420DC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Pr="004420DC">
              <w:rPr>
                <w:rFonts w:ascii="Angsana New" w:hAnsi="Angsana New" w:cs="Angsana New" w:hint="cs"/>
                <w:sz w:val="29"/>
                <w:szCs w:val="29"/>
                <w:cs/>
              </w:rPr>
              <w:t>010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34487F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4487F"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057</w:t>
            </w:r>
          </w:p>
        </w:tc>
      </w:tr>
      <w:tr w:rsidR="00784A48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A48" w:rsidRPr="00290BB5" w:rsidRDefault="00784A48" w:rsidP="00D564D0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784A48" w:rsidRPr="00361ED2" w:rsidRDefault="00516FD2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413</w:t>
            </w:r>
            <w:r w:rsidR="00737E7E" w:rsidRPr="00361ED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4A48" w:rsidRPr="00361ED2" w:rsidRDefault="00784A48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477,284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784A48" w:rsidRPr="00361ED2" w:rsidRDefault="00516FD2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269</w:t>
            </w:r>
            <w:r w:rsidR="006B0CCE" w:rsidRPr="00361ED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733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4A48" w:rsidRPr="00290BB5" w:rsidRDefault="00784A48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256,407</w:t>
            </w:r>
          </w:p>
        </w:tc>
      </w:tr>
      <w:tr w:rsidR="001937CE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37CE" w:rsidRPr="00F9415C" w:rsidRDefault="001937CE" w:rsidP="006848E4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F9415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F9415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1937CE" w:rsidRPr="00361ED2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37CE" w:rsidRPr="00361ED2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1937CE" w:rsidRPr="00361ED2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37CE" w:rsidRPr="00290BB5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B95E57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5E57" w:rsidRPr="00290BB5" w:rsidRDefault="006848E4" w:rsidP="00784A48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 w:rsidR="00784A48"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95E57" w:rsidRPr="00361ED2" w:rsidRDefault="00B95E5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E57" w:rsidRPr="00361ED2" w:rsidRDefault="00B95E5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B95E57" w:rsidRPr="00361ED2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E57" w:rsidRPr="00290BB5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361ED2" w:rsidRDefault="00516F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372</w:t>
            </w:r>
            <w:r w:rsidR="00737E7E" w:rsidRPr="00361ED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245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361ED2" w:rsidRDefault="00155C5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436,00</w:t>
            </w:r>
            <w:r w:rsidR="00D264C9" w:rsidRPr="00361ED2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361ED2" w:rsidRDefault="00516F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236</w:t>
            </w:r>
            <w:r w:rsidR="006B0CCE" w:rsidRPr="00361ED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733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37734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223,40</w:t>
            </w:r>
            <w:r w:rsidR="00547925" w:rsidRPr="00290BB5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9D7EE6" w:rsidRPr="0037734E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361ED2" w:rsidRDefault="00361E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995</w:t>
            </w:r>
            <w:r w:rsidR="00737E7E" w:rsidRPr="00361ED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1ED2">
              <w:rPr>
                <w:rFonts w:ascii="Angsana New" w:hAnsi="Angsana New" w:cs="Angsana New"/>
                <w:sz w:val="29"/>
                <w:szCs w:val="29"/>
              </w:rPr>
              <w:t>29</w:t>
            </w:r>
            <w:r w:rsidR="00366046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361ED2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1,1</w:t>
            </w:r>
            <w:r w:rsidR="00155C5A" w:rsidRPr="00361ED2">
              <w:rPr>
                <w:rFonts w:ascii="Angsana New" w:hAnsi="Angsana New" w:cs="Angsana New"/>
                <w:sz w:val="29"/>
                <w:szCs w:val="29"/>
              </w:rPr>
              <w:t>16,97</w:t>
            </w:r>
            <w:r w:rsidR="00D264C9" w:rsidRPr="00361ED2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361ED2" w:rsidRDefault="00361ED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1ED2">
              <w:rPr>
                <w:rFonts w:ascii="Angsana New" w:hAnsi="Angsana New" w:cs="Angsana New"/>
                <w:sz w:val="29"/>
                <w:szCs w:val="29"/>
              </w:rPr>
              <w:t>2,499</w:t>
            </w:r>
            <w:r w:rsidR="002248D2" w:rsidRPr="00361ED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1ED2">
              <w:rPr>
                <w:rFonts w:ascii="Angsana New" w:hAnsi="Angsana New" w:cs="Angsana New"/>
                <w:sz w:val="29"/>
                <w:szCs w:val="29"/>
              </w:rPr>
              <w:t>317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3,1</w:t>
            </w:r>
            <w:r w:rsidR="0037734E" w:rsidRPr="00290BB5">
              <w:rPr>
                <w:rFonts w:ascii="Angsana New" w:hAnsi="Angsana New" w:cs="Angsana New"/>
                <w:sz w:val="29"/>
                <w:szCs w:val="29"/>
              </w:rPr>
              <w:t>16,800</w:t>
            </w:r>
          </w:p>
        </w:tc>
      </w:tr>
    </w:tbl>
    <w:p w:rsidR="00C344C8" w:rsidRDefault="00C344C8" w:rsidP="00516FD2">
      <w:pPr>
        <w:ind w:right="-871"/>
        <w:rPr>
          <w:rFonts w:ascii="Angsana New" w:hAnsi="Angsana New"/>
          <w:b/>
          <w:bCs/>
        </w:rPr>
      </w:pPr>
    </w:p>
    <w:p w:rsidR="00CF14CB" w:rsidRDefault="00CF14CB" w:rsidP="00C748C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1"/>
        <w:gridCol w:w="1069"/>
        <w:gridCol w:w="1063"/>
        <w:gridCol w:w="1072"/>
        <w:gridCol w:w="1066"/>
      </w:tblGrid>
      <w:tr w:rsidR="00CF14CB" w:rsidRPr="00065BF6" w:rsidTr="0059468E">
        <w:trPr>
          <w:trHeight w:hRule="exact" w:val="397"/>
        </w:trPr>
        <w:tc>
          <w:tcPr>
            <w:tcW w:w="5441" w:type="dxa"/>
            <w:vMerge w:val="restart"/>
            <w:vAlign w:val="center"/>
          </w:tcPr>
          <w:p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132" w:type="dxa"/>
            <w:gridSpan w:val="2"/>
            <w:vAlign w:val="center"/>
          </w:tcPr>
          <w:p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38" w:type="dxa"/>
            <w:gridSpan w:val="2"/>
            <w:vAlign w:val="center"/>
          </w:tcPr>
          <w:p w:rsidR="00CF14CB" w:rsidRPr="00065BF6" w:rsidRDefault="00CF14CB" w:rsidP="00CF14CB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2821B8" w:rsidRPr="00065BF6" w:rsidTr="0059468E">
        <w:trPr>
          <w:trHeight w:hRule="exact" w:val="397"/>
        </w:trPr>
        <w:tc>
          <w:tcPr>
            <w:tcW w:w="5441" w:type="dxa"/>
            <w:vMerge/>
            <w:vAlign w:val="center"/>
          </w:tcPr>
          <w:p w:rsidR="002821B8" w:rsidRPr="00065BF6" w:rsidRDefault="002821B8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right w:val="dashed" w:sz="4" w:space="0" w:color="auto"/>
            </w:tcBorders>
            <w:vAlign w:val="center"/>
          </w:tcPr>
          <w:p w:rsidR="002821B8" w:rsidRPr="00065BF6" w:rsidRDefault="008A0B59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821B8"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2821B8">
              <w:rPr>
                <w:rFonts w:ascii="Angsana New" w:hAnsi="Angsana New" w:hint="cs"/>
                <w:sz w:val="28"/>
                <w:szCs w:val="28"/>
                <w:cs/>
              </w:rPr>
              <w:t xml:space="preserve">.ย.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821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63" w:type="dxa"/>
            <w:tcBorders>
              <w:left w:val="dashed" w:sz="4" w:space="0" w:color="auto"/>
            </w:tcBorders>
            <w:vAlign w:val="center"/>
          </w:tcPr>
          <w:p w:rsidR="002821B8" w:rsidRPr="00065BF6" w:rsidRDefault="008A0B59" w:rsidP="00CF14CB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2821B8"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2821B8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072" w:type="dxa"/>
            <w:tcBorders>
              <w:right w:val="dashed" w:sz="4" w:space="0" w:color="auto"/>
            </w:tcBorders>
            <w:vAlign w:val="center"/>
          </w:tcPr>
          <w:p w:rsidR="002821B8" w:rsidRPr="00065BF6" w:rsidRDefault="008A0B59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821B8"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2821B8">
              <w:rPr>
                <w:rFonts w:ascii="Angsana New" w:hAnsi="Angsana New" w:hint="cs"/>
                <w:sz w:val="28"/>
                <w:szCs w:val="28"/>
                <w:cs/>
              </w:rPr>
              <w:t xml:space="preserve">.ย.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821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66" w:type="dxa"/>
            <w:tcBorders>
              <w:left w:val="dashed" w:sz="4" w:space="0" w:color="auto"/>
            </w:tcBorders>
            <w:vAlign w:val="center"/>
          </w:tcPr>
          <w:p w:rsidR="002821B8" w:rsidRPr="00065BF6" w:rsidRDefault="008A0B59" w:rsidP="00CF14CB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2821B8"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2821B8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tcBorders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5B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 w:rsidRPr="00065B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</w:t>
            </w:r>
          </w:p>
        </w:tc>
        <w:tc>
          <w:tcPr>
            <w:tcW w:w="1069" w:type="dxa"/>
            <w:tcBorders>
              <w:bottom w:val="nil"/>
              <w:right w:val="dashed" w:sz="4" w:space="0" w:color="auto"/>
            </w:tcBorders>
            <w:vAlign w:val="center"/>
          </w:tcPr>
          <w:p w:rsidR="00CF14CB" w:rsidRPr="00894B11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nil"/>
              <w:right w:val="dashed" w:sz="4" w:space="0" w:color="auto"/>
            </w:tcBorders>
            <w:vAlign w:val="center"/>
          </w:tcPr>
          <w:p w:rsidR="00CF14CB" w:rsidRPr="005A69F4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/>
                <w:sz w:val="28"/>
                <w:szCs w:val="28"/>
              </w:rPr>
              <w:t>-</w:t>
            </w:r>
            <w:r w:rsidRPr="00065BF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F14CB" w:rsidRPr="00DA672F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F14CB" w:rsidRPr="002821B8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CF14CB" w:rsidRPr="00065BF6" w:rsidRDefault="00CF14CB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/>
                <w:sz w:val="28"/>
                <w:szCs w:val="28"/>
                <w:cs/>
              </w:rPr>
              <w:t>บริษัท ยู แอนด์ ไอ คอร์โปเรชั่น จำกัด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</w:tcPr>
          <w:p w:rsidR="00CF14CB" w:rsidRPr="00DA672F" w:rsidRDefault="00CF14CB" w:rsidP="00CF14CB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CF14CB" w:rsidRPr="00720B7B" w:rsidRDefault="00CF14CB" w:rsidP="00CF14CB">
            <w:pPr>
              <w:ind w:left="-171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CF14CB" w:rsidRPr="002821B8" w:rsidRDefault="00CF14CB" w:rsidP="00CF14CB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CF14CB" w:rsidRPr="00022900" w:rsidRDefault="00CF14CB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972F09" w:rsidRPr="0035163B" w:rsidTr="00DE1DC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011D27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011D27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117,732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011D27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35163B" w:rsidRDefault="00972F09" w:rsidP="00CF14CB">
            <w:pPr>
              <w:tabs>
                <w:tab w:val="decimal" w:pos="0"/>
              </w:tabs>
              <w:ind w:left="-103" w:right="-39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:rsidTr="00972F0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011D27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011D27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2,553</w:t>
            </w:r>
          </w:p>
          <w:p w:rsidR="00972F09" w:rsidRPr="00011D27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011D27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:rsidTr="00972F0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011D27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011D27" w:rsidRDefault="00972F09" w:rsidP="00972F09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(120,285)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011D27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F09" w:rsidRPr="0035163B" w:rsidTr="00972F0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72F09" w:rsidRPr="00011D27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011D27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011D27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DE1DCE">
              <w:rPr>
                <w:rFonts w:ascii="Angsana New" w:hAnsi="Angsana New"/>
                <w:sz w:val="28"/>
                <w:szCs w:val="28"/>
              </w:rPr>
              <w:t>35-3.40</w:t>
            </w: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บริษัท บีอีซี  แอสเซท  จำกัด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972F09" w:rsidRPr="00011D27" w:rsidRDefault="00972F09" w:rsidP="00CF14CB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011D27" w:rsidRDefault="00972F09" w:rsidP="00DE1DCE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011D27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011D27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011D27" w:rsidRDefault="004D65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011D2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D6509" w:rsidRPr="00011D27" w:rsidRDefault="004D65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D6509" w:rsidRPr="00DE1DCE" w:rsidRDefault="004D65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011D27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011D27" w:rsidRDefault="004D65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D6509" w:rsidRPr="00011D27" w:rsidRDefault="004D65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D6509" w:rsidRPr="00DE1DCE" w:rsidRDefault="004D65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011D27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011D27" w:rsidRDefault="004D6509" w:rsidP="00DE1DCE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(15,499)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D6509" w:rsidRPr="00011D27" w:rsidRDefault="004D65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D6509" w:rsidRPr="00DE1DCE" w:rsidRDefault="004D65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1D91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single" w:sz="4" w:space="0" w:color="auto"/>
            </w:tcBorders>
          </w:tcPr>
          <w:p w:rsidR="005C1D91" w:rsidRPr="0035163B" w:rsidRDefault="005C1D91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C1D91" w:rsidRPr="00011D27" w:rsidRDefault="005C1D91" w:rsidP="00CF14CB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C1D91" w:rsidRPr="00011D27" w:rsidRDefault="005C1D91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C1D91" w:rsidRPr="00011D27" w:rsidRDefault="005C1D91" w:rsidP="005C1D91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C1D91" w:rsidRPr="00DE1DCE" w:rsidRDefault="005C1D91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DE1DCE">
              <w:rPr>
                <w:rFonts w:ascii="Angsana New" w:hAnsi="Angsana New"/>
                <w:sz w:val="28"/>
                <w:szCs w:val="28"/>
              </w:rPr>
              <w:t>36-3.40</w:t>
            </w: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บริษัท บีอีซี อินเตอร์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เนชั่นแนล</w:t>
            </w:r>
            <w:proofErr w:type="spellEnd"/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ดิสทริบิวชั่น</w:t>
            </w:r>
            <w:proofErr w:type="spellEnd"/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72F09" w:rsidRPr="008A0B59" w:rsidRDefault="00972F09" w:rsidP="00CF14CB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972F09" w:rsidRPr="006A6709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8A0B59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D47798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นงวด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011D27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6,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480825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6,424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8A0B59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737E7E" w:rsidRPr="0035163B" w:rsidTr="00737E7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737E7E" w:rsidRPr="0035163B" w:rsidRDefault="00737E7E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37E7E" w:rsidRPr="00011D27" w:rsidRDefault="00737E7E" w:rsidP="00D4779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737E7E" w:rsidRPr="005C1D91" w:rsidRDefault="00737E7E" w:rsidP="00737E7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D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37E7E" w:rsidRPr="008A0B59" w:rsidRDefault="00737E7E" w:rsidP="00CF14CB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37E7E" w:rsidRPr="00DE1DCE" w:rsidRDefault="00737E7E" w:rsidP="00DE1DCE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798" w:rsidRPr="0035163B" w:rsidTr="00D47798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D47798" w:rsidRPr="0035163B" w:rsidRDefault="00D47798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D47798" w:rsidRPr="00011D27" w:rsidRDefault="00011D27" w:rsidP="00D4779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167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D47798" w:rsidRPr="00480825" w:rsidRDefault="00D47798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216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47798" w:rsidRPr="008A0B59" w:rsidRDefault="00D47798" w:rsidP="00CF14CB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47798" w:rsidRPr="00DE1DCE" w:rsidRDefault="00D47798" w:rsidP="00DE1DCE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480825" w:rsidRPr="00011D27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6,</w:t>
            </w:r>
            <w:r w:rsidR="00011D27" w:rsidRPr="00011D27">
              <w:rPr>
                <w:rFonts w:ascii="Angsana New" w:hAnsi="Angsana New" w:hint="cs"/>
                <w:sz w:val="28"/>
                <w:szCs w:val="28"/>
                <w:cs/>
              </w:rPr>
              <w:t>907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480825" w:rsidRPr="00480825" w:rsidRDefault="00480825" w:rsidP="004D650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6,</w:t>
            </w: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8A0B59" w:rsidRDefault="00975F92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3.35</w:t>
            </w:r>
            <w:r w:rsidR="00D47798"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3.4</w:t>
            </w:r>
            <w:r w:rsidR="00480825" w:rsidRPr="00011D2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3.35-3.40</w:t>
            </w:r>
          </w:p>
        </w:tc>
      </w:tr>
      <w:tr w:rsidR="00737A0D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bottom"/>
          </w:tcPr>
          <w:p w:rsidR="00737A0D" w:rsidRPr="0035163B" w:rsidRDefault="00737A0D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737A0D" w:rsidRPr="00011D27" w:rsidRDefault="00737A0D" w:rsidP="00737A0D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,907</w:t>
            </w:r>
            <w:r w:rsidRPr="00011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737A0D" w:rsidRPr="00011D27" w:rsidRDefault="00737A0D" w:rsidP="00737A0D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,640</w:t>
            </w:r>
            <w:r w:rsidRPr="00011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737A0D" w:rsidRPr="008A0B59" w:rsidRDefault="00737A0D" w:rsidP="00CF14CB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737A0D" w:rsidRPr="00DE1DCE" w:rsidRDefault="00737A0D" w:rsidP="00DE1DCE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single" w:sz="4" w:space="0" w:color="auto"/>
            </w:tcBorders>
            <w:vAlign w:val="bottom"/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72F09" w:rsidRPr="00011D27" w:rsidRDefault="00972F09" w:rsidP="00CF14CB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972F09" w:rsidRPr="00480825" w:rsidRDefault="00972F09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8A0B59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ทีวีบี 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ทรี</w:t>
            </w:r>
            <w:proofErr w:type="spellEnd"/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เน็ตเวอร์ค</w:t>
            </w:r>
            <w:proofErr w:type="spellEnd"/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จำกัด           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972F09" w:rsidRPr="008A0B59" w:rsidRDefault="00972F09" w:rsidP="00CF14CB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6A6709" w:rsidRDefault="00972F09" w:rsidP="00DE1DCE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8A0B59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011D27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011D27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80825" w:rsidRPr="00011D27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480825" w:rsidRPr="00011D27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480825" w:rsidRPr="00011D27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011D27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</w:tr>
      <w:tr w:rsidR="00B83991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bottom"/>
          </w:tcPr>
          <w:p w:rsidR="00B83991" w:rsidRPr="0035163B" w:rsidRDefault="00B83991" w:rsidP="002821B8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B83991" w:rsidRPr="00011D27" w:rsidRDefault="00B83991" w:rsidP="00BC683A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11D27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B83991" w:rsidRPr="00011D27" w:rsidRDefault="00B83991" w:rsidP="00DE1DCE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11D27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B83991" w:rsidRPr="00011D27" w:rsidRDefault="00B83991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B83991" w:rsidRPr="00DE1DCE" w:rsidRDefault="00B83991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59468E">
        <w:trPr>
          <w:trHeight w:hRule="exact" w:val="389"/>
        </w:trPr>
        <w:tc>
          <w:tcPr>
            <w:tcW w:w="5441" w:type="dxa"/>
            <w:tcBorders>
              <w:top w:val="nil"/>
              <w:bottom w:val="single" w:sz="4" w:space="0" w:color="auto"/>
            </w:tcBorders>
            <w:vAlign w:val="bottom"/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80825" w:rsidRPr="00011D27" w:rsidRDefault="00480825" w:rsidP="00BC683A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480825" w:rsidRPr="00011D27" w:rsidRDefault="00480825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80825" w:rsidRPr="00011D27" w:rsidRDefault="00480825" w:rsidP="00CF14CB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80825" w:rsidRPr="00DE1DCE" w:rsidRDefault="00480825" w:rsidP="00DE1DCE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F09" w:rsidRPr="0035163B" w:rsidTr="0059468E">
        <w:trPr>
          <w:trHeight w:hRule="exact" w:val="389"/>
        </w:trPr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b/>
                <w:bCs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บริษัท บางกอก</w:t>
            </w:r>
            <w:proofErr w:type="spellStart"/>
            <w:r w:rsidRPr="0035163B">
              <w:rPr>
                <w:sz w:val="28"/>
                <w:szCs w:val="28"/>
                <w:cs/>
              </w:rPr>
              <w:t>เทเลวิชั่น</w:t>
            </w:r>
            <w:proofErr w:type="spellEnd"/>
            <w:r w:rsidRPr="0035163B">
              <w:rPr>
                <w:sz w:val="28"/>
                <w:szCs w:val="28"/>
                <w:cs/>
              </w:rPr>
              <w:t xml:space="preserve"> จำกัด          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972F09" w:rsidRPr="008A0B59" w:rsidRDefault="00972F09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6A6709" w:rsidRDefault="00972F09" w:rsidP="00DE1DCE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8A0B59" w:rsidRDefault="00972F09" w:rsidP="00CF14CB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5AA" w:rsidRPr="0035163B" w:rsidTr="0059468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CF14CB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605AA" w:rsidRPr="00011D27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605AA" w:rsidRPr="00011D27" w:rsidRDefault="000605AA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011D27" w:rsidRDefault="000605AA" w:rsidP="00CF14CB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5AA" w:rsidRPr="0035163B" w:rsidTr="00EE3B6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1B4EED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605AA" w:rsidRPr="00011D27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011D27" w:rsidRDefault="000605AA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011D27" w:rsidRDefault="000605AA" w:rsidP="00CF14CB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05AA" w:rsidRPr="0035163B" w:rsidTr="00EE3B6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1B4EED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605AA" w:rsidRPr="00011D27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011D27" w:rsidRDefault="000605AA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5,049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011D27" w:rsidRDefault="000605AA" w:rsidP="00CF14CB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05AA" w:rsidRPr="0035163B" w:rsidTr="0074161F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CF14CB">
            <w:pPr>
              <w:tabs>
                <w:tab w:val="right" w:pos="5333"/>
              </w:tabs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รับชำระคืนระหว่างงวด</w:t>
            </w:r>
            <w:r w:rsidRPr="0035163B">
              <w:rPr>
                <w:sz w:val="28"/>
                <w:szCs w:val="28"/>
                <w:cs/>
              </w:rPr>
              <w:tab/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605AA" w:rsidRPr="00011D27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0605AA" w:rsidRPr="00011D27" w:rsidRDefault="000605AA" w:rsidP="003D3288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011D27">
              <w:rPr>
                <w:rFonts w:ascii="Angsana New" w:hAnsi="Angsana New"/>
                <w:sz w:val="28"/>
                <w:szCs w:val="28"/>
              </w:rPr>
              <w:t>75,049)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011D27" w:rsidRDefault="000605AA" w:rsidP="00CF14CB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5F16" w:rsidRPr="0035163B" w:rsidTr="0059468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16" w:rsidRPr="0035163B" w:rsidRDefault="00525F16" w:rsidP="00CF14CB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25F16" w:rsidRPr="00011D27" w:rsidRDefault="00525F16" w:rsidP="002F33B0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25F16" w:rsidRPr="00011D27" w:rsidRDefault="00525F16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25F16" w:rsidRPr="00011D27" w:rsidRDefault="00525F16" w:rsidP="00BC683A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25F16" w:rsidRPr="00DE1DCE" w:rsidRDefault="00525F16" w:rsidP="00DE1DCE">
            <w:pPr>
              <w:tabs>
                <w:tab w:val="decimal" w:pos="0"/>
              </w:tabs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  <w:p w:rsidR="00525F16" w:rsidRPr="00DE1DCE" w:rsidRDefault="00525F16" w:rsidP="00DE1DCE">
            <w:pPr>
              <w:tabs>
                <w:tab w:val="decimal" w:pos="0"/>
              </w:tabs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25F16" w:rsidRPr="00DE1DCE" w:rsidRDefault="00525F16" w:rsidP="00DE1DCE">
            <w:pPr>
              <w:tabs>
                <w:tab w:val="decimal" w:pos="0"/>
              </w:tabs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33C95" w:rsidRPr="0035163B" w:rsidRDefault="00C33C95" w:rsidP="00C33C95">
      <w:pPr>
        <w:ind w:right="-871"/>
        <w:rPr>
          <w:rFonts w:ascii="Angsana New" w:hAnsi="Angsana New"/>
          <w:b/>
          <w:bCs/>
        </w:rPr>
      </w:pPr>
    </w:p>
    <w:p w:rsidR="00F71A04" w:rsidRDefault="00F71A04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516D08" w:rsidRDefault="00516D08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964D54" w:rsidRDefault="00964D54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CF14CB" w:rsidRPr="0035163B" w:rsidRDefault="00CF14CB" w:rsidP="00015957">
      <w:pPr>
        <w:ind w:left="630" w:right="-68"/>
        <w:jc w:val="right"/>
        <w:rPr>
          <w:rFonts w:ascii="Angsana New" w:hAnsi="Angsana New"/>
          <w:b/>
          <w:bCs/>
        </w:rPr>
      </w:pPr>
      <w:r w:rsidRPr="0035163B">
        <w:rPr>
          <w:rFonts w:ascii="Angsana New" w:hAnsi="Angsana New" w:hint="cs"/>
          <w:sz w:val="28"/>
          <w:szCs w:val="28"/>
          <w:cs/>
        </w:rPr>
        <w:lastRenderedPageBreak/>
        <w:t>หน่วย</w:t>
      </w:r>
      <w:r w:rsidRPr="0035163B">
        <w:rPr>
          <w:rFonts w:ascii="Angsana New" w:hAnsi="Angsana New"/>
          <w:sz w:val="28"/>
          <w:szCs w:val="28"/>
        </w:rPr>
        <w:t xml:space="preserve"> :</w:t>
      </w:r>
      <w:r w:rsidRPr="0035163B">
        <w:rPr>
          <w:rFonts w:ascii="Angsana New" w:hAnsi="Angsana New" w:hint="cs"/>
          <w:sz w:val="28"/>
          <w:szCs w:val="28"/>
          <w:cs/>
        </w:rPr>
        <w:t xml:space="preserve"> พันบา</w:t>
      </w:r>
      <w:r w:rsidRPr="0035163B">
        <w:rPr>
          <w:rFonts w:ascii="Angsana New" w:hAnsi="Angsana New"/>
          <w:sz w:val="28"/>
          <w:szCs w:val="28"/>
          <w:cs/>
        </w:rPr>
        <w:t>ท</w:t>
      </w:r>
    </w:p>
    <w:tbl>
      <w:tblPr>
        <w:tblW w:w="500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12"/>
        <w:gridCol w:w="1065"/>
        <w:gridCol w:w="1068"/>
        <w:gridCol w:w="1065"/>
        <w:gridCol w:w="1068"/>
        <w:gridCol w:w="729"/>
      </w:tblGrid>
      <w:tr w:rsidR="00CF14CB" w:rsidRPr="0035163B" w:rsidTr="007119BD">
        <w:trPr>
          <w:gridAfter w:val="1"/>
          <w:wAfter w:w="347" w:type="pct"/>
          <w:trHeight w:hRule="exact" w:val="397"/>
        </w:trPr>
        <w:tc>
          <w:tcPr>
            <w:tcW w:w="2623" w:type="pct"/>
            <w:vMerge w:val="restart"/>
            <w:vAlign w:val="center"/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015" w:type="pct"/>
            <w:gridSpan w:val="2"/>
            <w:vAlign w:val="bottom"/>
          </w:tcPr>
          <w:p w:rsidR="00CF14CB" w:rsidRPr="0035163B" w:rsidRDefault="00CF14CB" w:rsidP="007119BD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015" w:type="pct"/>
            <w:gridSpan w:val="2"/>
            <w:vAlign w:val="bottom"/>
          </w:tcPr>
          <w:p w:rsidR="00CF14CB" w:rsidRPr="0035163B" w:rsidRDefault="00CF14CB" w:rsidP="007119BD">
            <w:pPr>
              <w:spacing w:line="10" w:lineRule="atLeast"/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2821B8" w:rsidRPr="0035163B" w:rsidTr="002821B8">
        <w:trPr>
          <w:gridAfter w:val="1"/>
          <w:wAfter w:w="347" w:type="pct"/>
          <w:trHeight w:hRule="exact" w:val="397"/>
        </w:trPr>
        <w:tc>
          <w:tcPr>
            <w:tcW w:w="2623" w:type="pct"/>
            <w:vMerge/>
            <w:tcBorders>
              <w:bottom w:val="single" w:sz="4" w:space="0" w:color="auto"/>
            </w:tcBorders>
            <w:vAlign w:val="center"/>
          </w:tcPr>
          <w:p w:rsidR="002821B8" w:rsidRPr="0035163B" w:rsidRDefault="002821B8" w:rsidP="00516D08">
            <w:pPr>
              <w:spacing w:line="1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065BF6" w:rsidRDefault="008A0B59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821B8"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2821B8">
              <w:rPr>
                <w:rFonts w:ascii="Angsana New" w:hAnsi="Angsana New" w:hint="cs"/>
                <w:sz w:val="28"/>
                <w:szCs w:val="28"/>
                <w:cs/>
              </w:rPr>
              <w:t xml:space="preserve">.ย.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821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2821B8" w:rsidRPr="00065BF6" w:rsidRDefault="008A0B59" w:rsidP="007119BD">
            <w:pPr>
              <w:spacing w:line="10" w:lineRule="atLeast"/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2821B8"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2821B8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07" w:type="pct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065BF6" w:rsidRDefault="008A0B59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2821B8"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2821B8">
              <w:rPr>
                <w:rFonts w:ascii="Angsana New" w:hAnsi="Angsana New" w:hint="cs"/>
                <w:sz w:val="28"/>
                <w:szCs w:val="28"/>
                <w:cs/>
              </w:rPr>
              <w:t xml:space="preserve">.ย.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821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2821B8" w:rsidRPr="00065BF6" w:rsidRDefault="008A0B59" w:rsidP="007119BD">
            <w:pPr>
              <w:spacing w:line="10" w:lineRule="atLeast"/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2821B8"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2821B8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CF14CB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14CB" w:rsidRPr="0035163B" w:rsidRDefault="00CF14CB" w:rsidP="00516D08">
            <w:pPr>
              <w:numPr>
                <w:ilvl w:val="0"/>
                <w:numId w:val="7"/>
              </w:numPr>
              <w:spacing w:line="10" w:lineRule="atLeast"/>
              <w:ind w:left="249" w:right="-108" w:hanging="210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1E44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E44" w:rsidRPr="0035163B" w:rsidRDefault="00071E44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71E44" w:rsidRPr="00011D27" w:rsidRDefault="00071E44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4,326,836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71E44" w:rsidRPr="00011D27" w:rsidRDefault="00071E44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011D27">
              <w:rPr>
                <w:rFonts w:ascii="Angsana New" w:hAnsi="Angsana New"/>
                <w:sz w:val="28"/>
                <w:szCs w:val="28"/>
              </w:rPr>
              <w:t>,235,161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071E44" w:rsidRPr="00011D27" w:rsidRDefault="00071E44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071E44" w:rsidRPr="0035163B" w:rsidRDefault="00071E44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011D27" w:rsidRDefault="00D47798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145,641</w:t>
            </w:r>
          </w:p>
          <w:p w:rsidR="00EE3B6E" w:rsidRPr="00011D27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011D27" w:rsidRDefault="00826325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124</w:t>
            </w:r>
            <w:r w:rsidR="00E11511" w:rsidRPr="00011D27">
              <w:rPr>
                <w:rFonts w:ascii="Angsana New" w:hAnsi="Angsana New"/>
                <w:sz w:val="28"/>
                <w:szCs w:val="28"/>
              </w:rPr>
              <w:t>,639</w:t>
            </w:r>
          </w:p>
          <w:p w:rsidR="00EE3B6E" w:rsidRPr="00011D27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EE3B6E" w:rsidRPr="00011D27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EE3B6E" w:rsidRPr="00011D27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EE3B6E" w:rsidRPr="0035163B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42B2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42B2" w:rsidRPr="0035163B" w:rsidRDefault="004442B2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442B2" w:rsidRPr="00011D27" w:rsidRDefault="004442B2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2B2" w:rsidRPr="00011D27" w:rsidRDefault="004442B2" w:rsidP="00516D08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F2C5C" w:rsidRPr="00011D27">
              <w:rPr>
                <w:rFonts w:ascii="Angsana New" w:hAnsi="Angsana New"/>
                <w:sz w:val="28"/>
                <w:szCs w:val="28"/>
              </w:rPr>
              <w:t>1,032,964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4442B2" w:rsidRPr="00011D27" w:rsidRDefault="004442B2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4442B2" w:rsidRPr="008032FC" w:rsidRDefault="004442B2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E3B6E" w:rsidRPr="00011D27" w:rsidRDefault="00662535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4,472</w:t>
            </w:r>
            <w:r w:rsidR="004442B2" w:rsidRPr="00011D27">
              <w:rPr>
                <w:rFonts w:ascii="Angsana New" w:hAnsi="Angsana New"/>
                <w:sz w:val="28"/>
                <w:szCs w:val="28"/>
              </w:rPr>
              <w:t>,</w:t>
            </w:r>
            <w:r w:rsidR="00D47798" w:rsidRPr="00011D27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6E" w:rsidRPr="00011D27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4,326,83</w:t>
            </w:r>
            <w:r w:rsidR="00826325" w:rsidRPr="00011D2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011D27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numPr>
                <w:ilvl w:val="0"/>
                <w:numId w:val="7"/>
              </w:numPr>
              <w:spacing w:line="10" w:lineRule="atLeast"/>
              <w:ind w:left="263" w:right="-108" w:hanging="182"/>
              <w:rPr>
                <w:b/>
                <w:bCs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5163B">
              <w:rPr>
                <w:rFonts w:hint="cs"/>
                <w:sz w:val="28"/>
                <w:szCs w:val="28"/>
                <w:cs/>
              </w:rPr>
              <w:t>แซทเทิลไลท์</w:t>
            </w:r>
            <w:proofErr w:type="spellEnd"/>
            <w:r w:rsidRPr="0035163B">
              <w:rPr>
                <w:rFonts w:hint="cs"/>
                <w:sz w:val="28"/>
                <w:szCs w:val="28"/>
                <w:cs/>
              </w:rPr>
              <w:t xml:space="preserve"> ทีวี </w:t>
            </w:r>
            <w:proofErr w:type="spellStart"/>
            <w:r w:rsidRPr="0035163B">
              <w:rPr>
                <w:rFonts w:hint="cs"/>
                <w:sz w:val="28"/>
                <w:szCs w:val="28"/>
                <w:cs/>
              </w:rPr>
              <w:t>บรอด</w:t>
            </w:r>
            <w:proofErr w:type="spellEnd"/>
            <w:r w:rsidRPr="0035163B">
              <w:rPr>
                <w:rFonts w:hint="cs"/>
                <w:sz w:val="28"/>
                <w:szCs w:val="28"/>
                <w:cs/>
              </w:rPr>
              <w:t>คาส</w:t>
            </w:r>
            <w:proofErr w:type="spellStart"/>
            <w:r w:rsidRPr="0035163B">
              <w:rPr>
                <w:rFonts w:hint="cs"/>
                <w:sz w:val="28"/>
                <w:szCs w:val="28"/>
                <w:cs/>
              </w:rPr>
              <w:t>ติ้ง</w:t>
            </w:r>
            <w:proofErr w:type="spellEnd"/>
            <w:r w:rsidRPr="0035163B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8A0B59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3B6E" w:rsidRPr="006A6709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EE3B6E" w:rsidRPr="008A0B59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032FC" w:rsidRPr="00011D27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8032FC" w:rsidRPr="00011D27" w:rsidRDefault="008032FC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8032FC" w:rsidRPr="00011D27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032FC" w:rsidRPr="00011D27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8032FC" w:rsidRPr="00011D27" w:rsidRDefault="008032FC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8032FC" w:rsidRPr="00011D27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spacing w:line="10" w:lineRule="atLeast"/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032FC" w:rsidRPr="00011D27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2FC" w:rsidRPr="00011D27" w:rsidRDefault="008032FC" w:rsidP="000C48B9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="00B01A0B" w:rsidRPr="00011D27">
              <w:rPr>
                <w:rFonts w:ascii="Angsana New" w:hAnsi="Angsana New"/>
                <w:sz w:val="28"/>
                <w:szCs w:val="28"/>
              </w:rPr>
              <w:t>21</w:t>
            </w:r>
            <w:r w:rsidRPr="00011D27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8032FC" w:rsidRPr="00011D27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032FC" w:rsidRPr="00011D27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2FC" w:rsidRPr="00011D27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032FC" w:rsidRPr="00011D27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</w:rPr>
              <w:t>3.37-3.40</w:t>
            </w:r>
          </w:p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numPr>
                <w:ilvl w:val="0"/>
                <w:numId w:val="7"/>
              </w:numPr>
              <w:spacing w:line="10" w:lineRule="atLeast"/>
              <w:ind w:left="263" w:right="-108" w:hanging="237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 xml:space="preserve">บริษัท </w:t>
            </w:r>
            <w:r w:rsidRPr="0035163B">
              <w:rPr>
                <w:rFonts w:hint="cs"/>
                <w:sz w:val="28"/>
                <w:szCs w:val="28"/>
                <w:cs/>
              </w:rPr>
              <w:t>บางกอกเอ็น</w:t>
            </w:r>
            <w:proofErr w:type="spellStart"/>
            <w:r w:rsidRPr="0035163B">
              <w:rPr>
                <w:rFonts w:hint="cs"/>
                <w:sz w:val="28"/>
                <w:szCs w:val="28"/>
                <w:cs/>
              </w:rPr>
              <w:t>เตอร์เทนเม้นต์</w:t>
            </w:r>
            <w:proofErr w:type="spellEnd"/>
            <w:r w:rsidRPr="0035163B">
              <w:rPr>
                <w:rFonts w:hint="cs"/>
                <w:sz w:val="28"/>
                <w:szCs w:val="28"/>
                <w:cs/>
              </w:rPr>
              <w:t xml:space="preserve"> จำกัด</w:t>
            </w:r>
            <w:r w:rsidRPr="0035163B">
              <w:rPr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011D27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3B6E" w:rsidRPr="00011D27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EE3B6E" w:rsidRPr="00011D27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A0B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A0B" w:rsidRPr="0035163B" w:rsidRDefault="00B01A0B" w:rsidP="00516D08">
            <w:pPr>
              <w:spacing w:line="10" w:lineRule="atLeast"/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01A0B" w:rsidRPr="00011D27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01A0B" w:rsidRPr="00011D27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B01A0B" w:rsidRPr="00011D27" w:rsidRDefault="00B01A0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B01A0B" w:rsidRPr="008032FC" w:rsidRDefault="00B01A0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83A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683A" w:rsidRPr="0035163B" w:rsidRDefault="00BC683A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ให้กู้เพิ่ม</w:t>
            </w:r>
            <w:r w:rsidRPr="0035163B">
              <w:rPr>
                <w:b w:val="0"/>
                <w:bCs w:val="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C683A" w:rsidRPr="00011D27" w:rsidRDefault="00BC683A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C683A" w:rsidRPr="00011D27" w:rsidRDefault="00BC683A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C683A" w:rsidRPr="00011D27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C683A" w:rsidRPr="008032FC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83A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683A" w:rsidRPr="0035163B" w:rsidRDefault="00BC683A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BC683A" w:rsidRPr="00011D27" w:rsidRDefault="00BC683A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BC683A" w:rsidRPr="00011D27" w:rsidRDefault="00BC683A" w:rsidP="00516D08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C683A" w:rsidRPr="00011D27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C683A" w:rsidRPr="008032FC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1A0B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0B" w:rsidRPr="0035163B" w:rsidRDefault="00B01A0B" w:rsidP="00516D08">
            <w:pPr>
              <w:spacing w:line="10" w:lineRule="atLeast"/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01A0B" w:rsidRPr="00011D27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8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A0B" w:rsidRPr="00011D27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01A0B" w:rsidRPr="00011D27" w:rsidRDefault="00B01A0B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01A0B" w:rsidRPr="008032FC" w:rsidRDefault="00B01A0B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EE3B6E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6D03EF" w:rsidP="00516D08">
            <w:pPr>
              <w:numPr>
                <w:ilvl w:val="0"/>
                <w:numId w:val="7"/>
              </w:numPr>
              <w:spacing w:line="10" w:lineRule="atLeast"/>
              <w:ind w:left="235" w:right="-108" w:hanging="224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EE3B6E" w:rsidRPr="0035163B">
              <w:rPr>
                <w:sz w:val="28"/>
                <w:szCs w:val="28"/>
                <w:cs/>
              </w:rPr>
              <w:t>เทโร</w:t>
            </w:r>
            <w:r w:rsidR="00EE3B6E" w:rsidRPr="0035163B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เอ็น</w:t>
            </w:r>
            <w:proofErr w:type="spellStart"/>
            <w:r>
              <w:rPr>
                <w:sz w:val="28"/>
                <w:szCs w:val="28"/>
                <w:cs/>
              </w:rPr>
              <w:t>เ</w:t>
            </w:r>
            <w:r>
              <w:rPr>
                <w:rFonts w:hint="cs"/>
                <w:sz w:val="28"/>
                <w:szCs w:val="28"/>
                <w:cs/>
              </w:rPr>
              <w:t>ท</w:t>
            </w:r>
            <w:r w:rsidR="00EE3B6E" w:rsidRPr="0035163B">
              <w:rPr>
                <w:sz w:val="28"/>
                <w:szCs w:val="28"/>
                <w:cs/>
              </w:rPr>
              <w:t>อร์</w:t>
            </w:r>
            <w:proofErr w:type="spellEnd"/>
            <w:r w:rsidR="00EE3B6E" w:rsidRPr="0035163B">
              <w:rPr>
                <w:sz w:val="28"/>
                <w:szCs w:val="28"/>
                <w:cs/>
              </w:rPr>
              <w:t>เท</w:t>
            </w:r>
            <w:proofErr w:type="spellStart"/>
            <w:r w:rsidR="00EE3B6E" w:rsidRPr="0035163B">
              <w:rPr>
                <w:sz w:val="28"/>
                <w:szCs w:val="28"/>
                <w:cs/>
              </w:rPr>
              <w:t>นเม้นท์</w:t>
            </w:r>
            <w:proofErr w:type="spellEnd"/>
            <w:r w:rsidR="00EE3B6E" w:rsidRPr="0035163B">
              <w:rPr>
                <w:sz w:val="28"/>
                <w:szCs w:val="28"/>
                <w:cs/>
              </w:rPr>
              <w:t xml:space="preserve"> จำกัด</w:t>
            </w:r>
            <w:r w:rsidR="00EE3B6E" w:rsidRPr="0035163B">
              <w:rPr>
                <w:sz w:val="28"/>
                <w:szCs w:val="28"/>
              </w:rPr>
              <w:t xml:space="preserve"> </w:t>
            </w:r>
            <w:r w:rsidR="00EE3B6E" w:rsidRPr="0035163B">
              <w:rPr>
                <w:rFonts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8A0B59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3B6E" w:rsidRPr="006A6709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8A0B59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B6E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spacing w:line="10" w:lineRule="atLeast"/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011D27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011D27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011D27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662535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center"/>
          </w:tcPr>
          <w:p w:rsidR="00EE3B6E" w:rsidRPr="0035163B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E4F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E4F" w:rsidRPr="0035163B" w:rsidRDefault="00057E4F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57E4F" w:rsidRPr="00011D27" w:rsidRDefault="00057E4F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57E4F" w:rsidRPr="00011D27" w:rsidRDefault="00057E4F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37,800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57E4F" w:rsidRPr="00011D27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E4F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E4F" w:rsidRPr="0035163B" w:rsidRDefault="00057E4F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57E4F" w:rsidRPr="00011D27" w:rsidRDefault="00057E4F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E4F" w:rsidRPr="00011D27" w:rsidRDefault="00057E4F" w:rsidP="00516D08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(37,800)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57E4F" w:rsidRPr="00011D27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F1E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F1E" w:rsidRPr="0035163B" w:rsidRDefault="001A7F1E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A7F1E" w:rsidRPr="00011D27" w:rsidRDefault="001A7F1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F1E" w:rsidRPr="00011D27" w:rsidRDefault="001A7F1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1A7F1E" w:rsidRPr="00011D27" w:rsidRDefault="001A7F1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1A7F1E" w:rsidRPr="00662535" w:rsidRDefault="001A7F1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5.88-6.50</w:t>
            </w:r>
          </w:p>
        </w:tc>
      </w:tr>
      <w:tr w:rsidR="00EE3B6E" w:rsidRPr="00FD2103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B6E" w:rsidRPr="0035163B" w:rsidRDefault="00EE3B6E" w:rsidP="00574980">
            <w:pPr>
              <w:spacing w:line="10" w:lineRule="atLeast"/>
              <w:ind w:left="-52" w:firstLine="52"/>
              <w:rPr>
                <w:sz w:val="28"/>
                <w:szCs w:val="28"/>
              </w:rPr>
            </w:pPr>
            <w:r w:rsidRPr="0035163B">
              <w:rPr>
                <w:rFonts w:hint="cs"/>
                <w:spacing w:val="-4"/>
                <w:sz w:val="28"/>
                <w:szCs w:val="28"/>
                <w:cs/>
              </w:rPr>
              <w:t>รวมเงินให้กู้ยืมแก่บริษัทย่อย-สุทธิ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E3B6E" w:rsidRPr="00011D27" w:rsidRDefault="00AC34FA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4,792</w:t>
            </w:r>
            <w:r w:rsidR="001A7F1E" w:rsidRPr="00011D27">
              <w:rPr>
                <w:rFonts w:ascii="Angsana New" w:hAnsi="Angsana New"/>
                <w:sz w:val="28"/>
                <w:szCs w:val="28"/>
              </w:rPr>
              <w:t>,</w:t>
            </w:r>
            <w:r w:rsidRPr="00011D27">
              <w:rPr>
                <w:rFonts w:ascii="Angsana New" w:hAnsi="Angsana New"/>
                <w:sz w:val="28"/>
                <w:szCs w:val="28"/>
              </w:rPr>
              <w:t>47</w:t>
            </w:r>
            <w:r w:rsidR="00662535" w:rsidRPr="00011D2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6E" w:rsidRPr="00011D27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</w:t>
            </w:r>
            <w:r w:rsidR="007C5767" w:rsidRPr="00011D27">
              <w:rPr>
                <w:rFonts w:ascii="Angsana New" w:hAnsi="Angsana New"/>
                <w:sz w:val="28"/>
                <w:szCs w:val="28"/>
              </w:rPr>
              <w:t>646,836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E3B6E" w:rsidRPr="00011D27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CD157D" w:rsidTr="001B6D2F">
        <w:trPr>
          <w:gridAfter w:val="1"/>
          <w:wAfter w:w="347" w:type="pct"/>
          <w:trHeight w:hRule="exact" w:val="346"/>
        </w:trPr>
        <w:tc>
          <w:tcPr>
            <w:tcW w:w="2623" w:type="pct"/>
            <w:vMerge w:val="restart"/>
            <w:vAlign w:val="center"/>
          </w:tcPr>
          <w:p w:rsidR="00CF14CB" w:rsidRPr="00CD157D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015" w:type="pct"/>
            <w:gridSpan w:val="2"/>
            <w:vAlign w:val="center"/>
          </w:tcPr>
          <w:p w:rsidR="00CF14CB" w:rsidRPr="002821B8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21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5" w:type="pct"/>
            <w:gridSpan w:val="2"/>
            <w:vAlign w:val="center"/>
          </w:tcPr>
          <w:p w:rsidR="00CF14CB" w:rsidRPr="00CD157D" w:rsidRDefault="00CF14CB" w:rsidP="00CF14CB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8A0B59" w:rsidRPr="00065BF6" w:rsidTr="00011D27">
        <w:trPr>
          <w:gridAfter w:val="1"/>
          <w:wAfter w:w="347" w:type="pct"/>
          <w:trHeight w:hRule="exact" w:val="366"/>
        </w:trPr>
        <w:tc>
          <w:tcPr>
            <w:tcW w:w="2623" w:type="pct"/>
            <w:vMerge/>
            <w:vAlign w:val="center"/>
          </w:tcPr>
          <w:p w:rsidR="008A0B59" w:rsidRPr="00CD157D" w:rsidRDefault="008A0B59" w:rsidP="008A0B59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right w:val="dashed" w:sz="4" w:space="0" w:color="auto"/>
            </w:tcBorders>
            <w:vAlign w:val="center"/>
          </w:tcPr>
          <w:p w:rsidR="008A0B59" w:rsidRPr="00065BF6" w:rsidRDefault="008A0B59" w:rsidP="008A0B59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ก.ย.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08" w:type="pct"/>
            <w:tcBorders>
              <w:left w:val="dashed" w:sz="4" w:space="0" w:color="auto"/>
            </w:tcBorders>
            <w:vAlign w:val="bottom"/>
          </w:tcPr>
          <w:p w:rsidR="008A0B59" w:rsidRPr="002821B8" w:rsidRDefault="008A0B59" w:rsidP="008A0B59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507" w:type="pct"/>
            <w:tcBorders>
              <w:right w:val="dashed" w:sz="4" w:space="0" w:color="auto"/>
            </w:tcBorders>
            <w:vAlign w:val="center"/>
          </w:tcPr>
          <w:p w:rsidR="008A0B59" w:rsidRPr="00065BF6" w:rsidRDefault="008A0B59" w:rsidP="008A0B59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ก.ย.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508" w:type="pct"/>
            <w:tcBorders>
              <w:left w:val="dashed" w:sz="4" w:space="0" w:color="auto"/>
            </w:tcBorders>
            <w:vAlign w:val="bottom"/>
          </w:tcPr>
          <w:p w:rsidR="008A0B59" w:rsidRPr="00065BF6" w:rsidRDefault="008A0B59" w:rsidP="008A0B59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F14CB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4CB" w:rsidRPr="00065BF6" w:rsidRDefault="00CF14CB" w:rsidP="006A39C3">
            <w:pPr>
              <w:spacing w:line="216" w:lineRule="auto"/>
              <w:rPr>
                <w:sz w:val="28"/>
                <w:szCs w:val="28"/>
                <w:cs/>
              </w:rPr>
            </w:pPr>
            <w:r w:rsidRPr="00E3281E">
              <w:rPr>
                <w:b/>
                <w:bCs/>
                <w:sz w:val="28"/>
                <w:szCs w:val="28"/>
                <w:cs/>
              </w:rPr>
              <w:t>บริษัทย่อยให้กู้ยืม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CF14CB" w:rsidRPr="002821B8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CF14CB" w:rsidRPr="00CE05D5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F14CB" w:rsidRPr="00633A0C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14CB" w:rsidRPr="00CE05D5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F14CB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4CB" w:rsidRPr="00E3281E" w:rsidRDefault="00CF14CB" w:rsidP="006A39C3">
            <w:pPr>
              <w:numPr>
                <w:ilvl w:val="0"/>
                <w:numId w:val="4"/>
              </w:numPr>
              <w:spacing w:line="216" w:lineRule="auto"/>
              <w:ind w:left="178" w:hanging="17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บ</w:t>
            </w:r>
            <w:r>
              <w:rPr>
                <w:sz w:val="28"/>
                <w:szCs w:val="28"/>
                <w:cs/>
              </w:rPr>
              <w:t>ริษัทที่</w:t>
            </w:r>
            <w:r>
              <w:rPr>
                <w:rFonts w:hint="cs"/>
                <w:sz w:val="28"/>
                <w:szCs w:val="28"/>
                <w:cs/>
              </w:rPr>
              <w:t>เกี่ยวข้องกันที่</w:t>
            </w:r>
            <w:r>
              <w:rPr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CF14CB" w:rsidRPr="002821B8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F14CB" w:rsidRPr="00CE05D5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F14CB" w:rsidRPr="00633A0C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14CB" w:rsidRPr="00CE05D5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F14CB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4CB" w:rsidRPr="00E3281E" w:rsidRDefault="00CF14CB" w:rsidP="006A39C3">
            <w:pPr>
              <w:numPr>
                <w:ilvl w:val="0"/>
                <w:numId w:val="33"/>
              </w:numPr>
              <w:spacing w:line="216" w:lineRule="auto"/>
              <w:ind w:left="243" w:right="-108" w:hanging="216"/>
              <w:rPr>
                <w:sz w:val="28"/>
                <w:szCs w:val="28"/>
                <w:cs/>
              </w:rPr>
            </w:pPr>
            <w:r w:rsidRPr="009A02C8">
              <w:rPr>
                <w:rFonts w:ascii="Angsana New" w:hAnsi="Angsana New" w:hint="cs"/>
                <w:sz w:val="28"/>
                <w:szCs w:val="28"/>
                <w:cs/>
              </w:rPr>
              <w:t>บริษัท บีอีซี-เทโร โชว์ จำกัด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CF14CB" w:rsidRPr="002821B8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F14CB" w:rsidRPr="00CE05D5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F14CB" w:rsidRPr="00633A0C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14CB" w:rsidRPr="00CE05D5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623DF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3DF" w:rsidRPr="00E3281E" w:rsidRDefault="000623DF" w:rsidP="006A39C3">
            <w:pPr>
              <w:spacing w:line="216" w:lineRule="auto"/>
              <w:ind w:left="192" w:right="-13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011D27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011D27" w:rsidRDefault="000623DF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1</w:t>
            </w:r>
            <w:r w:rsidRPr="00011D27">
              <w:rPr>
                <w:sz w:val="28"/>
                <w:szCs w:val="28"/>
              </w:rPr>
              <w:t>,</w:t>
            </w:r>
            <w:r w:rsidRPr="00011D27">
              <w:rPr>
                <w:rFonts w:hint="cs"/>
                <w:sz w:val="28"/>
                <w:szCs w:val="28"/>
                <w:cs/>
              </w:rPr>
              <w:t>193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011D27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3DF" w:rsidRPr="00CE05D5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623DF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val="228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3DF" w:rsidRPr="00E3281E" w:rsidRDefault="000623DF" w:rsidP="006A39C3">
            <w:pPr>
              <w:spacing w:line="216" w:lineRule="auto"/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011D27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011D27" w:rsidRDefault="000623DF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1</w:t>
            </w:r>
            <w:r w:rsidRPr="00011D27">
              <w:rPr>
                <w:sz w:val="28"/>
                <w:szCs w:val="28"/>
              </w:rPr>
              <w:t>,</w:t>
            </w:r>
            <w:r w:rsidRPr="00011D27">
              <w:rPr>
                <w:rFonts w:hint="cs"/>
                <w:sz w:val="28"/>
                <w:szCs w:val="28"/>
                <w:cs/>
              </w:rPr>
              <w:t>193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011D27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3DF" w:rsidRPr="007D1BA2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7D1BA2">
              <w:rPr>
                <w:sz w:val="28"/>
                <w:szCs w:val="28"/>
                <w:cs/>
              </w:rPr>
              <w:t>-</w:t>
            </w:r>
          </w:p>
        </w:tc>
      </w:tr>
      <w:tr w:rsidR="00B83991" w:rsidRPr="00E3281E" w:rsidTr="002821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3991" w:rsidRPr="0035163B" w:rsidRDefault="00B83991" w:rsidP="002821B8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83991" w:rsidRPr="00011D27" w:rsidRDefault="00B83991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91" w:rsidRPr="00011D27" w:rsidRDefault="00B83991" w:rsidP="006A39C3">
            <w:pPr>
              <w:spacing w:line="216" w:lineRule="auto"/>
              <w:ind w:left="-103" w:right="-18" w:firstLine="18"/>
              <w:jc w:val="right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(</w:t>
            </w:r>
            <w:r w:rsidRPr="00011D27">
              <w:rPr>
                <w:rFonts w:hint="cs"/>
                <w:sz w:val="28"/>
                <w:szCs w:val="28"/>
                <w:cs/>
              </w:rPr>
              <w:t>712</w:t>
            </w:r>
            <w:r w:rsidRPr="00011D27">
              <w:rPr>
                <w:sz w:val="28"/>
                <w:szCs w:val="28"/>
              </w:rPr>
              <w:t>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83991" w:rsidRPr="00011D27" w:rsidRDefault="00B83991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3991" w:rsidRPr="00CE05D5" w:rsidRDefault="00B83991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6B2F3A" w:rsidRPr="00E3281E" w:rsidTr="002821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F3A" w:rsidRPr="00953E88" w:rsidRDefault="006B2F3A" w:rsidP="002821B8">
            <w:pPr>
              <w:spacing w:line="216" w:lineRule="auto"/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3E88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B2F3A" w:rsidRPr="00011D27" w:rsidRDefault="006B2F3A" w:rsidP="002821B8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3A" w:rsidRPr="00011D27" w:rsidRDefault="006B2F3A" w:rsidP="002821B8">
            <w:pPr>
              <w:spacing w:line="216" w:lineRule="auto"/>
              <w:ind w:left="-103" w:right="-18" w:firstLine="18"/>
              <w:jc w:val="right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(</w:t>
            </w:r>
            <w:r w:rsidRPr="00011D27">
              <w:rPr>
                <w:rFonts w:hint="cs"/>
                <w:sz w:val="28"/>
                <w:szCs w:val="28"/>
                <w:cs/>
              </w:rPr>
              <w:t>481</w:t>
            </w:r>
            <w:r w:rsidRPr="00011D27">
              <w:rPr>
                <w:sz w:val="28"/>
                <w:szCs w:val="28"/>
              </w:rPr>
              <w:t>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B2F3A" w:rsidRPr="00011D27" w:rsidRDefault="006B2F3A" w:rsidP="002821B8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2F3A" w:rsidRPr="00CE05D5" w:rsidRDefault="006B2F3A" w:rsidP="002821B8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623DF" w:rsidRPr="00E3281E" w:rsidTr="00494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23DF" w:rsidRDefault="00190E20" w:rsidP="006A39C3">
            <w:pPr>
              <w:spacing w:line="216" w:lineRule="auto"/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0623DF">
              <w:rPr>
                <w:rFonts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011D27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011D27" w:rsidRDefault="000623DF" w:rsidP="006A39C3">
            <w:pPr>
              <w:spacing w:line="216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011D27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CE05D5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:rsidR="00E63A11" w:rsidRDefault="00E63A11" w:rsidP="007119BD">
      <w:pPr>
        <w:ind w:right="-871"/>
        <w:rPr>
          <w:rFonts w:ascii="Angsana New" w:hAnsi="Angsana New"/>
          <w:b/>
          <w:bCs/>
        </w:rPr>
      </w:pPr>
    </w:p>
    <w:p w:rsidR="00C748C1" w:rsidRPr="007904B7" w:rsidRDefault="0073412D" w:rsidP="00C748C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:rsidR="00943E42" w:rsidRPr="0016745A" w:rsidRDefault="00A24B90" w:rsidP="00943E42">
      <w:pPr>
        <w:tabs>
          <w:tab w:val="left" w:pos="644"/>
          <w:tab w:val="left" w:pos="1440"/>
        </w:tabs>
        <w:ind w:left="644" w:right="1082"/>
        <w:rPr>
          <w:rFonts w:ascii="Times New Roman" w:hAnsi="Times New Roman"/>
          <w:cs/>
        </w:rPr>
      </w:pPr>
      <w:r>
        <w:rPr>
          <w:rFonts w:ascii="Angsana New" w:hAnsi="Angsana New"/>
        </w:rPr>
        <w:t>7</w:t>
      </w:r>
      <w:r w:rsidR="005E22BC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943E42">
        <w:rPr>
          <w:rFonts w:ascii="Angsana New" w:hAnsi="Angsana New" w:hint="cs"/>
          <w:cs/>
        </w:rPr>
        <w:t xml:space="preserve"> </w:t>
      </w:r>
      <w:r w:rsidR="00943E42" w:rsidRPr="0016745A">
        <w:rPr>
          <w:rFonts w:ascii="Angsana New" w:hAnsi="Angsana New"/>
          <w:cs/>
        </w:rPr>
        <w:t>เงินลงทุนใน</w:t>
      </w:r>
      <w:r w:rsidR="00943E42"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:rsidR="00A91662" w:rsidRPr="005C2463" w:rsidRDefault="00A91662" w:rsidP="00A91662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855" w:type="dxa"/>
        <w:tblInd w:w="738" w:type="dxa"/>
        <w:tblLayout w:type="fixed"/>
        <w:tblLook w:val="0600"/>
      </w:tblPr>
      <w:tblGrid>
        <w:gridCol w:w="4938"/>
        <w:gridCol w:w="1234"/>
        <w:gridCol w:w="1207"/>
        <w:gridCol w:w="1231"/>
        <w:gridCol w:w="1245"/>
      </w:tblGrid>
      <w:tr w:rsidR="00A91662" w:rsidRPr="005C2463" w:rsidTr="00A91662"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:rsidTr="00A91662"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A0B59" w:rsidRPr="005C2463" w:rsidTr="00A91662">
        <w:tc>
          <w:tcPr>
            <w:tcW w:w="4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59" w:rsidRPr="005C2463" w:rsidRDefault="008A0B59" w:rsidP="008A0B59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A0B59" w:rsidRPr="005C2463" w:rsidRDefault="008A0B59" w:rsidP="008A0B59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Pr="005C2463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ก.ย</w:t>
            </w:r>
            <w:r w:rsidRPr="005C2463">
              <w:rPr>
                <w:rFonts w:ascii="Angsana New" w:hAnsi="Angsana New" w:hint="cs"/>
                <w:cs/>
              </w:rPr>
              <w:t xml:space="preserve">.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B59" w:rsidRPr="005C2463" w:rsidRDefault="008A0B59" w:rsidP="008A0B59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Pr="005C2463">
              <w:rPr>
                <w:rFonts w:ascii="Angsana New" w:hAnsi="Angsana New" w:hint="cs"/>
                <w:cs/>
              </w:rPr>
              <w:t xml:space="preserve"> ธ.ค.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8A0B59" w:rsidRPr="005C2463" w:rsidRDefault="008A0B59" w:rsidP="008A0B59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Pr="005C2463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ก.ย</w:t>
            </w:r>
            <w:r w:rsidRPr="005C2463">
              <w:rPr>
                <w:rFonts w:ascii="Angsana New" w:hAnsi="Angsana New" w:hint="cs"/>
                <w:cs/>
              </w:rPr>
              <w:t xml:space="preserve">.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B59" w:rsidRPr="005C2463" w:rsidRDefault="008A0B59" w:rsidP="008A0B59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Pr="005C2463">
              <w:rPr>
                <w:rFonts w:ascii="Angsana New" w:hAnsi="Angsana New" w:hint="cs"/>
                <w:cs/>
              </w:rPr>
              <w:t xml:space="preserve"> ธ.ค.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A91662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011D27" w:rsidRDefault="00A91662" w:rsidP="00DE575C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2.</w:t>
            </w:r>
            <w:r w:rsidRPr="005C2463">
              <w:rPr>
                <w:rFonts w:ascii="Angsana New" w:hAnsi="Angsana New"/>
                <w:cs/>
              </w:rPr>
              <w:t>บริษัท บีอีซี สตูดิโอ 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5,000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3.</w:t>
            </w:r>
            <w:r w:rsidRPr="005C2463">
              <w:rPr>
                <w:rFonts w:ascii="Angsana New" w:hAnsi="Angsana New"/>
                <w:cs/>
              </w:rPr>
              <w:t>บริษัท บางกอก</w:t>
            </w:r>
            <w:proofErr w:type="spellStart"/>
            <w:r w:rsidRPr="005C2463">
              <w:rPr>
                <w:rFonts w:ascii="Angsana New" w:hAnsi="Angsana New"/>
                <w:cs/>
              </w:rPr>
              <w:t>แซทเทิลไลท์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5C2463">
              <w:rPr>
                <w:rFonts w:ascii="Angsana New" w:hAnsi="Angsana New"/>
                <w:cs/>
              </w:rPr>
              <w:t>แอนด์</w:t>
            </w:r>
            <w:proofErr w:type="spellEnd"/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011D27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011D27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91662" w:rsidRPr="00011D27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 xml:space="preserve">         </w:t>
            </w:r>
            <w:proofErr w:type="spellStart"/>
            <w:r w:rsidRPr="005C2463">
              <w:rPr>
                <w:rFonts w:ascii="Angsana New" w:hAnsi="Angsana New"/>
                <w:cs/>
              </w:rPr>
              <w:t>เทเล</w:t>
            </w:r>
            <w:proofErr w:type="spellEnd"/>
            <w:r w:rsidRPr="005C2463">
              <w:rPr>
                <w:rFonts w:ascii="Angsana New" w:hAnsi="Angsana New"/>
                <w:cs/>
              </w:rPr>
              <w:t>คอม</w:t>
            </w:r>
            <w:proofErr w:type="spellStart"/>
            <w:r w:rsidRPr="005C2463">
              <w:rPr>
                <w:rFonts w:ascii="Angsana New" w:hAnsi="Angsana New"/>
                <w:cs/>
              </w:rPr>
              <w:t>มิวนิเคชั่น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25,000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4.</w:t>
            </w:r>
            <w:r w:rsidRPr="005C2463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5C2463">
              <w:rPr>
                <w:rFonts w:ascii="Angsana New" w:hAnsi="Angsana New"/>
                <w:cs/>
              </w:rPr>
              <w:t>แซทเทิลไลท์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ทีวี </w:t>
            </w:r>
            <w:proofErr w:type="spellStart"/>
            <w:r w:rsidRPr="005C2463">
              <w:rPr>
                <w:rFonts w:ascii="Angsana New" w:hAnsi="Angsana New"/>
                <w:cs/>
              </w:rPr>
              <w:t>บรอด</w:t>
            </w:r>
            <w:proofErr w:type="spellEnd"/>
            <w:r w:rsidRPr="005C2463">
              <w:rPr>
                <w:rFonts w:ascii="Angsana New" w:hAnsi="Angsana New"/>
                <w:cs/>
              </w:rPr>
              <w:t>คาส</w:t>
            </w:r>
            <w:proofErr w:type="spellStart"/>
            <w:r w:rsidRPr="005C2463">
              <w:rPr>
                <w:rFonts w:ascii="Angsana New" w:hAnsi="Angsana New"/>
                <w:cs/>
              </w:rPr>
              <w:t>ติ้</w:t>
            </w:r>
            <w:r w:rsidRPr="005C2463">
              <w:rPr>
                <w:rFonts w:ascii="Angsana New" w:hAnsi="Angsana New" w:hint="cs"/>
                <w:cs/>
              </w:rPr>
              <w:t>ง</w:t>
            </w:r>
            <w:proofErr w:type="spellEnd"/>
            <w:r w:rsidRPr="005C2463">
              <w:rPr>
                <w:rFonts w:ascii="Angsana New" w:hAnsi="Angsana New" w:hint="cs"/>
                <w:cs/>
              </w:rPr>
              <w:t xml:space="preserve"> </w:t>
            </w:r>
            <w:r w:rsidRPr="005C2463">
              <w:rPr>
                <w:rFonts w:ascii="Angsana New" w:hAnsi="Angsana New"/>
                <w:cs/>
              </w:rPr>
              <w:t>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1,000</w:t>
            </w:r>
          </w:p>
        </w:tc>
      </w:tr>
      <w:tr w:rsidR="00A91662" w:rsidRPr="005C2463" w:rsidTr="00A91662">
        <w:tc>
          <w:tcPr>
            <w:tcW w:w="73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662" w:rsidRPr="00011D27" w:rsidRDefault="00A91662" w:rsidP="00DE575C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011D27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011D27" w:rsidRDefault="00A91662" w:rsidP="00DE575C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65,999</w:t>
            </w:r>
          </w:p>
        </w:tc>
      </w:tr>
      <w:tr w:rsidR="00A91662" w:rsidRPr="005C2463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62" w:rsidRPr="00011D27" w:rsidRDefault="00A91662" w:rsidP="00DE575C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A0328">
              <w:rPr>
                <w:rFonts w:ascii="Angsana New" w:hAnsi="Angsana New" w:hint="cs"/>
                <w:u w:val="single"/>
                <w:cs/>
              </w:rPr>
              <w:t>หัก</w:t>
            </w:r>
            <w:r w:rsidR="00442D06" w:rsidRPr="009A0328">
              <w:rPr>
                <w:rFonts w:ascii="Angsana New" w:hAnsi="Angsana New" w:hint="cs"/>
                <w:cs/>
              </w:rPr>
              <w:t xml:space="preserve"> ผลขาดทุนจากการวัดมูล</w:t>
            </w:r>
            <w:r w:rsidRPr="009A0328">
              <w:rPr>
                <w:rFonts w:ascii="Angsana New" w:hAnsi="Angsana New" w:hint="cs"/>
                <w:cs/>
              </w:rPr>
              <w:t>ค่าเงินลงทุน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011D27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(34,999)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(33,023)</w:t>
            </w:r>
          </w:p>
        </w:tc>
      </w:tr>
      <w:tr w:rsidR="00A91662" w:rsidRPr="005C2463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62" w:rsidRPr="00011D27" w:rsidRDefault="00A91662" w:rsidP="00DE575C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011D27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011D27">
              <w:rPr>
                <w:rFonts w:ascii="Angsana New" w:hAnsi="Angsana New"/>
              </w:rPr>
              <w:t xml:space="preserve"> - </w:t>
            </w:r>
            <w:r w:rsidRPr="00011D27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32,976</w:t>
            </w:r>
          </w:p>
        </w:tc>
      </w:tr>
    </w:tbl>
    <w:p w:rsidR="00A91662" w:rsidRPr="005C2463" w:rsidRDefault="00A91662" w:rsidP="00226F7A">
      <w:pPr>
        <w:pStyle w:val="20"/>
        <w:ind w:left="426" w:right="-439" w:firstLine="204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:rsidR="00A91662" w:rsidRDefault="00DE575C" w:rsidP="00226F7A">
      <w:pPr>
        <w:pStyle w:val="20"/>
        <w:ind w:left="426" w:right="-439" w:firstLine="204"/>
        <w:rPr>
          <w:rFonts w:ascii="Angsana New" w:hAnsi="Angsana New"/>
        </w:rPr>
      </w:pPr>
      <w:r>
        <w:rPr>
          <w:rFonts w:ascii="Angsana New" w:hAnsi="Angsana New" w:hint="cs"/>
          <w:cs/>
        </w:rPr>
        <w:t>*</w:t>
      </w:r>
      <w:r w:rsidR="001B68C3">
        <w:rPr>
          <w:rFonts w:ascii="Angsana New" w:hAnsi="Angsana New" w:hint="cs"/>
          <w:cs/>
        </w:rPr>
        <w:t>* ชำระบัญชีเสร็จสิ้น</w:t>
      </w:r>
    </w:p>
    <w:p w:rsidR="00226F7A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proofErr w:type="spellStart"/>
      <w:r w:rsidRPr="00646772">
        <w:rPr>
          <w:rFonts w:ascii="Angsana New" w:hAnsi="Angsana New"/>
          <w:b/>
          <w:bCs/>
          <w:cs/>
        </w:rPr>
        <w:t>แซทเทิลไลท์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ทีวี </w:t>
      </w:r>
      <w:proofErr w:type="spellStart"/>
      <w:r w:rsidRPr="00646772">
        <w:rPr>
          <w:rFonts w:ascii="Angsana New" w:hAnsi="Angsana New"/>
          <w:b/>
          <w:bCs/>
          <w:cs/>
        </w:rPr>
        <w:t>บรอด</w:t>
      </w:r>
      <w:proofErr w:type="spellEnd"/>
      <w:r w:rsidRPr="00646772">
        <w:rPr>
          <w:rFonts w:ascii="Angsana New" w:hAnsi="Angsana New"/>
          <w:b/>
          <w:bCs/>
          <w:cs/>
        </w:rPr>
        <w:t>คาส</w:t>
      </w:r>
      <w:proofErr w:type="spellStart"/>
      <w:r w:rsidRPr="00646772">
        <w:rPr>
          <w:rFonts w:ascii="Angsana New" w:hAnsi="Angsana New"/>
          <w:b/>
          <w:bCs/>
          <w:cs/>
        </w:rPr>
        <w:t>ติ้ง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จำกัด</w:t>
      </w:r>
    </w:p>
    <w:p w:rsidR="00226F7A" w:rsidRPr="00F36756" w:rsidRDefault="00226F7A" w:rsidP="00226F7A">
      <w:pPr>
        <w:spacing w:line="380" w:lineRule="exact"/>
        <w:ind w:left="629" w:right="-159" w:firstLine="505"/>
        <w:jc w:val="thaiDistribute"/>
        <w:rPr>
          <w:rFonts w:ascii="Angsana New" w:hAnsi="Angsana New"/>
          <w:cs/>
        </w:rPr>
      </w:pPr>
      <w:r w:rsidRPr="00226F7A">
        <w:rPr>
          <w:rFonts w:ascii="Angsana New" w:hAnsi="Angsana New" w:hint="cs"/>
          <w:spacing w:val="-2"/>
          <w:cs/>
        </w:rPr>
        <w:t xml:space="preserve">เมื่อวันที่ </w:t>
      </w:r>
      <w:r w:rsidR="008A0B59">
        <w:rPr>
          <w:rFonts w:ascii="Angsana New" w:hAnsi="Angsana New"/>
          <w:spacing w:val="-2"/>
        </w:rPr>
        <w:t>28</w:t>
      </w:r>
      <w:r w:rsidRPr="00226F7A">
        <w:rPr>
          <w:rFonts w:ascii="Angsana New" w:hAnsi="Angsana New" w:hint="cs"/>
          <w:spacing w:val="-2"/>
          <w:cs/>
        </w:rPr>
        <w:t xml:space="preserve"> ตุลาคม</w:t>
      </w:r>
      <w:r w:rsidRPr="00226F7A">
        <w:rPr>
          <w:rFonts w:ascii="Angsana New" w:hAnsi="Angsana New"/>
          <w:spacing w:val="-2"/>
          <w:cs/>
        </w:rPr>
        <w:t xml:space="preserve"> </w:t>
      </w:r>
      <w:r w:rsidR="008A0B59">
        <w:rPr>
          <w:rFonts w:ascii="Angsana New" w:hAnsi="Angsana New"/>
          <w:spacing w:val="-2"/>
        </w:rPr>
        <w:t>2563</w:t>
      </w:r>
      <w:r w:rsidRPr="00226F7A">
        <w:rPr>
          <w:rFonts w:ascii="Angsana New" w:hAnsi="Angsana New"/>
          <w:spacing w:val="-2"/>
          <w:cs/>
        </w:rPr>
        <w:t xml:space="preserve"> บริษัท </w:t>
      </w:r>
      <w:proofErr w:type="spellStart"/>
      <w:r w:rsidRPr="00226F7A">
        <w:rPr>
          <w:rFonts w:ascii="Angsana New" w:hAnsi="Angsana New"/>
          <w:spacing w:val="-2"/>
          <w:cs/>
        </w:rPr>
        <w:t>แซทเทิลไลท์</w:t>
      </w:r>
      <w:proofErr w:type="spellEnd"/>
      <w:r w:rsidRPr="00226F7A">
        <w:rPr>
          <w:rFonts w:ascii="Angsana New" w:hAnsi="Angsana New"/>
          <w:spacing w:val="-2"/>
          <w:cs/>
        </w:rPr>
        <w:t xml:space="preserve"> ทีวี </w:t>
      </w:r>
      <w:proofErr w:type="spellStart"/>
      <w:r w:rsidRPr="00226F7A">
        <w:rPr>
          <w:rFonts w:ascii="Angsana New" w:hAnsi="Angsana New"/>
          <w:spacing w:val="-2"/>
          <w:cs/>
        </w:rPr>
        <w:t>บรอด</w:t>
      </w:r>
      <w:proofErr w:type="spellEnd"/>
      <w:r w:rsidRPr="00226F7A">
        <w:rPr>
          <w:rFonts w:ascii="Angsana New" w:hAnsi="Angsana New"/>
          <w:spacing w:val="-2"/>
          <w:cs/>
        </w:rPr>
        <w:t>คาส</w:t>
      </w:r>
      <w:proofErr w:type="spellStart"/>
      <w:r w:rsidRPr="00226F7A">
        <w:rPr>
          <w:rFonts w:ascii="Angsana New" w:hAnsi="Angsana New"/>
          <w:spacing w:val="-2"/>
          <w:cs/>
        </w:rPr>
        <w:t>ติ้ง</w:t>
      </w:r>
      <w:proofErr w:type="spellEnd"/>
      <w:r w:rsidRPr="00226F7A">
        <w:rPr>
          <w:rFonts w:ascii="Angsana New" w:hAnsi="Angsana New" w:hint="cs"/>
          <w:spacing w:val="-2"/>
          <w:cs/>
        </w:rPr>
        <w:t xml:space="preserve"> </w:t>
      </w:r>
      <w:r w:rsidRPr="00226F7A">
        <w:rPr>
          <w:rFonts w:ascii="Angsana New" w:hAnsi="Angsana New"/>
          <w:spacing w:val="-2"/>
          <w:cs/>
        </w:rPr>
        <w:t>จำกัด</w:t>
      </w:r>
      <w:r w:rsidRPr="00226F7A">
        <w:rPr>
          <w:rFonts w:ascii="Angsana New" w:hAnsi="Angsana New" w:hint="cs"/>
          <w:spacing w:val="-2"/>
          <w:cs/>
        </w:rPr>
        <w:t xml:space="preserve"> ซึ่งเป็นบริษัทย่อยของบริษัทได้</w:t>
      </w:r>
      <w:r w:rsidR="007B7F88">
        <w:rPr>
          <w:rFonts w:ascii="Angsana New" w:hAnsi="Angsana New"/>
          <w:spacing w:val="-2"/>
        </w:rPr>
        <w:t xml:space="preserve">              </w:t>
      </w:r>
      <w:r w:rsidRPr="00226F7A">
        <w:rPr>
          <w:rFonts w:ascii="Angsana New" w:hAnsi="Angsana New" w:hint="cs"/>
          <w:spacing w:val="-2"/>
          <w:cs/>
        </w:rPr>
        <w:t>จดทะเบียนเลิกกิจการกับกระทรวงพาณิชย์ จึงได้จัดประเภทเป็นเงินลงทุนในตราสารทุนที่ไม่อยู่ในความต้องการของตลาด และเมื่อวันที่</w:t>
      </w:r>
      <w:r w:rsidRPr="00226F7A">
        <w:rPr>
          <w:rFonts w:ascii="Angsana New" w:hAnsi="Angsana New"/>
          <w:spacing w:val="-2"/>
        </w:rPr>
        <w:t xml:space="preserve"> 8 </w:t>
      </w:r>
      <w:r w:rsidRPr="00226F7A">
        <w:rPr>
          <w:rFonts w:ascii="Angsana New" w:hAnsi="Angsana New" w:hint="cs"/>
          <w:spacing w:val="-2"/>
          <w:cs/>
        </w:rPr>
        <w:t xml:space="preserve">กุมภาพันธ์ </w:t>
      </w:r>
      <w:r w:rsidRPr="00226F7A">
        <w:rPr>
          <w:rFonts w:ascii="Angsana New" w:hAnsi="Angsana New"/>
          <w:spacing w:val="-2"/>
        </w:rPr>
        <w:t xml:space="preserve">2564 </w:t>
      </w:r>
      <w:r w:rsidRPr="00226F7A">
        <w:rPr>
          <w:rFonts w:ascii="Angsana New" w:hAnsi="Angsana New" w:hint="cs"/>
          <w:spacing w:val="-2"/>
          <w:cs/>
        </w:rPr>
        <w:t xml:space="preserve">บริษัทได้จดทะเบียนเสร็จการชำระบัญชีแล้ว </w:t>
      </w:r>
      <w:r w:rsidRPr="00226F7A">
        <w:rPr>
          <w:rFonts w:ascii="Angsana New" w:hAnsi="Angsana New" w:cs="Angsana New" w:hint="cs"/>
          <w:spacing w:val="-2"/>
          <w:cs/>
        </w:rPr>
        <w:t xml:space="preserve">บริษัทได้รับเงินคืนเป็นจำนวนเงิน </w:t>
      </w:r>
      <w:r w:rsidR="007B7F88">
        <w:rPr>
          <w:rFonts w:ascii="Angsana New" w:hAnsi="Angsana New" w:cs="Angsana New"/>
          <w:spacing w:val="-2"/>
        </w:rPr>
        <w:t>0.03</w:t>
      </w:r>
      <w:r w:rsidRPr="00226F7A">
        <w:rPr>
          <w:rFonts w:ascii="Angsana New" w:hAnsi="Angsana New" w:cs="Angsana New" w:hint="cs"/>
          <w:spacing w:val="-2"/>
          <w:cs/>
        </w:rPr>
        <w:t xml:space="preserve"> ล้านบาท</w:t>
      </w:r>
      <w:r w:rsidRPr="00F36756">
        <w:rPr>
          <w:rFonts w:ascii="Angsana New" w:hAnsi="Angsana New" w:cs="Angsana New" w:hint="cs"/>
          <w:cs/>
        </w:rPr>
        <w:t xml:space="preserve"> และรับรู้ส่วนต่างเป็นผล</w:t>
      </w:r>
      <w:r w:rsidR="00C344C8">
        <w:rPr>
          <w:rFonts w:ascii="Angsana New" w:hAnsi="Angsana New" w:cs="Angsana New" w:hint="cs"/>
          <w:cs/>
        </w:rPr>
        <w:t>กำไร</w:t>
      </w:r>
      <w:r w:rsidRPr="00F36756">
        <w:rPr>
          <w:rFonts w:ascii="Angsana New" w:hAnsi="Angsana New" w:cs="Angsana New" w:hint="cs"/>
          <w:cs/>
        </w:rPr>
        <w:t xml:space="preserve">จากการคืนทุนจำนวนเงิน </w:t>
      </w:r>
      <w:r w:rsidRPr="00F36756">
        <w:rPr>
          <w:rFonts w:ascii="Angsana New" w:hAnsi="Angsana New" w:cs="Angsana New"/>
        </w:rPr>
        <w:t>0.</w:t>
      </w:r>
      <w:r w:rsidR="007B7F88">
        <w:rPr>
          <w:rFonts w:ascii="Angsana New" w:hAnsi="Angsana New" w:cs="Angsana New"/>
        </w:rPr>
        <w:t>03</w:t>
      </w:r>
      <w:r w:rsidRPr="00F36756">
        <w:rPr>
          <w:rFonts w:ascii="Angsana New" w:hAnsi="Angsana New" w:cs="Angsana New" w:hint="cs"/>
          <w:cs/>
        </w:rPr>
        <w:t xml:space="preserve"> ล้านบาท เข้างบกำไรขาดทุน </w:t>
      </w:r>
      <w:r>
        <w:rPr>
          <w:rFonts w:ascii="Angsana New" w:hAnsi="Angsana New" w:cs="Angsana New" w:hint="cs"/>
          <w:cs/>
        </w:rPr>
        <w:t xml:space="preserve"> </w:t>
      </w:r>
    </w:p>
    <w:p w:rsidR="00226F7A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บีอีซี สตูดิโอ จำกัด</w:t>
      </w:r>
    </w:p>
    <w:p w:rsidR="00226F7A" w:rsidRPr="00C82177" w:rsidRDefault="00226F7A" w:rsidP="00226F7A">
      <w:pPr>
        <w:spacing w:line="380" w:lineRule="exact"/>
        <w:ind w:left="629" w:right="-159" w:firstLine="505"/>
        <w:jc w:val="thaiDistribute"/>
        <w:rPr>
          <w:rFonts w:ascii="Angsana New" w:hAnsi="Angsana New"/>
        </w:rPr>
      </w:pPr>
      <w:r w:rsidRPr="00C82177">
        <w:rPr>
          <w:rFonts w:ascii="Angsana New" w:hAnsi="Angsana New" w:hint="cs"/>
          <w:cs/>
        </w:rPr>
        <w:t xml:space="preserve">เมื่อวันที่ </w:t>
      </w:r>
      <w:r w:rsidR="007B7F88">
        <w:rPr>
          <w:rFonts w:ascii="Angsana New" w:hAnsi="Angsana New"/>
        </w:rPr>
        <w:t>23</w:t>
      </w:r>
      <w:r w:rsidRPr="00C82177">
        <w:rPr>
          <w:rFonts w:ascii="Angsana New" w:hAnsi="Angsana New" w:hint="cs"/>
          <w:cs/>
        </w:rPr>
        <w:t xml:space="preserve"> พฤศจิกายน</w:t>
      </w:r>
      <w:r w:rsidRPr="00C82177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82177">
        <w:rPr>
          <w:rFonts w:ascii="Angsana New" w:hAnsi="Angsana New"/>
          <w:cs/>
        </w:rPr>
        <w:t xml:space="preserve"> บริษัท </w:t>
      </w:r>
      <w:r w:rsidRPr="00C82177">
        <w:rPr>
          <w:rFonts w:ascii="Angsana New" w:hAnsi="Angsana New" w:hint="cs"/>
          <w:cs/>
        </w:rPr>
        <w:t xml:space="preserve">บีอีซี สตูดิโอ </w:t>
      </w:r>
      <w:r w:rsidRPr="00C82177">
        <w:rPr>
          <w:rFonts w:ascii="Angsana New" w:hAnsi="Angsana New"/>
          <w:cs/>
        </w:rPr>
        <w:t>จำกัด</w:t>
      </w:r>
      <w:r w:rsidRPr="00C82177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</w:t>
      </w:r>
      <w:r>
        <w:rPr>
          <w:rFonts w:ascii="Angsana New" w:hAnsi="Angsana New" w:hint="cs"/>
          <w:cs/>
        </w:rPr>
        <w:t xml:space="preserve">่ไม่อยู่ในความต้องการของตลาด </w:t>
      </w:r>
      <w:r w:rsidRPr="00C82177">
        <w:rPr>
          <w:rFonts w:ascii="Angsana New" w:hAnsi="Angsana New" w:hint="cs"/>
          <w:cs/>
        </w:rPr>
        <w:t>เมื่อวันที่</w:t>
      </w:r>
      <w:r w:rsidRPr="00C82177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       </w:t>
      </w:r>
      <w:r w:rsidRPr="00AE3C8D">
        <w:rPr>
          <w:rFonts w:ascii="Angsana New" w:hAnsi="Angsana New"/>
          <w:spacing w:val="-6"/>
        </w:rPr>
        <w:t xml:space="preserve">29 </w:t>
      </w:r>
      <w:r w:rsidRPr="00AE3C8D">
        <w:rPr>
          <w:rFonts w:ascii="Angsana New" w:hAnsi="Angsana New" w:hint="cs"/>
          <w:spacing w:val="-6"/>
          <w:cs/>
        </w:rPr>
        <w:t xml:space="preserve">มกราคม </w:t>
      </w:r>
      <w:r w:rsidRPr="00AE3C8D">
        <w:rPr>
          <w:rFonts w:ascii="Angsana New" w:hAnsi="Angsana New"/>
          <w:spacing w:val="-6"/>
        </w:rPr>
        <w:t xml:space="preserve">2564 </w:t>
      </w:r>
      <w:r w:rsidRPr="00AE3C8D">
        <w:rPr>
          <w:rFonts w:ascii="Angsana New" w:hAnsi="Angsana New" w:hint="cs"/>
          <w:spacing w:val="-6"/>
          <w:cs/>
        </w:rPr>
        <w:t>บริษัท</w:t>
      </w:r>
      <w:r w:rsidRPr="00C82177">
        <w:rPr>
          <w:rFonts w:ascii="Angsana New" w:hAnsi="Angsana New" w:hint="cs"/>
          <w:cs/>
        </w:rPr>
        <w:t>ได้</w:t>
      </w:r>
      <w:r>
        <w:rPr>
          <w:rFonts w:ascii="Angsana New" w:hAnsi="Angsana New" w:hint="cs"/>
          <w:cs/>
        </w:rPr>
        <w:t>จดทะเบียนเสร็จการชำระบัญชีแล้ว</w:t>
      </w:r>
      <w:r w:rsidR="00AE3C8D">
        <w:rPr>
          <w:rFonts w:ascii="Angsana New" w:hAnsi="Angsana New" w:cs="Angsana New" w:hint="cs"/>
          <w:cs/>
        </w:rPr>
        <w:t xml:space="preserve"> </w:t>
      </w:r>
      <w:r w:rsidRPr="00F36756">
        <w:rPr>
          <w:rFonts w:ascii="Angsana New" w:hAnsi="Angsana New" w:cs="Angsana New" w:hint="cs"/>
          <w:cs/>
        </w:rPr>
        <w:t>บริษัทได้รับเงินคืนเป็นจำนวนเงิน</w:t>
      </w:r>
      <w:r>
        <w:rPr>
          <w:rFonts w:ascii="Angsana New" w:hAnsi="Angsana New" w:cs="Angsana New" w:hint="cs"/>
          <w:cs/>
        </w:rPr>
        <w:t xml:space="preserve"> </w:t>
      </w:r>
      <w:r w:rsidR="00A24B90">
        <w:rPr>
          <w:rFonts w:ascii="Angsana New" w:hAnsi="Angsana New" w:cs="Angsana New"/>
        </w:rPr>
        <w:t>5.45</w:t>
      </w:r>
      <w:r w:rsidRPr="00F36756">
        <w:rPr>
          <w:rFonts w:ascii="Angsana New" w:hAnsi="Angsana New" w:cs="Angsana New" w:hint="cs"/>
          <w:cs/>
        </w:rPr>
        <w:t xml:space="preserve"> ล้านบาท </w:t>
      </w:r>
      <w:r>
        <w:rPr>
          <w:rFonts w:ascii="Angsana New" w:hAnsi="Angsana New" w:cs="Angsana New" w:hint="cs"/>
          <w:cs/>
        </w:rPr>
        <w:t xml:space="preserve">   และรับรู้ส่วนต่างเป็นผล</w:t>
      </w:r>
      <w:r w:rsidR="00C344C8">
        <w:rPr>
          <w:rFonts w:ascii="Angsana New" w:hAnsi="Angsana New" w:cs="Angsana New" w:hint="cs"/>
          <w:cs/>
        </w:rPr>
        <w:t>ขาด</w:t>
      </w:r>
      <w:r w:rsidRPr="00F36756">
        <w:rPr>
          <w:rFonts w:ascii="Angsana New" w:hAnsi="Angsana New" w:cs="Angsana New" w:hint="cs"/>
          <w:cs/>
        </w:rPr>
        <w:t xml:space="preserve">ทุนจากการคืนทุนจำนวนเงิน </w:t>
      </w:r>
      <w:r w:rsidR="00A24B90">
        <w:rPr>
          <w:rFonts w:ascii="Angsana New" w:hAnsi="Angsana New" w:cs="Angsana New"/>
        </w:rPr>
        <w:t>0.03</w:t>
      </w:r>
      <w:r w:rsidRPr="00F36756">
        <w:rPr>
          <w:rFonts w:ascii="Angsana New" w:hAnsi="Angsana New" w:cs="Angsana New" w:hint="cs"/>
          <w:cs/>
        </w:rPr>
        <w:t xml:space="preserve"> ล้านบาท เข้างบกำไรขาดทุน </w:t>
      </w:r>
      <w:r>
        <w:rPr>
          <w:rFonts w:ascii="Angsana New" w:hAnsi="Angsana New" w:cs="Angsana New" w:hint="cs"/>
          <w:cs/>
        </w:rPr>
        <w:t xml:space="preserve"> </w:t>
      </w:r>
    </w:p>
    <w:p w:rsidR="00226F7A" w:rsidRDefault="00226F7A" w:rsidP="00226F7A">
      <w:pPr>
        <w:ind w:left="-140" w:right="-893" w:firstLine="770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บางกอก</w:t>
      </w:r>
      <w:proofErr w:type="spellStart"/>
      <w:r w:rsidRPr="00646772">
        <w:rPr>
          <w:rFonts w:ascii="Angsana New" w:hAnsi="Angsana New"/>
          <w:b/>
          <w:bCs/>
          <w:cs/>
        </w:rPr>
        <w:t>แซทเทิลไลท์</w:t>
      </w:r>
      <w:proofErr w:type="spellEnd"/>
      <w:r w:rsidRPr="00646772">
        <w:rPr>
          <w:rFonts w:ascii="Angsana New" w:hAnsi="Angsana New"/>
          <w:b/>
          <w:bCs/>
          <w:cs/>
        </w:rPr>
        <w:t xml:space="preserve"> </w:t>
      </w:r>
      <w:proofErr w:type="spellStart"/>
      <w:r w:rsidRPr="00646772">
        <w:rPr>
          <w:rFonts w:ascii="Angsana New" w:hAnsi="Angsana New"/>
          <w:b/>
          <w:bCs/>
          <w:cs/>
        </w:rPr>
        <w:t>แอนด์</w:t>
      </w:r>
      <w:proofErr w:type="spellEnd"/>
      <w:r>
        <w:rPr>
          <w:rFonts w:ascii="Angsana New" w:hAnsi="Angsana New"/>
          <w:b/>
          <w:bCs/>
        </w:rPr>
        <w:t xml:space="preserve"> </w:t>
      </w:r>
      <w:proofErr w:type="spellStart"/>
      <w:r w:rsidRPr="00646772">
        <w:rPr>
          <w:rFonts w:ascii="Angsana New" w:hAnsi="Angsana New"/>
          <w:b/>
          <w:bCs/>
          <w:cs/>
        </w:rPr>
        <w:t>เทเล</w:t>
      </w:r>
      <w:proofErr w:type="spellEnd"/>
      <w:r w:rsidRPr="00646772">
        <w:rPr>
          <w:rFonts w:ascii="Angsana New" w:hAnsi="Angsana New"/>
          <w:b/>
          <w:bCs/>
          <w:cs/>
        </w:rPr>
        <w:t>คอม</w:t>
      </w:r>
      <w:proofErr w:type="spellStart"/>
      <w:r w:rsidRPr="00646772">
        <w:rPr>
          <w:rFonts w:ascii="Angsana New" w:hAnsi="Angsana New"/>
          <w:b/>
          <w:bCs/>
          <w:cs/>
        </w:rPr>
        <w:t>มิวนิเคชั่น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จำกัด</w:t>
      </w:r>
    </w:p>
    <w:p w:rsidR="001B68C3" w:rsidRPr="00226F7A" w:rsidRDefault="00226F7A" w:rsidP="00226F7A">
      <w:pPr>
        <w:spacing w:line="380" w:lineRule="exact"/>
        <w:ind w:left="618" w:right="-159" w:firstLine="533"/>
        <w:jc w:val="thaiDistribute"/>
        <w:rPr>
          <w:rFonts w:ascii="Angsana New" w:hAnsi="Angsana New"/>
          <w:b/>
          <w:bCs/>
          <w:spacing w:val="-4"/>
        </w:rPr>
      </w:pPr>
      <w:r w:rsidRPr="00226F7A">
        <w:rPr>
          <w:rFonts w:ascii="Angsana New" w:hAnsi="Angsana New" w:hint="cs"/>
          <w:spacing w:val="-4"/>
          <w:cs/>
        </w:rPr>
        <w:t xml:space="preserve">เมื่อวันที่ </w:t>
      </w:r>
      <w:r w:rsidR="00A24B90">
        <w:rPr>
          <w:rFonts w:ascii="Angsana New" w:hAnsi="Angsana New"/>
          <w:spacing w:val="-4"/>
        </w:rPr>
        <w:t>23</w:t>
      </w:r>
      <w:r w:rsidRPr="00226F7A">
        <w:rPr>
          <w:rFonts w:ascii="Angsana New" w:hAnsi="Angsana New" w:hint="cs"/>
          <w:spacing w:val="-4"/>
          <w:cs/>
        </w:rPr>
        <w:t xml:space="preserve"> พฤศจิกายน</w:t>
      </w:r>
      <w:r w:rsidRPr="00226F7A">
        <w:rPr>
          <w:rFonts w:ascii="Angsana New" w:hAnsi="Angsana New"/>
          <w:spacing w:val="-4"/>
          <w:cs/>
        </w:rPr>
        <w:t xml:space="preserve"> </w:t>
      </w:r>
      <w:r w:rsidR="00A24B90">
        <w:rPr>
          <w:rFonts w:ascii="Angsana New" w:hAnsi="Angsana New"/>
          <w:spacing w:val="-4"/>
        </w:rPr>
        <w:t>2563</w:t>
      </w:r>
      <w:r w:rsidRPr="00226F7A">
        <w:rPr>
          <w:rFonts w:ascii="Angsana New" w:hAnsi="Angsana New"/>
          <w:spacing w:val="-4"/>
          <w:cs/>
        </w:rPr>
        <w:t xml:space="preserve"> บริษัท บางกอก</w:t>
      </w:r>
      <w:proofErr w:type="spellStart"/>
      <w:r w:rsidRPr="00226F7A">
        <w:rPr>
          <w:rFonts w:ascii="Angsana New" w:hAnsi="Angsana New"/>
          <w:spacing w:val="-4"/>
          <w:cs/>
        </w:rPr>
        <w:t>แซทเทิลไลท์</w:t>
      </w:r>
      <w:proofErr w:type="spellEnd"/>
      <w:r w:rsidRPr="00226F7A">
        <w:rPr>
          <w:rFonts w:ascii="Angsana New" w:hAnsi="Angsana New"/>
          <w:spacing w:val="-4"/>
          <w:cs/>
        </w:rPr>
        <w:t xml:space="preserve"> </w:t>
      </w:r>
      <w:proofErr w:type="spellStart"/>
      <w:r w:rsidRPr="00226F7A">
        <w:rPr>
          <w:rFonts w:ascii="Angsana New" w:hAnsi="Angsana New"/>
          <w:spacing w:val="-4"/>
          <w:cs/>
        </w:rPr>
        <w:t>แอนด์</w:t>
      </w:r>
      <w:proofErr w:type="spellEnd"/>
      <w:r w:rsidRPr="00226F7A">
        <w:rPr>
          <w:rFonts w:ascii="Angsana New" w:hAnsi="Angsana New"/>
          <w:spacing w:val="-4"/>
        </w:rPr>
        <w:t xml:space="preserve"> </w:t>
      </w:r>
      <w:proofErr w:type="spellStart"/>
      <w:r w:rsidRPr="00226F7A">
        <w:rPr>
          <w:rFonts w:ascii="Angsana New" w:hAnsi="Angsana New"/>
          <w:spacing w:val="-4"/>
          <w:cs/>
        </w:rPr>
        <w:t>เทเล</w:t>
      </w:r>
      <w:proofErr w:type="spellEnd"/>
      <w:r w:rsidRPr="00226F7A">
        <w:rPr>
          <w:rFonts w:ascii="Angsana New" w:hAnsi="Angsana New"/>
          <w:spacing w:val="-4"/>
          <w:cs/>
        </w:rPr>
        <w:t>คอม</w:t>
      </w:r>
      <w:proofErr w:type="spellStart"/>
      <w:r w:rsidRPr="00226F7A">
        <w:rPr>
          <w:rFonts w:ascii="Angsana New" w:hAnsi="Angsana New"/>
          <w:spacing w:val="-4"/>
          <w:cs/>
        </w:rPr>
        <w:t>มิวนิเคชั่น</w:t>
      </w:r>
      <w:proofErr w:type="spellEnd"/>
      <w:r w:rsidRPr="00226F7A">
        <w:rPr>
          <w:rFonts w:ascii="Angsana New" w:hAnsi="Angsana New" w:hint="cs"/>
          <w:spacing w:val="-4"/>
          <w:cs/>
        </w:rPr>
        <w:t xml:space="preserve"> </w:t>
      </w:r>
      <w:r w:rsidRPr="00226F7A">
        <w:rPr>
          <w:rFonts w:ascii="Angsana New" w:hAnsi="Angsana New"/>
          <w:spacing w:val="-4"/>
          <w:cs/>
        </w:rPr>
        <w:t>จำกัด</w:t>
      </w:r>
      <w:r w:rsidRPr="00226F7A">
        <w:rPr>
          <w:rFonts w:ascii="Angsana New" w:hAnsi="Angsana New" w:hint="cs"/>
          <w:spacing w:val="-4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จึงได้จัดประเภทเป็นเงินลงทุนในตราสารทุนที่ไม่อยู่ในความต้องการของตลาด และเมื่อวันที่</w:t>
      </w:r>
      <w:r w:rsidRPr="00226F7A">
        <w:rPr>
          <w:rFonts w:ascii="Angsana New" w:hAnsi="Angsana New"/>
          <w:spacing w:val="-4"/>
        </w:rPr>
        <w:t xml:space="preserve"> 29 </w:t>
      </w:r>
      <w:r w:rsidRPr="00226F7A">
        <w:rPr>
          <w:rFonts w:ascii="Angsana New" w:hAnsi="Angsana New" w:hint="cs"/>
          <w:spacing w:val="-4"/>
          <w:cs/>
        </w:rPr>
        <w:t xml:space="preserve">มกราคม </w:t>
      </w:r>
      <w:r w:rsidRPr="00226F7A">
        <w:rPr>
          <w:rFonts w:ascii="Angsana New" w:hAnsi="Angsana New"/>
          <w:spacing w:val="-4"/>
        </w:rPr>
        <w:t xml:space="preserve">2564 </w:t>
      </w:r>
      <w:r w:rsidRPr="00226F7A">
        <w:rPr>
          <w:rFonts w:ascii="Angsana New" w:hAnsi="Angsana New" w:hint="cs"/>
          <w:spacing w:val="-4"/>
          <w:cs/>
        </w:rPr>
        <w:t xml:space="preserve">บริษัทได้จดทะเบียนเสร็จการชำระบัญชีแล้ว </w:t>
      </w:r>
      <w:r w:rsidRPr="00226F7A">
        <w:rPr>
          <w:rFonts w:ascii="Angsana New" w:hAnsi="Angsana New" w:cs="Angsana New" w:hint="cs"/>
          <w:spacing w:val="-4"/>
          <w:cs/>
        </w:rPr>
        <w:t>บริษัท</w:t>
      </w:r>
      <w:r w:rsidR="00C344C8">
        <w:rPr>
          <w:rFonts w:ascii="Angsana New" w:hAnsi="Angsana New" w:cs="Angsana New" w:hint="cs"/>
          <w:spacing w:val="-4"/>
          <w:cs/>
        </w:rPr>
        <w:t xml:space="preserve">ได้รับเงินคืนเป็นจำนวนเงิน </w:t>
      </w:r>
      <w:r w:rsidR="00A24B90">
        <w:rPr>
          <w:rFonts w:ascii="Angsana New" w:hAnsi="Angsana New" w:cs="Angsana New"/>
          <w:spacing w:val="-4"/>
        </w:rPr>
        <w:t>27.48</w:t>
      </w:r>
      <w:r w:rsidRPr="00226F7A">
        <w:rPr>
          <w:rFonts w:ascii="Angsana New" w:hAnsi="Angsana New" w:cs="Angsana New" w:hint="cs"/>
          <w:spacing w:val="-4"/>
          <w:cs/>
        </w:rPr>
        <w:t xml:space="preserve"> ล้านบาท แ</w:t>
      </w:r>
      <w:r w:rsidR="00C344C8">
        <w:rPr>
          <w:rFonts w:ascii="Angsana New" w:hAnsi="Angsana New" w:cs="Angsana New" w:hint="cs"/>
          <w:spacing w:val="-4"/>
          <w:cs/>
        </w:rPr>
        <w:t xml:space="preserve">ละรับรู้ส่วนต่างเป็นผลขาดทุนจากการคืนทุนจำนวนเงิน </w:t>
      </w:r>
      <w:r w:rsidR="00A24B90">
        <w:rPr>
          <w:rFonts w:ascii="Angsana New" w:hAnsi="Angsana New" w:cs="Angsana New"/>
          <w:spacing w:val="-4"/>
        </w:rPr>
        <w:t>0.01</w:t>
      </w:r>
      <w:r w:rsidRPr="00226F7A">
        <w:rPr>
          <w:rFonts w:ascii="Angsana New" w:hAnsi="Angsana New" w:cs="Angsana New" w:hint="cs"/>
          <w:spacing w:val="-4"/>
          <w:cs/>
        </w:rPr>
        <w:t xml:space="preserve"> ล้านบาท เข้างบกำไรขาดทุน</w:t>
      </w:r>
    </w:p>
    <w:p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:rsidR="007D0847" w:rsidRDefault="00226F7A" w:rsidP="00226F7A">
      <w:pPr>
        <w:spacing w:line="380" w:lineRule="exact"/>
        <w:ind w:left="618" w:right="-159" w:firstLine="533"/>
        <w:jc w:val="thaiDistribute"/>
        <w:rPr>
          <w:rFonts w:ascii="Angsana New" w:hAnsi="Angsana New"/>
          <w:b/>
          <w:bCs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:rsidR="00664EF6" w:rsidRPr="005E22BC" w:rsidRDefault="00664EF6" w:rsidP="00A91662">
      <w:pPr>
        <w:pStyle w:val="20"/>
        <w:ind w:left="426" w:right="-439" w:firstLine="204"/>
        <w:rPr>
          <w:rFonts w:ascii="Angsana New" w:hAnsi="Angsana New"/>
          <w:sz w:val="12"/>
          <w:szCs w:val="12"/>
        </w:rPr>
      </w:pPr>
    </w:p>
    <w:p w:rsidR="005E22BC" w:rsidRPr="0016745A" w:rsidRDefault="00A24B90" w:rsidP="005E22BC">
      <w:pPr>
        <w:tabs>
          <w:tab w:val="left" w:pos="644"/>
          <w:tab w:val="left" w:pos="1440"/>
        </w:tabs>
        <w:ind w:left="644" w:right="1082"/>
        <w:rPr>
          <w:rFonts w:ascii="Times New Roman" w:hAnsi="Times New Roman"/>
        </w:rPr>
      </w:pPr>
      <w:r>
        <w:rPr>
          <w:rFonts w:ascii="Angsana New" w:hAnsi="Angsana New"/>
        </w:rPr>
        <w:lastRenderedPageBreak/>
        <w:t>7</w:t>
      </w:r>
      <w:r w:rsidR="005E22BC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2</w:t>
      </w:r>
      <w:r w:rsidR="005E22BC">
        <w:rPr>
          <w:rFonts w:ascii="Angsana New" w:hAnsi="Angsana New" w:hint="cs"/>
          <w:cs/>
        </w:rPr>
        <w:t xml:space="preserve"> </w:t>
      </w:r>
      <w:r w:rsidR="005E22BC" w:rsidRPr="0016745A">
        <w:rPr>
          <w:rFonts w:ascii="Angsana New" w:hAnsi="Angsana New"/>
          <w:cs/>
        </w:rPr>
        <w:t>เงินลงทุนใน</w:t>
      </w:r>
      <w:r w:rsidR="005E22BC" w:rsidRPr="0016745A">
        <w:rPr>
          <w:rFonts w:ascii="Angsana New" w:hAnsi="Angsana New" w:hint="cs"/>
          <w:cs/>
        </w:rPr>
        <w:t>ใบสำคัญแสดงสิทธิที่จะซื้อหุ้นสามัญ</w:t>
      </w:r>
    </w:p>
    <w:p w:rsidR="005E22BC" w:rsidRDefault="005E22BC" w:rsidP="005E22BC">
      <w:pPr>
        <w:tabs>
          <w:tab w:val="left" w:pos="644"/>
          <w:tab w:val="left" w:pos="1440"/>
        </w:tabs>
        <w:ind w:left="644" w:right="-194" w:firstLine="798"/>
        <w:jc w:val="thaiDistribute"/>
        <w:rPr>
          <w:rFonts w:ascii="Times New Roman" w:hAnsi="Times New Roman"/>
          <w:sz w:val="16"/>
          <w:szCs w:val="16"/>
        </w:rPr>
      </w:pPr>
      <w:r w:rsidRPr="00CC4731">
        <w:rPr>
          <w:spacing w:val="2"/>
          <w:cs/>
        </w:rPr>
        <w:t>ผล</w:t>
      </w:r>
      <w:r>
        <w:rPr>
          <w:rFonts w:hint="cs"/>
          <w:spacing w:val="2"/>
          <w:cs/>
        </w:rPr>
        <w:t>กำไร</w:t>
      </w:r>
      <w:r>
        <w:rPr>
          <w:spacing w:val="2"/>
        </w:rPr>
        <w:t>/</w:t>
      </w:r>
      <w:proofErr w:type="gramStart"/>
      <w:r w:rsidRPr="00CC4731">
        <w:rPr>
          <w:rFonts w:hint="cs"/>
          <w:spacing w:val="2"/>
          <w:cs/>
        </w:rPr>
        <w:t>ขาดทุน</w:t>
      </w:r>
      <w:r w:rsidRPr="00CC4731">
        <w:rPr>
          <w:spacing w:val="2"/>
          <w:cs/>
        </w:rPr>
        <w:t>จา</w:t>
      </w:r>
      <w:r w:rsidRPr="00CC4731">
        <w:rPr>
          <w:rFonts w:hint="cs"/>
          <w:spacing w:val="2"/>
          <w:cs/>
        </w:rPr>
        <w:t>ก</w:t>
      </w:r>
      <w:r w:rsidRPr="00CC4731">
        <w:rPr>
          <w:spacing w:val="2"/>
          <w:cs/>
        </w:rPr>
        <w:t>เงินลงทุนใน</w:t>
      </w:r>
      <w:r w:rsidRPr="0073412D">
        <w:rPr>
          <w:rFonts w:ascii="Angsana New" w:hAnsi="Angsana New" w:hint="cs"/>
          <w:cs/>
        </w:rPr>
        <w:t>ใบสำคัญแสดงสิทธิที่จะซื้อหุ้นสามัญ</w:t>
      </w:r>
      <w:r w:rsidRPr="00CC4731">
        <w:rPr>
          <w:spacing w:val="2"/>
          <w:cs/>
        </w:rPr>
        <w:t>ในระหว่างงวดได้นำไปแสดงใน</w:t>
      </w:r>
      <w:r>
        <w:rPr>
          <w:rFonts w:hint="cs"/>
          <w:spacing w:val="2"/>
          <w:cs/>
        </w:rPr>
        <w:t xml:space="preserve">  </w:t>
      </w:r>
      <w:r w:rsidRPr="00CC4731">
        <w:rPr>
          <w:spacing w:val="2"/>
          <w:cs/>
        </w:rPr>
        <w:t>งบกำไรขาดทุนแล้ว</w:t>
      </w:r>
      <w:proofErr w:type="gramEnd"/>
      <w:r w:rsidRPr="00CC4731">
        <w:rPr>
          <w:spacing w:val="2"/>
          <w:cs/>
        </w:rPr>
        <w:t xml:space="preserve"> ดังนี้</w:t>
      </w:r>
    </w:p>
    <w:p w:rsidR="005E22BC" w:rsidRPr="005C2463" w:rsidRDefault="005E22BC" w:rsidP="005E22BC">
      <w:pPr>
        <w:tabs>
          <w:tab w:val="left" w:pos="644"/>
          <w:tab w:val="left" w:pos="1440"/>
        </w:tabs>
        <w:ind w:left="644" w:right="-208" w:firstLine="798"/>
        <w:jc w:val="right"/>
        <w:rPr>
          <w:rFonts w:ascii="Times New Roman" w:hAnsi="Times New Roman"/>
          <w:sz w:val="18"/>
          <w:szCs w:val="18"/>
        </w:rPr>
      </w:pPr>
      <w:r w:rsidRPr="005C2463">
        <w:rPr>
          <w:cs/>
        </w:rPr>
        <w:t>หน่วย</w:t>
      </w:r>
      <w:r w:rsidRPr="005C2463">
        <w:t xml:space="preserve"> : </w:t>
      </w:r>
      <w:r w:rsidRPr="005C2463">
        <w:rPr>
          <w:cs/>
        </w:rPr>
        <w:t>พันบาท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1"/>
        <w:gridCol w:w="1856"/>
        <w:gridCol w:w="1994"/>
      </w:tblGrid>
      <w:tr w:rsidR="005E22BC" w:rsidRPr="00847BC5" w:rsidTr="001937CE">
        <w:trPr>
          <w:cantSplit/>
        </w:trPr>
        <w:tc>
          <w:tcPr>
            <w:tcW w:w="5991" w:type="dxa"/>
            <w:vMerge w:val="restart"/>
            <w:vAlign w:val="center"/>
          </w:tcPr>
          <w:p w:rsidR="005E22BC" w:rsidRPr="0016745A" w:rsidRDefault="005E22BC" w:rsidP="001937CE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16745A">
              <w:rPr>
                <w:cs/>
              </w:rPr>
              <w:t>รายการ</w:t>
            </w:r>
          </w:p>
          <w:p w:rsidR="005E22BC" w:rsidRPr="0016745A" w:rsidRDefault="00324A63" w:rsidP="00324A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A24B90">
              <w:rPr>
                <w:rFonts w:ascii="Angsana New" w:hAnsi="Angsana New" w:cs="Angsana New"/>
              </w:rPr>
              <w:t>9</w:t>
            </w:r>
            <w:r w:rsidR="005E22BC" w:rsidRPr="0016745A">
              <w:rPr>
                <w:rFonts w:ascii="Angsana New" w:hAnsi="Angsana New" w:cs="Angsana New"/>
              </w:rPr>
              <w:t xml:space="preserve"> </w:t>
            </w:r>
            <w:r w:rsidR="005E22BC" w:rsidRPr="0016745A">
              <w:rPr>
                <w:rFonts w:ascii="Angsana New" w:hAnsi="Angsana New" w:cs="Angsana New" w:hint="cs"/>
                <w:cs/>
              </w:rPr>
              <w:t>เดือน</w:t>
            </w:r>
            <w:r w:rsidR="005E22BC" w:rsidRPr="0016745A">
              <w:rPr>
                <w:rFonts w:ascii="Angsana New" w:hAnsi="Angsana New" w:cs="Angsana New"/>
              </w:rPr>
              <w:t xml:space="preserve"> </w:t>
            </w:r>
            <w:r w:rsidR="005E22BC" w:rsidRPr="0016745A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A24B90">
              <w:rPr>
                <w:rFonts w:ascii="Angsana New" w:hAnsi="Angsana New" w:cs="Angsana New"/>
              </w:rPr>
              <w:t>30</w:t>
            </w:r>
            <w:r w:rsidR="00A24B90">
              <w:rPr>
                <w:rFonts w:ascii="Angsana New" w:hAnsi="Angsana New" w:cs="Angsana New" w:hint="cs"/>
                <w:cs/>
              </w:rPr>
              <w:t xml:space="preserve"> กันย</w:t>
            </w:r>
            <w:r>
              <w:rPr>
                <w:rFonts w:ascii="Angsana New" w:hAnsi="Angsana New" w:cs="Angsana New" w:hint="cs"/>
                <w:cs/>
              </w:rPr>
              <w:t>ายน</w:t>
            </w: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center"/>
          </w:tcPr>
          <w:p w:rsidR="005E22BC" w:rsidRPr="0016745A" w:rsidRDefault="005E22BC" w:rsidP="001937CE">
            <w:pPr>
              <w:ind w:left="-108" w:right="-108"/>
              <w:jc w:val="center"/>
              <w:rPr>
                <w:cs/>
              </w:rPr>
            </w:pPr>
            <w:r w:rsidRPr="0016745A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5E22BC" w:rsidRPr="00847BC5" w:rsidTr="001937CE">
        <w:trPr>
          <w:cantSplit/>
          <w:trHeight w:val="255"/>
        </w:trPr>
        <w:tc>
          <w:tcPr>
            <w:tcW w:w="5991" w:type="dxa"/>
            <w:vMerge/>
            <w:tcBorders>
              <w:bottom w:val="single" w:sz="4" w:space="0" w:color="auto"/>
            </w:tcBorders>
          </w:tcPr>
          <w:p w:rsidR="005E22BC" w:rsidRPr="0016745A" w:rsidRDefault="005E22BC" w:rsidP="001937CE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85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E22BC" w:rsidRPr="0016745A" w:rsidRDefault="005E22BC" w:rsidP="001937CE">
            <w:pPr>
              <w:ind w:left="-108" w:right="-108"/>
              <w:jc w:val="center"/>
            </w:pPr>
            <w:r w:rsidRPr="0016745A">
              <w:t>256</w:t>
            </w:r>
            <w:r w:rsidRPr="0016745A">
              <w:rPr>
                <w:rFonts w:hint="cs"/>
                <w:cs/>
              </w:rPr>
              <w:t>4</w:t>
            </w:r>
          </w:p>
        </w:tc>
        <w:tc>
          <w:tcPr>
            <w:tcW w:w="1994" w:type="dxa"/>
            <w:tcBorders>
              <w:left w:val="nil"/>
              <w:bottom w:val="single" w:sz="4" w:space="0" w:color="auto"/>
            </w:tcBorders>
            <w:vAlign w:val="center"/>
          </w:tcPr>
          <w:p w:rsidR="005E22BC" w:rsidRPr="0016745A" w:rsidRDefault="005E22BC" w:rsidP="001937CE">
            <w:pPr>
              <w:ind w:left="-108" w:right="-108"/>
              <w:jc w:val="center"/>
            </w:pPr>
            <w:r w:rsidRPr="0016745A">
              <w:t>256</w:t>
            </w:r>
            <w:r w:rsidRPr="0016745A">
              <w:rPr>
                <w:rFonts w:hint="cs"/>
                <w:cs/>
              </w:rPr>
              <w:t>3</w:t>
            </w:r>
          </w:p>
        </w:tc>
      </w:tr>
      <w:tr w:rsidR="005E22BC" w:rsidRPr="00847BC5" w:rsidTr="001937CE">
        <w:trPr>
          <w:trHeight w:val="381"/>
        </w:trPr>
        <w:tc>
          <w:tcPr>
            <w:tcW w:w="5991" w:type="dxa"/>
            <w:tcBorders>
              <w:top w:val="nil"/>
              <w:bottom w:val="single" w:sz="4" w:space="0" w:color="auto"/>
            </w:tcBorders>
            <w:vAlign w:val="bottom"/>
          </w:tcPr>
          <w:p w:rsidR="005E22BC" w:rsidRPr="0016745A" w:rsidRDefault="005E22BC" w:rsidP="001937CE">
            <w:pPr>
              <w:ind w:right="-134"/>
              <w:rPr>
                <w:spacing w:val="-10"/>
                <w:cs/>
              </w:rPr>
            </w:pPr>
            <w:r w:rsidRPr="0016745A">
              <w:rPr>
                <w:rFonts w:ascii="Angsana New" w:hAnsi="Angsana New" w:hint="cs"/>
                <w:spacing w:val="-10"/>
                <w:cs/>
              </w:rPr>
              <w:t>ขาดทุนจากการจำหน่าย</w:t>
            </w:r>
            <w:r w:rsidRPr="0016745A">
              <w:rPr>
                <w:rFonts w:ascii="Angsana New" w:hAnsi="Angsana New"/>
                <w:spacing w:val="-10"/>
                <w:cs/>
              </w:rPr>
              <w:t>เงินลงทุนใน</w:t>
            </w:r>
            <w:r w:rsidRPr="0016745A">
              <w:rPr>
                <w:rFonts w:hint="cs"/>
                <w:spacing w:val="-10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5E22BC" w:rsidRPr="0016745A" w:rsidRDefault="005E22BC" w:rsidP="001937CE">
            <w:pPr>
              <w:tabs>
                <w:tab w:val="left" w:pos="-108"/>
              </w:tabs>
              <w:ind w:right="-54"/>
              <w:jc w:val="center"/>
              <w:rPr>
                <w:spacing w:val="-4"/>
                <w:highlight w:val="yellow"/>
              </w:rPr>
            </w:pPr>
            <w:r w:rsidRPr="00011D27">
              <w:rPr>
                <w:spacing w:val="-4"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22BC" w:rsidRPr="0016745A" w:rsidRDefault="005E22BC" w:rsidP="001937CE">
            <w:pPr>
              <w:tabs>
                <w:tab w:val="left" w:pos="-108"/>
              </w:tabs>
              <w:ind w:right="312"/>
              <w:jc w:val="right"/>
              <w:rPr>
                <w:spacing w:val="-4"/>
              </w:rPr>
            </w:pPr>
            <w:r w:rsidRPr="0016745A">
              <w:rPr>
                <w:rFonts w:hint="cs"/>
                <w:spacing w:val="-4"/>
                <w:cs/>
              </w:rPr>
              <w:t>603</w:t>
            </w:r>
          </w:p>
        </w:tc>
      </w:tr>
    </w:tbl>
    <w:p w:rsidR="00664EF6" w:rsidRPr="001B68C3" w:rsidRDefault="00664EF6" w:rsidP="00A91662">
      <w:pPr>
        <w:pStyle w:val="20"/>
        <w:ind w:left="426" w:right="-439" w:firstLine="204"/>
        <w:rPr>
          <w:rFonts w:ascii="Angsana New" w:hAnsi="Angsana New"/>
          <w:sz w:val="12"/>
          <w:szCs w:val="12"/>
        </w:rPr>
      </w:pPr>
    </w:p>
    <w:p w:rsidR="00B30563" w:rsidRDefault="00A0342B" w:rsidP="00C33C95">
      <w:pPr>
        <w:numPr>
          <w:ilvl w:val="0"/>
          <w:numId w:val="2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:rsidR="005F5FC6" w:rsidRPr="00C342A0" w:rsidRDefault="00A24B90" w:rsidP="00B30563">
      <w:pPr>
        <w:spacing w:line="300" w:lineRule="atLeast"/>
        <w:ind w:left="630" w:right="-311"/>
        <w:rPr>
          <w:rFonts w:ascii="Angsana New" w:hAnsi="Angsana New"/>
        </w:rPr>
      </w:pPr>
      <w:proofErr w:type="gramStart"/>
      <w:r>
        <w:rPr>
          <w:rFonts w:ascii="Angsana New" w:hAnsi="Angsana New"/>
        </w:rPr>
        <w:t>8.</w:t>
      </w:r>
      <w:r w:rsidR="00614FCB">
        <w:rPr>
          <w:rFonts w:ascii="Angsana New" w:hAnsi="Angsana New"/>
        </w:rPr>
        <w:t>1</w:t>
      </w:r>
      <w:r w:rsidR="00AC34FA">
        <w:rPr>
          <w:rFonts w:ascii="Angsana New" w:hAnsi="Angsana New" w:hint="cs"/>
          <w:cs/>
        </w:rPr>
        <w:t xml:space="preserve"> </w:t>
      </w:r>
      <w:r w:rsidR="005C400F" w:rsidRPr="00C342A0">
        <w:rPr>
          <w:rFonts w:ascii="Angsana New" w:hAnsi="Angsana New" w:hint="cs"/>
          <w:cs/>
        </w:rPr>
        <w:t>เงิน</w:t>
      </w:r>
      <w:r w:rsidR="00F171FA" w:rsidRPr="00C342A0">
        <w:rPr>
          <w:rFonts w:ascii="Angsana New" w:hAnsi="Angsana New" w:hint="cs"/>
          <w:cs/>
        </w:rPr>
        <w:t>ลงทุนใน</w:t>
      </w:r>
      <w:r w:rsidR="005C400F" w:rsidRPr="00C342A0">
        <w:rPr>
          <w:rFonts w:ascii="Angsana New" w:hAnsi="Angsana New" w:hint="cs"/>
          <w:cs/>
        </w:rPr>
        <w:t>ตราสารทุนในความต้องการ</w:t>
      </w:r>
      <w:r w:rsidR="00CC433F" w:rsidRPr="00C342A0">
        <w:rPr>
          <w:rFonts w:ascii="Angsana New" w:hAnsi="Angsana New" w:hint="cs"/>
          <w:cs/>
        </w:rPr>
        <w:t>ของ</w:t>
      </w:r>
      <w:r w:rsidR="005C400F" w:rsidRPr="009A0328">
        <w:rPr>
          <w:rFonts w:ascii="Angsana New" w:hAnsi="Angsana New" w:hint="cs"/>
          <w:cs/>
        </w:rPr>
        <w:t>ตลาด</w:t>
      </w:r>
      <w:r w:rsidR="00442D06" w:rsidRPr="009A0328">
        <w:rPr>
          <w:rFonts w:ascii="Angsana New" w:hAnsi="Angsana New" w:hint="cs"/>
          <w:cs/>
        </w:rPr>
        <w:t>-วัดมูลค่ายุติธ</w:t>
      </w:r>
      <w:r w:rsidR="00ED4332" w:rsidRPr="009A0328">
        <w:rPr>
          <w:rFonts w:ascii="Angsana New" w:hAnsi="Angsana New" w:hint="cs"/>
          <w:cs/>
        </w:rPr>
        <w:t>รรมผ่านงบกำไรขาดทุนเบ็ดเสร็จ</w:t>
      </w:r>
      <w:proofErr w:type="gramEnd"/>
      <w:r w:rsidR="00F171FA" w:rsidRPr="00C342A0">
        <w:rPr>
          <w:rFonts w:ascii="Angsana New" w:hAnsi="Angsana New" w:hint="cs"/>
          <w:cs/>
        </w:rPr>
        <w:tab/>
      </w:r>
      <w:r w:rsidR="00F171FA" w:rsidRPr="00C342A0">
        <w:rPr>
          <w:rFonts w:ascii="Angsana New" w:hAnsi="Angsana New" w:hint="cs"/>
          <w:cs/>
        </w:rPr>
        <w:tab/>
      </w:r>
    </w:p>
    <w:p w:rsidR="000F789C" w:rsidRPr="00664EF6" w:rsidRDefault="00A115E8" w:rsidP="00015957">
      <w:pPr>
        <w:spacing w:line="300" w:lineRule="atLeast"/>
        <w:ind w:left="630" w:right="-19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="000F789C" w:rsidRPr="00664EF6">
        <w:t xml:space="preserve">: </w:t>
      </w:r>
      <w:r w:rsidR="00B55439" w:rsidRPr="00664EF6">
        <w:rPr>
          <w:cs/>
        </w:rPr>
        <w:t>พัน</w:t>
      </w:r>
      <w:r w:rsidR="000F789C" w:rsidRPr="00664EF6">
        <w:rPr>
          <w:cs/>
        </w:rPr>
        <w:t>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5"/>
        <w:gridCol w:w="1926"/>
        <w:gridCol w:w="1926"/>
      </w:tblGrid>
      <w:tr w:rsidR="000F789C" w:rsidRPr="00AA3021" w:rsidTr="00F148C3">
        <w:trPr>
          <w:trHeight w:hRule="exact" w:val="397"/>
        </w:trPr>
        <w:tc>
          <w:tcPr>
            <w:tcW w:w="5975" w:type="dxa"/>
            <w:vMerge w:val="restart"/>
            <w:shd w:val="clear" w:color="auto" w:fill="auto"/>
            <w:vAlign w:val="center"/>
          </w:tcPr>
          <w:p w:rsidR="000F789C" w:rsidRPr="00AA3021" w:rsidRDefault="000F789C" w:rsidP="00054075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852" w:type="dxa"/>
            <w:gridSpan w:val="2"/>
            <w:tcBorders>
              <w:bottom w:val="single" w:sz="4" w:space="0" w:color="auto"/>
            </w:tcBorders>
            <w:vAlign w:val="center"/>
          </w:tcPr>
          <w:p w:rsidR="000F789C" w:rsidRPr="00AA3021" w:rsidRDefault="000F789C" w:rsidP="0005407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175BA" w:rsidRPr="00AA3021" w:rsidTr="00F148C3">
        <w:trPr>
          <w:trHeight w:hRule="exact" w:val="397"/>
        </w:trPr>
        <w:tc>
          <w:tcPr>
            <w:tcW w:w="59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5BA" w:rsidRPr="00AA3021" w:rsidRDefault="00A175BA" w:rsidP="00054075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9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175BA" w:rsidRPr="00AA3021" w:rsidRDefault="00A24B90" w:rsidP="00324A63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30</w:t>
            </w:r>
            <w:r w:rsidR="00A175BA" w:rsidRPr="00AA3021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ก</w:t>
            </w:r>
            <w:r w:rsidR="00324A63">
              <w:rPr>
                <w:rFonts w:hint="cs"/>
                <w:cs/>
              </w:rPr>
              <w:t>.ย</w:t>
            </w:r>
            <w:r w:rsidR="00A175BA" w:rsidRPr="00AA3021">
              <w:rPr>
                <w:cs/>
              </w:rPr>
              <w:t xml:space="preserve">. </w:t>
            </w:r>
            <w:r>
              <w:t>2564</w:t>
            </w:r>
          </w:p>
        </w:tc>
        <w:tc>
          <w:tcPr>
            <w:tcW w:w="192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A175BA" w:rsidRPr="00AA3021" w:rsidRDefault="00A24B90" w:rsidP="00054075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31</w:t>
            </w:r>
            <w:r w:rsidR="00A175BA" w:rsidRPr="00AA3021">
              <w:rPr>
                <w:cs/>
              </w:rPr>
              <w:t xml:space="preserve"> ธ.ค. </w:t>
            </w:r>
            <w:r>
              <w:t>25</w:t>
            </w:r>
            <w:r w:rsidR="00A175BA" w:rsidRPr="00AA3021">
              <w:t>6</w:t>
            </w:r>
            <w:r w:rsidR="00A175BA" w:rsidRPr="00AA3021">
              <w:rPr>
                <w:rFonts w:hint="cs"/>
                <w:cs/>
              </w:rPr>
              <w:t>3</w:t>
            </w:r>
          </w:p>
        </w:tc>
      </w:tr>
      <w:tr w:rsidR="002E4BAD" w:rsidRPr="00AA3021" w:rsidTr="00F148C3">
        <w:trPr>
          <w:trHeight w:val="396"/>
        </w:trPr>
        <w:tc>
          <w:tcPr>
            <w:tcW w:w="5975" w:type="dxa"/>
            <w:tcBorders>
              <w:top w:val="single" w:sz="4" w:space="0" w:color="auto"/>
              <w:bottom w:val="nil"/>
            </w:tcBorders>
            <w:vAlign w:val="bottom"/>
          </w:tcPr>
          <w:p w:rsidR="002E4BAD" w:rsidRPr="00AA3021" w:rsidRDefault="002E4BAD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9E05BB" w:rsidRPr="00AA3021" w:rsidTr="00F148C3">
        <w:trPr>
          <w:trHeight w:val="265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E05BB" w:rsidRPr="00975F92" w:rsidRDefault="009E05BB" w:rsidP="00664EF6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975F92">
              <w:rPr>
                <w:spacing w:val="-4"/>
                <w:cs/>
              </w:rPr>
              <w:t>266,047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E05BB" w:rsidRPr="00AA3021" w:rsidRDefault="009E05BB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266,047</w:t>
            </w:r>
          </w:p>
        </w:tc>
      </w:tr>
      <w:tr w:rsidR="009E05BB" w:rsidRPr="00AA3021" w:rsidTr="00664EF6">
        <w:trPr>
          <w:trHeight w:val="363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E05BB" w:rsidRPr="00975F92" w:rsidRDefault="009E05BB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975F92">
              <w:rPr>
                <w:spacing w:val="-4"/>
                <w:cs/>
              </w:rPr>
              <w:t>(176,22</w:t>
            </w:r>
            <w:r w:rsidR="00B30563" w:rsidRPr="00975F92">
              <w:rPr>
                <w:spacing w:val="-4"/>
              </w:rPr>
              <w:t>4</w:t>
            </w:r>
            <w:r w:rsidRPr="00975F92">
              <w:rPr>
                <w:spacing w:val="-4"/>
                <w:cs/>
              </w:rPr>
              <w:t>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9E05BB" w:rsidRPr="00AA3021" w:rsidRDefault="00B30563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AA3021">
              <w:rPr>
                <w:spacing w:val="-4"/>
                <w:cs/>
              </w:rPr>
              <w:t>(176,2</w:t>
            </w:r>
            <w:r w:rsidRPr="00AA3021">
              <w:rPr>
                <w:spacing w:val="-4"/>
              </w:rPr>
              <w:t>24</w:t>
            </w:r>
            <w:r w:rsidR="009E05BB" w:rsidRPr="00AA3021">
              <w:rPr>
                <w:spacing w:val="-4"/>
                <w:cs/>
              </w:rPr>
              <w:t>)</w:t>
            </w:r>
          </w:p>
        </w:tc>
      </w:tr>
      <w:tr w:rsidR="00664EF6" w:rsidRPr="00AA3021" w:rsidTr="00997F9D">
        <w:trPr>
          <w:trHeight w:val="360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:rsidR="00664EF6" w:rsidRPr="00AA3021" w:rsidRDefault="00664EF6" w:rsidP="00DE575C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t xml:space="preserve">    </w:t>
            </w:r>
            <w:r w:rsidRPr="00AA3021">
              <w:rPr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664EF6" w:rsidRPr="00975F92" w:rsidRDefault="00664EF6" w:rsidP="00DE575C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975F92">
              <w:rPr>
                <w:spacing w:val="-4"/>
                <w:cs/>
              </w:rPr>
              <w:t>89,82</w:t>
            </w:r>
            <w:r w:rsidRPr="00975F92">
              <w:rPr>
                <w:spacing w:val="-4"/>
              </w:rPr>
              <w:t>3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64EF6" w:rsidRPr="00AA3021" w:rsidRDefault="00664EF6" w:rsidP="00DE575C">
            <w:pPr>
              <w:tabs>
                <w:tab w:val="left" w:pos="1107"/>
                <w:tab w:val="left" w:pos="1372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89,82</w:t>
            </w:r>
            <w:r w:rsidRPr="00AA3021">
              <w:rPr>
                <w:spacing w:val="-4"/>
              </w:rPr>
              <w:t>3</w:t>
            </w:r>
          </w:p>
        </w:tc>
      </w:tr>
      <w:tr w:rsidR="009E05BB" w:rsidRPr="00AA3021" w:rsidTr="00997F9D">
        <w:trPr>
          <w:trHeight w:val="367"/>
        </w:trPr>
        <w:tc>
          <w:tcPr>
            <w:tcW w:w="5975" w:type="dxa"/>
            <w:tcBorders>
              <w:top w:val="nil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rFonts w:hint="cs"/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ผล</w:t>
            </w:r>
            <w:r w:rsidRPr="00AA3021">
              <w:rPr>
                <w:rFonts w:hint="cs"/>
                <w:cs/>
              </w:rPr>
              <w:t>ขาดทุน</w:t>
            </w:r>
            <w:r w:rsidRPr="00AA3021">
              <w:rPr>
                <w:cs/>
              </w:rPr>
              <w:t>จากการวัดมูลค่าเงินลงทุน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E05BB" w:rsidRPr="00975F92" w:rsidRDefault="009E05BB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</w:rPr>
            </w:pPr>
            <w:r w:rsidRPr="00975F92">
              <w:rPr>
                <w:rFonts w:hint="cs"/>
                <w:spacing w:val="-4"/>
                <w:cs/>
              </w:rPr>
              <w:t xml:space="preserve"> (</w:t>
            </w:r>
            <w:r w:rsidR="0058746B">
              <w:rPr>
                <w:spacing w:val="-4"/>
              </w:rPr>
              <w:t>26,330</w:t>
            </w:r>
            <w:r w:rsidRPr="00975F92">
              <w:rPr>
                <w:spacing w:val="-4"/>
              </w:rPr>
              <w:t>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1386"/>
                <w:tab w:val="left" w:pos="2307"/>
              </w:tabs>
              <w:ind w:right="-444"/>
              <w:jc w:val="center"/>
              <w:rPr>
                <w:spacing w:val="-4"/>
              </w:rPr>
            </w:pPr>
            <w:r w:rsidRPr="00AA3021">
              <w:rPr>
                <w:rFonts w:hint="cs"/>
                <w:spacing w:val="-4"/>
                <w:cs/>
              </w:rPr>
              <w:t xml:space="preserve"> (</w:t>
            </w:r>
            <w:r w:rsidR="00B30563" w:rsidRPr="00AA3021">
              <w:rPr>
                <w:spacing w:val="-4"/>
              </w:rPr>
              <w:t>54,290</w:t>
            </w:r>
            <w:r w:rsidRPr="00AA3021">
              <w:rPr>
                <w:spacing w:val="-4"/>
              </w:rPr>
              <w:t>)</w:t>
            </w:r>
          </w:p>
        </w:tc>
      </w:tr>
      <w:tr w:rsidR="009E05BB" w:rsidRPr="00AA3021" w:rsidTr="00F148C3">
        <w:trPr>
          <w:trHeight w:val="382"/>
        </w:trPr>
        <w:tc>
          <w:tcPr>
            <w:tcW w:w="5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ในตราสารทุนในความต้องการของตลาด</w:t>
            </w:r>
            <w:r w:rsidRPr="00AA3021">
              <w:rPr>
                <w:cs/>
              </w:rPr>
              <w:t>-มูลค่ายุติธรรม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E05BB" w:rsidRPr="00975F92" w:rsidRDefault="00975F92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975F92">
              <w:rPr>
                <w:spacing w:val="-4"/>
              </w:rPr>
              <w:t>63</w:t>
            </w:r>
            <w:r w:rsidR="00B86BA5" w:rsidRPr="00975F92">
              <w:rPr>
                <w:spacing w:val="-4"/>
              </w:rPr>
              <w:t>,4</w:t>
            </w:r>
            <w:r w:rsidRPr="00975F92">
              <w:rPr>
                <w:spacing w:val="-4"/>
              </w:rPr>
              <w:t>93</w:t>
            </w:r>
          </w:p>
        </w:tc>
        <w:tc>
          <w:tcPr>
            <w:tcW w:w="192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1107"/>
                <w:tab w:val="left" w:pos="1398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</w:rPr>
              <w:t>35,533</w:t>
            </w:r>
          </w:p>
        </w:tc>
      </w:tr>
    </w:tbl>
    <w:p w:rsidR="0010579C" w:rsidRPr="00D36D2E" w:rsidRDefault="0010579C" w:rsidP="00B96BFA">
      <w:pPr>
        <w:tabs>
          <w:tab w:val="left" w:pos="658"/>
          <w:tab w:val="left" w:pos="1440"/>
        </w:tabs>
        <w:spacing w:line="192" w:lineRule="auto"/>
        <w:ind w:right="-84"/>
        <w:jc w:val="thaiDistribute"/>
        <w:rPr>
          <w:spacing w:val="-8"/>
          <w:sz w:val="12"/>
          <w:szCs w:val="12"/>
        </w:rPr>
      </w:pPr>
    </w:p>
    <w:p w:rsidR="00A0342B" w:rsidRPr="00AA3021" w:rsidRDefault="00A0342B" w:rsidP="0016745A">
      <w:pPr>
        <w:tabs>
          <w:tab w:val="left" w:pos="658"/>
          <w:tab w:val="left" w:pos="1440"/>
        </w:tabs>
        <w:ind w:left="709" w:right="-199" w:firstLine="731"/>
        <w:jc w:val="thaiDistribute"/>
      </w:pPr>
      <w:r w:rsidRPr="00AA3021">
        <w:rPr>
          <w:rFonts w:hint="cs"/>
          <w:cs/>
        </w:rPr>
        <w:t>ผลกำไร</w:t>
      </w:r>
      <w:r w:rsidR="00894FAB" w:rsidRPr="00AA3021">
        <w:t>/</w:t>
      </w:r>
      <w:r w:rsidRPr="00AA3021">
        <w:rPr>
          <w:rFonts w:hint="cs"/>
          <w:cs/>
        </w:rPr>
        <w:t>ขาดทุนจากเงินลงทุนใน</w:t>
      </w:r>
      <w:r w:rsidR="005C400F" w:rsidRPr="00AA3021">
        <w:rPr>
          <w:rFonts w:hint="cs"/>
          <w:cs/>
        </w:rPr>
        <w:t>ตราสารทุนในความต้องการของตลาด</w:t>
      </w:r>
      <w:r w:rsidRPr="00AA3021">
        <w:rPr>
          <w:rFonts w:hint="cs"/>
          <w:cs/>
        </w:rPr>
        <w:t xml:space="preserve"> </w:t>
      </w:r>
      <w:proofErr w:type="gramStart"/>
      <w:r w:rsidRPr="00AA3021">
        <w:rPr>
          <w:rFonts w:hint="cs"/>
          <w:cs/>
        </w:rPr>
        <w:t>ในระหว่างงวดได้นำไปแสดงใน</w:t>
      </w:r>
      <w:r w:rsidR="00AA3021" w:rsidRPr="00AA3021">
        <w:rPr>
          <w:rFonts w:hint="cs"/>
          <w:cs/>
        </w:rPr>
        <w:t xml:space="preserve">  </w:t>
      </w:r>
      <w:r w:rsidRPr="00AA3021">
        <w:rPr>
          <w:rFonts w:hint="cs"/>
          <w:cs/>
        </w:rPr>
        <w:t>งบก</w:t>
      </w:r>
      <w:r w:rsidR="0010579C" w:rsidRPr="00AA3021">
        <w:rPr>
          <w:rFonts w:hint="cs"/>
          <w:cs/>
        </w:rPr>
        <w:t>ำ</w:t>
      </w:r>
      <w:r w:rsidRPr="00AA3021">
        <w:rPr>
          <w:rFonts w:hint="cs"/>
          <w:cs/>
        </w:rPr>
        <w:t>ไรขาดทุนเบ็ดเสร็จแล้ว</w:t>
      </w:r>
      <w:proofErr w:type="gramEnd"/>
      <w:r w:rsidRPr="00AA3021">
        <w:rPr>
          <w:rFonts w:hint="cs"/>
          <w:cs/>
        </w:rPr>
        <w:t xml:space="preserve"> ดังนี้</w:t>
      </w:r>
    </w:p>
    <w:p w:rsidR="00A0342B" w:rsidRPr="00AA3021" w:rsidRDefault="00A0342B" w:rsidP="00015957">
      <w:pPr>
        <w:tabs>
          <w:tab w:val="left" w:pos="709"/>
          <w:tab w:val="left" w:pos="1440"/>
        </w:tabs>
        <w:spacing w:line="192" w:lineRule="auto"/>
        <w:ind w:left="709" w:right="-194" w:firstLine="731"/>
        <w:jc w:val="right"/>
        <w:rPr>
          <w:spacing w:val="2"/>
        </w:rPr>
      </w:pPr>
      <w:r w:rsidRPr="00AA3021">
        <w:rPr>
          <w:cs/>
        </w:rPr>
        <w:t>หน่วย</w:t>
      </w:r>
      <w:r w:rsidRPr="00AA3021">
        <w:t xml:space="preserve"> : </w:t>
      </w:r>
      <w:r w:rsidRPr="00AA3021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7"/>
        <w:gridCol w:w="1925"/>
        <w:gridCol w:w="1925"/>
      </w:tblGrid>
      <w:tr w:rsidR="00A0342B" w:rsidRPr="00AA3021" w:rsidTr="00F148C3">
        <w:trPr>
          <w:cantSplit/>
        </w:trPr>
        <w:tc>
          <w:tcPr>
            <w:tcW w:w="5977" w:type="dxa"/>
            <w:vMerge w:val="restart"/>
            <w:vAlign w:val="center"/>
          </w:tcPr>
          <w:p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AA3021">
              <w:rPr>
                <w:cs/>
              </w:rPr>
              <w:t>รายการ</w:t>
            </w:r>
          </w:p>
          <w:p w:rsidR="00A0342B" w:rsidRPr="00AA3021" w:rsidRDefault="0053613F" w:rsidP="00324A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</w:rPr>
              <w:t>9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>เดือน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กันยายน</w:t>
            </w: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center"/>
          </w:tcPr>
          <w:p w:rsidR="00A0342B" w:rsidRPr="00AA3021" w:rsidRDefault="00A0342B" w:rsidP="00A0342B">
            <w:pPr>
              <w:ind w:left="-108" w:right="-108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0342B" w:rsidRPr="00AA3021" w:rsidTr="00F148C3">
        <w:trPr>
          <w:cantSplit/>
          <w:trHeight w:val="255"/>
        </w:trPr>
        <w:tc>
          <w:tcPr>
            <w:tcW w:w="5977" w:type="dxa"/>
            <w:vMerge/>
            <w:tcBorders>
              <w:bottom w:val="single" w:sz="4" w:space="0" w:color="auto"/>
            </w:tcBorders>
          </w:tcPr>
          <w:p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92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7F23EB" w:rsidRPr="00AA3021">
              <w:rPr>
                <w:rFonts w:hint="cs"/>
                <w:cs/>
              </w:rPr>
              <w:t>4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</w:tcBorders>
            <w:vAlign w:val="center"/>
          </w:tcPr>
          <w:p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7F23EB" w:rsidRPr="00AA3021">
              <w:rPr>
                <w:rFonts w:hint="cs"/>
                <w:cs/>
              </w:rPr>
              <w:t>3</w:t>
            </w:r>
          </w:p>
        </w:tc>
      </w:tr>
      <w:tr w:rsidR="00B6194C" w:rsidRPr="00AA3021" w:rsidTr="007E6C04">
        <w:trPr>
          <w:trHeight w:val="381"/>
        </w:trPr>
        <w:tc>
          <w:tcPr>
            <w:tcW w:w="5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194C" w:rsidRPr="00B6194C" w:rsidRDefault="00B6194C" w:rsidP="00AC34FA">
            <w:pPr>
              <w:ind w:right="-134"/>
              <w:rPr>
                <w:spacing w:val="-6"/>
                <w:cs/>
              </w:rPr>
            </w:pPr>
            <w:r w:rsidRPr="00B6194C">
              <w:rPr>
                <w:rFonts w:hint="cs"/>
                <w:spacing w:val="-6"/>
                <w:cs/>
              </w:rPr>
              <w:t>ผลกำไร</w:t>
            </w:r>
            <w:r w:rsidR="00C344C8">
              <w:rPr>
                <w:rFonts w:hint="cs"/>
                <w:spacing w:val="-6"/>
                <w:cs/>
              </w:rPr>
              <w:t>(ขาดทุน)</w:t>
            </w:r>
            <w:r w:rsidRPr="00B6194C">
              <w:rPr>
                <w:rFonts w:hint="cs"/>
                <w:spacing w:val="-6"/>
                <w:cs/>
              </w:rPr>
              <w:t>จาก</w:t>
            </w:r>
            <w:r w:rsidRPr="00B6194C">
              <w:rPr>
                <w:spacing w:val="-6"/>
                <w:cs/>
              </w:rPr>
              <w:t>เงินลงทุนใน</w:t>
            </w:r>
            <w:r w:rsidRPr="00B6194C">
              <w:rPr>
                <w:rFonts w:hint="cs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6194C" w:rsidRPr="00324A63" w:rsidRDefault="00424A18" w:rsidP="00D36D2E">
            <w:pPr>
              <w:tabs>
                <w:tab w:val="left" w:pos="1107"/>
                <w:tab w:val="left" w:pos="1381"/>
              </w:tabs>
              <w:ind w:right="312"/>
              <w:jc w:val="right"/>
              <w:rPr>
                <w:spacing w:val="-4"/>
                <w:highlight w:val="yellow"/>
              </w:rPr>
            </w:pPr>
            <w:r w:rsidRPr="00424A18">
              <w:rPr>
                <w:spacing w:val="-4"/>
              </w:rPr>
              <w:t>27</w:t>
            </w:r>
            <w:r w:rsidR="008329BF" w:rsidRPr="00424A18">
              <w:rPr>
                <w:spacing w:val="-4"/>
              </w:rPr>
              <w:t>,</w:t>
            </w:r>
            <w:r w:rsidRPr="00424A18">
              <w:rPr>
                <w:spacing w:val="-4"/>
              </w:rPr>
              <w:t>960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6194C" w:rsidRPr="00AA3021" w:rsidRDefault="00614FCB" w:rsidP="00324A63">
            <w:pPr>
              <w:tabs>
                <w:tab w:val="left" w:pos="1107"/>
                <w:tab w:val="left" w:pos="1386"/>
              </w:tabs>
              <w:ind w:right="312"/>
              <w:jc w:val="right"/>
              <w:rPr>
                <w:spacing w:val="-4"/>
              </w:rPr>
            </w:pPr>
            <w:r>
              <w:rPr>
                <w:spacing w:val="-4"/>
              </w:rPr>
              <w:t>(44,853)</w:t>
            </w:r>
          </w:p>
        </w:tc>
      </w:tr>
    </w:tbl>
    <w:p w:rsidR="00C013EA" w:rsidRPr="00984C9E" w:rsidRDefault="00BE7106" w:rsidP="0010579C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>
        <w:rPr>
          <w:rFonts w:hint="cs"/>
          <w:sz w:val="29"/>
          <w:szCs w:val="29"/>
          <w:cs/>
        </w:rPr>
        <w:t xml:space="preserve">                                                    </w:t>
      </w:r>
      <w:r w:rsidR="00D85FBB">
        <w:rPr>
          <w:rFonts w:hint="cs"/>
          <w:sz w:val="29"/>
          <w:szCs w:val="29"/>
          <w:cs/>
        </w:rPr>
        <w:t xml:space="preserve">  </w:t>
      </w:r>
      <w:r w:rsidR="00E501BE">
        <w:rPr>
          <w:sz w:val="29"/>
          <w:szCs w:val="29"/>
        </w:rPr>
        <w:tab/>
      </w:r>
      <w:r w:rsidR="000260EC">
        <w:rPr>
          <w:rFonts w:hint="cs"/>
          <w:sz w:val="29"/>
          <w:szCs w:val="29"/>
          <w:cs/>
        </w:rPr>
        <w:t xml:space="preserve">       </w:t>
      </w:r>
      <w:r w:rsidR="00E501BE">
        <w:rPr>
          <w:sz w:val="29"/>
          <w:szCs w:val="29"/>
        </w:rPr>
        <w:tab/>
      </w:r>
    </w:p>
    <w:p w:rsidR="00643840" w:rsidRDefault="00643840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AC34FA" w:rsidRPr="00C342A0" w:rsidRDefault="0053613F" w:rsidP="00AC34FA">
      <w:pPr>
        <w:spacing w:line="300" w:lineRule="atLeast"/>
        <w:ind w:left="630" w:right="-311"/>
        <w:rPr>
          <w:rFonts w:ascii="Angsana New" w:hAnsi="Angsana New"/>
          <w:cs/>
        </w:rPr>
      </w:pPr>
      <w:proofErr w:type="gramStart"/>
      <w:r>
        <w:rPr>
          <w:rFonts w:ascii="Angsana New" w:hAnsi="Angsana New"/>
        </w:rPr>
        <w:t>8.2</w:t>
      </w:r>
      <w:r w:rsidR="00AC34FA">
        <w:rPr>
          <w:rFonts w:ascii="Angsana New" w:hAnsi="Angsana New" w:hint="cs"/>
          <w:cs/>
        </w:rPr>
        <w:t xml:space="preserve"> </w:t>
      </w:r>
      <w:r w:rsidR="00AC34FA" w:rsidRPr="00C342A0">
        <w:rPr>
          <w:rFonts w:ascii="Angsana New" w:hAnsi="Angsana New" w:hint="cs"/>
          <w:cs/>
        </w:rPr>
        <w:t>เงินลงทุนในตราสารทุน</w:t>
      </w:r>
      <w:r w:rsidR="00AC34FA">
        <w:rPr>
          <w:rFonts w:ascii="Angsana New" w:hAnsi="Angsana New" w:hint="cs"/>
          <w:cs/>
        </w:rPr>
        <w:t>ที่ไม่อยู่</w:t>
      </w:r>
      <w:r w:rsidR="00AC34FA" w:rsidRPr="00C342A0">
        <w:rPr>
          <w:rFonts w:ascii="Angsana New" w:hAnsi="Angsana New" w:hint="cs"/>
          <w:cs/>
        </w:rPr>
        <w:t>ในความต้องการของ</w:t>
      </w:r>
      <w:r w:rsidR="00442D06" w:rsidRPr="009A0328">
        <w:rPr>
          <w:rFonts w:ascii="Angsana New" w:hAnsi="Angsana New" w:hint="cs"/>
          <w:cs/>
        </w:rPr>
        <w:t>ตลาด</w:t>
      </w:r>
      <w:r w:rsidR="00ED4332" w:rsidRPr="009A0328">
        <w:rPr>
          <w:rFonts w:ascii="Angsana New" w:hAnsi="Angsana New" w:hint="cs"/>
          <w:cs/>
        </w:rPr>
        <w:t>-</w:t>
      </w:r>
      <w:r w:rsidR="00442D06" w:rsidRPr="009A0328">
        <w:rPr>
          <w:rFonts w:ascii="Angsana New" w:hAnsi="Angsana New" w:hint="cs"/>
          <w:cs/>
        </w:rPr>
        <w:t>วัดมูลค่ายุติธรรมผ่านงบกำไรขาดทุน</w:t>
      </w:r>
      <w:proofErr w:type="gramEnd"/>
    </w:p>
    <w:p w:rsidR="00AC34FA" w:rsidRPr="00664EF6" w:rsidRDefault="00AC34FA" w:rsidP="00AC34FA">
      <w:pPr>
        <w:spacing w:line="300" w:lineRule="atLeast"/>
        <w:ind w:left="630" w:right="-19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3"/>
        <w:gridCol w:w="1652"/>
        <w:gridCol w:w="1652"/>
      </w:tblGrid>
      <w:tr w:rsidR="00AC34FA" w:rsidRPr="00AA3021" w:rsidTr="00C344C8">
        <w:trPr>
          <w:trHeight w:hRule="exact" w:val="397"/>
        </w:trPr>
        <w:tc>
          <w:tcPr>
            <w:tcW w:w="6523" w:type="dxa"/>
            <w:vMerge w:val="restart"/>
            <w:shd w:val="clear" w:color="auto" w:fill="auto"/>
            <w:vAlign w:val="center"/>
          </w:tcPr>
          <w:p w:rsidR="00AC34FA" w:rsidRPr="00AA3021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304" w:type="dxa"/>
            <w:gridSpan w:val="2"/>
            <w:tcBorders>
              <w:bottom w:val="single" w:sz="4" w:space="0" w:color="auto"/>
            </w:tcBorders>
            <w:vAlign w:val="center"/>
          </w:tcPr>
          <w:p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53613F" w:rsidRPr="00AA3021" w:rsidTr="00C344C8">
        <w:trPr>
          <w:trHeight w:hRule="exact" w:val="397"/>
        </w:trPr>
        <w:tc>
          <w:tcPr>
            <w:tcW w:w="65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613F" w:rsidRPr="00AA3021" w:rsidRDefault="0053613F" w:rsidP="0053613F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65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3613F" w:rsidRPr="00AA3021" w:rsidRDefault="0053613F" w:rsidP="0053613F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30</w:t>
            </w:r>
            <w:r w:rsidRPr="00AA3021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ก.ย</w:t>
            </w:r>
            <w:r w:rsidRPr="00AA3021">
              <w:rPr>
                <w:cs/>
              </w:rPr>
              <w:t xml:space="preserve">. </w:t>
            </w:r>
            <w:r>
              <w:t>2564</w:t>
            </w:r>
          </w:p>
        </w:tc>
        <w:tc>
          <w:tcPr>
            <w:tcW w:w="165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53613F" w:rsidRPr="00AA3021" w:rsidRDefault="0053613F" w:rsidP="0053613F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31</w:t>
            </w:r>
            <w:r w:rsidRPr="00AA3021">
              <w:rPr>
                <w:cs/>
              </w:rPr>
              <w:t xml:space="preserve"> ธ.ค. </w:t>
            </w:r>
            <w:r>
              <w:t>25</w:t>
            </w:r>
            <w:r w:rsidRPr="00AA3021">
              <w:t>6</w:t>
            </w:r>
            <w:r w:rsidRPr="00AA3021">
              <w:rPr>
                <w:rFonts w:hint="cs"/>
                <w:cs/>
              </w:rPr>
              <w:t>3</w:t>
            </w:r>
          </w:p>
        </w:tc>
      </w:tr>
      <w:tr w:rsidR="00AC34FA" w:rsidRPr="00AA3021" w:rsidTr="00C344C8">
        <w:trPr>
          <w:trHeight w:val="396"/>
        </w:trPr>
        <w:tc>
          <w:tcPr>
            <w:tcW w:w="6523" w:type="dxa"/>
            <w:tcBorders>
              <w:top w:val="single" w:sz="4" w:space="0" w:color="auto"/>
              <w:bottom w:val="nil"/>
            </w:tcBorders>
            <w:vAlign w:val="bottom"/>
          </w:tcPr>
          <w:p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65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4FA" w:rsidRPr="00AA3021" w:rsidRDefault="00AC34FA" w:rsidP="00BB5F7A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4FA" w:rsidRPr="00AA3021" w:rsidRDefault="00AC34FA" w:rsidP="00BB5F7A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AC34FA" w:rsidRPr="00AA3021" w:rsidTr="00C344C8">
        <w:trPr>
          <w:trHeight w:val="265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:rsidR="00AC34FA" w:rsidRPr="00AA3021" w:rsidRDefault="00AC34FA" w:rsidP="00BB5F7A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65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AC34FA" w:rsidRPr="00424A18" w:rsidRDefault="00AC34FA" w:rsidP="00AC34FA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424A18">
              <w:rPr>
                <w:rFonts w:hint="cs"/>
                <w:spacing w:val="-4"/>
                <w:cs/>
              </w:rPr>
              <w:t>3,000</w:t>
            </w: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4FA" w:rsidRPr="00B86BA5" w:rsidRDefault="00AC34FA" w:rsidP="00AC34FA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>3,000</w:t>
            </w:r>
          </w:p>
        </w:tc>
      </w:tr>
      <w:tr w:rsidR="00AC34FA" w:rsidRPr="00AA3021" w:rsidTr="00C344C8">
        <w:trPr>
          <w:trHeight w:val="363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:rsidR="00AC34FA" w:rsidRPr="00AA3021" w:rsidRDefault="00AC34FA" w:rsidP="00C344C8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9A0328">
              <w:rPr>
                <w:u w:val="single"/>
                <w:cs/>
              </w:rPr>
              <w:t>หัก</w:t>
            </w:r>
            <w:r w:rsidRPr="009A0328">
              <w:rPr>
                <w:cs/>
              </w:rPr>
              <w:t xml:space="preserve"> </w:t>
            </w:r>
            <w:r w:rsidR="00442D06" w:rsidRPr="009A0328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65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AC34FA" w:rsidRPr="00424A18" w:rsidRDefault="00C344C8" w:rsidP="00C344C8">
            <w:pPr>
              <w:tabs>
                <w:tab w:val="left" w:pos="1107"/>
              </w:tabs>
              <w:ind w:right="262"/>
              <w:jc w:val="right"/>
              <w:rPr>
                <w:spacing w:val="-4"/>
                <w:cs/>
              </w:rPr>
            </w:pPr>
            <w:r w:rsidRPr="00424A18">
              <w:rPr>
                <w:rFonts w:hint="cs"/>
                <w:spacing w:val="-4"/>
                <w:cs/>
              </w:rPr>
              <w:t>(</w:t>
            </w:r>
            <w:r w:rsidR="00AC34FA" w:rsidRPr="00424A18">
              <w:rPr>
                <w:rFonts w:hint="cs"/>
                <w:spacing w:val="-4"/>
                <w:cs/>
              </w:rPr>
              <w:t>2,600</w:t>
            </w:r>
            <w:r w:rsidRPr="00424A18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AC34FA" w:rsidRPr="00AA3021" w:rsidRDefault="00AC34FA" w:rsidP="00BB5F7A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>-</w:t>
            </w:r>
          </w:p>
        </w:tc>
      </w:tr>
      <w:tr w:rsidR="00AC34FA" w:rsidRPr="00AA3021" w:rsidTr="00C344C8">
        <w:trPr>
          <w:trHeight w:val="382"/>
        </w:trPr>
        <w:tc>
          <w:tcPr>
            <w:tcW w:w="6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</w:t>
            </w:r>
            <w:r w:rsidR="00C344C8">
              <w:rPr>
                <w:rFonts w:hint="cs"/>
                <w:cs/>
              </w:rPr>
              <w:t>ที่ไม่อยู่ในความต้องการของตลาด-มูลค่ายุติธรรม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AC34FA" w:rsidRPr="00424A18" w:rsidRDefault="00AC34FA" w:rsidP="00BB5F7A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424A18">
              <w:rPr>
                <w:rFonts w:hint="cs"/>
                <w:spacing w:val="-4"/>
                <w:cs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AC34FA" w:rsidRPr="00B86BA5" w:rsidRDefault="00AC34FA" w:rsidP="00BB5F7A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>3,000</w:t>
            </w:r>
          </w:p>
        </w:tc>
      </w:tr>
    </w:tbl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AC34FA" w:rsidRDefault="00AC34FA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AC34FA" w:rsidRDefault="00AC34FA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AC34FA" w:rsidRPr="00F92A3D" w:rsidRDefault="00AC34FA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5D26E2" w:rsidRPr="00C02754" w:rsidRDefault="00282089" w:rsidP="004E02E9">
      <w:pPr>
        <w:numPr>
          <w:ilvl w:val="0"/>
          <w:numId w:val="2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:rsidR="00282089" w:rsidRPr="004E032F" w:rsidRDefault="008D2CE5" w:rsidP="00F148C3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827" w:type="dxa"/>
        <w:tblInd w:w="766" w:type="dxa"/>
        <w:tblLayout w:type="fixed"/>
        <w:tblLook w:val="0000"/>
      </w:tblPr>
      <w:tblGrid>
        <w:gridCol w:w="4990"/>
        <w:gridCol w:w="1207"/>
        <w:gridCol w:w="1194"/>
        <w:gridCol w:w="1218"/>
        <w:gridCol w:w="1218"/>
      </w:tblGrid>
      <w:tr w:rsidR="009964F2" w:rsidRPr="00CD157D" w:rsidTr="00826ABF">
        <w:trPr>
          <w:trHeight w:val="113"/>
        </w:trPr>
        <w:tc>
          <w:tcPr>
            <w:tcW w:w="4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64F2" w:rsidRPr="004E032F" w:rsidRDefault="009964F2" w:rsidP="004E032F">
            <w:pPr>
              <w:pStyle w:val="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3613F" w:rsidRPr="00CD157D" w:rsidTr="00826ABF">
        <w:trPr>
          <w:trHeight w:val="113"/>
        </w:trPr>
        <w:tc>
          <w:tcPr>
            <w:tcW w:w="4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613F" w:rsidRPr="004E032F" w:rsidRDefault="0053613F" w:rsidP="0053613F">
            <w:pPr>
              <w:pStyle w:val="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3613F" w:rsidRPr="004E032F" w:rsidRDefault="0053613F" w:rsidP="0053613F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Pr="004E032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ก.ย</w:t>
            </w:r>
            <w:r w:rsidRPr="004E032F">
              <w:rPr>
                <w:rFonts w:ascii="Angsana New" w:hAnsi="Angsana New" w:hint="cs"/>
                <w:cs/>
              </w:rPr>
              <w:t xml:space="preserve">.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3613F" w:rsidRPr="004E032F" w:rsidRDefault="0053613F" w:rsidP="0053613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Pr="004E032F">
              <w:rPr>
                <w:rFonts w:ascii="Angsana New" w:hAnsi="Angsana New" w:hint="cs"/>
                <w:cs/>
              </w:rPr>
              <w:t xml:space="preserve"> ธ.ค.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3613F" w:rsidRPr="004E032F" w:rsidRDefault="0053613F" w:rsidP="0053613F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Pr="004E032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ก.ย</w:t>
            </w:r>
            <w:r w:rsidRPr="004E032F">
              <w:rPr>
                <w:rFonts w:ascii="Angsana New" w:hAnsi="Angsana New" w:hint="cs"/>
                <w:cs/>
              </w:rPr>
              <w:t xml:space="preserve">.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3613F" w:rsidRPr="004E032F" w:rsidRDefault="0053613F" w:rsidP="0053613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Pr="004E032F">
              <w:rPr>
                <w:rFonts w:ascii="Angsana New" w:hAnsi="Angsana New" w:hint="cs"/>
                <w:cs/>
              </w:rPr>
              <w:t xml:space="preserve"> ธ.ค.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9964F2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9964F2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Pr="004E032F">
              <w:rPr>
                <w:rFonts w:ascii="Angsana New" w:hAnsi="Angsana New"/>
                <w:cs/>
              </w:rPr>
              <w:t>บริษัท บางกอกเอ็น</w:t>
            </w:r>
            <w:proofErr w:type="spellStart"/>
            <w:r w:rsidRPr="004E032F">
              <w:rPr>
                <w:rFonts w:ascii="Angsana New" w:hAnsi="Angsana New"/>
                <w:cs/>
              </w:rPr>
              <w:t>เตอร์เทนเม้นต์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9964F2" w:rsidRPr="00975F92" w:rsidRDefault="009964F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9964F2" w:rsidRPr="00975F92" w:rsidRDefault="009964F2" w:rsidP="004E032F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9964F2" w:rsidRPr="00975F92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299,999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9964F2" w:rsidRPr="004E032F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4BBA" w:rsidRPr="004E032F" w:rsidRDefault="00FB4BBA" w:rsidP="004E032F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Pr="004E032F">
              <w:rPr>
                <w:rFonts w:ascii="Angsana New" w:hAnsi="Angsana New"/>
                <w:cs/>
              </w:rPr>
              <w:t>บริษัท รัง</w:t>
            </w:r>
            <w:proofErr w:type="spellStart"/>
            <w:r w:rsidRPr="004E032F">
              <w:rPr>
                <w:rFonts w:ascii="Angsana New" w:hAnsi="Angsana New"/>
                <w:cs/>
              </w:rPr>
              <w:t>สิโรตม์ว</w:t>
            </w:r>
            <w:proofErr w:type="spellEnd"/>
            <w:r w:rsidRPr="004E032F">
              <w:rPr>
                <w:rFonts w:ascii="Angsana New" w:hAnsi="Angsana New"/>
                <w:cs/>
              </w:rPr>
              <w:t>นิช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  <w:vAlign w:val="center"/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FB4BBA" w:rsidRPr="00975F92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35,000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  <w:vAlign w:val="center"/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Pr="004E032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4E032F">
              <w:rPr>
                <w:rFonts w:ascii="Angsana New" w:hAnsi="Angsana New"/>
                <w:cs/>
              </w:rPr>
              <w:t>นิว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เวิลด์ </w:t>
            </w:r>
            <w:proofErr w:type="spellStart"/>
            <w:r w:rsidRPr="004E032F">
              <w:rPr>
                <w:rFonts w:ascii="Angsana New" w:hAnsi="Angsana New"/>
                <w:cs/>
              </w:rPr>
              <w:t>โปรดั๊กชั่น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59,999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4.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proofErr w:type="spellStart"/>
            <w:r w:rsidRPr="004E032F">
              <w:rPr>
                <w:rFonts w:ascii="Angsana New" w:hAnsi="Angsana New" w:hint="cs"/>
                <w:cs/>
              </w:rPr>
              <w:t>บรอด</w:t>
            </w:r>
            <w:proofErr w:type="spellEnd"/>
            <w:r w:rsidRPr="004E032F">
              <w:rPr>
                <w:rFonts w:ascii="Angsana New" w:hAnsi="Angsana New" w:hint="cs"/>
                <w:cs/>
              </w:rPr>
              <w:t>คาส</w:t>
            </w:r>
            <w:proofErr w:type="spellStart"/>
            <w:r w:rsidRPr="004E032F">
              <w:rPr>
                <w:rFonts w:ascii="Angsana New" w:hAnsi="Angsana New" w:hint="cs"/>
                <w:cs/>
              </w:rPr>
              <w:t>ติ้ง</w:t>
            </w:r>
            <w:proofErr w:type="spellEnd"/>
            <w:r w:rsidRPr="004E032F">
              <w:rPr>
                <w:rFonts w:ascii="Angsana New" w:hAnsi="Angsana New" w:hint="cs"/>
                <w:cs/>
              </w:rPr>
              <w:t xml:space="preserve"> เซ็น</w:t>
            </w:r>
            <w:proofErr w:type="spellStart"/>
            <w:r w:rsidRPr="004E032F">
              <w:rPr>
                <w:rFonts w:ascii="Angsana New" w:hAnsi="Angsana New" w:hint="cs"/>
                <w:cs/>
              </w:rPr>
              <w:t>เตอร์</w:t>
            </w:r>
            <w:proofErr w:type="spellEnd"/>
            <w:r w:rsidRPr="004E032F">
              <w:rPr>
                <w:rFonts w:ascii="Angsana New" w:hAnsi="Angsana New" w:hint="cs"/>
                <w:cs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จำกัด</w:t>
            </w:r>
            <w:r w:rsidR="00035D6A">
              <w:rPr>
                <w:rFonts w:ascii="Angsana New" w:hAnsi="Angsana New"/>
              </w:rPr>
              <w:t>*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516FD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975F92" w:rsidP="00975F92">
            <w:pPr>
              <w:ind w:left="-18" w:right="-197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-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42,997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5.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proofErr w:type="spellStart"/>
            <w:r w:rsidRPr="004E032F">
              <w:rPr>
                <w:rFonts w:ascii="Angsana New" w:hAnsi="Angsana New"/>
                <w:cs/>
              </w:rPr>
              <w:t>แอส</w:t>
            </w:r>
            <w:proofErr w:type="spellEnd"/>
            <w:r w:rsidRPr="004E032F">
              <w:rPr>
                <w:rFonts w:ascii="Angsana New" w:hAnsi="Angsana New"/>
                <w:cs/>
              </w:rPr>
              <w:t>เซท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30,000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6.</w:t>
            </w:r>
            <w:r w:rsidRPr="004E032F">
              <w:rPr>
                <w:rFonts w:ascii="Angsana New" w:hAnsi="Angsana New"/>
                <w:cs/>
              </w:rPr>
              <w:t>บริษัท บีอีซี อ</w:t>
            </w:r>
            <w:r w:rsidR="006F6B54" w:rsidRPr="004E032F">
              <w:rPr>
                <w:rFonts w:ascii="Angsana New" w:hAnsi="Angsana New"/>
                <w:cs/>
              </w:rPr>
              <w:t>ินเตอร์</w:t>
            </w:r>
            <w:proofErr w:type="spellStart"/>
            <w:r w:rsidR="006F6B54" w:rsidRPr="004E032F">
              <w:rPr>
                <w:rFonts w:ascii="Angsana New" w:hAnsi="Angsana New"/>
                <w:cs/>
              </w:rPr>
              <w:t>เนชั่นแนล</w:t>
            </w:r>
            <w:proofErr w:type="spellEnd"/>
            <w:r w:rsidR="006F6B54" w:rsidRPr="004E032F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="006F6B54" w:rsidRPr="004E032F">
              <w:rPr>
                <w:rFonts w:ascii="Angsana New" w:hAnsi="Angsana New"/>
                <w:cs/>
              </w:rPr>
              <w:t>ดิสทริบิวชั่น</w:t>
            </w:r>
            <w:proofErr w:type="spellEnd"/>
            <w:r w:rsidR="006F6B54" w:rsidRPr="004E032F">
              <w:rPr>
                <w:rFonts w:ascii="Angsana New" w:hAnsi="Angsana New"/>
                <w:cs/>
              </w:rPr>
              <w:t xml:space="preserve"> </w:t>
            </w:r>
            <w:r w:rsidR="00826ABF"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</w:t>
            </w:r>
            <w:r w:rsidR="00FB4BBA" w:rsidRPr="00975F92">
              <w:rPr>
                <w:rFonts w:ascii="Angsana New" w:hAnsi="Angsana New"/>
              </w:rPr>
              <w:t>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975F92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</w:t>
            </w:r>
            <w:r w:rsidR="00FB4BBA" w:rsidRPr="00975F92">
              <w:rPr>
                <w:rFonts w:ascii="Angsana New" w:hAnsi="Angsana New"/>
              </w:rPr>
              <w:t>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975F92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75F92" w:rsidRPr="004E032F" w:rsidRDefault="00975F92" w:rsidP="004E032F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7.</w:t>
            </w:r>
            <w:r w:rsidRPr="004E032F">
              <w:rPr>
                <w:rFonts w:ascii="Angsana New" w:hAnsi="Angsana New"/>
                <w:cs/>
              </w:rPr>
              <w:t>บริษัท สำนักข่าว บีอีซี จำกัด</w:t>
            </w:r>
            <w:r w:rsidR="00035D6A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975F92" w:rsidRPr="00975F92" w:rsidRDefault="00516FD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94" w:type="dxa"/>
            <w:tcBorders>
              <w:left w:val="nil"/>
            </w:tcBorders>
          </w:tcPr>
          <w:p w:rsidR="00975F92" w:rsidRPr="00975F92" w:rsidRDefault="00975F9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975F92" w:rsidRPr="00975F92" w:rsidRDefault="00975F92" w:rsidP="00975F92">
            <w:pPr>
              <w:ind w:left="-18" w:right="-197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-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975F92" w:rsidRPr="004E032F" w:rsidRDefault="00975F9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BBA" w:rsidRPr="004E032F" w:rsidRDefault="00FB4BBA" w:rsidP="004E032F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8.</w:t>
            </w:r>
            <w:r w:rsidRPr="004E032F">
              <w:rPr>
                <w:rFonts w:ascii="Angsana New" w:hAnsi="Angsana New"/>
                <w:cs/>
              </w:rPr>
              <w:t>บริษัท บางกอก</w:t>
            </w:r>
            <w:proofErr w:type="spellStart"/>
            <w:r w:rsidRPr="004E032F">
              <w:rPr>
                <w:rFonts w:ascii="Angsana New" w:hAnsi="Angsana New"/>
                <w:cs/>
              </w:rPr>
              <w:t>เทเลวิชั่น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975F92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975F92" w:rsidRPr="004E032F" w:rsidRDefault="00975F92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9.</w:t>
            </w:r>
            <w:r w:rsidRPr="004E032F">
              <w:rPr>
                <w:rFonts w:ascii="Angsana New" w:hAnsi="Angsana New"/>
                <w:cs/>
              </w:rPr>
              <w:t>บริษัท บีอีซี ไอที โซลูชั่น จำกัด</w:t>
            </w:r>
            <w:r w:rsidR="00035D6A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975F92" w:rsidRPr="00975F92" w:rsidRDefault="00516FD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94" w:type="dxa"/>
            <w:tcBorders>
              <w:left w:val="nil"/>
            </w:tcBorders>
          </w:tcPr>
          <w:p w:rsidR="00975F92" w:rsidRPr="00975F92" w:rsidRDefault="00975F9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975F92" w:rsidRPr="00975F92" w:rsidRDefault="00975F92" w:rsidP="00975F92">
            <w:pPr>
              <w:ind w:left="-18" w:right="-197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-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975F92" w:rsidRPr="004E032F" w:rsidRDefault="00975F9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15,000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162"/>
              </w:tabs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10.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975F92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975F92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EC3F0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3F0A" w:rsidRPr="004E032F" w:rsidRDefault="00EC3F0A" w:rsidP="004E032F">
            <w:pPr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11.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07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EC3F0A" w:rsidRPr="00975F92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:rsidR="00EC3F0A" w:rsidRPr="00975F92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EC3F0A" w:rsidRPr="00975F92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EC3F0A" w:rsidRPr="00CD157D" w:rsidTr="00826ABF">
        <w:trPr>
          <w:trHeight w:val="113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</w:tcBorders>
          </w:tcPr>
          <w:p w:rsidR="00EC3F0A" w:rsidRPr="004E032F" w:rsidRDefault="00077ABD" w:rsidP="004E032F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C3F0A" w:rsidRPr="00975F92" w:rsidRDefault="00EC3F0A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:rsidR="00EC3F0A" w:rsidRPr="00975F92" w:rsidRDefault="00EC3F0A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EC3F0A" w:rsidRPr="00975F92" w:rsidRDefault="00975F9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834,982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897,979</w:t>
            </w:r>
          </w:p>
        </w:tc>
      </w:tr>
      <w:tr w:rsidR="00077ABD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</w:tcBorders>
          </w:tcPr>
          <w:p w:rsidR="00077ABD" w:rsidRPr="004E032F" w:rsidRDefault="00077ABD" w:rsidP="004E032F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u w:val="single"/>
                <w:cs/>
              </w:rPr>
              <w:t>หัก</w:t>
            </w:r>
            <w:r w:rsidRPr="004E032F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077ABD" w:rsidRPr="00975F92" w:rsidRDefault="00077ABD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:rsidR="00077ABD" w:rsidRPr="00975F92" w:rsidRDefault="00077ABD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77ABD" w:rsidRPr="00975F92" w:rsidRDefault="00077ABD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975F92">
              <w:rPr>
                <w:rFonts w:ascii="Angsana New" w:hAnsi="Angsana New" w:hint="cs"/>
                <w:cs/>
              </w:rPr>
              <w:t xml:space="preserve">         (</w:t>
            </w:r>
            <w:r w:rsidRPr="00975F92">
              <w:rPr>
                <w:rFonts w:ascii="Angsana New" w:hAnsi="Angsana New"/>
              </w:rPr>
              <w:t>5,000</w:t>
            </w:r>
            <w:r w:rsidRPr="00975F9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7ABD" w:rsidRPr="004E032F" w:rsidRDefault="00077ABD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920AC6" w:rsidRPr="00CD157D" w:rsidTr="00826ABF">
        <w:trPr>
          <w:trHeight w:val="113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0AC6" w:rsidRPr="004E032F" w:rsidRDefault="00920AC6" w:rsidP="004E032F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:rsidR="00920AC6" w:rsidRPr="00975F92" w:rsidRDefault="00920AC6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20AC6" w:rsidRPr="00975F92" w:rsidRDefault="00920AC6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920AC6" w:rsidRPr="00975F92" w:rsidRDefault="00975F9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 w:rsidRPr="00975F92">
              <w:rPr>
                <w:rFonts w:ascii="Angsana New" w:hAnsi="Angsana New" w:hint="cs"/>
                <w:cs/>
              </w:rPr>
              <w:t>829</w:t>
            </w:r>
            <w:r w:rsidR="00920AC6" w:rsidRPr="00975F92">
              <w:rPr>
                <w:rFonts w:ascii="Angsana New" w:hAnsi="Angsana New"/>
              </w:rPr>
              <w:t>,</w:t>
            </w:r>
            <w:r w:rsidRPr="00975F92">
              <w:rPr>
                <w:rFonts w:ascii="Angsana New" w:hAnsi="Angsana New"/>
              </w:rPr>
              <w:t>982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20AC6" w:rsidRPr="004E032F" w:rsidRDefault="00920AC6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892</w:t>
            </w:r>
            <w:r w:rsidRPr="004E032F">
              <w:rPr>
                <w:rFonts w:ascii="Angsana New" w:hAnsi="Angsana New"/>
              </w:rPr>
              <w:t>,979</w:t>
            </w:r>
          </w:p>
        </w:tc>
      </w:tr>
    </w:tbl>
    <w:p w:rsidR="00AE59F1" w:rsidRPr="00035D6A" w:rsidRDefault="00035D6A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  <w:cs/>
        </w:rPr>
      </w:pPr>
      <w:r w:rsidRPr="009A0328">
        <w:rPr>
          <w:rFonts w:hint="cs"/>
          <w:cs/>
        </w:rPr>
        <w:t>*</w:t>
      </w:r>
      <w:r w:rsidR="00E94481" w:rsidRPr="009A0328">
        <w:rPr>
          <w:rFonts w:hint="cs"/>
          <w:cs/>
        </w:rPr>
        <w:t>ชำระบัญชีเสร็จสิ้น</w:t>
      </w:r>
    </w:p>
    <w:p w:rsidR="008A58E1" w:rsidRPr="00035D6A" w:rsidRDefault="006A1E04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:rsidR="00380477" w:rsidRPr="0041182D" w:rsidRDefault="00BE2D8E" w:rsidP="0058746B">
      <w:pPr>
        <w:ind w:right="-893" w:firstLine="709"/>
        <w:jc w:val="both"/>
        <w:outlineLvl w:val="0"/>
        <w:rPr>
          <w:rFonts w:ascii="Angsana New" w:hAnsi="Angsana New"/>
          <w:b/>
          <w:bCs/>
        </w:rPr>
      </w:pPr>
      <w:r w:rsidRPr="0041182D">
        <w:rPr>
          <w:rFonts w:ascii="Angsana New" w:hAnsi="Angsana New"/>
          <w:b/>
          <w:bCs/>
          <w:cs/>
        </w:rPr>
        <w:t xml:space="preserve">บริษัท บีอีซี </w:t>
      </w:r>
      <w:proofErr w:type="spellStart"/>
      <w:r w:rsidRPr="0041182D">
        <w:rPr>
          <w:rFonts w:ascii="Angsana New" w:hAnsi="Angsana New" w:hint="cs"/>
          <w:b/>
          <w:bCs/>
          <w:cs/>
        </w:rPr>
        <w:t>บรอด</w:t>
      </w:r>
      <w:proofErr w:type="spellEnd"/>
      <w:r w:rsidRPr="0041182D">
        <w:rPr>
          <w:rFonts w:ascii="Angsana New" w:hAnsi="Angsana New" w:hint="cs"/>
          <w:b/>
          <w:bCs/>
          <w:cs/>
        </w:rPr>
        <w:t>คาส</w:t>
      </w:r>
      <w:proofErr w:type="spellStart"/>
      <w:r w:rsidRPr="0041182D">
        <w:rPr>
          <w:rFonts w:ascii="Angsana New" w:hAnsi="Angsana New" w:hint="cs"/>
          <w:b/>
          <w:bCs/>
          <w:cs/>
        </w:rPr>
        <w:t>ติ้ง</w:t>
      </w:r>
      <w:proofErr w:type="spellEnd"/>
      <w:r w:rsidRPr="0041182D">
        <w:rPr>
          <w:rFonts w:ascii="Angsana New" w:hAnsi="Angsana New" w:hint="cs"/>
          <w:b/>
          <w:bCs/>
          <w:cs/>
        </w:rPr>
        <w:t xml:space="preserve"> เซ็น</w:t>
      </w:r>
      <w:proofErr w:type="spellStart"/>
      <w:r w:rsidRPr="0041182D">
        <w:rPr>
          <w:rFonts w:ascii="Angsana New" w:hAnsi="Angsana New" w:hint="cs"/>
          <w:b/>
          <w:bCs/>
          <w:cs/>
        </w:rPr>
        <w:t>เตอร์</w:t>
      </w:r>
      <w:proofErr w:type="spellEnd"/>
      <w:r w:rsidRPr="0041182D">
        <w:rPr>
          <w:rFonts w:ascii="Angsana New" w:hAnsi="Angsana New" w:hint="cs"/>
          <w:b/>
          <w:bCs/>
          <w:cs/>
        </w:rPr>
        <w:t xml:space="preserve"> </w:t>
      </w:r>
      <w:r w:rsidRPr="0041182D">
        <w:rPr>
          <w:rFonts w:ascii="Angsana New" w:hAnsi="Angsana New"/>
          <w:b/>
          <w:bCs/>
          <w:cs/>
        </w:rPr>
        <w:t>จำกัด</w:t>
      </w:r>
    </w:p>
    <w:p w:rsidR="00380477" w:rsidRPr="0041182D" w:rsidRDefault="00BE2D8E" w:rsidP="0058746B">
      <w:pPr>
        <w:spacing w:line="216" w:lineRule="auto"/>
        <w:ind w:left="709" w:right="-159" w:firstLine="495"/>
        <w:jc w:val="thaiDistribute"/>
        <w:rPr>
          <w:rFonts w:ascii="Angsana New" w:hAnsi="Angsana New"/>
          <w:cs/>
        </w:rPr>
      </w:pPr>
      <w:r w:rsidRPr="0041182D">
        <w:rPr>
          <w:rFonts w:ascii="Angsana New" w:hAnsi="Angsana New" w:hint="cs"/>
          <w:cs/>
        </w:rPr>
        <w:t>เมื่อวันที่ 1</w:t>
      </w:r>
      <w:r w:rsidR="00380477" w:rsidRPr="0041182D">
        <w:rPr>
          <w:rFonts w:ascii="Angsana New" w:hAnsi="Angsana New" w:hint="cs"/>
          <w:cs/>
        </w:rPr>
        <w:t xml:space="preserve"> กรกฎาคม</w:t>
      </w:r>
      <w:r w:rsidR="00380477" w:rsidRPr="0041182D">
        <w:rPr>
          <w:rFonts w:ascii="Angsana New" w:hAnsi="Angsana New"/>
          <w:cs/>
        </w:rPr>
        <w:t xml:space="preserve"> 25</w:t>
      </w:r>
      <w:r w:rsidR="00380477" w:rsidRPr="0041182D">
        <w:rPr>
          <w:rFonts w:ascii="Angsana New" w:hAnsi="Angsana New" w:hint="cs"/>
          <w:cs/>
        </w:rPr>
        <w:t>64</w:t>
      </w:r>
      <w:r w:rsidR="00380477" w:rsidRPr="0041182D">
        <w:rPr>
          <w:rFonts w:ascii="Angsana New" w:hAnsi="Angsana New"/>
          <w:cs/>
        </w:rPr>
        <w:t xml:space="preserve"> </w:t>
      </w:r>
      <w:r w:rsidRPr="0041182D">
        <w:rPr>
          <w:rFonts w:ascii="Angsana New" w:hAnsi="Angsana New"/>
          <w:cs/>
        </w:rPr>
        <w:t xml:space="preserve">บริษัท บีอีซี </w:t>
      </w:r>
      <w:proofErr w:type="spellStart"/>
      <w:r w:rsidRPr="0041182D">
        <w:rPr>
          <w:rFonts w:ascii="Angsana New" w:hAnsi="Angsana New" w:hint="cs"/>
          <w:cs/>
        </w:rPr>
        <w:t>บรอด</w:t>
      </w:r>
      <w:proofErr w:type="spellEnd"/>
      <w:r w:rsidRPr="0041182D">
        <w:rPr>
          <w:rFonts w:ascii="Angsana New" w:hAnsi="Angsana New" w:hint="cs"/>
          <w:cs/>
        </w:rPr>
        <w:t>คาส</w:t>
      </w:r>
      <w:proofErr w:type="spellStart"/>
      <w:r w:rsidRPr="0041182D">
        <w:rPr>
          <w:rFonts w:ascii="Angsana New" w:hAnsi="Angsana New" w:hint="cs"/>
          <w:cs/>
        </w:rPr>
        <w:t>ติ้ง</w:t>
      </w:r>
      <w:proofErr w:type="spellEnd"/>
      <w:r w:rsidRPr="0041182D">
        <w:rPr>
          <w:rFonts w:ascii="Angsana New" w:hAnsi="Angsana New" w:hint="cs"/>
          <w:cs/>
        </w:rPr>
        <w:t xml:space="preserve"> เซ็น</w:t>
      </w:r>
      <w:proofErr w:type="spellStart"/>
      <w:r w:rsidRPr="0041182D">
        <w:rPr>
          <w:rFonts w:ascii="Angsana New" w:hAnsi="Angsana New" w:hint="cs"/>
          <w:cs/>
        </w:rPr>
        <w:t>เตอร์</w:t>
      </w:r>
      <w:proofErr w:type="spellEnd"/>
      <w:r w:rsidRPr="0041182D">
        <w:rPr>
          <w:rFonts w:ascii="Angsana New" w:hAnsi="Angsana New" w:hint="cs"/>
          <w:cs/>
        </w:rPr>
        <w:t xml:space="preserve"> </w:t>
      </w:r>
      <w:r w:rsidRPr="0041182D">
        <w:rPr>
          <w:rFonts w:ascii="Angsana New" w:hAnsi="Angsana New"/>
          <w:cs/>
        </w:rPr>
        <w:t>จำกัด</w:t>
      </w:r>
      <w:r w:rsidR="00380477" w:rsidRPr="0041182D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และเมื่อวันที่</w:t>
      </w:r>
      <w:r w:rsidRPr="0041182D">
        <w:rPr>
          <w:rFonts w:ascii="Angsana New" w:hAnsi="Angsana New"/>
        </w:rPr>
        <w:t xml:space="preserve"> 21</w:t>
      </w:r>
      <w:r w:rsidR="00380477" w:rsidRPr="0041182D">
        <w:rPr>
          <w:rFonts w:ascii="Angsana New" w:hAnsi="Angsana New"/>
        </w:rPr>
        <w:t xml:space="preserve"> </w:t>
      </w:r>
      <w:r w:rsidRPr="0041182D">
        <w:rPr>
          <w:rFonts w:ascii="Angsana New" w:hAnsi="Angsana New" w:hint="cs"/>
          <w:cs/>
        </w:rPr>
        <w:t>กันยายน</w:t>
      </w:r>
      <w:r w:rsidR="00380477" w:rsidRPr="0041182D">
        <w:rPr>
          <w:rFonts w:ascii="Angsana New" w:hAnsi="Angsana New" w:hint="cs"/>
          <w:cs/>
        </w:rPr>
        <w:t xml:space="preserve"> </w:t>
      </w:r>
      <w:r w:rsidR="00380477" w:rsidRPr="0041182D">
        <w:rPr>
          <w:rFonts w:ascii="Angsana New" w:hAnsi="Angsana New"/>
        </w:rPr>
        <w:t xml:space="preserve">2564 </w:t>
      </w:r>
      <w:r w:rsidR="00380477" w:rsidRPr="0041182D">
        <w:rPr>
          <w:rFonts w:ascii="Angsana New" w:hAnsi="Angsana New" w:hint="cs"/>
          <w:cs/>
        </w:rPr>
        <w:t>บริษัทได้จดทะเบียนเสร็จการชำระบัญชีแล้ว ซึ่งอยู่ระหว่างการคืนทุนจึงบันทึกเป็นลูกหนี้จากการคืนทุนของเงินลงทุน</w:t>
      </w:r>
    </w:p>
    <w:p w:rsidR="00380477" w:rsidRPr="0041182D" w:rsidRDefault="00BE2D8E" w:rsidP="0058746B">
      <w:pPr>
        <w:ind w:left="-140" w:right="-893" w:firstLine="849"/>
        <w:jc w:val="both"/>
        <w:outlineLvl w:val="0"/>
        <w:rPr>
          <w:rFonts w:ascii="Angsana New" w:hAnsi="Angsana New"/>
          <w:b/>
          <w:bCs/>
        </w:rPr>
      </w:pPr>
      <w:r w:rsidRPr="0041182D">
        <w:rPr>
          <w:rFonts w:ascii="Angsana New" w:hAnsi="Angsana New"/>
          <w:b/>
          <w:bCs/>
          <w:cs/>
        </w:rPr>
        <w:t>บริษัท สำนักข่าว บีอีซี จำกัด</w:t>
      </w:r>
    </w:p>
    <w:p w:rsidR="00380477" w:rsidRPr="0041182D" w:rsidRDefault="00380477" w:rsidP="0058746B">
      <w:pPr>
        <w:spacing w:line="216" w:lineRule="auto"/>
        <w:ind w:left="709" w:right="-159" w:firstLine="481"/>
        <w:jc w:val="thaiDistribute"/>
        <w:rPr>
          <w:rFonts w:ascii="Angsana New" w:hAnsi="Angsana New"/>
        </w:rPr>
      </w:pPr>
      <w:r w:rsidRPr="0041182D">
        <w:rPr>
          <w:rFonts w:ascii="Angsana New" w:hAnsi="Angsana New" w:hint="cs"/>
          <w:cs/>
        </w:rPr>
        <w:t>เมื่อวัน</w:t>
      </w:r>
      <w:r w:rsidR="00BE2D8E" w:rsidRPr="0041182D">
        <w:rPr>
          <w:rFonts w:ascii="Angsana New" w:hAnsi="Angsana New" w:hint="cs"/>
          <w:cs/>
        </w:rPr>
        <w:t>ที่ 2</w:t>
      </w:r>
      <w:r w:rsidRPr="0041182D">
        <w:rPr>
          <w:rFonts w:ascii="Angsana New" w:hAnsi="Angsana New" w:hint="cs"/>
          <w:cs/>
        </w:rPr>
        <w:t xml:space="preserve"> </w:t>
      </w:r>
      <w:r w:rsidR="00BE2D8E" w:rsidRPr="0041182D">
        <w:rPr>
          <w:rFonts w:ascii="Angsana New" w:hAnsi="Angsana New" w:hint="cs"/>
          <w:cs/>
        </w:rPr>
        <w:t>กรกฎาคม</w:t>
      </w:r>
      <w:r w:rsidRPr="0041182D">
        <w:rPr>
          <w:rFonts w:ascii="Angsana New" w:hAnsi="Angsana New"/>
          <w:cs/>
        </w:rPr>
        <w:t xml:space="preserve"> 25</w:t>
      </w:r>
      <w:r w:rsidR="00BE2D8E" w:rsidRPr="0041182D">
        <w:rPr>
          <w:rFonts w:ascii="Angsana New" w:hAnsi="Angsana New" w:hint="cs"/>
          <w:cs/>
        </w:rPr>
        <w:t>64</w:t>
      </w:r>
      <w:r w:rsidRPr="0041182D">
        <w:rPr>
          <w:rFonts w:ascii="Angsana New" w:hAnsi="Angsana New"/>
          <w:cs/>
        </w:rPr>
        <w:t xml:space="preserve"> </w:t>
      </w:r>
      <w:r w:rsidR="00BE2D8E" w:rsidRPr="0041182D">
        <w:rPr>
          <w:rFonts w:ascii="Angsana New" w:hAnsi="Angsana New"/>
          <w:cs/>
        </w:rPr>
        <w:t>บริษัท สำนักข่าว บีอีซี จำกัด</w:t>
      </w:r>
      <w:r w:rsidRPr="0041182D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และเมื่อวันที่</w:t>
      </w:r>
      <w:r w:rsidRPr="0041182D">
        <w:rPr>
          <w:rFonts w:ascii="Angsana New" w:hAnsi="Angsana New"/>
        </w:rPr>
        <w:t xml:space="preserve"> </w:t>
      </w:r>
      <w:r w:rsidR="00F634CA" w:rsidRPr="0041182D">
        <w:rPr>
          <w:rFonts w:ascii="Angsana New" w:hAnsi="Angsana New"/>
        </w:rPr>
        <w:t xml:space="preserve">21 </w:t>
      </w:r>
      <w:r w:rsidR="00F634CA" w:rsidRPr="0041182D">
        <w:rPr>
          <w:rFonts w:ascii="Angsana New" w:hAnsi="Angsana New" w:hint="cs"/>
          <w:cs/>
        </w:rPr>
        <w:t xml:space="preserve">กันยายน </w:t>
      </w:r>
      <w:r w:rsidR="00F634CA" w:rsidRPr="0041182D">
        <w:rPr>
          <w:rFonts w:ascii="Angsana New" w:hAnsi="Angsana New"/>
        </w:rPr>
        <w:t>2564</w:t>
      </w:r>
      <w:r w:rsidRPr="0041182D">
        <w:rPr>
          <w:rFonts w:ascii="Angsana New" w:hAnsi="Angsana New"/>
        </w:rPr>
        <w:t xml:space="preserve"> </w:t>
      </w:r>
      <w:r w:rsidRPr="0041182D">
        <w:rPr>
          <w:rFonts w:ascii="Angsana New" w:hAnsi="Angsana New" w:hint="cs"/>
          <w:cs/>
        </w:rPr>
        <w:t>บริษัทได้</w:t>
      </w:r>
      <w:r w:rsidR="00035D6A">
        <w:rPr>
          <w:rFonts w:ascii="Angsana New" w:hAnsi="Angsana New" w:hint="cs"/>
          <w:cs/>
        </w:rPr>
        <w:t xml:space="preserve">จดทะเบียนเสร็จการชำระบัญชีแล้ว </w:t>
      </w:r>
      <w:r w:rsidRPr="0041182D">
        <w:rPr>
          <w:rFonts w:ascii="Angsana New" w:hAnsi="Angsana New" w:hint="cs"/>
          <w:cs/>
        </w:rPr>
        <w:t>ซึ่งอยู่ระหว่างการคืนทุนจึงบันทึกเป็นลูกหนี้จากการคืนทุนของเงินลงทุน</w:t>
      </w:r>
    </w:p>
    <w:p w:rsidR="00380477" w:rsidRPr="0041182D" w:rsidRDefault="00F634CA" w:rsidP="0058746B">
      <w:pPr>
        <w:ind w:left="-140" w:right="-893" w:firstLine="849"/>
        <w:jc w:val="both"/>
        <w:outlineLvl w:val="0"/>
        <w:rPr>
          <w:rFonts w:ascii="Angsana New" w:hAnsi="Angsana New"/>
          <w:b/>
          <w:bCs/>
        </w:rPr>
      </w:pPr>
      <w:r w:rsidRPr="0041182D">
        <w:rPr>
          <w:rFonts w:ascii="Angsana New" w:hAnsi="Angsana New"/>
          <w:b/>
          <w:bCs/>
          <w:cs/>
        </w:rPr>
        <w:t>บริษัท บีอีซี ไอที โซลูชั่น จำกัด</w:t>
      </w:r>
    </w:p>
    <w:p w:rsidR="000F4E93" w:rsidRDefault="00380477" w:rsidP="0058746B">
      <w:pPr>
        <w:ind w:left="709" w:right="-194" w:firstLine="509"/>
        <w:jc w:val="thaiDistribute"/>
        <w:rPr>
          <w:rFonts w:ascii="Angsana New" w:hAnsi="Angsana New" w:cs="Angsana New"/>
        </w:rPr>
      </w:pPr>
      <w:r w:rsidRPr="0041182D">
        <w:rPr>
          <w:rFonts w:ascii="Angsana New" w:hAnsi="Angsana New" w:hint="cs"/>
          <w:spacing w:val="-6"/>
          <w:cs/>
        </w:rPr>
        <w:t xml:space="preserve">เมื่อวันที่ </w:t>
      </w:r>
      <w:r w:rsidR="00F634CA" w:rsidRPr="0041182D">
        <w:rPr>
          <w:rFonts w:ascii="Angsana New" w:hAnsi="Angsana New" w:hint="cs"/>
          <w:cs/>
        </w:rPr>
        <w:t>5 กรกฎาคม</w:t>
      </w:r>
      <w:r w:rsidR="00F634CA" w:rsidRPr="0041182D">
        <w:rPr>
          <w:rFonts w:ascii="Angsana New" w:hAnsi="Angsana New"/>
          <w:cs/>
        </w:rPr>
        <w:t xml:space="preserve"> 25</w:t>
      </w:r>
      <w:r w:rsidR="00F634CA" w:rsidRPr="0041182D">
        <w:rPr>
          <w:rFonts w:ascii="Angsana New" w:hAnsi="Angsana New" w:hint="cs"/>
          <w:cs/>
        </w:rPr>
        <w:t>64</w:t>
      </w:r>
      <w:r w:rsidRPr="0041182D">
        <w:rPr>
          <w:rFonts w:ascii="Angsana New" w:hAnsi="Angsana New"/>
          <w:spacing w:val="-6"/>
          <w:cs/>
        </w:rPr>
        <w:t xml:space="preserve"> </w:t>
      </w:r>
      <w:r w:rsidR="0058746B" w:rsidRPr="0041182D">
        <w:rPr>
          <w:rFonts w:ascii="Angsana New" w:hAnsi="Angsana New"/>
          <w:spacing w:val="-6"/>
          <w:cs/>
        </w:rPr>
        <w:t>บริษัท บีอีซี ไอที โซลูชั่น จำกัด</w:t>
      </w:r>
      <w:r w:rsidRPr="0041182D">
        <w:rPr>
          <w:rFonts w:ascii="Angsana New" w:hAnsi="Angsana New" w:hint="cs"/>
          <w:spacing w:val="-6"/>
          <w:cs/>
        </w:rPr>
        <w:t xml:space="preserve"> ซึ่งเป็นบริษัทย่อย</w:t>
      </w:r>
      <w:r w:rsidRPr="0041182D">
        <w:rPr>
          <w:rFonts w:ascii="Angsana New" w:hAnsi="Angsana New" w:hint="cs"/>
          <w:cs/>
        </w:rPr>
        <w:t>ของบริษัทได้จดทะเบียนเลิกกิจการกับกระทรวงพาณิชย์ และเมื่อวันที่</w:t>
      </w:r>
      <w:r w:rsidRPr="0041182D">
        <w:rPr>
          <w:rFonts w:ascii="Angsana New" w:hAnsi="Angsana New"/>
        </w:rPr>
        <w:t xml:space="preserve"> </w:t>
      </w:r>
      <w:r w:rsidR="00F634CA" w:rsidRPr="0041182D">
        <w:rPr>
          <w:rFonts w:ascii="Angsana New" w:hAnsi="Angsana New"/>
        </w:rPr>
        <w:t xml:space="preserve">21 </w:t>
      </w:r>
      <w:r w:rsidR="00F634CA" w:rsidRPr="0041182D">
        <w:rPr>
          <w:rFonts w:ascii="Angsana New" w:hAnsi="Angsana New" w:hint="cs"/>
          <w:cs/>
        </w:rPr>
        <w:t xml:space="preserve">กันยายน </w:t>
      </w:r>
      <w:r w:rsidR="00F634CA" w:rsidRPr="0041182D">
        <w:rPr>
          <w:rFonts w:ascii="Angsana New" w:hAnsi="Angsana New"/>
        </w:rPr>
        <w:t>2564</w:t>
      </w:r>
      <w:r w:rsidRPr="0041182D">
        <w:rPr>
          <w:rFonts w:ascii="Angsana New" w:hAnsi="Angsana New"/>
        </w:rPr>
        <w:t xml:space="preserve"> </w:t>
      </w:r>
      <w:r w:rsidRPr="0041182D">
        <w:rPr>
          <w:rFonts w:ascii="Angsana New" w:hAnsi="Angsana New" w:hint="cs"/>
          <w:cs/>
        </w:rPr>
        <w:t>บริษัทได</w:t>
      </w:r>
      <w:r w:rsidR="00035D6A">
        <w:rPr>
          <w:rFonts w:ascii="Angsana New" w:hAnsi="Angsana New" w:hint="cs"/>
          <w:cs/>
        </w:rPr>
        <w:t>้จดทะเบียนเสร็จการชำระบัญชีแล้ว</w:t>
      </w:r>
      <w:r w:rsidRPr="0041182D">
        <w:rPr>
          <w:rFonts w:ascii="Angsana New" w:hAnsi="Angsana New" w:hint="cs"/>
          <w:cs/>
        </w:rPr>
        <w:t xml:space="preserve"> ซึ่งอยู่ระหว่างการคืนทุนจึงบันทึกเป็นลูกหนี้จากการคืนทุนของเงินลงทุ</w:t>
      </w:r>
      <w:r w:rsidR="00F634CA" w:rsidRPr="0041182D">
        <w:rPr>
          <w:rFonts w:ascii="Angsana New" w:hAnsi="Angsana New" w:hint="cs"/>
          <w:cs/>
        </w:rPr>
        <w:t>น</w:t>
      </w:r>
    </w:p>
    <w:p w:rsidR="00035D6A" w:rsidRDefault="00035D6A" w:rsidP="0058746B">
      <w:pPr>
        <w:ind w:left="709" w:right="-194" w:firstLine="509"/>
        <w:jc w:val="thaiDistribute"/>
        <w:rPr>
          <w:rFonts w:ascii="Angsana New" w:hAnsi="Angsana New" w:cs="Angsana New"/>
        </w:rPr>
      </w:pPr>
    </w:p>
    <w:p w:rsidR="00035D6A" w:rsidRPr="00F634CA" w:rsidRDefault="00035D6A" w:rsidP="0058746B">
      <w:pPr>
        <w:ind w:left="709" w:right="-194" w:firstLine="509"/>
        <w:jc w:val="thaiDistribute"/>
        <w:rPr>
          <w:rFonts w:ascii="Angsana New" w:hAnsi="Angsana New" w:cs="Angsana New"/>
        </w:rPr>
      </w:pPr>
    </w:p>
    <w:p w:rsidR="00035D6A" w:rsidRPr="00AA0644" w:rsidRDefault="00035D6A" w:rsidP="00035D6A">
      <w:pPr>
        <w:tabs>
          <w:tab w:val="left" w:pos="360"/>
          <w:tab w:val="left" w:pos="900"/>
          <w:tab w:val="left" w:pos="1440"/>
        </w:tabs>
        <w:ind w:left="-142" w:right="-147" w:firstLine="851"/>
        <w:outlineLvl w:val="0"/>
        <w:rPr>
          <w:sz w:val="4"/>
          <w:szCs w:val="4"/>
        </w:rPr>
      </w:pPr>
      <w:r w:rsidRPr="00AA0644">
        <w:rPr>
          <w:b/>
          <w:bCs/>
          <w:cs/>
        </w:rPr>
        <w:lastRenderedPageBreak/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</w:t>
      </w:r>
      <w:proofErr w:type="spellStart"/>
      <w:r w:rsidRPr="00AA0644">
        <w:rPr>
          <w:rFonts w:hint="cs"/>
          <w:b/>
          <w:bCs/>
          <w:cs/>
        </w:rPr>
        <w:t>เนชั่นแนล</w:t>
      </w:r>
      <w:proofErr w:type="spellEnd"/>
      <w:r w:rsidRPr="00AA0644">
        <w:rPr>
          <w:rFonts w:hint="cs"/>
          <w:b/>
          <w:bCs/>
          <w:cs/>
        </w:rPr>
        <w:t xml:space="preserve"> </w:t>
      </w:r>
      <w:proofErr w:type="spellStart"/>
      <w:r w:rsidRPr="00AA0644">
        <w:rPr>
          <w:rFonts w:hint="cs"/>
          <w:b/>
          <w:bCs/>
          <w:cs/>
        </w:rPr>
        <w:t>ดิสทริบิวชั่น</w:t>
      </w:r>
      <w:proofErr w:type="spellEnd"/>
      <w:r w:rsidRPr="00AA0644">
        <w:rPr>
          <w:rFonts w:hint="cs"/>
          <w:b/>
          <w:bCs/>
          <w:cs/>
        </w:rPr>
        <w:t xml:space="preserve"> จำกัด</w:t>
      </w:r>
    </w:p>
    <w:p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:rsidR="00035D6A" w:rsidRDefault="00035D6A" w:rsidP="00035D6A">
      <w:pPr>
        <w:ind w:left="-98" w:right="-157" w:firstLine="1091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 xml:space="preserve">ทีวีบี </w:t>
      </w:r>
      <w:proofErr w:type="spellStart"/>
      <w:r>
        <w:rPr>
          <w:rFonts w:hint="cs"/>
          <w:b/>
          <w:bCs/>
          <w:cs/>
        </w:rPr>
        <w:t>ทรี</w:t>
      </w:r>
      <w:proofErr w:type="spellEnd"/>
      <w:r>
        <w:rPr>
          <w:rFonts w:hint="cs"/>
          <w:b/>
          <w:bCs/>
          <w:cs/>
        </w:rPr>
        <w:t xml:space="preserve"> </w:t>
      </w:r>
      <w:proofErr w:type="spellStart"/>
      <w:r>
        <w:rPr>
          <w:rFonts w:hint="cs"/>
          <w:b/>
          <w:bCs/>
          <w:cs/>
        </w:rPr>
        <w:t>เน็ตเวอร์ค</w:t>
      </w:r>
      <w:proofErr w:type="spellEnd"/>
      <w:r w:rsidRPr="00C87F21">
        <w:rPr>
          <w:b/>
          <w:bCs/>
          <w:cs/>
        </w:rPr>
        <w:t xml:space="preserve"> จำกัด</w:t>
      </w:r>
    </w:p>
    <w:p w:rsidR="000F4E93" w:rsidRDefault="00035D6A" w:rsidP="00035D6A">
      <w:pPr>
        <w:tabs>
          <w:tab w:val="left" w:pos="360"/>
          <w:tab w:val="left" w:pos="1440"/>
        </w:tabs>
        <w:ind w:left="728" w:right="-208" w:firstLine="548"/>
        <w:jc w:val="thaiDistribute"/>
        <w:outlineLvl w:val="0"/>
        <w:rPr>
          <w:rFonts w:ascii="Angsana New" w:hAnsi="Angsana New"/>
          <w:sz w:val="24"/>
          <w:szCs w:val="24"/>
        </w:rPr>
      </w:pPr>
      <w:r w:rsidRPr="002B5DA0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31</w:t>
      </w:r>
      <w:r w:rsidRPr="002B5DA0">
        <w:rPr>
          <w:rFonts w:ascii="Angsana New" w:hAnsi="Angsana New" w:cs="Angsana New"/>
          <w:cs/>
        </w:rPr>
        <w:t xml:space="preserve"> พฤษภาคม </w:t>
      </w:r>
      <w:r>
        <w:rPr>
          <w:rFonts w:ascii="Angsana New" w:hAnsi="Angsana New" w:cs="Angsana New"/>
        </w:rPr>
        <w:t>2562</w:t>
      </w:r>
      <w:r w:rsidRPr="002B5DA0">
        <w:rPr>
          <w:rFonts w:ascii="Angsana New" w:hAnsi="Angsana New" w:cs="Angsana New"/>
          <w:cs/>
        </w:rPr>
        <w:t xml:space="preserve"> บริษัท บีอีซี อินเตอร์</w:t>
      </w:r>
      <w:proofErr w:type="spellStart"/>
      <w:r w:rsidRPr="002B5DA0">
        <w:rPr>
          <w:rFonts w:ascii="Angsana New" w:hAnsi="Angsana New" w:cs="Angsana New"/>
          <w:cs/>
        </w:rPr>
        <w:t>เนชั่นแนล</w:t>
      </w:r>
      <w:proofErr w:type="spellEnd"/>
      <w:r w:rsidRPr="002B5DA0">
        <w:rPr>
          <w:rFonts w:ascii="Angsana New" w:hAnsi="Angsana New" w:cs="Angsana New"/>
          <w:cs/>
        </w:rPr>
        <w:t xml:space="preserve"> </w:t>
      </w:r>
      <w:proofErr w:type="spellStart"/>
      <w:r w:rsidRPr="002B5DA0">
        <w:rPr>
          <w:rFonts w:ascii="Angsana New" w:hAnsi="Angsana New" w:cs="Angsana New"/>
          <w:cs/>
        </w:rPr>
        <w:t>ดิสทริบิวชั่น</w:t>
      </w:r>
      <w:proofErr w:type="spellEnd"/>
      <w:r w:rsidRPr="002B5DA0">
        <w:rPr>
          <w:rFonts w:ascii="Angsana New" w:hAnsi="Angsana New" w:cs="Angsana New"/>
          <w:cs/>
        </w:rPr>
        <w:t xml:space="preserve"> จำกัด ซึ่งเป็นบริษัทย่อ</w:t>
      </w:r>
      <w:r>
        <w:rPr>
          <w:rFonts w:ascii="Angsana New" w:hAnsi="Angsana New" w:cs="Angsana New"/>
          <w:cs/>
        </w:rPr>
        <w:t>ยของบริษัท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ได้ซื้อหุ้นสามัญ</w:t>
      </w:r>
      <w:r>
        <w:rPr>
          <w:rFonts w:ascii="Angsana New" w:hAnsi="Angsana New" w:cs="Angsana New" w:hint="cs"/>
          <w:cs/>
        </w:rPr>
        <w:t>ของ</w:t>
      </w:r>
      <w:r w:rsidRPr="002B5DA0">
        <w:rPr>
          <w:rFonts w:ascii="Angsana New" w:hAnsi="Angsana New" w:cs="Angsana New"/>
          <w:cs/>
        </w:rPr>
        <w:t xml:space="preserve">บริษัท ทีวีบี </w:t>
      </w:r>
      <w:proofErr w:type="spellStart"/>
      <w:r w:rsidRPr="002B5DA0">
        <w:rPr>
          <w:rFonts w:ascii="Angsana New" w:hAnsi="Angsana New" w:cs="Angsana New"/>
          <w:cs/>
        </w:rPr>
        <w:t>ทรี</w:t>
      </w:r>
      <w:proofErr w:type="spellEnd"/>
      <w:r w:rsidRPr="002B5DA0">
        <w:rPr>
          <w:rFonts w:ascii="Angsana New" w:hAnsi="Angsana New" w:cs="Angsana New"/>
          <w:cs/>
        </w:rPr>
        <w:t xml:space="preserve"> </w:t>
      </w:r>
      <w:proofErr w:type="spellStart"/>
      <w:r w:rsidRPr="002B5DA0">
        <w:rPr>
          <w:rFonts w:ascii="Angsana New" w:hAnsi="Angsana New" w:cs="Angsana New"/>
          <w:cs/>
        </w:rPr>
        <w:t>เน็ตเวอร์ค</w:t>
      </w:r>
      <w:proofErr w:type="spellEnd"/>
      <w:r w:rsidRPr="002B5DA0">
        <w:rPr>
          <w:rFonts w:ascii="Angsana New" w:hAnsi="Angsana New" w:cs="Angsana New"/>
          <w:cs/>
        </w:rPr>
        <w:t xml:space="preserve"> จำกัด จำนวน </w:t>
      </w:r>
      <w:r>
        <w:rPr>
          <w:rFonts w:ascii="Angsana New" w:hAnsi="Angsana New" w:cs="Angsana New"/>
        </w:rPr>
        <w:t>400,000</w:t>
      </w:r>
      <w:r w:rsidRPr="002B5DA0">
        <w:rPr>
          <w:rFonts w:ascii="Angsana New" w:hAnsi="Angsana New" w:cs="Angsana New"/>
          <w:cs/>
        </w:rPr>
        <w:t xml:space="preserve"> หุ้น จาก </w:t>
      </w:r>
      <w:r w:rsidRPr="002B5DA0">
        <w:rPr>
          <w:rFonts w:ascii="Angsana New" w:hAnsi="Angsana New" w:cs="Angsana New"/>
        </w:rPr>
        <w:t>TV</w:t>
      </w:r>
      <w:r>
        <w:rPr>
          <w:rFonts w:ascii="Angsana New" w:hAnsi="Angsana New" w:cs="Angsana New"/>
        </w:rPr>
        <w:t>B</w:t>
      </w:r>
      <w:r w:rsidRPr="00E81E8B">
        <w:rPr>
          <w:rFonts w:ascii="Angsana New" w:hAnsi="Angsana New" w:cs="Angsana New"/>
          <w:sz w:val="14"/>
          <w:szCs w:val="14"/>
        </w:rPr>
        <w:t xml:space="preserve"> </w:t>
      </w:r>
      <w:r w:rsidRPr="002B5DA0">
        <w:rPr>
          <w:rFonts w:ascii="Angsana New" w:hAnsi="Angsana New" w:cs="Angsana New"/>
        </w:rPr>
        <w:t xml:space="preserve">Investment LIMITED </w:t>
      </w:r>
      <w:r>
        <w:rPr>
          <w:rFonts w:ascii="Angsana New" w:hAnsi="Angsana New" w:cs="Angsana New"/>
          <w:cs/>
        </w:rPr>
        <w:t>ซึ่งเป็นผู้ถือหุ้นเดิม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</w:t>
      </w:r>
      <w:proofErr w:type="spellStart"/>
      <w:r w:rsidRPr="009665FA">
        <w:rPr>
          <w:rFonts w:ascii="Angsana New" w:hAnsi="Angsana New" w:cs="Angsana New"/>
          <w:cs/>
        </w:rPr>
        <w:t>ทรี</w:t>
      </w:r>
      <w:proofErr w:type="spellEnd"/>
      <w:r w:rsidRPr="009665FA">
        <w:rPr>
          <w:rFonts w:ascii="Angsana New" w:hAnsi="Angsana New" w:cs="Angsana New"/>
          <w:cs/>
        </w:rPr>
        <w:t xml:space="preserve">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มีผลขาดทุนสะสมสูงกว่าทุน และ</w:t>
      </w:r>
      <w:r w:rsidRPr="009665FA">
        <w:rPr>
          <w:rFonts w:ascii="Angsana New" w:hAnsi="Angsana New" w:cs="Angsana New"/>
        </w:rPr>
        <w:t xml:space="preserve"> TVB Investment LIMITED </w:t>
      </w:r>
      <w:r w:rsidRPr="009665FA">
        <w:rPr>
          <w:rFonts w:ascii="Angsana New" w:hAnsi="Angsana New" w:cs="Angsana New"/>
          <w:cs/>
          <w:lang w:val="en-GB"/>
        </w:rPr>
        <w:t xml:space="preserve">ได้ตกลงยกหนี้ค่าสิทธิและดอกเบี้ยค้างจ่ายจำนวน </w:t>
      </w:r>
      <w:r>
        <w:rPr>
          <w:rFonts w:ascii="Angsana New" w:hAnsi="Angsana New" w:cs="Angsana New"/>
          <w:lang w:val="en-GB"/>
        </w:rPr>
        <w:t>7.6</w:t>
      </w:r>
      <w:r w:rsidRPr="009665FA">
        <w:rPr>
          <w:rFonts w:ascii="Angsana New" w:hAnsi="Angsana New" w:cs="Angsana New"/>
        </w:rPr>
        <w:t xml:space="preserve">7 </w:t>
      </w:r>
      <w:r w:rsidRPr="009665FA">
        <w:rPr>
          <w:rFonts w:ascii="Angsana New" w:hAnsi="Angsana New" w:cs="Angsana New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 xml:space="preserve">บริษัท ทีวีบี </w:t>
      </w:r>
      <w:proofErr w:type="spellStart"/>
      <w:r w:rsidRPr="009665FA">
        <w:rPr>
          <w:rFonts w:ascii="Angsana New" w:hAnsi="Angsana New" w:cs="Angsana New"/>
          <w:cs/>
        </w:rPr>
        <w:t>ทรี</w:t>
      </w:r>
      <w:proofErr w:type="spellEnd"/>
      <w:r w:rsidRPr="009665FA">
        <w:rPr>
          <w:rFonts w:ascii="Angsana New" w:hAnsi="Angsana New" w:cs="Angsana New"/>
          <w:cs/>
        </w:rPr>
        <w:t xml:space="preserve">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 xml:space="preserve">การซื้อหุ้นดังกล่าวทำให้สัดส่วนการถือหุ้นเพิ่มขึ้นจากเดิมร้อยละ </w:t>
      </w:r>
      <w:r>
        <w:rPr>
          <w:rFonts w:ascii="Angsana New" w:hAnsi="Angsana New" w:cs="Angsana New"/>
          <w:lang w:val="en-GB"/>
        </w:rPr>
        <w:t>59.99</w:t>
      </w:r>
      <w:r w:rsidRPr="009665FA">
        <w:rPr>
          <w:rFonts w:ascii="Angsana New" w:hAnsi="Angsana New" w:cs="Angsana New"/>
          <w:cs/>
          <w:lang w:val="en-GB"/>
        </w:rPr>
        <w:t xml:space="preserve"> เป็นร้อยละ </w:t>
      </w:r>
      <w:r>
        <w:rPr>
          <w:rFonts w:ascii="Angsana New" w:hAnsi="Angsana New" w:cs="Angsana New"/>
          <w:lang w:val="en-GB"/>
        </w:rPr>
        <w:t>99.99</w:t>
      </w:r>
      <w:r w:rsidRPr="009665FA">
        <w:rPr>
          <w:rFonts w:ascii="Angsana New" w:hAnsi="Angsana New" w:cs="Angsana New" w:hint="cs"/>
          <w:cs/>
          <w:lang w:val="en-GB"/>
        </w:rPr>
        <w:t xml:space="preserve"> โดยที่อำนาจควบคุมในบริษัทย่อยนั้นยังคงอยู่ในงบการเงินรวม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742B6D">
        <w:rPr>
          <w:rFonts w:ascii="Angsana New" w:hAnsi="Angsana New" w:cs="Angsana New" w:hint="cs"/>
          <w:b/>
          <w:bCs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:rsidR="00873B33" w:rsidRPr="00CD157D" w:rsidRDefault="00873B33" w:rsidP="00035D6A">
      <w:pPr>
        <w:tabs>
          <w:tab w:val="left" w:pos="360"/>
          <w:tab w:val="left" w:pos="900"/>
          <w:tab w:val="left" w:pos="1440"/>
        </w:tabs>
        <w:spacing w:line="168" w:lineRule="auto"/>
        <w:ind w:right="-208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06" w:type="dxa"/>
        <w:tblInd w:w="817" w:type="dxa"/>
        <w:tblLayout w:type="fixed"/>
        <w:tblLook w:val="0000"/>
      </w:tblPr>
      <w:tblGrid>
        <w:gridCol w:w="3305"/>
        <w:gridCol w:w="2842"/>
        <w:gridCol w:w="927"/>
        <w:gridCol w:w="933"/>
        <w:gridCol w:w="928"/>
        <w:gridCol w:w="871"/>
      </w:tblGrid>
      <w:tr w:rsidR="00136A4D" w:rsidRPr="00CD157D" w:rsidTr="00A3646B">
        <w:trPr>
          <w:cantSplit/>
          <w:trHeight w:val="681"/>
        </w:trPr>
        <w:tc>
          <w:tcPr>
            <w:tcW w:w="3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9433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87073">
              <w:rPr>
                <w:rFonts w:ascii="Angsana New" w:hAnsi="Angsana New"/>
                <w:sz w:val="24"/>
                <w:szCs w:val="24"/>
              </w:rPr>
              <w:t>9</w:t>
            </w:r>
            <w:r w:rsidR="008156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287073" w:rsidRPr="00CD157D" w:rsidTr="00A3646B">
        <w:trPr>
          <w:cantSplit/>
          <w:trHeight w:val="106"/>
        </w:trPr>
        <w:tc>
          <w:tcPr>
            <w:tcW w:w="3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73" w:rsidRPr="00CD157D" w:rsidRDefault="00287073" w:rsidP="00287073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73" w:rsidRPr="00CD157D" w:rsidRDefault="00287073" w:rsidP="0028707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7073" w:rsidRPr="00CD157D" w:rsidRDefault="00287073" w:rsidP="00287073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ก.ย. </w:t>
            </w:r>
            <w:r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9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287073" w:rsidRPr="00CD157D" w:rsidRDefault="00287073" w:rsidP="00287073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31</w:t>
            </w:r>
            <w:r w:rsidRPr="00CD157D">
              <w:rPr>
                <w:rFonts w:ascii="Angsana New" w:hAnsi="Angsana New" w:hint="cs"/>
                <w:sz w:val="25"/>
                <w:szCs w:val="25"/>
                <w:cs/>
              </w:rPr>
              <w:t xml:space="preserve"> ธ.ค. </w:t>
            </w:r>
            <w:r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7073" w:rsidRPr="00CD157D" w:rsidRDefault="00287073" w:rsidP="00287073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ก.ย. </w:t>
            </w:r>
            <w:r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073" w:rsidRPr="00CD157D" w:rsidRDefault="00287073" w:rsidP="00287073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ก.ย.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28780D" w:rsidRPr="00CD157D" w:rsidTr="00A3646B">
        <w:trPr>
          <w:trHeight w:val="312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80D" w:rsidRPr="00CD157D" w:rsidRDefault="0028780D" w:rsidP="00E623B9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8780D" w:rsidRPr="00086ECC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8780D" w:rsidRPr="001971A4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780D" w:rsidRPr="00956447" w:rsidRDefault="0028780D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:rsidTr="00A3646B">
        <w:trPr>
          <w:trHeight w:val="298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เตอร์เทนเม้นต์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ดำเนินธุรกิจสถานีโทรทัศน์และวิทยุ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975F92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975F92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E80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รวมทั้งจัดหา ผลิตรายการ และขายเวลา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EA3E80" w:rsidRPr="00975F92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EA3E80" w:rsidRPr="00975F92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3E80" w:rsidRPr="00975F92" w:rsidRDefault="00EA3E80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EA3E80" w:rsidRPr="00614FCB" w:rsidRDefault="00EA3E80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E80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D9049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</w:t>
            </w:r>
            <w:r w:rsidR="00EA3E80"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EA3E80" w:rsidRPr="00975F92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EA3E80" w:rsidRPr="00975F92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3E80" w:rsidRPr="00975F92" w:rsidRDefault="00EA3E80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EA3E80" w:rsidRPr="00614FCB" w:rsidRDefault="00EA3E80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สิโรตม์ว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นิช จำกัด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975F92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975F92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614FCB" w:rsidTr="00A3646B">
        <w:trPr>
          <w:trHeight w:val="298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  <w:r w:rsidR="004E6FC1" w:rsidRPr="008A7B35">
              <w:rPr>
                <w:rFonts w:ascii="Angsana New" w:hAnsi="Angsana New" w:hint="cs"/>
                <w:sz w:val="24"/>
                <w:szCs w:val="24"/>
                <w:cs/>
              </w:rPr>
              <w:t>รวมถึงเป็น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975F92" w:rsidRDefault="00F8223A" w:rsidP="00E623B9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975F92" w:rsidRDefault="00F8223A" w:rsidP="00F8223A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975F92" w:rsidRDefault="00F8223A" w:rsidP="00E623B9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F8223A" w:rsidRPr="00614FCB" w:rsidRDefault="00F8223A" w:rsidP="00F8223A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FC1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4E6FC1" w:rsidRPr="008A7B35" w:rsidRDefault="004E6FC1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4E6FC1" w:rsidRPr="008A7B35" w:rsidRDefault="004E6FC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4E6FC1" w:rsidRPr="00975F92" w:rsidRDefault="004E6FC1" w:rsidP="00E623B9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4E6FC1" w:rsidRPr="00975F92" w:rsidRDefault="004E6FC1" w:rsidP="00F8223A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E6FC1" w:rsidRPr="00975F92" w:rsidRDefault="004E6FC1" w:rsidP="00E623B9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4E6FC1" w:rsidRPr="00614FCB" w:rsidRDefault="004E6FC1" w:rsidP="00F8223A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BA5" w:rsidRPr="00614FCB" w:rsidTr="00A3646B">
        <w:trPr>
          <w:trHeight w:val="610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นิว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เวิลด์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โปรดั๊กชั่น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975F92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B86BA5" w:rsidRPr="00975F92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975F92" w:rsidRDefault="003A60F9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6,30</w:t>
            </w:r>
            <w:r w:rsidR="007D0847" w:rsidRPr="00975F92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B86BA5" w:rsidRPr="00614FCB" w:rsidRDefault="00B86BA5" w:rsidP="000A357B">
            <w:pPr>
              <w:tabs>
                <w:tab w:val="decimal" w:pos="-130"/>
                <w:tab w:val="left" w:pos="588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35F41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C35F41" w:rsidRPr="008A7B35" w:rsidRDefault="00C35F41" w:rsidP="00E623B9">
            <w:pPr>
              <w:spacing w:line="228" w:lineRule="auto"/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บีอีซี </w:t>
            </w:r>
            <w:proofErr w:type="spellStart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บรอด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คาส</w:t>
            </w:r>
            <w:proofErr w:type="spellStart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ติ้ง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เซ็น</w:t>
            </w:r>
            <w:proofErr w:type="spellStart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เตอร์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C35F41" w:rsidRPr="008A7B35" w:rsidRDefault="00C35F4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C35F41" w:rsidRPr="00614FCB" w:rsidRDefault="00C35F41" w:rsidP="00C35F41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C35F41" w:rsidRPr="00975F92" w:rsidRDefault="00C35F41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C35F41" w:rsidRPr="00975F92" w:rsidRDefault="00C35F41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107,780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C35F41" w:rsidRPr="00614FCB" w:rsidRDefault="00C35F41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6BA5" w:rsidRPr="00614FCB" w:rsidTr="00A3646B">
        <w:trPr>
          <w:trHeight w:val="33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BA5" w:rsidRPr="008A7B35" w:rsidRDefault="00B86BA5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5.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แอสเซท  จำกัด  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BA5" w:rsidRPr="008A7B35" w:rsidRDefault="00B86BA5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ดำเนินการถือครองและให้เช่าทรัพย์สิน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975F92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86BA5" w:rsidRPr="00975F92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975F92" w:rsidRDefault="003A60F9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56,958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86BA5" w:rsidRPr="00614FCB" w:rsidRDefault="00B86BA5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EA3E80" w:rsidP="00E623B9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6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ab/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>บริษัท บีอีซี อินเตอร์</w:t>
            </w:r>
            <w:proofErr w:type="spellStart"/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>เนชั่นแนล</w:t>
            </w:r>
            <w:proofErr w:type="spellEnd"/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975F92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975F92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ดิสทริบิวชั่น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975F92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975F92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5F41" w:rsidRPr="00614FCB" w:rsidTr="00A3646B">
        <w:trPr>
          <w:trHeight w:val="286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C35F41" w:rsidRPr="008A7B35" w:rsidRDefault="00C35F41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7.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สำนักข่าว บีอีซี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C35F41" w:rsidRPr="008A7B35" w:rsidRDefault="00C35F41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C35F41" w:rsidRPr="00614FCB" w:rsidRDefault="00C35F41" w:rsidP="00C35F41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C35F41" w:rsidRPr="00975F92" w:rsidRDefault="00C35F41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C35F41" w:rsidRPr="00975F92" w:rsidRDefault="00C35F41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55,498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C35F41" w:rsidRPr="00614FCB" w:rsidRDefault="00C35F41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6BA5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006130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8.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เทเลวิชั่น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 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975F92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B86BA5" w:rsidRPr="00975F92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975F92" w:rsidRDefault="00E84A93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84,999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B86BA5" w:rsidRPr="00614FCB" w:rsidRDefault="00614FCB" w:rsidP="00EA3E80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741,990</w:t>
            </w:r>
          </w:p>
        </w:tc>
      </w:tr>
      <w:tr w:rsidR="00F8223A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975F92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975F92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35F41" w:rsidRPr="00614FCB" w:rsidTr="00A3646B">
        <w:trPr>
          <w:trHeight w:val="298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C35F41" w:rsidRPr="008A7B35" w:rsidRDefault="00C35F41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9.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 บีอีซี  ไอที  โซลูชั่น 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C35F41" w:rsidRPr="008A7B35" w:rsidRDefault="00C35F41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C35F41" w:rsidRPr="00614FCB" w:rsidRDefault="00C35F41" w:rsidP="00C35F41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C35F41" w:rsidRPr="00975F92" w:rsidRDefault="00C35F41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C35F41" w:rsidRPr="00975F92" w:rsidRDefault="00C35F41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54,143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C35F41" w:rsidRPr="00614FCB" w:rsidRDefault="00C35F41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975F92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975F92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54DC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975F92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975F92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BA5" w:rsidRPr="00614FCB" w:rsidTr="00A3646B">
        <w:trPr>
          <w:trHeight w:val="312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10.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4E6FC1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ดิจิตอลแพลทฟอร์ม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975F92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B86BA5" w:rsidRPr="00975F92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975F92" w:rsidRDefault="002831D1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18,999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B86BA5" w:rsidRPr="00614FCB" w:rsidRDefault="00B86BA5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 w:hint="cs"/>
                <w:sz w:val="24"/>
                <w:szCs w:val="24"/>
                <w:cs/>
              </w:rPr>
              <w:t>44</w:t>
            </w:r>
            <w:r w:rsidRPr="00614FCB">
              <w:rPr>
                <w:rFonts w:ascii="Angsana New" w:hAnsi="Angsana New"/>
                <w:sz w:val="24"/>
                <w:szCs w:val="24"/>
              </w:rPr>
              <w:t>,</w:t>
            </w:r>
            <w:r w:rsidRPr="00614FCB">
              <w:rPr>
                <w:rFonts w:ascii="Angsana New" w:hAnsi="Angsana New" w:hint="cs"/>
                <w:sz w:val="24"/>
                <w:szCs w:val="24"/>
                <w:cs/>
              </w:rPr>
              <w:t>998</w:t>
            </w:r>
          </w:p>
        </w:tc>
      </w:tr>
      <w:tr w:rsidR="00F8223A" w:rsidRPr="00614FCB" w:rsidTr="00A3646B">
        <w:trPr>
          <w:trHeight w:val="298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EA3E80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11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E36936" w:rsidRDefault="00F8223A" w:rsidP="00E36936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</w:t>
            </w:r>
            <w:r w:rsidR="00E36936"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ดิจิตอล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975F92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975F92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0CB6" w:rsidRPr="00614FCB" w:rsidTr="00A3646B">
        <w:trPr>
          <w:trHeight w:val="327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B50CB6" w:rsidRPr="00BB6B92" w:rsidRDefault="00B50CB6" w:rsidP="00A65465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="007029EB"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B50CB6" w:rsidRPr="008A7B35" w:rsidRDefault="00B50CB6" w:rsidP="00BD46FF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50CB6" w:rsidRPr="00975F92" w:rsidRDefault="00B50CB6" w:rsidP="00BD46FF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CB6" w:rsidRPr="00975F92" w:rsidRDefault="00B50CB6" w:rsidP="00BD46FF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</w:tcPr>
          <w:p w:rsidR="00B50CB6" w:rsidRPr="00975F92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B50CB6" w:rsidRPr="00614FCB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6B92" w:rsidRPr="00614FCB" w:rsidTr="00A3646B">
        <w:trPr>
          <w:trHeight w:val="327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BB6B92" w:rsidRPr="00E96A49" w:rsidRDefault="00BB6B92" w:rsidP="00035D6A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แนล</w:t>
            </w:r>
            <w:proofErr w:type="spellEnd"/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ดิสทริบิวชั่น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 xml:space="preserve"> จำกัด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BB6B92" w:rsidRPr="008A7B35" w:rsidRDefault="00BB6B92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B6B92" w:rsidRPr="00975F92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B6B92" w:rsidRPr="00975F92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</w:tcPr>
          <w:p w:rsidR="00BB6B92" w:rsidRPr="00975F92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BB6B92" w:rsidRPr="00614FCB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46C69" w:rsidRPr="00614FCB" w:rsidTr="00A3646B">
        <w:trPr>
          <w:trHeight w:val="327"/>
        </w:trPr>
        <w:tc>
          <w:tcPr>
            <w:tcW w:w="3308" w:type="dxa"/>
            <w:tcBorders>
              <w:left w:val="single" w:sz="4" w:space="0" w:color="auto"/>
              <w:right w:val="single" w:sz="4" w:space="0" w:color="auto"/>
            </w:tcBorders>
          </w:tcPr>
          <w:p w:rsidR="00646C69" w:rsidRPr="008A7B35" w:rsidRDefault="00646C69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ทีวีบี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ทรี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เน็ตเวอร์ค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646C69" w:rsidRPr="008A7B35" w:rsidRDefault="00646C69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46C69" w:rsidRPr="00975F92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2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46C69" w:rsidRPr="00975F92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</w:tcPr>
          <w:p w:rsidR="00646C69" w:rsidRPr="00975F92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:rsidR="00646C69" w:rsidRPr="00614FCB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95BFF" w:rsidRPr="00614FCB" w:rsidTr="00A3646B">
        <w:trPr>
          <w:trHeight w:val="327"/>
        </w:trPr>
        <w:tc>
          <w:tcPr>
            <w:tcW w:w="3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F" w:rsidRPr="008A7B35" w:rsidRDefault="00395BFF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F" w:rsidRPr="008A7B35" w:rsidRDefault="00395BFF" w:rsidP="00395BFF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95BFF" w:rsidRPr="00975F92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FF" w:rsidRPr="00975F92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395BFF" w:rsidRPr="00975F92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95BFF" w:rsidRPr="00614FCB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2477D" w:rsidRPr="00614FCB" w:rsidTr="00A3646B">
        <w:trPr>
          <w:trHeight w:val="327"/>
        </w:trPr>
        <w:tc>
          <w:tcPr>
            <w:tcW w:w="8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7D" w:rsidRPr="00975F92" w:rsidRDefault="00800A33" w:rsidP="00800A33">
            <w:pPr>
              <w:tabs>
                <w:tab w:val="decimal" w:pos="3217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รวมเงินปันผล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2477D" w:rsidRPr="00975F92" w:rsidRDefault="0072477D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384,68</w:t>
            </w:r>
            <w:r w:rsidR="007D0847" w:rsidRPr="00975F92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77D" w:rsidRPr="00614FCB" w:rsidRDefault="00614FCB" w:rsidP="0053371C">
            <w:pPr>
              <w:tabs>
                <w:tab w:val="decimal" w:pos="-130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786,988</w:t>
            </w:r>
          </w:p>
        </w:tc>
      </w:tr>
    </w:tbl>
    <w:p w:rsidR="00F634CA" w:rsidRDefault="00C35F41" w:rsidP="00035D6A">
      <w:pPr>
        <w:ind w:left="630" w:right="-222"/>
        <w:jc w:val="right"/>
        <w:rPr>
          <w:rFonts w:ascii="Angsana New" w:hAnsi="Angsana New"/>
          <w:sz w:val="24"/>
          <w:szCs w:val="24"/>
          <w:cs/>
        </w:rPr>
      </w:pPr>
      <w:r w:rsidRPr="009A0328">
        <w:rPr>
          <w:rFonts w:ascii="Angsana New" w:hAnsi="Angsana New" w:hint="cs"/>
          <w:sz w:val="24"/>
          <w:szCs w:val="24"/>
          <w:cs/>
        </w:rPr>
        <w:t>*</w:t>
      </w:r>
      <w:r w:rsidR="005339C8" w:rsidRPr="009A0328">
        <w:rPr>
          <w:rFonts w:ascii="Angsana New" w:hAnsi="Angsana New" w:hint="cs"/>
          <w:sz w:val="24"/>
          <w:szCs w:val="24"/>
          <w:cs/>
        </w:rPr>
        <w:t>ชำระบัญชีเสร็จสิ้น</w:t>
      </w:r>
    </w:p>
    <w:p w:rsidR="00035D6A" w:rsidRPr="00035D6A" w:rsidRDefault="00035D6A" w:rsidP="00035D6A">
      <w:pPr>
        <w:ind w:left="630" w:right="-278"/>
        <w:jc w:val="right"/>
        <w:rPr>
          <w:rFonts w:ascii="Angsana New" w:hAnsi="Angsana New"/>
          <w:sz w:val="24"/>
          <w:szCs w:val="24"/>
        </w:rPr>
      </w:pPr>
    </w:p>
    <w:p w:rsidR="00F634CA" w:rsidRDefault="00F634CA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:rsidR="00BF6DFA" w:rsidRDefault="00BF6DFA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:rsidR="00F004AF" w:rsidRPr="005E45E9" w:rsidRDefault="000712C0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5E45E9">
        <w:rPr>
          <w:rFonts w:ascii="Angsana New" w:hAnsi="Angsana New" w:hint="cs"/>
          <w:b/>
          <w:bCs/>
          <w:cs/>
        </w:rPr>
        <w:lastRenderedPageBreak/>
        <w:t>สินทรัพย์</w:t>
      </w:r>
      <w:r w:rsidR="00F004AF" w:rsidRPr="005E45E9">
        <w:rPr>
          <w:rFonts w:ascii="Angsana New" w:hAnsi="Angsana New" w:hint="cs"/>
          <w:b/>
          <w:bCs/>
          <w:cs/>
        </w:rPr>
        <w:t>สิทธิการใช้</w:t>
      </w:r>
    </w:p>
    <w:p w:rsidR="00F004AF" w:rsidRPr="0058746B" w:rsidRDefault="00F004AF" w:rsidP="008B0145">
      <w:pPr>
        <w:ind w:left="630" w:right="-194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1"/>
        <w:gridCol w:w="1310"/>
        <w:gridCol w:w="1310"/>
        <w:gridCol w:w="1310"/>
        <w:gridCol w:w="1310"/>
      </w:tblGrid>
      <w:tr w:rsidR="008475DC" w:rsidRPr="001D12C9" w:rsidTr="0058746B">
        <w:trPr>
          <w:trHeight w:val="381"/>
        </w:trPr>
        <w:tc>
          <w:tcPr>
            <w:tcW w:w="4601" w:type="dxa"/>
            <w:vMerge w:val="restart"/>
            <w:vAlign w:val="center"/>
          </w:tcPr>
          <w:p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620" w:type="dxa"/>
            <w:gridSpan w:val="2"/>
          </w:tcPr>
          <w:p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87073" w:rsidRPr="001D12C9" w:rsidTr="0058746B">
        <w:trPr>
          <w:trHeight w:val="183"/>
        </w:trPr>
        <w:tc>
          <w:tcPr>
            <w:tcW w:w="4601" w:type="dxa"/>
            <w:vMerge/>
            <w:tcBorders>
              <w:bottom w:val="single" w:sz="4" w:space="0" w:color="auto"/>
            </w:tcBorders>
          </w:tcPr>
          <w:p w:rsidR="00287073" w:rsidRPr="00C82017" w:rsidRDefault="00287073" w:rsidP="00287073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287073" w:rsidRPr="0058746B" w:rsidRDefault="00287073" w:rsidP="00287073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30</w:t>
            </w:r>
            <w:r w:rsidRPr="0058746B">
              <w:rPr>
                <w:rFonts w:ascii="Angsana New" w:hAnsi="Angsana New" w:cs="Angsana New"/>
                <w:cs/>
              </w:rPr>
              <w:t xml:space="preserve"> </w:t>
            </w:r>
            <w:r w:rsidRPr="0058746B">
              <w:rPr>
                <w:rFonts w:ascii="Angsana New" w:hAnsi="Angsana New" w:cs="Angsana New" w:hint="cs"/>
                <w:cs/>
              </w:rPr>
              <w:t>ก</w:t>
            </w:r>
            <w:r w:rsidRPr="0058746B">
              <w:rPr>
                <w:rFonts w:ascii="Angsana New" w:hAnsi="Angsana New" w:cs="Angsana New"/>
                <w:cs/>
              </w:rPr>
              <w:t>.</w:t>
            </w:r>
            <w:r w:rsidRPr="0058746B">
              <w:rPr>
                <w:rFonts w:ascii="Angsana New" w:hAnsi="Angsana New" w:cs="Angsana New" w:hint="cs"/>
                <w:cs/>
              </w:rPr>
              <w:t>ย</w:t>
            </w:r>
            <w:r w:rsidRPr="0058746B">
              <w:rPr>
                <w:rFonts w:ascii="Angsana New" w:hAnsi="Angsana New" w:cs="Angsana New"/>
                <w:cs/>
              </w:rPr>
              <w:t xml:space="preserve">. </w:t>
            </w:r>
            <w:r w:rsidRPr="0058746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287073" w:rsidRPr="0058746B" w:rsidRDefault="00287073" w:rsidP="00287073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31</w:t>
            </w:r>
            <w:r w:rsidRPr="0058746B">
              <w:rPr>
                <w:rFonts w:ascii="Angsana New" w:hAnsi="Angsana New" w:cs="Angsana New"/>
                <w:cs/>
              </w:rPr>
              <w:t xml:space="preserve"> </w:t>
            </w:r>
            <w:r w:rsidRPr="0058746B">
              <w:rPr>
                <w:rFonts w:ascii="Angsana New" w:hAnsi="Angsana New" w:cs="Angsana New" w:hint="cs"/>
                <w:cs/>
              </w:rPr>
              <w:t>ธ</w:t>
            </w:r>
            <w:r w:rsidRPr="0058746B">
              <w:rPr>
                <w:rFonts w:ascii="Angsana New" w:hAnsi="Angsana New" w:cs="Angsana New"/>
                <w:cs/>
              </w:rPr>
              <w:t>.</w:t>
            </w:r>
            <w:r w:rsidRPr="0058746B">
              <w:rPr>
                <w:rFonts w:ascii="Angsana New" w:hAnsi="Angsana New" w:cs="Angsana New" w:hint="cs"/>
                <w:cs/>
              </w:rPr>
              <w:t>ค</w:t>
            </w:r>
            <w:r w:rsidRPr="0058746B">
              <w:rPr>
                <w:rFonts w:ascii="Angsana New" w:hAnsi="Angsana New" w:cs="Angsana New"/>
                <w:cs/>
              </w:rPr>
              <w:t xml:space="preserve">. </w:t>
            </w:r>
            <w:r w:rsidRPr="0058746B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287073" w:rsidRPr="0058746B" w:rsidRDefault="00287073" w:rsidP="00287073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30</w:t>
            </w:r>
            <w:r w:rsidRPr="0058746B">
              <w:rPr>
                <w:rFonts w:ascii="Angsana New" w:hAnsi="Angsana New" w:cs="Angsana New"/>
                <w:cs/>
              </w:rPr>
              <w:t xml:space="preserve"> </w:t>
            </w:r>
            <w:r w:rsidRPr="0058746B">
              <w:rPr>
                <w:rFonts w:ascii="Angsana New" w:hAnsi="Angsana New" w:cs="Angsana New" w:hint="cs"/>
                <w:cs/>
              </w:rPr>
              <w:t>ก</w:t>
            </w:r>
            <w:r w:rsidRPr="0058746B">
              <w:rPr>
                <w:rFonts w:ascii="Angsana New" w:hAnsi="Angsana New" w:cs="Angsana New"/>
                <w:cs/>
              </w:rPr>
              <w:t>.</w:t>
            </w:r>
            <w:r w:rsidRPr="0058746B">
              <w:rPr>
                <w:rFonts w:ascii="Angsana New" w:hAnsi="Angsana New" w:cs="Angsana New" w:hint="cs"/>
                <w:cs/>
              </w:rPr>
              <w:t>ย</w:t>
            </w:r>
            <w:r w:rsidRPr="0058746B">
              <w:rPr>
                <w:rFonts w:ascii="Angsana New" w:hAnsi="Angsana New" w:cs="Angsana New"/>
                <w:cs/>
              </w:rPr>
              <w:t xml:space="preserve">. </w:t>
            </w:r>
            <w:r w:rsidRPr="0058746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287073" w:rsidRPr="0058746B" w:rsidRDefault="00287073" w:rsidP="00287073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31</w:t>
            </w:r>
            <w:r w:rsidRPr="0058746B">
              <w:rPr>
                <w:rFonts w:ascii="Angsana New" w:hAnsi="Angsana New" w:cs="Angsana New"/>
                <w:cs/>
              </w:rPr>
              <w:t xml:space="preserve"> </w:t>
            </w:r>
            <w:r w:rsidRPr="0058746B">
              <w:rPr>
                <w:rFonts w:ascii="Angsana New" w:hAnsi="Angsana New" w:cs="Angsana New" w:hint="cs"/>
                <w:cs/>
              </w:rPr>
              <w:t>ธ</w:t>
            </w:r>
            <w:r w:rsidRPr="0058746B">
              <w:rPr>
                <w:rFonts w:ascii="Angsana New" w:hAnsi="Angsana New" w:cs="Angsana New"/>
                <w:cs/>
              </w:rPr>
              <w:t>.</w:t>
            </w:r>
            <w:r w:rsidRPr="0058746B">
              <w:rPr>
                <w:rFonts w:ascii="Angsana New" w:hAnsi="Angsana New" w:cs="Angsana New" w:hint="cs"/>
                <w:cs/>
              </w:rPr>
              <w:t>ค</w:t>
            </w:r>
            <w:r w:rsidRPr="0058746B">
              <w:rPr>
                <w:rFonts w:ascii="Angsana New" w:hAnsi="Angsana New" w:cs="Angsana New"/>
                <w:cs/>
              </w:rPr>
              <w:t xml:space="preserve">. </w:t>
            </w:r>
            <w:r w:rsidRPr="0058746B">
              <w:rPr>
                <w:rFonts w:ascii="Angsana New" w:hAnsi="Angsana New" w:cs="Angsana New"/>
              </w:rPr>
              <w:t>2563</w:t>
            </w:r>
          </w:p>
        </w:tc>
      </w:tr>
      <w:tr w:rsidR="00FC1F6E" w:rsidRPr="001D12C9" w:rsidTr="0058746B">
        <w:trPr>
          <w:trHeight w:val="57"/>
        </w:trPr>
        <w:tc>
          <w:tcPr>
            <w:tcW w:w="4601" w:type="dxa"/>
            <w:tcBorders>
              <w:top w:val="single" w:sz="4" w:space="0" w:color="auto"/>
              <w:bottom w:val="nil"/>
            </w:tcBorders>
            <w:vAlign w:val="bottom"/>
          </w:tcPr>
          <w:p w:rsidR="00FC1F6E" w:rsidRPr="0058746B" w:rsidRDefault="007409D0" w:rsidP="000F4E93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</w:t>
            </w:r>
            <w:r w:rsidR="00C0187D" w:rsidRPr="0058746B">
              <w:rPr>
                <w:rFonts w:ascii="Angsana New" w:hAnsi="Angsana New" w:cs="Angsana New" w:hint="cs"/>
                <w:cs/>
              </w:rPr>
              <w:t xml:space="preserve"> </w:t>
            </w:r>
            <w:r w:rsidR="00FC1F6E" w:rsidRPr="0058746B">
              <w:rPr>
                <w:rFonts w:ascii="Angsana New" w:hAnsi="Angsana New" w:cs="Angsana New" w:hint="cs"/>
                <w:cs/>
              </w:rPr>
              <w:t>ยกมาต้นงวด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58746B" w:rsidRDefault="00782DB8" w:rsidP="000F4E93">
            <w:pPr>
              <w:ind w:left="-101" w:right="192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94,</w:t>
            </w:r>
            <w:r w:rsidR="00FC1F6E" w:rsidRPr="0058746B">
              <w:rPr>
                <w:rFonts w:ascii="Angsana New" w:hAnsi="Angsana New" w:cs="Angsana New"/>
              </w:rPr>
              <w:t>822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58746B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58746B" w:rsidRDefault="00FC1F6E" w:rsidP="000F4E93">
            <w:pPr>
              <w:tabs>
                <w:tab w:val="left" w:pos="855"/>
              </w:tabs>
              <w:ind w:left="-101" w:right="225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42,688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58746B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</w:tr>
      <w:tr w:rsidR="004D013F" w:rsidRPr="001D12C9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4D013F" w:rsidRPr="0058746B" w:rsidRDefault="004D013F" w:rsidP="000F4E93">
            <w:pPr>
              <w:ind w:right="116"/>
              <w:rPr>
                <w:rFonts w:ascii="Angsana New" w:hAnsi="Angsana New" w:cs="Angsana New"/>
                <w:spacing w:val="-8"/>
                <w:cs/>
              </w:rPr>
            </w:pPr>
            <w:r w:rsidRPr="0058746B">
              <w:rPr>
                <w:rFonts w:ascii="Angsana New" w:hAnsi="Angsana New" w:cs="Angsana New" w:hint="cs"/>
                <w:spacing w:val="-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4D013F" w:rsidRPr="0058746B" w:rsidRDefault="004D013F" w:rsidP="000F4E93">
            <w:pPr>
              <w:ind w:left="-101" w:right="31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4D013F" w:rsidRPr="0058746B" w:rsidRDefault="004D013F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4D013F" w:rsidRPr="0058746B" w:rsidRDefault="004D013F" w:rsidP="000F4E93">
            <w:pPr>
              <w:ind w:left="-101" w:right="31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4D013F" w:rsidRPr="0058746B" w:rsidRDefault="004D013F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</w:p>
        </w:tc>
      </w:tr>
      <w:tr w:rsidR="00FC1F6E" w:rsidRPr="001D12C9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C1F6E" w:rsidRPr="0058746B" w:rsidRDefault="00FC1F6E" w:rsidP="000F4E93">
            <w:pPr>
              <w:ind w:right="116" w:firstLine="241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 xml:space="preserve">ฉบับที่ </w:t>
            </w:r>
            <w:r w:rsidR="00287073" w:rsidRPr="0058746B">
              <w:rPr>
                <w:rFonts w:ascii="Angsana New" w:hAnsi="Angsana New" w:cs="Angsana New"/>
              </w:rPr>
              <w:t>16</w:t>
            </w:r>
            <w:r w:rsidRPr="0058746B">
              <w:rPr>
                <w:rFonts w:ascii="Angsana New" w:hAnsi="Angsana New" w:cs="Angsana New" w:hint="cs"/>
                <w:cs/>
              </w:rPr>
              <w:t xml:space="preserve"> มาถือปฏิบัติ ณ วันที่ </w:t>
            </w:r>
            <w:r w:rsidR="00287073" w:rsidRPr="0058746B">
              <w:rPr>
                <w:rFonts w:ascii="Angsana New" w:hAnsi="Angsana New" w:cs="Angsana New"/>
              </w:rPr>
              <w:t>1</w:t>
            </w:r>
            <w:r w:rsidRPr="0058746B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="00287073" w:rsidRPr="0058746B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C1F6E" w:rsidRPr="0058746B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C1F6E" w:rsidRPr="0058746B" w:rsidRDefault="00FC1F6E" w:rsidP="000F4E93">
            <w:pPr>
              <w:ind w:left="-101" w:right="20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125,529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C1F6E" w:rsidRPr="0058746B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C1F6E" w:rsidRPr="0058746B" w:rsidRDefault="00FC1F6E" w:rsidP="000F4E93">
            <w:pPr>
              <w:ind w:left="-101" w:right="189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58,299</w:t>
            </w:r>
          </w:p>
        </w:tc>
      </w:tr>
      <w:tr w:rsidR="00F32166" w:rsidRPr="001D12C9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58746B" w:rsidRDefault="00F32166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D1291A" w:rsidP="000F4E93">
            <w:pPr>
              <w:ind w:left="-101" w:right="20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79,492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189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12,233</w:t>
            </w:r>
          </w:p>
        </w:tc>
      </w:tr>
      <w:tr w:rsidR="00F32166" w:rsidRPr="001D12C9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58746B" w:rsidRDefault="00F32166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="00C35F41" w:rsidRPr="0058746B">
              <w:rPr>
                <w:rFonts w:ascii="Angsana New" w:hAnsi="Angsana New" w:cs="Angsana New"/>
              </w:rPr>
              <w:t>48,128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57,663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="00C35F41" w:rsidRPr="0058746B">
              <w:rPr>
                <w:rFonts w:ascii="Angsana New" w:hAnsi="Angsana New" w:cs="Angsana New"/>
              </w:rPr>
              <w:t>21,556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26,986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37E7E" w:rsidRPr="001D12C9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737E7E" w:rsidRPr="0058746B" w:rsidRDefault="00737E7E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ลดลงจากการลดค่าเช่า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737E7E" w:rsidRPr="0058746B" w:rsidRDefault="00737E7E" w:rsidP="00737E7E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="00C35F41" w:rsidRPr="0058746B">
              <w:rPr>
                <w:rFonts w:ascii="Angsana New" w:hAnsi="Angsana New" w:cs="Angsana New"/>
              </w:rPr>
              <w:t>7,644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737E7E" w:rsidRPr="0058746B" w:rsidRDefault="00737E7E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(1,983)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737E7E" w:rsidRPr="0058746B" w:rsidRDefault="00737E7E" w:rsidP="00696439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="00C35F41" w:rsidRPr="0058746B">
              <w:rPr>
                <w:rFonts w:ascii="Angsana New" w:hAnsi="Angsana New" w:cs="Angsana New"/>
              </w:rPr>
              <w:t>3,476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737E7E" w:rsidRPr="0058746B" w:rsidRDefault="00737E7E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(858)</w:t>
            </w:r>
          </w:p>
        </w:tc>
      </w:tr>
      <w:tr w:rsidR="00F32166" w:rsidRPr="001D12C9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58746B" w:rsidRDefault="00F32166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(247)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D1291A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(6,482</w:t>
            </w:r>
            <w:r w:rsidR="00F32166" w:rsidRPr="0058746B">
              <w:rPr>
                <w:rFonts w:ascii="Angsana New" w:hAnsi="Angsana New" w:cs="Angsana New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(247)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</w:tr>
      <w:tr w:rsidR="00F32166" w:rsidRPr="001D12C9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58746B" w:rsidRDefault="00F32166" w:rsidP="000F4E93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ลดลงจากการจำหน่ายบริษัทย่อย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(44,071)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:rsidR="00F32166" w:rsidRPr="0058746B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-</w:t>
            </w:r>
          </w:p>
        </w:tc>
      </w:tr>
      <w:tr w:rsidR="00F32166" w:rsidRPr="001D12C9" w:rsidTr="0058746B">
        <w:trPr>
          <w:trHeight w:val="57"/>
        </w:trPr>
        <w:tc>
          <w:tcPr>
            <w:tcW w:w="4601" w:type="dxa"/>
            <w:vAlign w:val="bottom"/>
          </w:tcPr>
          <w:p w:rsidR="00F32166" w:rsidRPr="0058746B" w:rsidRDefault="00F32166" w:rsidP="000F4E93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310" w:type="dxa"/>
            <w:vAlign w:val="center"/>
          </w:tcPr>
          <w:p w:rsidR="00F32166" w:rsidRPr="0058746B" w:rsidRDefault="00C35F41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38</w:t>
            </w:r>
            <w:r w:rsidR="00737E7E" w:rsidRPr="0058746B">
              <w:rPr>
                <w:rFonts w:ascii="Angsana New" w:hAnsi="Angsana New" w:cs="Angsana New"/>
              </w:rPr>
              <w:t>,</w:t>
            </w:r>
            <w:r w:rsidRPr="0058746B">
              <w:rPr>
                <w:rFonts w:ascii="Angsana New" w:hAnsi="Angsana New" w:cs="Angsana New"/>
              </w:rPr>
              <w:t>803</w:t>
            </w:r>
          </w:p>
        </w:tc>
        <w:tc>
          <w:tcPr>
            <w:tcW w:w="1310" w:type="dxa"/>
            <w:vAlign w:val="center"/>
          </w:tcPr>
          <w:p w:rsidR="00F32166" w:rsidRPr="0058746B" w:rsidRDefault="00F32166" w:rsidP="00FC4CDE">
            <w:pPr>
              <w:ind w:left="-101" w:right="226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94,822</w:t>
            </w:r>
          </w:p>
        </w:tc>
        <w:tc>
          <w:tcPr>
            <w:tcW w:w="1310" w:type="dxa"/>
            <w:vAlign w:val="center"/>
          </w:tcPr>
          <w:p w:rsidR="00F32166" w:rsidRPr="0058746B" w:rsidRDefault="00C35F41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17</w:t>
            </w:r>
            <w:r w:rsidR="00F32166" w:rsidRPr="0058746B">
              <w:rPr>
                <w:rFonts w:ascii="Angsana New" w:hAnsi="Angsana New" w:cs="Angsana New"/>
              </w:rPr>
              <w:t>,</w:t>
            </w:r>
            <w:r w:rsidRPr="0058746B">
              <w:rPr>
                <w:rFonts w:ascii="Angsana New" w:hAnsi="Angsana New" w:cs="Angsana New"/>
              </w:rPr>
              <w:t>409</w:t>
            </w:r>
          </w:p>
        </w:tc>
        <w:tc>
          <w:tcPr>
            <w:tcW w:w="1310" w:type="dxa"/>
            <w:vAlign w:val="center"/>
          </w:tcPr>
          <w:p w:rsidR="00F32166" w:rsidRPr="0058746B" w:rsidRDefault="00F32166" w:rsidP="000F4E93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42,688</w:t>
            </w:r>
          </w:p>
        </w:tc>
      </w:tr>
    </w:tbl>
    <w:p w:rsidR="00975F92" w:rsidRPr="00C35F41" w:rsidRDefault="00975F92" w:rsidP="00975F92">
      <w:pPr>
        <w:ind w:left="630" w:right="-871"/>
        <w:rPr>
          <w:rFonts w:ascii="Angsana New" w:hAnsi="Angsana New"/>
          <w:b/>
          <w:bCs/>
          <w:sz w:val="20"/>
          <w:szCs w:val="20"/>
        </w:rPr>
      </w:pPr>
    </w:p>
    <w:p w:rsidR="0061749A" w:rsidRPr="001A65D6" w:rsidRDefault="00924694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1A65D6">
        <w:rPr>
          <w:rFonts w:ascii="Angsana New" w:hAnsi="Angsana New" w:hint="cs"/>
          <w:b/>
          <w:bCs/>
          <w:cs/>
        </w:rPr>
        <w:t>สิทธิการ</w:t>
      </w:r>
      <w:r w:rsidR="0023200B" w:rsidRPr="001A65D6">
        <w:rPr>
          <w:rFonts w:ascii="Angsana New" w:hAnsi="Angsana New"/>
          <w:b/>
          <w:bCs/>
          <w:cs/>
        </w:rPr>
        <w:t>ใช้คลื่นความถี่</w:t>
      </w:r>
      <w:r w:rsidRPr="001A65D6">
        <w:rPr>
          <w:rFonts w:ascii="Angsana New" w:hAnsi="Angsana New" w:hint="cs"/>
          <w:b/>
          <w:bCs/>
          <w:cs/>
        </w:rPr>
        <w:t>รอตัดจำหน่าย</w:t>
      </w:r>
    </w:p>
    <w:p w:rsidR="004628F3" w:rsidRPr="00CD157D" w:rsidRDefault="004628F3" w:rsidP="008B0145">
      <w:pPr>
        <w:ind w:left="2152" w:right="-194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9"/>
        <w:gridCol w:w="2156"/>
        <w:gridCol w:w="2156"/>
      </w:tblGrid>
      <w:tr w:rsidR="004628F3" w:rsidRPr="00CD157D" w:rsidTr="0058746B">
        <w:tc>
          <w:tcPr>
            <w:tcW w:w="5529" w:type="dxa"/>
            <w:vMerge w:val="restart"/>
            <w:vAlign w:val="center"/>
          </w:tcPr>
          <w:p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312" w:type="dxa"/>
            <w:gridSpan w:val="2"/>
          </w:tcPr>
          <w:p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4628F3" w:rsidRPr="00CD157D" w:rsidTr="0058746B"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4628F3" w:rsidRPr="00CD157D" w:rsidRDefault="004628F3" w:rsidP="00F06D5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:rsidR="004628F3" w:rsidRPr="002E60B3" w:rsidRDefault="00A3465A" w:rsidP="00324A63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>
              <w:rPr>
                <w:rFonts w:ascii="Angsana New" w:hAnsi="Angsana New"/>
                <w:spacing w:val="-8"/>
              </w:rPr>
              <w:t xml:space="preserve">30 </w:t>
            </w:r>
            <w:r>
              <w:rPr>
                <w:rFonts w:ascii="Angsana New" w:hAnsi="Angsana New" w:hint="cs"/>
                <w:spacing w:val="-8"/>
                <w:cs/>
              </w:rPr>
              <w:t>ก</w:t>
            </w:r>
            <w:r w:rsidR="00324A63">
              <w:rPr>
                <w:rFonts w:ascii="Angsana New" w:hAnsi="Angsana New" w:hint="cs"/>
                <w:spacing w:val="-8"/>
                <w:cs/>
              </w:rPr>
              <w:t>.ย</w:t>
            </w:r>
            <w:r w:rsidR="00BC4B17">
              <w:rPr>
                <w:rFonts w:ascii="Angsana New" w:hAnsi="Angsana New" w:hint="cs"/>
                <w:spacing w:val="-8"/>
                <w:cs/>
              </w:rPr>
              <w:t>.</w:t>
            </w:r>
            <w:r w:rsidR="002E60B3" w:rsidRPr="00647EBA">
              <w:rPr>
                <w:rFonts w:ascii="Angsana New" w:hAnsi="Angsana New" w:hint="cs"/>
                <w:spacing w:val="-8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</w:rPr>
              <w:t>2564</w:t>
            </w: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:rsidR="004628F3" w:rsidRPr="00C939E7" w:rsidRDefault="00A3465A" w:rsidP="005E3BF4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31</w:t>
            </w:r>
            <w:r w:rsidR="004628F3" w:rsidRPr="00C939E7">
              <w:rPr>
                <w:rFonts w:ascii="Angsana New" w:hAnsi="Angsana New" w:hint="cs"/>
                <w:spacing w:val="-8"/>
                <w:cs/>
              </w:rPr>
              <w:t xml:space="preserve"> ธ.ค. </w:t>
            </w:r>
            <w:r>
              <w:rPr>
                <w:rFonts w:ascii="Angsana New" w:hAnsi="Angsana New"/>
                <w:spacing w:val="-8"/>
              </w:rPr>
              <w:t>25</w:t>
            </w:r>
            <w:r w:rsidR="0034178C">
              <w:rPr>
                <w:rFonts w:ascii="Angsana New" w:hAnsi="Angsana New"/>
                <w:spacing w:val="-8"/>
              </w:rPr>
              <w:t>6</w:t>
            </w:r>
            <w:r w:rsidR="004B159E">
              <w:rPr>
                <w:rFonts w:ascii="Angsana New" w:hAnsi="Angsana New" w:hint="cs"/>
                <w:spacing w:val="-8"/>
                <w:cs/>
              </w:rPr>
              <w:t>3</w:t>
            </w:r>
          </w:p>
        </w:tc>
      </w:tr>
      <w:tr w:rsidR="00656645" w:rsidRPr="00CD157D" w:rsidTr="0058746B">
        <w:tc>
          <w:tcPr>
            <w:tcW w:w="5529" w:type="dxa"/>
            <w:tcBorders>
              <w:top w:val="nil"/>
              <w:bottom w:val="nil"/>
            </w:tcBorders>
          </w:tcPr>
          <w:p w:rsidR="00656645" w:rsidRPr="002D775B" w:rsidRDefault="00656645" w:rsidP="00A712C4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:rsidR="00656645" w:rsidRPr="00490F05" w:rsidRDefault="00656645" w:rsidP="00F06D5D">
            <w:pPr>
              <w:ind w:left="-101" w:right="447"/>
              <w:jc w:val="right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 w:rsidR="00656645" w:rsidRPr="00C939E7" w:rsidRDefault="00656645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D46F2B" w:rsidRPr="00FF6653" w:rsidTr="0058746B">
        <w:tc>
          <w:tcPr>
            <w:tcW w:w="5529" w:type="dxa"/>
            <w:tcBorders>
              <w:top w:val="nil"/>
              <w:bottom w:val="nil"/>
            </w:tcBorders>
          </w:tcPr>
          <w:p w:rsidR="00D46F2B" w:rsidRPr="002D775B" w:rsidRDefault="00D46F2B" w:rsidP="00B64AD9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:rsidR="00D46F2B" w:rsidRPr="00A3465A" w:rsidRDefault="00D46F2B" w:rsidP="002816B2">
            <w:pPr>
              <w:ind w:left="-101" w:right="447"/>
              <w:jc w:val="right"/>
              <w:rPr>
                <w:rFonts w:ascii="Angsana New" w:hAnsi="Angsana New"/>
                <w:highlight w:val="yellow"/>
              </w:rPr>
            </w:pPr>
            <w:r w:rsidRPr="00C35F41">
              <w:rPr>
                <w:rFonts w:ascii="Angsana New" w:hAnsi="Angsana New"/>
              </w:rPr>
              <w:t>2,446,349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:rsidR="00D46F2B" w:rsidRPr="003A08A3" w:rsidRDefault="00D46F2B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2,446,349</w:t>
            </w:r>
          </w:p>
        </w:tc>
      </w:tr>
      <w:tr w:rsidR="004B159E" w:rsidRPr="00FF6653" w:rsidTr="0058746B">
        <w:tc>
          <w:tcPr>
            <w:tcW w:w="5529" w:type="dxa"/>
            <w:tcBorders>
              <w:top w:val="single" w:sz="4" w:space="0" w:color="auto"/>
              <w:bottom w:val="nil"/>
            </w:tcBorders>
          </w:tcPr>
          <w:p w:rsidR="004B159E" w:rsidRPr="002D775B" w:rsidRDefault="004B159E" w:rsidP="00F06D5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156" w:type="dxa"/>
            <w:tcBorders>
              <w:top w:val="single" w:sz="4" w:space="0" w:color="auto"/>
              <w:bottom w:val="nil"/>
            </w:tcBorders>
          </w:tcPr>
          <w:p w:rsidR="004B159E" w:rsidRPr="00A3465A" w:rsidRDefault="004B159E" w:rsidP="00F074AC">
            <w:pPr>
              <w:ind w:left="-101" w:right="39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nil"/>
            </w:tcBorders>
          </w:tcPr>
          <w:p w:rsidR="004B159E" w:rsidRPr="005650A3" w:rsidRDefault="004B159E" w:rsidP="004B159E">
            <w:pPr>
              <w:ind w:left="-101" w:right="39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EE3403" w:rsidRPr="00FF6653" w:rsidTr="0058746B">
        <w:tc>
          <w:tcPr>
            <w:tcW w:w="5529" w:type="dxa"/>
            <w:tcBorders>
              <w:top w:val="nil"/>
              <w:bottom w:val="nil"/>
            </w:tcBorders>
          </w:tcPr>
          <w:p w:rsidR="00EE3403" w:rsidRPr="002D775B" w:rsidRDefault="00EE3403" w:rsidP="00F06D5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 w:rsidR="008E690C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:rsidR="00EE3403" w:rsidRPr="00A3465A" w:rsidRDefault="00EE3403" w:rsidP="005717DE">
            <w:pPr>
              <w:ind w:left="-101" w:right="447"/>
              <w:jc w:val="right"/>
              <w:rPr>
                <w:rFonts w:ascii="Angsana New" w:hAnsi="Angsana New"/>
                <w:highlight w:val="yellow"/>
              </w:rPr>
            </w:pPr>
            <w:r w:rsidRPr="00C35F41">
              <w:rPr>
                <w:rFonts w:ascii="Angsana New" w:hAnsi="Angsana New"/>
              </w:rPr>
              <w:t>1,302,169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:rsidR="00EE3403" w:rsidRPr="003A08A3" w:rsidRDefault="00EE3403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1,164,521</w:t>
            </w:r>
          </w:p>
        </w:tc>
      </w:tr>
      <w:tr w:rsidR="004B159E" w:rsidRPr="005E3BF4" w:rsidTr="0058746B">
        <w:tc>
          <w:tcPr>
            <w:tcW w:w="5529" w:type="dxa"/>
            <w:tcBorders>
              <w:top w:val="nil"/>
              <w:bottom w:val="nil"/>
            </w:tcBorders>
          </w:tcPr>
          <w:p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:rsidR="004B159E" w:rsidRPr="00C35F41" w:rsidRDefault="00C35F41" w:rsidP="009402F8">
            <w:pPr>
              <w:ind w:left="-101" w:right="447"/>
              <w:jc w:val="right"/>
              <w:rPr>
                <w:rFonts w:ascii="Angsana New" w:hAnsi="Angsana New"/>
                <w:cs/>
              </w:rPr>
            </w:pPr>
            <w:r w:rsidRPr="00C35F41">
              <w:rPr>
                <w:rFonts w:ascii="Angsana New" w:hAnsi="Angsana New" w:hint="cs"/>
                <w:cs/>
              </w:rPr>
              <w:t>102</w:t>
            </w:r>
            <w:r w:rsidR="00737E7E" w:rsidRPr="00C35F41">
              <w:rPr>
                <w:rFonts w:ascii="Angsana New" w:hAnsi="Angsana New" w:hint="cs"/>
                <w:cs/>
              </w:rPr>
              <w:t>,</w:t>
            </w:r>
            <w:r w:rsidRPr="00C35F41">
              <w:rPr>
                <w:rFonts w:ascii="Angsana New" w:hAnsi="Angsana New" w:hint="cs"/>
                <w:cs/>
              </w:rPr>
              <w:t>954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137</w:t>
            </w:r>
            <w:r>
              <w:rPr>
                <w:rFonts w:ascii="Angsana New" w:hAnsi="Angsana New"/>
              </w:rPr>
              <w:t>,64</w:t>
            </w:r>
            <w:r w:rsidR="00EE3403">
              <w:rPr>
                <w:rFonts w:ascii="Angsana New" w:hAnsi="Angsana New"/>
              </w:rPr>
              <w:t>8</w:t>
            </w:r>
          </w:p>
        </w:tc>
      </w:tr>
      <w:tr w:rsidR="004B159E" w:rsidRPr="00FF6653" w:rsidTr="0058746B">
        <w:tc>
          <w:tcPr>
            <w:tcW w:w="5529" w:type="dxa"/>
            <w:tcBorders>
              <w:top w:val="nil"/>
            </w:tcBorders>
          </w:tcPr>
          <w:p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 w:rsidR="008E690C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:rsidR="004B159E" w:rsidRPr="00C35F41" w:rsidRDefault="00C35F41" w:rsidP="003A08A3">
            <w:pPr>
              <w:ind w:left="-101" w:right="447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 w:hint="cs"/>
                <w:cs/>
              </w:rPr>
              <w:t>1,405</w:t>
            </w:r>
            <w:r w:rsidR="00737E7E" w:rsidRPr="00C35F41">
              <w:rPr>
                <w:rFonts w:ascii="Angsana New" w:hAnsi="Angsana New" w:hint="cs"/>
                <w:cs/>
              </w:rPr>
              <w:t>,</w:t>
            </w:r>
            <w:r w:rsidRPr="00C35F41">
              <w:rPr>
                <w:rFonts w:ascii="Angsana New" w:hAnsi="Angsana New" w:hint="cs"/>
                <w:cs/>
              </w:rPr>
              <w:t>123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302,169</w:t>
            </w:r>
          </w:p>
        </w:tc>
      </w:tr>
      <w:tr w:rsidR="004B159E" w:rsidRPr="00CD157D" w:rsidTr="0058746B">
        <w:tc>
          <w:tcPr>
            <w:tcW w:w="5529" w:type="dxa"/>
          </w:tcPr>
          <w:p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สิทธิการใช้คลื่นความถี่รอตัดจำหน่าย </w:t>
            </w:r>
            <w:r w:rsidR="00B64AD9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2156" w:type="dxa"/>
          </w:tcPr>
          <w:p w:rsidR="004B159E" w:rsidRPr="00C35F41" w:rsidRDefault="00C35F41" w:rsidP="00446FFC">
            <w:pPr>
              <w:ind w:left="-101" w:right="447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1,041</w:t>
            </w:r>
            <w:r w:rsidR="005C455D" w:rsidRPr="00C35F4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226</w:t>
            </w:r>
          </w:p>
        </w:tc>
        <w:tc>
          <w:tcPr>
            <w:tcW w:w="2156" w:type="dxa"/>
          </w:tcPr>
          <w:p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144,180</w:t>
            </w:r>
          </w:p>
        </w:tc>
      </w:tr>
    </w:tbl>
    <w:p w:rsidR="00876DBC" w:rsidRPr="00C35F41" w:rsidRDefault="00876DBC" w:rsidP="004628F3">
      <w:pPr>
        <w:ind w:right="116"/>
        <w:jc w:val="thaiDistribute"/>
        <w:rPr>
          <w:rFonts w:ascii="Angsana New" w:hAnsi="Angsana New"/>
          <w:spacing w:val="-8"/>
          <w:sz w:val="20"/>
          <w:szCs w:val="20"/>
        </w:rPr>
      </w:pPr>
    </w:p>
    <w:p w:rsidR="003872AF" w:rsidRDefault="003872AF" w:rsidP="003872AF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:rsidR="003872AF" w:rsidRPr="00421C52" w:rsidRDefault="003872AF" w:rsidP="008B0145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855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06"/>
        <w:gridCol w:w="1312"/>
        <w:gridCol w:w="1312"/>
        <w:gridCol w:w="1312"/>
        <w:gridCol w:w="1313"/>
      </w:tblGrid>
      <w:tr w:rsidR="003872AF" w:rsidRPr="00F85C91" w:rsidTr="008B0145">
        <w:trPr>
          <w:trHeight w:val="405"/>
        </w:trPr>
        <w:tc>
          <w:tcPr>
            <w:tcW w:w="46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2AF" w:rsidRPr="002F3042" w:rsidRDefault="003872AF" w:rsidP="003872AF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rPr>
                <w:cs/>
              </w:rPr>
              <w:t>รายการ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AF" w:rsidRPr="002F3042" w:rsidRDefault="003872AF" w:rsidP="003872AF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AF" w:rsidRPr="002F3042" w:rsidRDefault="003872AF" w:rsidP="003872AF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A3465A" w:rsidRPr="00F85C91" w:rsidTr="008B0145">
        <w:trPr>
          <w:trHeight w:val="405"/>
        </w:trPr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5A" w:rsidRPr="002F3042" w:rsidRDefault="00A3465A" w:rsidP="00A3465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5A" w:rsidRPr="00410784" w:rsidRDefault="00A3465A" w:rsidP="00A34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8"/>
              </w:rPr>
              <w:t xml:space="preserve">30 </w:t>
            </w:r>
            <w:r>
              <w:rPr>
                <w:rFonts w:ascii="Angsana New" w:hAnsi="Angsana New" w:hint="cs"/>
                <w:spacing w:val="-8"/>
                <w:cs/>
              </w:rPr>
              <w:t>ก.ย.</w:t>
            </w:r>
            <w:r w:rsidRPr="00647EBA">
              <w:rPr>
                <w:rFonts w:ascii="Angsana New" w:hAnsi="Angsana New" w:hint="cs"/>
                <w:spacing w:val="-8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5A" w:rsidRPr="00C939E7" w:rsidRDefault="00A3465A" w:rsidP="00A3465A">
            <w:pPr>
              <w:ind w:left="-108" w:right="-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8"/>
              </w:rPr>
              <w:t>31</w:t>
            </w:r>
            <w:r w:rsidRPr="00C939E7">
              <w:rPr>
                <w:rFonts w:ascii="Angsana New" w:hAnsi="Angsana New" w:hint="cs"/>
                <w:spacing w:val="-8"/>
                <w:cs/>
              </w:rPr>
              <w:t xml:space="preserve"> ธ.ค. </w:t>
            </w:r>
            <w:r>
              <w:rPr>
                <w:rFonts w:ascii="Angsana New" w:hAnsi="Angsana New"/>
                <w:spacing w:val="-8"/>
              </w:rPr>
              <w:t>256</w:t>
            </w:r>
            <w:r>
              <w:rPr>
                <w:rFonts w:ascii="Angsana New" w:hAnsi="Angsana New" w:hint="cs"/>
                <w:spacing w:val="-8"/>
                <w:cs/>
              </w:rPr>
              <w:t>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5A" w:rsidRPr="00410784" w:rsidRDefault="00A3465A" w:rsidP="00A34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8"/>
              </w:rPr>
              <w:t xml:space="preserve">30 </w:t>
            </w:r>
            <w:r>
              <w:rPr>
                <w:rFonts w:ascii="Angsana New" w:hAnsi="Angsana New" w:hint="cs"/>
                <w:spacing w:val="-8"/>
                <w:cs/>
              </w:rPr>
              <w:t>ก.ย.</w:t>
            </w:r>
            <w:r w:rsidRPr="00647EBA">
              <w:rPr>
                <w:rFonts w:ascii="Angsana New" w:hAnsi="Angsana New" w:hint="cs"/>
                <w:spacing w:val="-8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</w:rPr>
              <w:t>2564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5A" w:rsidRPr="00C939E7" w:rsidRDefault="00A3465A" w:rsidP="00A3465A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8"/>
              </w:rPr>
              <w:t>31</w:t>
            </w:r>
            <w:r w:rsidRPr="00C939E7">
              <w:rPr>
                <w:rFonts w:ascii="Angsana New" w:hAnsi="Angsana New" w:hint="cs"/>
                <w:spacing w:val="-8"/>
                <w:cs/>
              </w:rPr>
              <w:t xml:space="preserve"> ธ.ค. </w:t>
            </w:r>
            <w:r>
              <w:rPr>
                <w:rFonts w:ascii="Angsana New" w:hAnsi="Angsana New"/>
                <w:spacing w:val="-8"/>
              </w:rPr>
              <w:t>256</w:t>
            </w:r>
            <w:r>
              <w:rPr>
                <w:rFonts w:ascii="Angsana New" w:hAnsi="Angsana New" w:hint="cs"/>
                <w:spacing w:val="-8"/>
                <w:cs/>
              </w:rPr>
              <w:t>3</w:t>
            </w:r>
          </w:p>
        </w:tc>
      </w:tr>
      <w:tr w:rsidR="006F57E8" w:rsidRPr="009061A1" w:rsidTr="008B0145">
        <w:trPr>
          <w:trHeight w:val="397"/>
        </w:trPr>
        <w:tc>
          <w:tcPr>
            <w:tcW w:w="4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3B3184" w:rsidRDefault="00AA0E8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3B3184">
              <w:rPr>
                <w:rFonts w:ascii="Angsana New" w:hAnsi="Angsana New"/>
              </w:rPr>
              <w:t>35,7</w:t>
            </w:r>
            <w:r w:rsidR="003B3184" w:rsidRPr="003B3184">
              <w:rPr>
                <w:rFonts w:ascii="Angsana New" w:hAnsi="Angsana New"/>
              </w:rPr>
              <w:t>04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8C55CB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42,45</w:t>
            </w:r>
            <w:r w:rsidR="00850771" w:rsidRPr="00944CCA">
              <w:rPr>
                <w:rFonts w:ascii="Angsana New" w:hAnsi="Angsana New"/>
              </w:rPr>
              <w:t>8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3B3184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3B3184">
              <w:rPr>
                <w:rFonts w:ascii="Angsana New" w:hAnsi="Angsana New"/>
              </w:rPr>
              <w:t>14,998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 w:hint="cs"/>
                <w:cs/>
              </w:rPr>
              <w:t>11</w:t>
            </w:r>
            <w:r w:rsidRPr="00944CCA">
              <w:rPr>
                <w:rFonts w:ascii="Angsana New" w:hAnsi="Angsana New"/>
              </w:rPr>
              <w:t>,979</w:t>
            </w:r>
          </w:p>
        </w:tc>
      </w:tr>
      <w:tr w:rsidR="006F57E8" w:rsidRPr="009061A1" w:rsidTr="008B0145">
        <w:trPr>
          <w:trHeight w:val="397"/>
        </w:trPr>
        <w:tc>
          <w:tcPr>
            <w:tcW w:w="4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 </w:t>
            </w:r>
            <w:r w:rsidR="00A3465A">
              <w:t>1</w:t>
            </w:r>
            <w:r w:rsidRPr="002F3042">
              <w:rPr>
                <w:rFonts w:hint="cs"/>
                <w:cs/>
              </w:rPr>
              <w:t xml:space="preserve"> ปี)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3B3184" w:rsidRDefault="003B3184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3B3184">
              <w:rPr>
                <w:rFonts w:ascii="Angsana New" w:hAnsi="Angsana New"/>
              </w:rPr>
              <w:t>321</w:t>
            </w:r>
            <w:r w:rsidR="00AA0E88" w:rsidRPr="003B3184">
              <w:rPr>
                <w:rFonts w:ascii="Angsana New" w:hAnsi="Angsana New"/>
              </w:rPr>
              <w:t>,</w:t>
            </w:r>
            <w:r w:rsidRPr="003B3184">
              <w:rPr>
                <w:rFonts w:ascii="Angsana New" w:hAnsi="Angsana New"/>
              </w:rPr>
              <w:t>744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8C55CB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410,16</w:t>
            </w:r>
            <w:r w:rsidR="00850771" w:rsidRPr="00944CCA">
              <w:rPr>
                <w:rFonts w:ascii="Angsana New" w:hAnsi="Angsana New"/>
              </w:rPr>
              <w:t>3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3B3184" w:rsidRDefault="00A93DC9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3B3184">
              <w:rPr>
                <w:rFonts w:ascii="Angsana New" w:hAnsi="Angsana New"/>
              </w:rPr>
              <w:t>29</w:t>
            </w:r>
            <w:r w:rsidR="006F57E8" w:rsidRPr="003B3184">
              <w:rPr>
                <w:rFonts w:ascii="Angsana New" w:hAnsi="Angsana New"/>
              </w:rPr>
              <w:t>,</w:t>
            </w:r>
            <w:r w:rsidRPr="003B3184">
              <w:rPr>
                <w:rFonts w:ascii="Angsana New" w:hAnsi="Angsana New"/>
              </w:rPr>
              <w:t>224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95,893</w:t>
            </w:r>
          </w:p>
        </w:tc>
      </w:tr>
      <w:tr w:rsidR="006F57E8" w:rsidRPr="009061A1" w:rsidTr="008B0145">
        <w:trPr>
          <w:trHeight w:val="397"/>
        </w:trPr>
        <w:tc>
          <w:tcPr>
            <w:tcW w:w="4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3B3184" w:rsidRDefault="003B3184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3B3184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944CCA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E8" w:rsidRPr="003B3184" w:rsidRDefault="00A93DC9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3B3184">
              <w:rPr>
                <w:rFonts w:ascii="Angsana New" w:hAnsi="Angsana New"/>
              </w:rPr>
              <w:t>4,</w:t>
            </w:r>
            <w:r w:rsidR="003B3184" w:rsidRPr="003B3184">
              <w:rPr>
                <w:rFonts w:ascii="Angsana New" w:hAnsi="Angsana New"/>
              </w:rPr>
              <w:t>250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4,250</w:t>
            </w:r>
          </w:p>
        </w:tc>
      </w:tr>
      <w:tr w:rsidR="006F57E8" w:rsidRPr="009061A1" w:rsidTr="008B0145">
        <w:trPr>
          <w:trHeight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3B3184" w:rsidRDefault="003B3184" w:rsidP="00AA0E88">
            <w:pPr>
              <w:ind w:right="138"/>
              <w:jc w:val="right"/>
              <w:rPr>
                <w:rFonts w:ascii="Angsana New" w:hAnsi="Angsana New"/>
              </w:rPr>
            </w:pPr>
            <w:r w:rsidRPr="003B3184">
              <w:rPr>
                <w:rFonts w:ascii="Angsana New" w:hAnsi="Angsana New"/>
              </w:rPr>
              <w:t>357</w:t>
            </w:r>
            <w:r w:rsidR="00AA0E88" w:rsidRPr="003B3184">
              <w:rPr>
                <w:rFonts w:ascii="Angsana New" w:hAnsi="Angsana New"/>
              </w:rPr>
              <w:t>,4</w:t>
            </w:r>
            <w:r w:rsidRPr="003B3184">
              <w:rPr>
                <w:rFonts w:ascii="Angsana New" w:hAnsi="Angsana New"/>
              </w:rPr>
              <w:t>98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955046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452,67</w:t>
            </w:r>
            <w:r w:rsidR="000845B6" w:rsidRPr="00944CCA">
              <w:rPr>
                <w:rFonts w:ascii="Angsana New" w:hAnsi="Angsana New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3B3184" w:rsidRDefault="00A93DC9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3B3184">
              <w:rPr>
                <w:rFonts w:ascii="Angsana New" w:hAnsi="Angsana New"/>
              </w:rPr>
              <w:t>48</w:t>
            </w:r>
            <w:r w:rsidR="00DA36B4" w:rsidRPr="003B3184">
              <w:rPr>
                <w:rFonts w:ascii="Angsana New" w:hAnsi="Angsana New"/>
              </w:rPr>
              <w:t>,</w:t>
            </w:r>
            <w:r w:rsidR="003B3184" w:rsidRPr="003B3184">
              <w:rPr>
                <w:rFonts w:ascii="Angsana New" w:hAnsi="Angsana New"/>
              </w:rPr>
              <w:t>472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 w:hint="cs"/>
                <w:cs/>
              </w:rPr>
              <w:t>112</w:t>
            </w:r>
            <w:r w:rsidRPr="00944CCA">
              <w:rPr>
                <w:rFonts w:ascii="Angsana New" w:hAnsi="Angsana New"/>
              </w:rPr>
              <w:t>,122</w:t>
            </w:r>
          </w:p>
        </w:tc>
      </w:tr>
    </w:tbl>
    <w:p w:rsidR="001108F7" w:rsidRDefault="001108F7" w:rsidP="001108F7">
      <w:pPr>
        <w:ind w:left="630" w:right="-871"/>
        <w:rPr>
          <w:rFonts w:ascii="Angsana New" w:hAnsi="Angsana New"/>
          <w:b/>
          <w:bCs/>
        </w:rPr>
      </w:pPr>
    </w:p>
    <w:p w:rsidR="004F53FA" w:rsidRPr="00D55147" w:rsidRDefault="004F53FA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D55147">
        <w:rPr>
          <w:rFonts w:ascii="Angsana New" w:hAnsi="Angsana New" w:hint="cs"/>
          <w:b/>
          <w:bCs/>
          <w:cs/>
        </w:rPr>
        <w:lastRenderedPageBreak/>
        <w:t>เจ้าหนี้การค้าและเจ้าหนี้</w:t>
      </w:r>
      <w:r w:rsidR="000F30D4">
        <w:rPr>
          <w:rFonts w:ascii="Angsana New" w:hAnsi="Angsana New" w:hint="cs"/>
          <w:b/>
          <w:bCs/>
          <w:cs/>
        </w:rPr>
        <w:t>หมุนเวียน</w:t>
      </w:r>
      <w:r w:rsidRPr="00D55147">
        <w:rPr>
          <w:rFonts w:ascii="Angsana New" w:hAnsi="Angsana New" w:hint="cs"/>
          <w:b/>
          <w:bCs/>
          <w:cs/>
        </w:rPr>
        <w:t>อื่น</w:t>
      </w:r>
    </w:p>
    <w:p w:rsidR="004F53FA" w:rsidRPr="00CD157D" w:rsidRDefault="004F53FA" w:rsidP="008B0145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34"/>
        <w:gridCol w:w="1451"/>
        <w:gridCol w:w="1452"/>
        <w:gridCol w:w="1452"/>
        <w:gridCol w:w="1452"/>
      </w:tblGrid>
      <w:tr w:rsidR="004F53FA" w:rsidRPr="00CD157D" w:rsidTr="0058746B">
        <w:tc>
          <w:tcPr>
            <w:tcW w:w="4034" w:type="dxa"/>
            <w:vMerge w:val="restart"/>
            <w:vAlign w:val="center"/>
          </w:tcPr>
          <w:p w:rsidR="004F53FA" w:rsidRPr="00C25895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 xml:space="preserve">รายการ </w:t>
            </w:r>
          </w:p>
        </w:tc>
        <w:tc>
          <w:tcPr>
            <w:tcW w:w="2903" w:type="dxa"/>
            <w:gridSpan w:val="2"/>
          </w:tcPr>
          <w:p w:rsidR="004F53FA" w:rsidRPr="00C25895" w:rsidRDefault="004F53FA" w:rsidP="007504FD">
            <w:pPr>
              <w:ind w:left="-94" w:right="-109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</w:tcPr>
          <w:p w:rsidR="004F53FA" w:rsidRPr="00CD157D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3465A" w:rsidRPr="00CD157D" w:rsidTr="0058746B">
        <w:tc>
          <w:tcPr>
            <w:tcW w:w="4034" w:type="dxa"/>
            <w:vMerge/>
            <w:tcBorders>
              <w:bottom w:val="single" w:sz="4" w:space="0" w:color="auto"/>
            </w:tcBorders>
          </w:tcPr>
          <w:p w:rsidR="00A3465A" w:rsidRPr="00C25895" w:rsidRDefault="00A3465A" w:rsidP="00A3465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A3465A" w:rsidRPr="00410784" w:rsidRDefault="00A3465A" w:rsidP="00A34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8"/>
              </w:rPr>
              <w:t xml:space="preserve">30 </w:t>
            </w:r>
            <w:r>
              <w:rPr>
                <w:rFonts w:ascii="Angsana New" w:hAnsi="Angsana New" w:hint="cs"/>
                <w:spacing w:val="-8"/>
                <w:cs/>
              </w:rPr>
              <w:t>ก.ย.</w:t>
            </w:r>
            <w:r w:rsidRPr="00647EBA">
              <w:rPr>
                <w:rFonts w:ascii="Angsana New" w:hAnsi="Angsana New" w:hint="cs"/>
                <w:spacing w:val="-8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</w:rPr>
              <w:t>2564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A3465A" w:rsidRPr="00C939E7" w:rsidRDefault="00A3465A" w:rsidP="00A3465A">
            <w:pPr>
              <w:ind w:left="-108" w:right="-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8"/>
              </w:rPr>
              <w:t>31</w:t>
            </w:r>
            <w:r w:rsidRPr="00C939E7">
              <w:rPr>
                <w:rFonts w:ascii="Angsana New" w:hAnsi="Angsana New" w:hint="cs"/>
                <w:spacing w:val="-8"/>
                <w:cs/>
              </w:rPr>
              <w:t xml:space="preserve"> ธ.ค. </w:t>
            </w:r>
            <w:r>
              <w:rPr>
                <w:rFonts w:ascii="Angsana New" w:hAnsi="Angsana New"/>
                <w:spacing w:val="-8"/>
              </w:rPr>
              <w:t>256</w:t>
            </w:r>
            <w:r>
              <w:rPr>
                <w:rFonts w:ascii="Angsana New" w:hAnsi="Angsana New" w:hint="cs"/>
                <w:spacing w:val="-8"/>
                <w:cs/>
              </w:rPr>
              <w:t>3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A3465A" w:rsidRPr="00410784" w:rsidRDefault="00A3465A" w:rsidP="00A34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8"/>
              </w:rPr>
              <w:t xml:space="preserve">30 </w:t>
            </w:r>
            <w:r>
              <w:rPr>
                <w:rFonts w:ascii="Angsana New" w:hAnsi="Angsana New" w:hint="cs"/>
                <w:spacing w:val="-8"/>
                <w:cs/>
              </w:rPr>
              <w:t>ก.ย.</w:t>
            </w:r>
            <w:r w:rsidRPr="00647EBA">
              <w:rPr>
                <w:rFonts w:ascii="Angsana New" w:hAnsi="Angsana New" w:hint="cs"/>
                <w:spacing w:val="-8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</w:rPr>
              <w:t>2564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A3465A" w:rsidRPr="00C939E7" w:rsidRDefault="00A3465A" w:rsidP="00A3465A">
            <w:pPr>
              <w:ind w:left="-108" w:right="-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8"/>
              </w:rPr>
              <w:t>31</w:t>
            </w:r>
            <w:r w:rsidRPr="00C939E7">
              <w:rPr>
                <w:rFonts w:ascii="Angsana New" w:hAnsi="Angsana New" w:hint="cs"/>
                <w:spacing w:val="-8"/>
                <w:cs/>
              </w:rPr>
              <w:t xml:space="preserve"> ธ.ค. </w:t>
            </w:r>
            <w:r>
              <w:rPr>
                <w:rFonts w:ascii="Angsana New" w:hAnsi="Angsana New"/>
                <w:spacing w:val="-8"/>
              </w:rPr>
              <w:t>256</w:t>
            </w:r>
            <w:r>
              <w:rPr>
                <w:rFonts w:ascii="Angsana New" w:hAnsi="Angsana New" w:hint="cs"/>
                <w:spacing w:val="-8"/>
                <w:cs/>
              </w:rPr>
              <w:t>3</w:t>
            </w:r>
          </w:p>
        </w:tc>
      </w:tr>
      <w:tr w:rsidR="00E05DA1" w:rsidRPr="008C6F88" w:rsidTr="0058746B">
        <w:tc>
          <w:tcPr>
            <w:tcW w:w="4034" w:type="dxa"/>
            <w:tcBorders>
              <w:bottom w:val="nil"/>
            </w:tcBorders>
          </w:tcPr>
          <w:p w:rsidR="00E05DA1" w:rsidRPr="008C6F88" w:rsidRDefault="00E05DA1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เจ้าหนี้การค้า</w:t>
            </w:r>
          </w:p>
        </w:tc>
        <w:tc>
          <w:tcPr>
            <w:tcW w:w="1451" w:type="dxa"/>
            <w:tcBorders>
              <w:bottom w:val="nil"/>
            </w:tcBorders>
          </w:tcPr>
          <w:p w:rsidR="00E05DA1" w:rsidRPr="00C35F41" w:rsidRDefault="00C35F41" w:rsidP="00681BD3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270</w:t>
            </w:r>
            <w:r w:rsidR="004545C1" w:rsidRPr="00C35F41">
              <w:rPr>
                <w:rFonts w:ascii="Angsana New" w:hAnsi="Angsana New"/>
              </w:rPr>
              <w:t>,</w:t>
            </w:r>
            <w:r w:rsidRPr="00C35F41">
              <w:rPr>
                <w:rFonts w:ascii="Angsana New" w:hAnsi="Angsana New"/>
              </w:rPr>
              <w:t>303</w:t>
            </w:r>
          </w:p>
        </w:tc>
        <w:tc>
          <w:tcPr>
            <w:tcW w:w="1452" w:type="dxa"/>
            <w:tcBorders>
              <w:bottom w:val="nil"/>
            </w:tcBorders>
          </w:tcPr>
          <w:p w:rsidR="00E05DA1" w:rsidRPr="00C35F41" w:rsidRDefault="00CE3BF4" w:rsidP="004A31C5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316,05</w:t>
            </w:r>
            <w:r w:rsidR="008B6AFD" w:rsidRPr="00C35F41">
              <w:rPr>
                <w:rFonts w:ascii="Angsana New" w:hAnsi="Angsana New"/>
              </w:rPr>
              <w:t>0</w:t>
            </w:r>
          </w:p>
        </w:tc>
        <w:tc>
          <w:tcPr>
            <w:tcW w:w="1452" w:type="dxa"/>
            <w:tcBorders>
              <w:bottom w:val="nil"/>
            </w:tcBorders>
          </w:tcPr>
          <w:p w:rsidR="00E05DA1" w:rsidRPr="00C35F41" w:rsidRDefault="00C35F41" w:rsidP="00214930">
            <w:pPr>
              <w:ind w:right="107"/>
              <w:jc w:val="right"/>
              <w:rPr>
                <w:rFonts w:ascii="Angsana New" w:hAnsi="Angsana New"/>
                <w:cs/>
              </w:rPr>
            </w:pPr>
            <w:r w:rsidRPr="00C35F41">
              <w:rPr>
                <w:rFonts w:ascii="Angsana New" w:hAnsi="Angsana New" w:hint="cs"/>
                <w:cs/>
              </w:rPr>
              <w:t>18</w:t>
            </w:r>
            <w:r w:rsidR="00472686" w:rsidRPr="00C35F41">
              <w:rPr>
                <w:rFonts w:ascii="Angsana New" w:hAnsi="Angsana New" w:hint="cs"/>
                <w:cs/>
              </w:rPr>
              <w:t>,</w:t>
            </w:r>
            <w:r w:rsidRPr="00C35F41">
              <w:rPr>
                <w:rFonts w:ascii="Angsana New" w:hAnsi="Angsana New" w:hint="cs"/>
                <w:cs/>
              </w:rPr>
              <w:t>800</w:t>
            </w:r>
          </w:p>
        </w:tc>
        <w:tc>
          <w:tcPr>
            <w:tcW w:w="1452" w:type="dxa"/>
            <w:tcBorders>
              <w:bottom w:val="nil"/>
            </w:tcBorders>
          </w:tcPr>
          <w:p w:rsidR="00E05DA1" w:rsidRPr="00072DAB" w:rsidRDefault="00CE3BF4" w:rsidP="00E05DA1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27,310</w:t>
            </w:r>
          </w:p>
        </w:tc>
      </w:tr>
      <w:tr w:rsidR="0042306C" w:rsidRPr="008C6F88" w:rsidTr="0058746B">
        <w:tc>
          <w:tcPr>
            <w:tcW w:w="4034" w:type="dxa"/>
            <w:tcBorders>
              <w:top w:val="nil"/>
              <w:bottom w:val="nil"/>
            </w:tcBorders>
          </w:tcPr>
          <w:p w:rsidR="0042306C" w:rsidRPr="008C6F88" w:rsidRDefault="0042306C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:rsidR="0042306C" w:rsidRPr="00C35F41" w:rsidRDefault="0042306C" w:rsidP="00681BD3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42306C" w:rsidRPr="00C35F41" w:rsidRDefault="0042306C" w:rsidP="004A31C5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42306C" w:rsidRPr="00C35F41" w:rsidRDefault="0042306C" w:rsidP="00214930">
            <w:pPr>
              <w:ind w:right="107"/>
              <w:jc w:val="right"/>
              <w:rPr>
                <w:rFonts w:ascii="Angsana New" w:hAnsi="Angsana New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42306C" w:rsidRPr="00072DAB" w:rsidRDefault="0042306C" w:rsidP="00E05DA1">
            <w:pPr>
              <w:ind w:right="138"/>
              <w:jc w:val="right"/>
              <w:rPr>
                <w:rFonts w:ascii="Angsana New" w:hAnsi="Angsana New"/>
                <w:cs/>
              </w:rPr>
            </w:pPr>
          </w:p>
        </w:tc>
      </w:tr>
      <w:tr w:rsidR="003676B5" w:rsidRPr="00CD157D" w:rsidTr="0058746B">
        <w:tc>
          <w:tcPr>
            <w:tcW w:w="4034" w:type="dxa"/>
            <w:tcBorders>
              <w:top w:val="nil"/>
              <w:bottom w:val="nil"/>
            </w:tcBorders>
          </w:tcPr>
          <w:p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:rsidR="003676B5" w:rsidRPr="00C35F41" w:rsidRDefault="00C35F41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26</w:t>
            </w:r>
            <w:r w:rsidR="00AA0E88" w:rsidRPr="00C35F41">
              <w:rPr>
                <w:rFonts w:ascii="Angsana New" w:hAnsi="Angsana New"/>
              </w:rPr>
              <w:t>,</w:t>
            </w:r>
            <w:r w:rsidRPr="00C35F41">
              <w:rPr>
                <w:rFonts w:ascii="Angsana New" w:hAnsi="Angsana New"/>
              </w:rPr>
              <w:t>465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3676B5" w:rsidRPr="00C35F41" w:rsidRDefault="00CE3BF4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32,60</w:t>
            </w:r>
            <w:r w:rsidR="008B6AFD" w:rsidRPr="00C35F41">
              <w:rPr>
                <w:rFonts w:ascii="Angsana New" w:hAnsi="Angsana New"/>
              </w:rPr>
              <w:t>9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3676B5" w:rsidRPr="00C35F41" w:rsidRDefault="00C35F41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 w:hint="cs"/>
                <w:cs/>
              </w:rPr>
              <w:t>7</w:t>
            </w:r>
            <w:r w:rsidR="00472686" w:rsidRPr="00C35F41">
              <w:rPr>
                <w:rFonts w:ascii="Angsana New" w:hAnsi="Angsana New" w:hint="cs"/>
                <w:cs/>
              </w:rPr>
              <w:t>,</w:t>
            </w:r>
            <w:r w:rsidRPr="00C35F41">
              <w:rPr>
                <w:rFonts w:ascii="Angsana New" w:hAnsi="Angsana New" w:hint="cs"/>
                <w:cs/>
              </w:rPr>
              <w:t>930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3676B5" w:rsidRPr="00072DAB" w:rsidRDefault="00CE3BF4" w:rsidP="003676B5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8,157</w:t>
            </w:r>
          </w:p>
        </w:tc>
      </w:tr>
      <w:tr w:rsidR="003676B5" w:rsidRPr="00CD157D" w:rsidTr="0058746B">
        <w:tc>
          <w:tcPr>
            <w:tcW w:w="4034" w:type="dxa"/>
            <w:tcBorders>
              <w:top w:val="nil"/>
              <w:bottom w:val="nil"/>
            </w:tcBorders>
          </w:tcPr>
          <w:p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:rsidR="003676B5" w:rsidRPr="00C35F41" w:rsidRDefault="00C35F41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147</w:t>
            </w:r>
            <w:r w:rsidR="00AA0E88" w:rsidRPr="00C35F41">
              <w:rPr>
                <w:rFonts w:ascii="Angsana New" w:hAnsi="Angsana New"/>
              </w:rPr>
              <w:t>,</w:t>
            </w:r>
            <w:r w:rsidRPr="00C35F41">
              <w:rPr>
                <w:rFonts w:ascii="Angsana New" w:hAnsi="Angsana New"/>
              </w:rPr>
              <w:t>087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3676B5" w:rsidRPr="00C35F41" w:rsidRDefault="00CE3BF4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95,243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3676B5" w:rsidRPr="00C35F41" w:rsidRDefault="00C35F41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 w:hint="cs"/>
                <w:cs/>
              </w:rPr>
              <w:t>583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3676B5" w:rsidRPr="00072DAB" w:rsidRDefault="00CE3BF4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1,908</w:t>
            </w:r>
          </w:p>
        </w:tc>
      </w:tr>
      <w:tr w:rsidR="0042306C" w:rsidRPr="00CD157D" w:rsidTr="0058746B">
        <w:tc>
          <w:tcPr>
            <w:tcW w:w="4034" w:type="dxa"/>
            <w:tcBorders>
              <w:top w:val="nil"/>
              <w:bottom w:val="nil"/>
            </w:tcBorders>
          </w:tcPr>
          <w:p w:rsidR="0042306C" w:rsidRPr="008C6F88" w:rsidRDefault="00C96C81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="0042306C" w:rsidRPr="008C6F88">
              <w:rPr>
                <w:rFonts w:ascii="Angsana New" w:hAnsi="Angsana New" w:hint="cs"/>
                <w:cs/>
              </w:rPr>
              <w:t>อื่น</w:t>
            </w:r>
            <w:r w:rsidR="0042306C"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306C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451" w:type="dxa"/>
            <w:tcBorders>
              <w:top w:val="nil"/>
              <w:bottom w:val="single" w:sz="4" w:space="0" w:color="auto"/>
            </w:tcBorders>
          </w:tcPr>
          <w:p w:rsidR="0042306C" w:rsidRPr="00C35F41" w:rsidRDefault="00C35F41" w:rsidP="0042306C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31</w:t>
            </w:r>
            <w:r w:rsidR="00AA0E88" w:rsidRPr="00C35F41">
              <w:rPr>
                <w:rFonts w:ascii="Angsana New" w:hAnsi="Angsana New"/>
              </w:rPr>
              <w:t>,</w:t>
            </w:r>
            <w:r w:rsidRPr="00C35F41">
              <w:rPr>
                <w:rFonts w:ascii="Angsana New" w:hAnsi="Angsana New"/>
              </w:rPr>
              <w:t>604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:rsidR="0042306C" w:rsidRPr="00C35F41" w:rsidRDefault="00CE3BF4" w:rsidP="004A3814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30,119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:rsidR="0042306C" w:rsidRPr="00C35F41" w:rsidRDefault="00C35F41" w:rsidP="0042306C">
            <w:pPr>
              <w:ind w:right="107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6</w:t>
            </w:r>
            <w:r w:rsidR="00472686" w:rsidRPr="00C35F41">
              <w:rPr>
                <w:rFonts w:ascii="Angsana New" w:hAnsi="Angsana New"/>
              </w:rPr>
              <w:t>,</w:t>
            </w:r>
            <w:r w:rsidRPr="00C35F41">
              <w:rPr>
                <w:rFonts w:ascii="Angsana New" w:hAnsi="Angsana New"/>
              </w:rPr>
              <w:t>486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:rsidR="0042306C" w:rsidRPr="00072DAB" w:rsidRDefault="00CE3BF4" w:rsidP="0042306C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7,524</w:t>
            </w:r>
          </w:p>
        </w:tc>
      </w:tr>
      <w:tr w:rsidR="0042306C" w:rsidRPr="00CD157D" w:rsidTr="0058746B">
        <w:tc>
          <w:tcPr>
            <w:tcW w:w="4034" w:type="dxa"/>
            <w:tcBorders>
              <w:top w:val="nil"/>
            </w:tcBorders>
          </w:tcPr>
          <w:p w:rsidR="0042306C" w:rsidRPr="008C6F88" w:rsidRDefault="0042306C" w:rsidP="0042306C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:rsidR="0042306C" w:rsidRPr="00C35F41" w:rsidRDefault="00C35F41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205</w:t>
            </w:r>
            <w:r w:rsidR="00AA0E88" w:rsidRPr="00C35F41">
              <w:rPr>
                <w:rFonts w:ascii="Angsana New" w:hAnsi="Angsana New"/>
              </w:rPr>
              <w:t>,</w:t>
            </w:r>
            <w:r w:rsidRPr="00C35F41">
              <w:rPr>
                <w:rFonts w:ascii="Angsana New" w:hAnsi="Angsana New"/>
              </w:rPr>
              <w:t>156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42306C" w:rsidRPr="00C35F41" w:rsidRDefault="00CE3BF4" w:rsidP="00001810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157,97</w:t>
            </w:r>
            <w:r w:rsidR="008B6AFD" w:rsidRPr="00C35F41">
              <w:rPr>
                <w:rFonts w:ascii="Angsana New" w:hAnsi="Angsana New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42306C" w:rsidRPr="00C35F41" w:rsidRDefault="00C35F41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14</w:t>
            </w:r>
            <w:r w:rsidR="00472686" w:rsidRPr="00C35F41">
              <w:rPr>
                <w:rFonts w:ascii="Angsana New" w:hAnsi="Angsana New"/>
              </w:rPr>
              <w:t>,</w:t>
            </w:r>
            <w:r w:rsidRPr="00C35F41">
              <w:rPr>
                <w:rFonts w:ascii="Angsana New" w:hAnsi="Angsana New"/>
              </w:rPr>
              <w:t>999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42306C" w:rsidRPr="00072DAB" w:rsidRDefault="00CE3BF4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17,589</w:t>
            </w:r>
          </w:p>
        </w:tc>
      </w:tr>
      <w:tr w:rsidR="0042306C" w:rsidRPr="00CD157D" w:rsidTr="0058746B">
        <w:tc>
          <w:tcPr>
            <w:tcW w:w="4034" w:type="dxa"/>
            <w:vAlign w:val="bottom"/>
          </w:tcPr>
          <w:p w:rsidR="0042306C" w:rsidRPr="008C6F88" w:rsidRDefault="0042306C" w:rsidP="009D0D83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51" w:type="dxa"/>
            <w:vAlign w:val="center"/>
          </w:tcPr>
          <w:p w:rsidR="0042306C" w:rsidRPr="00C35F41" w:rsidRDefault="00C35F41" w:rsidP="00EA6F29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475</w:t>
            </w:r>
            <w:r w:rsidR="00AA0E88" w:rsidRPr="00C35F41">
              <w:rPr>
                <w:rFonts w:ascii="Angsana New" w:hAnsi="Angsana New"/>
              </w:rPr>
              <w:t>,</w:t>
            </w:r>
            <w:r w:rsidRPr="00C35F41">
              <w:rPr>
                <w:rFonts w:ascii="Angsana New" w:hAnsi="Angsana New"/>
              </w:rPr>
              <w:t>459</w:t>
            </w:r>
          </w:p>
        </w:tc>
        <w:tc>
          <w:tcPr>
            <w:tcW w:w="1452" w:type="dxa"/>
            <w:vAlign w:val="center"/>
          </w:tcPr>
          <w:p w:rsidR="0042306C" w:rsidRPr="00C35F41" w:rsidRDefault="00CE3BF4" w:rsidP="00EA6F29">
            <w:pPr>
              <w:ind w:right="138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474,021</w:t>
            </w:r>
          </w:p>
        </w:tc>
        <w:tc>
          <w:tcPr>
            <w:tcW w:w="1452" w:type="dxa"/>
            <w:vAlign w:val="center"/>
          </w:tcPr>
          <w:p w:rsidR="0042306C" w:rsidRPr="00C35F41" w:rsidRDefault="00C35F41" w:rsidP="00EA6F29">
            <w:pPr>
              <w:ind w:right="107"/>
              <w:jc w:val="right"/>
              <w:rPr>
                <w:rFonts w:ascii="Angsana New" w:hAnsi="Angsana New"/>
              </w:rPr>
            </w:pPr>
            <w:r w:rsidRPr="00C35F41">
              <w:rPr>
                <w:rFonts w:ascii="Angsana New" w:hAnsi="Angsana New"/>
              </w:rPr>
              <w:t>33</w:t>
            </w:r>
            <w:r w:rsidR="00472686" w:rsidRPr="00C35F41">
              <w:rPr>
                <w:rFonts w:ascii="Angsana New" w:hAnsi="Angsana New"/>
              </w:rPr>
              <w:t>,</w:t>
            </w:r>
            <w:r w:rsidR="00A93DC9" w:rsidRPr="00C35F41">
              <w:rPr>
                <w:rFonts w:ascii="Angsana New" w:hAnsi="Angsana New"/>
              </w:rPr>
              <w:t>7</w:t>
            </w:r>
            <w:r w:rsidRPr="00C35F41">
              <w:rPr>
                <w:rFonts w:ascii="Angsana New" w:hAnsi="Angsana New"/>
              </w:rPr>
              <w:t>99</w:t>
            </w:r>
          </w:p>
        </w:tc>
        <w:tc>
          <w:tcPr>
            <w:tcW w:w="1452" w:type="dxa"/>
            <w:vAlign w:val="center"/>
          </w:tcPr>
          <w:p w:rsidR="0042306C" w:rsidRPr="00072DAB" w:rsidRDefault="00CE3BF4" w:rsidP="00EA6F29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899</w:t>
            </w:r>
          </w:p>
        </w:tc>
      </w:tr>
    </w:tbl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4F53FA" w:rsidRPr="00635D73" w:rsidRDefault="004F53FA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35D73">
        <w:rPr>
          <w:rFonts w:ascii="Angsana New" w:hAnsi="Angsana New"/>
          <w:b/>
          <w:bCs/>
          <w:cs/>
        </w:rPr>
        <w:t>เงินกู้ยืมระยะสั้น</w:t>
      </w:r>
      <w:r w:rsidR="009111E4">
        <w:rPr>
          <w:rFonts w:ascii="Angsana New" w:hAnsi="Angsana New" w:hint="cs"/>
          <w:b/>
          <w:bCs/>
          <w:cs/>
        </w:rPr>
        <w:t>จาก</w:t>
      </w:r>
      <w:r w:rsidR="006B79ED">
        <w:rPr>
          <w:rFonts w:ascii="Angsana New" w:hAnsi="Angsana New" w:hint="cs"/>
          <w:b/>
          <w:bCs/>
          <w:cs/>
        </w:rPr>
        <w:t>กิจการที่เกี่ยวข้องกัน</w:t>
      </w:r>
    </w:p>
    <w:p w:rsidR="0002044F" w:rsidRPr="00D958F5" w:rsidRDefault="0002044F" w:rsidP="00C27E44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  <w:sz w:val="28"/>
          <w:szCs w:val="28"/>
        </w:rPr>
      </w:pPr>
      <w:r w:rsidRPr="00D958F5">
        <w:rPr>
          <w:rFonts w:ascii="Angsana New" w:hAnsi="Angsana New" w:hint="cs"/>
          <w:sz w:val="28"/>
          <w:szCs w:val="28"/>
          <w:cs/>
        </w:rPr>
        <w:t>หน่วย</w:t>
      </w:r>
      <w:r w:rsidRPr="00D958F5">
        <w:rPr>
          <w:rFonts w:ascii="Angsana New" w:hAnsi="Angsana New"/>
          <w:sz w:val="28"/>
          <w:szCs w:val="28"/>
        </w:rPr>
        <w:t xml:space="preserve"> :</w:t>
      </w:r>
      <w:r w:rsidRPr="00D958F5">
        <w:rPr>
          <w:rFonts w:ascii="Angsana New" w:hAnsi="Angsana New" w:hint="cs"/>
          <w:sz w:val="28"/>
          <w:szCs w:val="28"/>
          <w:cs/>
        </w:rPr>
        <w:t xml:space="preserve"> พันบา</w:t>
      </w:r>
      <w:r w:rsidRPr="00D958F5">
        <w:rPr>
          <w:rFonts w:ascii="Angsana New" w:hAnsi="Angsana New"/>
          <w:sz w:val="28"/>
          <w:szCs w:val="28"/>
          <w:cs/>
        </w:rPr>
        <w:t>ท</w:t>
      </w:r>
    </w:p>
    <w:tbl>
      <w:tblPr>
        <w:tblW w:w="9846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0"/>
        <w:gridCol w:w="1274"/>
        <w:gridCol w:w="1274"/>
        <w:gridCol w:w="1274"/>
        <w:gridCol w:w="1274"/>
      </w:tblGrid>
      <w:tr w:rsidR="00790471" w:rsidRPr="003038F7" w:rsidTr="00C27E44">
        <w:trPr>
          <w:trHeight w:hRule="exact" w:val="397"/>
        </w:trPr>
        <w:tc>
          <w:tcPr>
            <w:tcW w:w="4750" w:type="dxa"/>
            <w:vMerge w:val="restart"/>
            <w:vAlign w:val="center"/>
          </w:tcPr>
          <w:p w:rsidR="00790471" w:rsidRPr="004D0A6D" w:rsidRDefault="00790471" w:rsidP="00E05DA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548" w:type="dxa"/>
            <w:gridSpan w:val="2"/>
            <w:vAlign w:val="center"/>
          </w:tcPr>
          <w:p w:rsidR="00790471" w:rsidRPr="004D0A6D" w:rsidRDefault="00790471" w:rsidP="00E05DA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8" w:type="dxa"/>
            <w:gridSpan w:val="2"/>
            <w:vAlign w:val="center"/>
          </w:tcPr>
          <w:p w:rsidR="00790471" w:rsidRPr="004D0A6D" w:rsidRDefault="00790471" w:rsidP="00E05DA1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A3465A" w:rsidRPr="003038F7" w:rsidTr="00957DDD">
        <w:trPr>
          <w:trHeight w:hRule="exact" w:val="397"/>
        </w:trPr>
        <w:tc>
          <w:tcPr>
            <w:tcW w:w="4750" w:type="dxa"/>
            <w:vMerge/>
            <w:tcBorders>
              <w:bottom w:val="single" w:sz="4" w:space="0" w:color="auto"/>
            </w:tcBorders>
            <w:vAlign w:val="center"/>
          </w:tcPr>
          <w:p w:rsidR="00A3465A" w:rsidRPr="004D0A6D" w:rsidRDefault="00A3465A" w:rsidP="00A3465A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3465A" w:rsidRPr="004D0A6D" w:rsidRDefault="00A3465A" w:rsidP="00A3465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4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A3465A" w:rsidRPr="004D0A6D" w:rsidRDefault="00A3465A" w:rsidP="00A3465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3465A" w:rsidRPr="004D0A6D" w:rsidRDefault="00A3465A" w:rsidP="00A3465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4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A3465A" w:rsidRPr="004D0A6D" w:rsidRDefault="00A3465A" w:rsidP="00A3465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790471" w:rsidRPr="003038F7" w:rsidTr="000659F1">
        <w:trPr>
          <w:trHeight w:hRule="exact" w:val="369"/>
        </w:trPr>
        <w:tc>
          <w:tcPr>
            <w:tcW w:w="4750" w:type="dxa"/>
            <w:tcBorders>
              <w:bottom w:val="nil"/>
            </w:tcBorders>
            <w:vAlign w:val="center"/>
          </w:tcPr>
          <w:p w:rsidR="00790471" w:rsidRPr="00E05DA1" w:rsidRDefault="00790471" w:rsidP="00E05DA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5D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บริษัทกู้ยื</w:t>
            </w:r>
            <w:r w:rsidRPr="00E05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มจาก</w:t>
            </w:r>
            <w:r w:rsidR="007946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tcBorders>
              <w:bottom w:val="nil"/>
              <w:right w:val="dashed" w:sz="4" w:space="0" w:color="auto"/>
            </w:tcBorders>
            <w:vAlign w:val="center"/>
          </w:tcPr>
          <w:p w:rsidR="00790471" w:rsidRPr="00BC4B1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4" w:type="dxa"/>
            <w:tcBorders>
              <w:left w:val="dashed" w:sz="4" w:space="0" w:color="auto"/>
              <w:bottom w:val="nil"/>
            </w:tcBorders>
            <w:vAlign w:val="center"/>
          </w:tcPr>
          <w:p w:rsidR="00790471" w:rsidRPr="003038F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nil"/>
              <w:right w:val="dashed" w:sz="4" w:space="0" w:color="auto"/>
            </w:tcBorders>
            <w:vAlign w:val="center"/>
          </w:tcPr>
          <w:p w:rsidR="00790471" w:rsidRPr="003038F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4" w:type="dxa"/>
            <w:tcBorders>
              <w:left w:val="dashed" w:sz="4" w:space="0" w:color="auto"/>
              <w:bottom w:val="nil"/>
            </w:tcBorders>
            <w:vAlign w:val="center"/>
          </w:tcPr>
          <w:p w:rsidR="00790471" w:rsidRPr="003038F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7A06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107A06" w:rsidRPr="009B0006" w:rsidRDefault="00107A06" w:rsidP="00F802BA">
            <w:pPr>
              <w:numPr>
                <w:ilvl w:val="0"/>
                <w:numId w:val="8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 xml:space="preserve"> บีอีซี</w:t>
            </w: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สตูดิโอ จำกัด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107A06" w:rsidRDefault="00107A06" w:rsidP="00F802BA">
            <w:pPr>
              <w:ind w:left="-97" w:right="116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107A06" w:rsidRDefault="00107A06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มาต้นงวด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11D27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8,000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5DA1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11D27" w:rsidRDefault="00424C2F" w:rsidP="00424C2F">
            <w:pPr>
              <w:ind w:left="-97" w:right="53" w:hanging="14"/>
              <w:jc w:val="right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(8</w:t>
            </w:r>
            <w:r w:rsidRPr="00011D27">
              <w:rPr>
                <w:sz w:val="28"/>
                <w:szCs w:val="28"/>
              </w:rPr>
              <w:t>,000</w:t>
            </w:r>
            <w:r w:rsidRPr="00011D27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11D27" w:rsidRDefault="00424C2F" w:rsidP="00B571F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9C4">
              <w:rPr>
                <w:rFonts w:ascii="Angsana New" w:hAnsi="Angsana New" w:hint="cs"/>
                <w:sz w:val="28"/>
                <w:szCs w:val="28"/>
                <w:cs/>
              </w:rPr>
              <w:t>3.00</w:t>
            </w:r>
          </w:p>
        </w:tc>
      </w:tr>
      <w:tr w:rsidR="00107A06" w:rsidRPr="009B0006" w:rsidTr="000659F1">
        <w:trPr>
          <w:trHeight w:hRule="exact" w:val="346"/>
        </w:trPr>
        <w:tc>
          <w:tcPr>
            <w:tcW w:w="4750" w:type="dxa"/>
            <w:tcBorders>
              <w:top w:val="single" w:sz="4" w:space="0" w:color="auto"/>
              <w:bottom w:val="nil"/>
            </w:tcBorders>
            <w:vAlign w:val="center"/>
          </w:tcPr>
          <w:p w:rsidR="00107A06" w:rsidRPr="007E4D83" w:rsidRDefault="00107A06" w:rsidP="00F802BA">
            <w:pPr>
              <w:numPr>
                <w:ilvl w:val="0"/>
                <w:numId w:val="8"/>
              </w:numPr>
              <w:ind w:left="237" w:right="-108" w:hanging="23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="00D419C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บางกอก</w:t>
            </w:r>
            <w:proofErr w:type="spellStart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แซทเทิลไลท์</w:t>
            </w:r>
            <w:proofErr w:type="spellEnd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แอนด์</w:t>
            </w:r>
            <w:proofErr w:type="spellEnd"/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เทเล</w:t>
            </w:r>
            <w:proofErr w:type="spellEnd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คอม</w:t>
            </w:r>
            <w:proofErr w:type="spellStart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มิวนิเคชั่น</w:t>
            </w:r>
            <w:proofErr w:type="spellEnd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</w:t>
            </w: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107A06" w:rsidRPr="00011D27" w:rsidRDefault="00107A06" w:rsidP="00F802BA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107A06" w:rsidRPr="00011D27" w:rsidRDefault="00107A06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011D27" w:rsidRDefault="00107A06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มาต้นงวด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11D27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44,000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5DA1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11D27" w:rsidRDefault="00EA6F29" w:rsidP="00EA6F29">
            <w:pPr>
              <w:ind w:left="-97" w:right="53" w:hanging="14"/>
              <w:jc w:val="center"/>
              <w:rPr>
                <w:sz w:val="28"/>
                <w:szCs w:val="28"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 xml:space="preserve">          </w:t>
            </w:r>
            <w:r w:rsidR="00424C2F" w:rsidRPr="00011D27">
              <w:rPr>
                <w:rFonts w:hint="cs"/>
                <w:sz w:val="28"/>
                <w:szCs w:val="28"/>
                <w:cs/>
              </w:rPr>
              <w:t>(44</w:t>
            </w:r>
            <w:r w:rsidR="00424C2F" w:rsidRPr="00011D27">
              <w:rPr>
                <w:sz w:val="28"/>
                <w:szCs w:val="28"/>
              </w:rPr>
              <w:t>,000)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11D27" w:rsidRDefault="00424C2F" w:rsidP="00D14909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9C4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</w:tr>
      <w:tr w:rsidR="00107A06" w:rsidRPr="009B0006" w:rsidTr="000659F1">
        <w:trPr>
          <w:trHeight w:hRule="exact" w:val="346"/>
        </w:trPr>
        <w:tc>
          <w:tcPr>
            <w:tcW w:w="4750" w:type="dxa"/>
            <w:tcBorders>
              <w:top w:val="single" w:sz="4" w:space="0" w:color="auto"/>
              <w:bottom w:val="nil"/>
            </w:tcBorders>
            <w:vAlign w:val="center"/>
          </w:tcPr>
          <w:p w:rsidR="00107A06" w:rsidRPr="009B0006" w:rsidRDefault="00107A06" w:rsidP="003857F3">
            <w:pPr>
              <w:numPr>
                <w:ilvl w:val="0"/>
                <w:numId w:val="8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บริษัท บีอีซีไอ คอร์ปอเรชั่น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จำกัด  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107A06" w:rsidRPr="00011D27" w:rsidRDefault="00107A06" w:rsidP="003857F3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107A06" w:rsidRPr="00011D27" w:rsidRDefault="00107A06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011D27" w:rsidRDefault="00107A06" w:rsidP="003857F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3857F3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มาต้นงวด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11D27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150,000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3857F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D419CE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  <w:r w:rsidR="00D419CE">
              <w:rPr>
                <w:rFonts w:ascii="Angsana New" w:hAnsi="Angsana New" w:hint="cs"/>
                <w:sz w:val="28"/>
                <w:szCs w:val="28"/>
                <w:cs/>
              </w:rPr>
              <w:t>ที่ทบเป็นเงินต้น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11D27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3,713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3857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1B4EED">
            <w:pPr>
              <w:ind w:left="237" w:right="-108"/>
              <w:rPr>
                <w:sz w:val="28"/>
                <w:szCs w:val="28"/>
                <w:cs/>
              </w:rPr>
            </w:pPr>
            <w:r w:rsidRPr="00E05DA1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11D27" w:rsidRDefault="00424C2F" w:rsidP="00424C2F">
            <w:pPr>
              <w:ind w:left="-97" w:right="53" w:hanging="14"/>
              <w:jc w:val="right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(153,713)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3857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0659F1">
        <w:trPr>
          <w:trHeight w:hRule="exact" w:val="346"/>
        </w:trPr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424C2F" w:rsidRPr="009B0006" w:rsidRDefault="00424C2F" w:rsidP="003857F3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11D27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9C4">
              <w:rPr>
                <w:rFonts w:ascii="Angsana New" w:hAnsi="Angsana New"/>
                <w:sz w:val="28"/>
                <w:szCs w:val="28"/>
              </w:rPr>
              <w:t>2.00-</w:t>
            </w:r>
            <w:r w:rsidRPr="008709C4">
              <w:rPr>
                <w:rFonts w:ascii="Angsana New" w:hAnsi="Angsana New" w:hint="cs"/>
                <w:sz w:val="28"/>
                <w:szCs w:val="28"/>
                <w:cs/>
              </w:rPr>
              <w:t>3.00</w:t>
            </w:r>
          </w:p>
        </w:tc>
      </w:tr>
      <w:tr w:rsidR="00507290" w:rsidRPr="009B0006" w:rsidTr="000659F1">
        <w:trPr>
          <w:trHeight w:hRule="exact" w:val="346"/>
        </w:trPr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290" w:rsidRPr="009B0006" w:rsidRDefault="00507290" w:rsidP="00D419C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ะยะสั้นจากบริษัทย่อย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07290" w:rsidRPr="00011D27" w:rsidRDefault="00507290" w:rsidP="00507290">
            <w:pPr>
              <w:ind w:right="-108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07290" w:rsidRPr="00011D27" w:rsidRDefault="00507290" w:rsidP="00507290">
            <w:pPr>
              <w:ind w:right="-108"/>
              <w:jc w:val="center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07290" w:rsidRPr="00011D27" w:rsidRDefault="00507290" w:rsidP="003857F3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07290" w:rsidRPr="008709C4" w:rsidRDefault="00507290" w:rsidP="00424C2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19CE" w:rsidRPr="00E61F0D" w:rsidTr="000659F1">
        <w:trPr>
          <w:trHeight w:hRule="exact" w:val="397"/>
        </w:trPr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10" w:right="-108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A3465A" w:rsidRPr="00C5735B" w:rsidTr="000659F1">
        <w:trPr>
          <w:trHeight w:hRule="exact" w:val="397"/>
        </w:trPr>
        <w:tc>
          <w:tcPr>
            <w:tcW w:w="4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5A" w:rsidRPr="004D0A6D" w:rsidRDefault="00A3465A" w:rsidP="00A3465A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3465A" w:rsidRPr="004D0A6D" w:rsidRDefault="00A3465A" w:rsidP="00A3465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5A" w:rsidRPr="004D0A6D" w:rsidRDefault="00A3465A" w:rsidP="00A3465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A3465A" w:rsidRPr="004D0A6D" w:rsidRDefault="00A3465A" w:rsidP="00A3465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5A" w:rsidRPr="004D0A6D" w:rsidRDefault="00A3465A" w:rsidP="00A3465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D419CE" w:rsidRPr="00055345" w:rsidTr="000659F1">
        <w:trPr>
          <w:trHeight w:hRule="exact" w:val="369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975D9D" w:rsidRDefault="00D419CE" w:rsidP="00D419CE">
            <w:pPr>
              <w:ind w:left="-10" w:right="-10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975D9D">
              <w:rPr>
                <w:rFonts w:hint="cs"/>
                <w:b/>
                <w:bCs/>
                <w:sz w:val="28"/>
                <w:szCs w:val="28"/>
                <w:cs/>
              </w:rPr>
              <w:t>บริษัทกู้ยืมจากบริษัทที่เกี่ยวข้องกัน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0659F1">
        <w:trPr>
          <w:trHeight w:hRule="exact" w:val="346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numPr>
                <w:ilvl w:val="0"/>
                <w:numId w:val="46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บีอีซี สตูดิโอ จำกัด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0659F1">
        <w:trPr>
          <w:trHeight w:hRule="exact" w:val="346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0659F1">
        <w:trPr>
          <w:trHeight w:hRule="exact" w:val="346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0659F1">
        <w:trPr>
          <w:trHeight w:hRule="exact" w:val="346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11D27" w:rsidRDefault="00D419CE" w:rsidP="00BB5F7A">
            <w:pPr>
              <w:ind w:left="-97" w:right="116" w:hanging="14"/>
              <w:jc w:val="right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8,000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1108F7">
        <w:trPr>
          <w:trHeight w:hRule="exact" w:val="346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11D27" w:rsidRDefault="00D419CE" w:rsidP="00BB5F7A">
            <w:pPr>
              <w:ind w:left="-97" w:right="53" w:hanging="14"/>
              <w:jc w:val="right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(8,000)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E61F0D" w:rsidTr="001108F7">
        <w:trPr>
          <w:trHeight w:hRule="exact" w:val="346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E61F0D" w:rsidRDefault="00D419CE" w:rsidP="00D419CE">
            <w:pPr>
              <w:ind w:left="-89"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</w:tr>
    </w:tbl>
    <w:p w:rsidR="000659F1" w:rsidRPr="000659F1" w:rsidRDefault="000659F1" w:rsidP="000659F1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  <w:sz w:val="28"/>
          <w:szCs w:val="28"/>
        </w:rPr>
      </w:pPr>
      <w:r w:rsidRPr="00D958F5">
        <w:rPr>
          <w:rFonts w:ascii="Angsana New" w:hAnsi="Angsana New" w:hint="cs"/>
          <w:sz w:val="28"/>
          <w:szCs w:val="28"/>
          <w:cs/>
        </w:rPr>
        <w:lastRenderedPageBreak/>
        <w:t>หน่วย</w:t>
      </w:r>
      <w:r w:rsidRPr="00D958F5">
        <w:rPr>
          <w:rFonts w:ascii="Angsana New" w:hAnsi="Angsana New"/>
          <w:sz w:val="28"/>
          <w:szCs w:val="28"/>
        </w:rPr>
        <w:t xml:space="preserve"> :</w:t>
      </w:r>
      <w:r w:rsidRPr="00D958F5">
        <w:rPr>
          <w:rFonts w:ascii="Angsana New" w:hAnsi="Angsana New" w:hint="cs"/>
          <w:sz w:val="28"/>
          <w:szCs w:val="28"/>
          <w:cs/>
        </w:rPr>
        <w:t xml:space="preserve"> พันบา</w:t>
      </w:r>
      <w:r w:rsidRPr="00D958F5">
        <w:rPr>
          <w:rFonts w:ascii="Angsana New" w:hAnsi="Angsana New"/>
          <w:sz w:val="28"/>
          <w:szCs w:val="28"/>
          <w:cs/>
        </w:rPr>
        <w:t>ท</w:t>
      </w:r>
    </w:p>
    <w:tbl>
      <w:tblPr>
        <w:tblW w:w="9846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0"/>
        <w:gridCol w:w="1274"/>
        <w:gridCol w:w="1274"/>
        <w:gridCol w:w="1274"/>
        <w:gridCol w:w="1274"/>
      </w:tblGrid>
      <w:tr w:rsidR="000659F1" w:rsidRPr="004D0A6D" w:rsidTr="000659F1">
        <w:trPr>
          <w:trHeight w:hRule="exact" w:val="397"/>
        </w:trPr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9F1" w:rsidRPr="004D0A6D" w:rsidRDefault="000659F1" w:rsidP="000659F1">
            <w:pPr>
              <w:ind w:left="-10" w:right="-108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F1" w:rsidRPr="004D0A6D" w:rsidRDefault="000659F1" w:rsidP="000659F1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F1" w:rsidRPr="004D0A6D" w:rsidRDefault="000659F1" w:rsidP="000659F1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0659F1" w:rsidRPr="004D0A6D" w:rsidTr="000659F1">
        <w:trPr>
          <w:trHeight w:hRule="exact" w:val="397"/>
        </w:trPr>
        <w:tc>
          <w:tcPr>
            <w:tcW w:w="4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F1" w:rsidRPr="004D0A6D" w:rsidRDefault="000659F1" w:rsidP="000659F1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659F1" w:rsidRPr="004D0A6D" w:rsidRDefault="000659F1" w:rsidP="000659F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F1" w:rsidRPr="004D0A6D" w:rsidRDefault="000659F1" w:rsidP="000659F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659F1" w:rsidRPr="004D0A6D" w:rsidRDefault="000659F1" w:rsidP="000659F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F1" w:rsidRPr="004D0A6D" w:rsidRDefault="000659F1" w:rsidP="000659F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D419CE" w:rsidRPr="00055345" w:rsidTr="000659F1">
        <w:trPr>
          <w:trHeight w:hRule="exact" w:val="397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numPr>
                <w:ilvl w:val="0"/>
                <w:numId w:val="46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บางกอก</w:t>
            </w:r>
            <w:proofErr w:type="spellStart"/>
            <w:r w:rsidRPr="006C1917">
              <w:rPr>
                <w:sz w:val="28"/>
                <w:szCs w:val="28"/>
                <w:cs/>
              </w:rPr>
              <w:t>แซทเทิลไลท์</w:t>
            </w:r>
            <w:proofErr w:type="spellEnd"/>
            <w:r w:rsidRPr="006C191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C1917">
              <w:rPr>
                <w:sz w:val="28"/>
                <w:szCs w:val="28"/>
                <w:cs/>
              </w:rPr>
              <w:t>แอนด์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0659F1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6C1917" w:rsidRDefault="00D419CE" w:rsidP="00D419CE">
            <w:pPr>
              <w:ind w:left="237" w:right="-108" w:firstLine="409"/>
              <w:rPr>
                <w:sz w:val="28"/>
                <w:szCs w:val="28"/>
                <w:cs/>
              </w:rPr>
            </w:pPr>
            <w:proofErr w:type="spellStart"/>
            <w:r w:rsidRPr="00AD7FAF">
              <w:rPr>
                <w:rFonts w:ascii="Angsana New" w:hAnsi="Angsana New"/>
                <w:sz w:val="30"/>
                <w:szCs w:val="30"/>
                <w:cs/>
              </w:rPr>
              <w:t>เทเล</w:t>
            </w:r>
            <w:proofErr w:type="spellEnd"/>
            <w:r w:rsidRPr="00AD7FAF">
              <w:rPr>
                <w:rFonts w:ascii="Angsana New" w:hAnsi="Angsana New"/>
                <w:sz w:val="30"/>
                <w:szCs w:val="30"/>
                <w:cs/>
              </w:rPr>
              <w:t>คอม</w:t>
            </w:r>
            <w:proofErr w:type="spellStart"/>
            <w:r w:rsidRPr="00AD7FAF">
              <w:rPr>
                <w:rFonts w:ascii="Angsana New" w:hAnsi="Angsana New"/>
                <w:sz w:val="30"/>
                <w:szCs w:val="30"/>
                <w:cs/>
              </w:rPr>
              <w:t>มิวนิเคชั่น</w:t>
            </w:r>
            <w:proofErr w:type="spellEnd"/>
            <w:r w:rsidRPr="00AD7FA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0659F1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0659F1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0659F1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11D27" w:rsidRDefault="00D419CE" w:rsidP="00BB5F7A">
            <w:pPr>
              <w:ind w:left="-97" w:right="116" w:hanging="14"/>
              <w:jc w:val="right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44,000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0659F1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11D27" w:rsidRDefault="00D419CE" w:rsidP="00BB5F7A">
            <w:pPr>
              <w:ind w:left="-97" w:right="53" w:hanging="14"/>
              <w:jc w:val="right"/>
              <w:rPr>
                <w:sz w:val="28"/>
                <w:szCs w:val="28"/>
              </w:rPr>
            </w:pPr>
            <w:r w:rsidRPr="00011D27">
              <w:rPr>
                <w:sz w:val="28"/>
                <w:szCs w:val="28"/>
              </w:rPr>
              <w:t>(44,000)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E61F0D" w:rsidTr="000659F1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E61F0D" w:rsidRDefault="00D419CE" w:rsidP="00D419CE">
            <w:pPr>
              <w:ind w:left="-89"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</w:tr>
      <w:tr w:rsidR="00D419CE" w:rsidRPr="00055345" w:rsidTr="000659F1">
        <w:trPr>
          <w:trHeight w:hRule="exact" w:val="397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E61F0D" w:rsidRDefault="00D419CE" w:rsidP="00D419CE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รวมเงินกู้ยืมระยะสั้น</w:t>
            </w:r>
            <w:r>
              <w:rPr>
                <w:rFonts w:hint="cs"/>
                <w:sz w:val="28"/>
                <w:szCs w:val="28"/>
                <w:cs/>
              </w:rPr>
              <w:t>จาก</w:t>
            </w:r>
            <w:r w:rsidRPr="00055345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  <w:p w:rsidR="00D419CE" w:rsidRPr="00055345" w:rsidRDefault="00D419CE" w:rsidP="00D419CE">
            <w:pPr>
              <w:ind w:left="-10" w:firstLine="25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11D27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11D2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11D27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5C7650" w:rsidRPr="000659F1" w:rsidRDefault="005C7650" w:rsidP="00F634CA">
      <w:pPr>
        <w:tabs>
          <w:tab w:val="left" w:pos="392"/>
          <w:tab w:val="left" w:pos="900"/>
          <w:tab w:val="left" w:pos="1440"/>
        </w:tabs>
        <w:ind w:right="-302"/>
        <w:rPr>
          <w:rFonts w:ascii="Angsana New" w:hAnsi="Angsana New"/>
          <w:sz w:val="6"/>
          <w:szCs w:val="6"/>
        </w:rPr>
      </w:pPr>
    </w:p>
    <w:p w:rsidR="005273A4" w:rsidRDefault="005273A4" w:rsidP="00833482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:rsidR="006F741E" w:rsidRPr="00376F77" w:rsidRDefault="006F741E" w:rsidP="0052312D">
      <w:pPr>
        <w:ind w:right="-194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841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21"/>
        <w:gridCol w:w="1155"/>
        <w:gridCol w:w="1155"/>
        <w:gridCol w:w="1155"/>
        <w:gridCol w:w="1155"/>
      </w:tblGrid>
      <w:tr w:rsidR="00415290" w:rsidRPr="005273A4" w:rsidTr="00C27E44">
        <w:trPr>
          <w:cantSplit/>
          <w:trHeight w:val="20"/>
        </w:trPr>
        <w:tc>
          <w:tcPr>
            <w:tcW w:w="5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290" w:rsidRPr="00376F77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" w:name="OLE_LINK1"/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1D0E" w:rsidRPr="005273A4" w:rsidTr="00C27E44">
        <w:trPr>
          <w:cantSplit/>
          <w:trHeight w:val="391"/>
        </w:trPr>
        <w:tc>
          <w:tcPr>
            <w:tcW w:w="5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D0E" w:rsidRPr="00376F77" w:rsidRDefault="007C1D0E" w:rsidP="007C1D0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D0E" w:rsidRPr="004D0A6D" w:rsidRDefault="007C1D0E" w:rsidP="007C1D0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D0E" w:rsidRPr="004D0A6D" w:rsidRDefault="007C1D0E" w:rsidP="007C1D0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D0E" w:rsidRPr="004D0A6D" w:rsidRDefault="007C1D0E" w:rsidP="007C1D0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D0E" w:rsidRPr="004D0A6D" w:rsidRDefault="007C1D0E" w:rsidP="007C1D0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 xml:space="preserve"> ธ.ค.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257FC" w:rsidRPr="005273A4" w:rsidTr="00C27E44">
        <w:trPr>
          <w:cantSplit/>
          <w:trHeight w:val="2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57FC" w:rsidRPr="00376F77" w:rsidRDefault="002257F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hint="cs"/>
                <w:sz w:val="28"/>
                <w:szCs w:val="28"/>
                <w:cs/>
              </w:rPr>
              <w:t>ยอด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คงเหลือยกมาต้นงวด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6E54D8" w:rsidRDefault="002257FC" w:rsidP="00F02C16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100,100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6E54D8" w:rsidRDefault="002257F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691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6E54D8" w:rsidRDefault="002257FC" w:rsidP="00F02C16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84321A" w:rsidRDefault="002257FC" w:rsidP="00B54A0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04B4E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4B4E" w:rsidRPr="00376F77" w:rsidRDefault="00104B4E" w:rsidP="007B05AE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4B4E" w:rsidRPr="007C1D0E" w:rsidRDefault="00104B4E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F141AB" w:rsidRDefault="00104B4E" w:rsidP="007417CC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7C1D0E" w:rsidRDefault="00104B4E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84321A" w:rsidRDefault="00104B4E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B4E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4B4E" w:rsidRPr="00376F77" w:rsidRDefault="00104B4E" w:rsidP="00104B4E">
            <w:pPr>
              <w:spacing w:line="360" w:lineRule="exact"/>
              <w:ind w:right="116" w:firstLine="38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ฉบับที่ </w:t>
            </w:r>
            <w:r w:rsidR="007C1D0E">
              <w:rPr>
                <w:sz w:val="28"/>
                <w:szCs w:val="28"/>
              </w:rPr>
              <w:t>16</w:t>
            </w:r>
            <w:r>
              <w:rPr>
                <w:rFonts w:hint="cs"/>
                <w:sz w:val="28"/>
                <w:szCs w:val="28"/>
                <w:cs/>
              </w:rPr>
              <w:t xml:space="preserve"> มาถือปฏิบัติ ณ วันที่ </w:t>
            </w:r>
            <w:r w:rsidR="007C1D0E">
              <w:rPr>
                <w:sz w:val="28"/>
                <w:szCs w:val="28"/>
              </w:rPr>
              <w:t>1</w:t>
            </w:r>
            <w:r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="007C1D0E">
              <w:rPr>
                <w:sz w:val="28"/>
                <w:szCs w:val="28"/>
              </w:rPr>
              <w:t>2563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:-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4B4E" w:rsidRPr="007C1D0E" w:rsidRDefault="00104B4E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F141AB" w:rsidRDefault="00104B4E" w:rsidP="007417CC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7C1D0E" w:rsidRDefault="00104B4E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84321A" w:rsidRDefault="00104B4E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40EE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40EE" w:rsidRPr="00376F77" w:rsidRDefault="008340EE" w:rsidP="007B05AE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376F77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40EE" w:rsidRPr="006E54D8" w:rsidRDefault="008340EE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0EE" w:rsidRPr="006E54D8" w:rsidRDefault="008340EE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128,430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0EE" w:rsidRPr="006E54D8" w:rsidRDefault="008340EE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0EE" w:rsidRPr="0084321A" w:rsidRDefault="008340EE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59,839</w:t>
            </w:r>
          </w:p>
        </w:tc>
      </w:tr>
      <w:tr w:rsidR="002257F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57FC" w:rsidRPr="00376F77" w:rsidRDefault="002257FC" w:rsidP="007B05AE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3B3025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376F77">
              <w:rPr>
                <w:rFonts w:hint="cs"/>
                <w:sz w:val="28"/>
                <w:szCs w:val="28"/>
                <w:cs/>
              </w:rPr>
              <w:t xml:space="preserve"> 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7FC" w:rsidRPr="006E54D8" w:rsidRDefault="002257FC" w:rsidP="00F02C1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FC" w:rsidRPr="006E54D8" w:rsidRDefault="002257FC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7,587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FC" w:rsidRPr="006E54D8" w:rsidRDefault="002257FC" w:rsidP="00F02C1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FC" w:rsidRPr="0084321A" w:rsidRDefault="002257F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2,410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6E54D8" w:rsidRDefault="00CF736C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100,</w:t>
            </w:r>
            <w:r w:rsidR="005B4CA2" w:rsidRPr="006E54D8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6E54D8" w:rsidRDefault="0027213C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136,</w:t>
            </w:r>
            <w:r w:rsidR="007417CC" w:rsidRPr="006E54D8">
              <w:rPr>
                <w:rFonts w:ascii="Angsana New" w:hAnsi="Angsana New" w:cs="Angsana New"/>
                <w:sz w:val="28"/>
                <w:szCs w:val="28"/>
              </w:rPr>
              <w:t>708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6E54D8" w:rsidRDefault="002816B2" w:rsidP="00EE7A50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27213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C3DB1" w:rsidRPr="0084321A">
              <w:rPr>
                <w:rFonts w:ascii="Angsana New" w:hAnsi="Angsana New" w:cs="Angsana New"/>
                <w:sz w:val="28"/>
                <w:szCs w:val="28"/>
              </w:rPr>
              <w:t>2,249</w:t>
            </w:r>
          </w:p>
        </w:tc>
      </w:tr>
      <w:tr w:rsidR="00CF736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736C" w:rsidRPr="00A42612" w:rsidRDefault="00CF736C" w:rsidP="0009640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>เ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>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6E54D8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6E54D8" w:rsidRDefault="00CF736C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79,492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6E54D8" w:rsidRDefault="00CF736C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12,233</w:t>
            </w:r>
          </w:p>
        </w:tc>
      </w:tr>
      <w:tr w:rsidR="00CF736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736C" w:rsidRPr="00A42612" w:rsidRDefault="00CF736C" w:rsidP="00A42612">
            <w:pPr>
              <w:spacing w:line="360" w:lineRule="exact"/>
              <w:ind w:right="116" w:firstLine="18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D1A4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6E54D8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6E54D8" w:rsidRDefault="00CF736C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2,555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6E54D8" w:rsidRDefault="00CF736C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325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213C" w:rsidRPr="00A42612" w:rsidRDefault="0027213C" w:rsidP="0009640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A4261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เงินจ่ายชำระระหว่างงวดไม่รวมดอกเบี้ย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6E54D8" w:rsidRDefault="0027213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E54D8" w:rsidRPr="006E54D8">
              <w:rPr>
                <w:rFonts w:ascii="Angsana New" w:hAnsi="Angsana New" w:cs="Angsana New"/>
                <w:sz w:val="28"/>
                <w:szCs w:val="28"/>
              </w:rPr>
              <w:t>49,513</w:t>
            </w:r>
            <w:r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43B">
              <w:rPr>
                <w:rFonts w:ascii="Angsana New" w:hAnsi="Angsana New" w:cs="Angsana New"/>
                <w:sz w:val="28"/>
                <w:szCs w:val="28"/>
              </w:rPr>
              <w:t>56,959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6E54D8" w:rsidRDefault="006E54D8" w:rsidP="0009640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(22,535</w:t>
            </w:r>
            <w:r w:rsidR="0027213C"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27213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4A09" w:rsidRPr="0084321A">
              <w:rPr>
                <w:rFonts w:ascii="Angsana New" w:hAnsi="Angsana New" w:cs="Angsana New"/>
                <w:sz w:val="28"/>
                <w:szCs w:val="28"/>
              </w:rPr>
              <w:t>26,479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213C" w:rsidRPr="00A42612" w:rsidRDefault="0027213C" w:rsidP="00F23666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36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6E54D8" w:rsidRDefault="0027213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96DDE">
              <w:rPr>
                <w:rFonts w:ascii="Angsana New" w:hAnsi="Angsana New" w:cs="Angsana New"/>
                <w:sz w:val="28"/>
                <w:szCs w:val="28"/>
              </w:rPr>
              <w:t>1,505</w:t>
            </w:r>
            <w:r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17CC" w:rsidRPr="00F141AB">
              <w:rPr>
                <w:rFonts w:ascii="Angsana New" w:hAnsi="Angsana New" w:cs="Angsana New"/>
                <w:sz w:val="28"/>
                <w:szCs w:val="28"/>
              </w:rPr>
              <w:t>3,415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6E54D8" w:rsidRDefault="0027213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E54D8" w:rsidRPr="006E54D8">
              <w:rPr>
                <w:rFonts w:ascii="Angsana New" w:hAnsi="Angsana New" w:cs="Angsana New"/>
                <w:sz w:val="28"/>
                <w:szCs w:val="28"/>
              </w:rPr>
              <w:t>684</w:t>
            </w:r>
            <w:r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27213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(1,</w:t>
            </w:r>
            <w:r w:rsidR="00B54A09" w:rsidRPr="0084321A">
              <w:rPr>
                <w:rFonts w:ascii="Angsana New" w:hAnsi="Angsana New" w:cs="Angsana New"/>
                <w:sz w:val="28"/>
                <w:szCs w:val="28"/>
              </w:rPr>
              <w:t>695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A0E88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88" w:rsidRPr="00376F77" w:rsidRDefault="00AA0E88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ลดลงจากการลดค่าเช่า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- 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0E88" w:rsidRPr="006E54D8" w:rsidRDefault="006E54D8" w:rsidP="00AA0E88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(7,644</w:t>
            </w:r>
            <w:r w:rsidR="00AA0E88"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F141AB" w:rsidRDefault="00AA0E88" w:rsidP="00E21083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(1,983)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6E54D8" w:rsidRDefault="006E54D8" w:rsidP="00A93DC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(3,476</w:t>
            </w:r>
            <w:r w:rsidR="00AA0E88"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84321A" w:rsidRDefault="00AA0E88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(858)</w:t>
            </w:r>
          </w:p>
        </w:tc>
      </w:tr>
      <w:tr w:rsidR="00AA0E88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88" w:rsidRPr="00376F77" w:rsidRDefault="00AA0E88" w:rsidP="009D6741">
            <w:pPr>
              <w:spacing w:line="360" w:lineRule="exact"/>
              <w:ind w:right="116" w:firstLine="2034"/>
              <w:rPr>
                <w:rFonts w:ascii="Angsana New" w:hAnsi="Angsana New" w:cs="Angsana New"/>
                <w:spacing w:val="-10"/>
                <w:sz w:val="28"/>
                <w:szCs w:val="28"/>
                <w:highlight w:val="yellow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0E88" w:rsidRPr="006E54D8" w:rsidRDefault="006E54D8" w:rsidP="00296DDE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(20</w:t>
            </w:r>
            <w:r w:rsidR="00296DD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A0E88"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F141AB" w:rsidRDefault="00AA0E88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(149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6E54D8" w:rsidRDefault="006E54D8" w:rsidP="00A93DC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(93</w:t>
            </w:r>
            <w:r w:rsidR="00AA0E88"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84321A" w:rsidRDefault="00AA0E88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(81)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9727D0" w:rsidRDefault="00CF736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6E54D8" w:rsidRDefault="00CF736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E21083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(6,789)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6E54D8" w:rsidRDefault="00CF736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EE7A50" w:rsidRDefault="00CF736C" w:rsidP="00F23666">
            <w:pPr>
              <w:spacing w:line="360" w:lineRule="exact"/>
              <w:ind w:right="116" w:firstLine="2552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EE7A5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- </w:t>
            </w:r>
            <w:r w:rsidRPr="00EE7A50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6E54D8" w:rsidRDefault="00CF736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(206)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6E54D8" w:rsidRDefault="00CF736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9727D0" w:rsidRDefault="00CF736C" w:rsidP="00E2108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จำหน่ายบริษัทย่อย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6E54D8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6E54D8" w:rsidRDefault="00CF736C" w:rsidP="0033060A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(44,875)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6E54D8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84321A" w:rsidRDefault="00CF736C" w:rsidP="00E21083">
            <w:pPr>
              <w:spacing w:line="360" w:lineRule="exact"/>
              <w:ind w:right="116" w:firstLine="2552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   </w:t>
            </w:r>
            <w:r w:rsidR="0077030F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</w:t>
            </w:r>
            <w:r w:rsidRPr="0084321A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- </w:t>
            </w:r>
            <w:r w:rsidR="0077030F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</w:t>
            </w:r>
            <w:r w:rsidRPr="0084321A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36C" w:rsidRPr="006E54D8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6C" w:rsidRPr="006E54D8" w:rsidRDefault="00CF736C" w:rsidP="0033060A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(4,279)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6C" w:rsidRPr="006E54D8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6C" w:rsidRPr="0084321A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7213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6E54D8" w:rsidRDefault="006E54D8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AA0E88" w:rsidRPr="006E54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E54D8">
              <w:rPr>
                <w:rFonts w:ascii="Angsana New" w:hAnsi="Angsana New" w:cs="Angsana New"/>
                <w:sz w:val="28"/>
                <w:szCs w:val="28"/>
              </w:rPr>
              <w:t>970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6E54D8" w:rsidRDefault="006A5A19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100,10</w:t>
            </w:r>
            <w:r w:rsidR="004F68BE" w:rsidRPr="006E54D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6E54D8" w:rsidRDefault="006E54D8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8340EE" w:rsidRPr="006E54D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E54D8">
              <w:rPr>
                <w:rFonts w:ascii="Angsana New" w:hAnsi="Angsana New" w:cs="Angsana New"/>
                <w:sz w:val="28"/>
                <w:szCs w:val="28"/>
              </w:rPr>
              <w:t>640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7417CC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3C" w:rsidRPr="006E54D8" w:rsidRDefault="0027213C" w:rsidP="00F141AB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E54D8" w:rsidRPr="006E54D8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6E54D8" w:rsidRDefault="0027213C" w:rsidP="006A5A1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A5A19" w:rsidRPr="006E54D8">
              <w:rPr>
                <w:rFonts w:ascii="Angsana New" w:hAnsi="Angsana New" w:cs="Angsana New"/>
                <w:sz w:val="28"/>
                <w:szCs w:val="28"/>
              </w:rPr>
              <w:t>2,100</w:t>
            </w:r>
            <w:r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6E54D8" w:rsidRDefault="006E54D8" w:rsidP="00B364C5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54D8">
              <w:rPr>
                <w:rFonts w:ascii="Angsana New" w:hAnsi="Angsana New" w:cs="Angsana New"/>
                <w:sz w:val="28"/>
                <w:szCs w:val="28"/>
              </w:rPr>
              <w:t>(177</w:t>
            </w:r>
            <w:r w:rsidR="0027213C" w:rsidRPr="006E54D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84321A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17CC" w:rsidRPr="0084321A">
              <w:rPr>
                <w:rFonts w:ascii="Angsana New" w:hAnsi="Angsana New" w:cs="Angsana New"/>
                <w:sz w:val="28"/>
                <w:szCs w:val="28"/>
              </w:rPr>
              <w:t>959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F57E3A" w:rsidRDefault="00F57E3A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7E3A">
              <w:rPr>
                <w:rFonts w:ascii="Angsana New" w:hAnsi="Angsana New" w:cs="Angsana New"/>
                <w:sz w:val="28"/>
                <w:szCs w:val="28"/>
              </w:rPr>
              <w:t>40,582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57E3A" w:rsidRDefault="006A5A19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7E3A">
              <w:rPr>
                <w:rFonts w:ascii="Angsana New" w:hAnsi="Angsana New" w:cs="Angsana New"/>
                <w:sz w:val="28"/>
                <w:szCs w:val="28"/>
              </w:rPr>
              <w:t>98,000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57E3A" w:rsidRDefault="00F57E3A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7E3A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8340EE" w:rsidRPr="00F57E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57E3A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7417CC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44,735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3C" w:rsidRPr="00F57E3A" w:rsidRDefault="0027213C" w:rsidP="00F141AB">
            <w:pPr>
              <w:spacing w:line="360" w:lineRule="exact"/>
              <w:ind w:left="-108" w:right="73"/>
              <w:jc w:val="right"/>
              <w:rPr>
                <w:rFonts w:ascii="Angsana New" w:hAnsi="Angsana New" w:cs="Times New Roman"/>
                <w:sz w:val="28"/>
                <w:szCs w:val="35"/>
                <w:lang w:eastAsia="ko-KR"/>
              </w:rPr>
            </w:pPr>
            <w:r w:rsidRPr="00F57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57E3A" w:rsidRPr="00F57E3A">
              <w:rPr>
                <w:rFonts w:ascii="Angsana New" w:hAnsi="Angsana New" w:cs="Angsana New"/>
                <w:sz w:val="28"/>
                <w:szCs w:val="28"/>
              </w:rPr>
              <w:t>40,582</w:t>
            </w:r>
            <w:r w:rsidRPr="00F57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F57E3A" w:rsidRDefault="0027213C" w:rsidP="006A5A1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7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A5A19" w:rsidRPr="00F57E3A">
              <w:rPr>
                <w:rFonts w:ascii="Angsana New" w:hAnsi="Angsana New" w:cs="Angsana New"/>
                <w:sz w:val="28"/>
                <w:szCs w:val="28"/>
              </w:rPr>
              <w:t>76,704</w:t>
            </w:r>
            <w:r w:rsidRPr="00F57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F57E3A" w:rsidRDefault="0027213C" w:rsidP="008340EE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7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57E3A" w:rsidRPr="00F57E3A">
              <w:rPr>
                <w:rFonts w:ascii="Angsana New" w:hAnsi="Angsana New" w:cs="Angsana New"/>
                <w:sz w:val="28"/>
                <w:szCs w:val="28"/>
              </w:rPr>
              <w:t>18,463</w:t>
            </w:r>
            <w:r w:rsidRPr="00F57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84321A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17CC" w:rsidRPr="0084321A">
              <w:rPr>
                <w:rFonts w:ascii="Angsana New" w:hAnsi="Angsana New" w:cs="Angsana New"/>
                <w:sz w:val="28"/>
                <w:szCs w:val="28"/>
              </w:rPr>
              <w:t>35,013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A0E88" w:rsidRPr="005273A4" w:rsidTr="00AA0E88">
        <w:trPr>
          <w:trHeight w:val="395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88" w:rsidRPr="00376F77" w:rsidRDefault="00AA0E88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E88" w:rsidRPr="00F57E3A" w:rsidRDefault="00AA0E88" w:rsidP="00AA0E88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7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88" w:rsidRPr="00F57E3A" w:rsidRDefault="00AA0E88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7E3A">
              <w:rPr>
                <w:rFonts w:ascii="Angsana New" w:hAnsi="Angsana New" w:cs="Angsana New"/>
                <w:sz w:val="28"/>
                <w:szCs w:val="28"/>
              </w:rPr>
              <w:t>21,296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88" w:rsidRPr="00F57E3A" w:rsidRDefault="00AA0E88" w:rsidP="00A93DC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7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88" w:rsidRPr="0084321A" w:rsidRDefault="00AA0E88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9,722</w:t>
            </w:r>
          </w:p>
        </w:tc>
      </w:tr>
      <w:bookmarkEnd w:id="1"/>
    </w:tbl>
    <w:p w:rsidR="00961A77" w:rsidRPr="00DB075E" w:rsidRDefault="00961A77" w:rsidP="00961A77">
      <w:pPr>
        <w:ind w:left="630" w:right="-871" w:firstLine="644"/>
        <w:rPr>
          <w:rFonts w:ascii="Angsana New" w:hAnsi="Angsana New"/>
          <w:sz w:val="4"/>
          <w:szCs w:val="4"/>
        </w:rPr>
      </w:pPr>
    </w:p>
    <w:p w:rsidR="006A5A19" w:rsidRPr="00FB033C" w:rsidRDefault="006A5A19" w:rsidP="004B35D2">
      <w:pPr>
        <w:ind w:left="709" w:right="-194" w:firstLine="709"/>
        <w:jc w:val="thaiDistribute"/>
        <w:rPr>
          <w:cs/>
        </w:rPr>
      </w:pPr>
      <w:r w:rsidRPr="00FB033C">
        <w:rPr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FB033C">
        <w:rPr>
          <w:cs/>
        </w:rPr>
        <w:t>เวอร์</w:t>
      </w:r>
      <w:proofErr w:type="spellEnd"/>
      <w:r w:rsidRPr="00FB033C">
        <w:rPr>
          <w:cs/>
        </w:rPr>
        <w:t xml:space="preserve"> </w:t>
      </w:r>
      <w:r w:rsidRPr="0028490E">
        <w:rPr>
          <w:cs/>
        </w:rPr>
        <w:t xml:space="preserve">มีกำหนดชำระเป็นรายเดือน ซึ่งจะเสร็จสิ้นภายในปี </w:t>
      </w:r>
      <w:r w:rsidRPr="0028490E">
        <w:t>2565</w:t>
      </w:r>
    </w:p>
    <w:p w:rsidR="006037B7" w:rsidRPr="00F634CA" w:rsidRDefault="006A5A19" w:rsidP="00F634CA">
      <w:pPr>
        <w:ind w:left="284" w:right="-196" w:firstLine="1134"/>
        <w:jc w:val="thaiDistribute"/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:rsidR="00480F8F" w:rsidRDefault="00480F8F" w:rsidP="00833482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:rsidR="00480F8F" w:rsidRPr="00034B0F" w:rsidRDefault="00427EF2" w:rsidP="002F451F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86"/>
        <w:contextualSpacing/>
        <w:jc w:val="thaiDistribute"/>
        <w:rPr>
          <w:rFonts w:ascii="Angsana New" w:hAnsi="Angsana New"/>
          <w:spacing w:val="4"/>
          <w:cs/>
        </w:rPr>
      </w:pPr>
      <w:r>
        <w:rPr>
          <w:rFonts w:ascii="Angsana New" w:hAnsi="Angsana New" w:hint="cs"/>
          <w:spacing w:val="4"/>
          <w:cs/>
        </w:rPr>
        <w:t>เมื่อ</w:t>
      </w:r>
      <w:r w:rsidR="00480F8F">
        <w:rPr>
          <w:rFonts w:ascii="Angsana New" w:hAnsi="Angsana New" w:hint="cs"/>
          <w:spacing w:val="4"/>
          <w:cs/>
        </w:rPr>
        <w:t xml:space="preserve">วันที่ </w:t>
      </w:r>
      <w:r w:rsidR="006D1FA6">
        <w:rPr>
          <w:rFonts w:ascii="Angsana New" w:hAnsi="Angsana New"/>
          <w:spacing w:val="4"/>
        </w:rPr>
        <w:t>31</w:t>
      </w:r>
      <w:r w:rsidR="00480F8F">
        <w:rPr>
          <w:rFonts w:ascii="Angsana New" w:hAnsi="Angsana New" w:hint="cs"/>
          <w:spacing w:val="4"/>
          <w:cs/>
        </w:rPr>
        <w:t xml:space="preserve"> พฤษภาคม </w:t>
      </w:r>
      <w:r w:rsidR="006D1FA6">
        <w:rPr>
          <w:rFonts w:ascii="Angsana New" w:hAnsi="Angsana New"/>
          <w:spacing w:val="4"/>
        </w:rPr>
        <w:t>2560</w:t>
      </w:r>
      <w:r w:rsidR="00480F8F">
        <w:rPr>
          <w:rFonts w:ascii="Angsana New" w:hAnsi="Angsana New" w:hint="cs"/>
          <w:spacing w:val="4"/>
          <w:cs/>
        </w:rPr>
        <w:t xml:space="preserve"> บริษัท</w:t>
      </w:r>
      <w:r w:rsidR="00393AAF">
        <w:rPr>
          <w:rFonts w:ascii="Angsana New" w:hAnsi="Angsana New" w:hint="cs"/>
          <w:spacing w:val="4"/>
          <w:cs/>
        </w:rPr>
        <w:t xml:space="preserve">ได้ออกหุ้นกู้ </w:t>
      </w:r>
      <w:r w:rsidR="00480F8F">
        <w:rPr>
          <w:rFonts w:ascii="Angsana New" w:hAnsi="Angsana New" w:hint="cs"/>
          <w:spacing w:val="4"/>
          <w:cs/>
        </w:rPr>
        <w:t>ตามมติ</w:t>
      </w:r>
      <w:r w:rsidR="00480F8F" w:rsidRPr="00034B0F">
        <w:rPr>
          <w:rFonts w:ascii="Angsana New" w:hAnsi="Angsana New" w:hint="cs"/>
          <w:spacing w:val="4"/>
          <w:cs/>
        </w:rPr>
        <w:t>ที่ประชุม</w:t>
      </w:r>
      <w:r w:rsidR="00B94281">
        <w:rPr>
          <w:rFonts w:ascii="Angsana New" w:hAnsi="Angsana New" w:hint="cs"/>
          <w:spacing w:val="4"/>
          <w:cs/>
        </w:rPr>
        <w:t>สามัญ</w:t>
      </w:r>
      <w:r w:rsidR="00480F8F" w:rsidRPr="00034B0F">
        <w:rPr>
          <w:rFonts w:ascii="Angsana New" w:hAnsi="Angsana New" w:hint="cs"/>
          <w:spacing w:val="4"/>
          <w:cs/>
        </w:rPr>
        <w:t xml:space="preserve">ผู้ถือหุ้นของบริษัทเมื่อวันที่ </w:t>
      </w:r>
      <w:r w:rsidR="00D9545F">
        <w:rPr>
          <w:rFonts w:ascii="Angsana New" w:hAnsi="Angsana New" w:hint="cs"/>
          <w:spacing w:val="4"/>
          <w:cs/>
        </w:rPr>
        <w:t xml:space="preserve">         </w:t>
      </w:r>
      <w:r w:rsidR="006B3862">
        <w:rPr>
          <w:rFonts w:ascii="Angsana New" w:hAnsi="Angsana New" w:hint="cs"/>
          <w:spacing w:val="4"/>
          <w:cs/>
        </w:rPr>
        <w:t xml:space="preserve"> </w:t>
      </w:r>
      <w:r w:rsidR="00D9545F">
        <w:rPr>
          <w:rFonts w:ascii="Angsana New" w:hAnsi="Angsana New" w:hint="cs"/>
          <w:spacing w:val="4"/>
          <w:cs/>
        </w:rPr>
        <w:t xml:space="preserve"> </w:t>
      </w:r>
      <w:r w:rsidR="006D1FA6">
        <w:rPr>
          <w:rFonts w:ascii="Angsana New" w:hAnsi="Angsana New"/>
          <w:spacing w:val="4"/>
        </w:rPr>
        <w:t>27</w:t>
      </w:r>
      <w:r w:rsidR="00480F8F" w:rsidRPr="00034B0F">
        <w:rPr>
          <w:rFonts w:ascii="Angsana New" w:hAnsi="Angsana New" w:hint="cs"/>
          <w:spacing w:val="4"/>
          <w:cs/>
        </w:rPr>
        <w:t xml:space="preserve"> เมษายน </w:t>
      </w:r>
      <w:r w:rsidR="006D1FA6">
        <w:rPr>
          <w:rFonts w:ascii="Angsana New" w:hAnsi="Angsana New"/>
          <w:spacing w:val="4"/>
        </w:rPr>
        <w:t>2560</w:t>
      </w:r>
      <w:r w:rsidR="000E5B29">
        <w:rPr>
          <w:rFonts w:ascii="Angsana New" w:hAnsi="Angsana New" w:hint="cs"/>
          <w:spacing w:val="4"/>
          <w:cs/>
        </w:rPr>
        <w:t xml:space="preserve"> โดยมีรายละเอียดดังนี้</w:t>
      </w:r>
    </w:p>
    <w:p w:rsidR="000165C5" w:rsidRPr="001E7638" w:rsidRDefault="000165C5" w:rsidP="00EC71F1">
      <w:pPr>
        <w:ind w:left="756" w:right="-256" w:hanging="126"/>
        <w:rPr>
          <w:rFonts w:ascii="Angsana New" w:hAnsi="Angsana New"/>
          <w:b/>
          <w:bCs/>
          <w:sz w:val="16"/>
          <w:szCs w:val="16"/>
        </w:rPr>
      </w:pPr>
    </w:p>
    <w:tbl>
      <w:tblPr>
        <w:tblW w:w="9795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9"/>
        <w:gridCol w:w="2618"/>
        <w:gridCol w:w="2438"/>
      </w:tblGrid>
      <w:tr w:rsidR="00EA3BCF" w:rsidRPr="002A7645" w:rsidTr="002F451F">
        <w:trPr>
          <w:trHeight w:val="603"/>
        </w:trPr>
        <w:tc>
          <w:tcPr>
            <w:tcW w:w="4739" w:type="dxa"/>
            <w:vAlign w:val="center"/>
          </w:tcPr>
          <w:p w:rsidR="00EA3BCF" w:rsidRPr="002A7645" w:rsidRDefault="00EA3BCF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618" w:type="dxa"/>
            <w:vAlign w:val="center"/>
          </w:tcPr>
          <w:p w:rsidR="00EA3BCF" w:rsidRPr="00BC35F7" w:rsidRDefault="00EA3BCF" w:rsidP="00EA3BCF">
            <w:pPr>
              <w:ind w:left="-112" w:right="-99"/>
              <w:jc w:val="center"/>
              <w:rPr>
                <w:cs/>
              </w:rPr>
            </w:pPr>
            <w:r w:rsidRPr="00BC35F7">
              <w:rPr>
                <w:cs/>
              </w:rPr>
              <w:t>จำนวนหน่วย (หน่วย)</w:t>
            </w:r>
          </w:p>
        </w:tc>
        <w:tc>
          <w:tcPr>
            <w:tcW w:w="2438" w:type="dxa"/>
            <w:vAlign w:val="center"/>
          </w:tcPr>
          <w:p w:rsidR="00EA3BCF" w:rsidRPr="00BC35F7" w:rsidRDefault="00EA3BCF" w:rsidP="002257FC">
            <w:pPr>
              <w:ind w:left="-131" w:right="-122"/>
              <w:jc w:val="center"/>
            </w:pPr>
            <w:r w:rsidRPr="00BC35F7">
              <w:rPr>
                <w:cs/>
              </w:rPr>
              <w:t>มูลค่า</w:t>
            </w:r>
            <w:r w:rsidR="002257FC">
              <w:rPr>
                <w:rFonts w:hint="cs"/>
                <w:cs/>
              </w:rPr>
              <w:t>หุ้นกู้</w:t>
            </w:r>
            <w:r w:rsidRPr="00BC35F7">
              <w:rPr>
                <w:cs/>
              </w:rPr>
              <w:t xml:space="preserve"> (พันบาท)</w:t>
            </w:r>
          </w:p>
        </w:tc>
      </w:tr>
      <w:tr w:rsidR="00D04974" w:rsidRPr="002A7645" w:rsidTr="002F451F">
        <w:trPr>
          <w:trHeight w:val="495"/>
        </w:trPr>
        <w:tc>
          <w:tcPr>
            <w:tcW w:w="4739" w:type="dxa"/>
            <w:vAlign w:val="bottom"/>
          </w:tcPr>
          <w:p w:rsidR="00D04974" w:rsidRPr="006C7DBC" w:rsidRDefault="00D04974" w:rsidP="00491DEF">
            <w:pPr>
              <w:ind w:right="-108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  <w:r w:rsidR="00E020F2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ครั้งที่ </w:t>
            </w:r>
            <w:r>
              <w:t>1/2560</w:t>
            </w:r>
            <w:r>
              <w:rPr>
                <w:rFonts w:hint="cs"/>
                <w:cs/>
              </w:rPr>
              <w:t xml:space="preserve"> มูลค่าที่ตราไว้หน่วยละ </w:t>
            </w:r>
            <w:r>
              <w:t xml:space="preserve">1,000 </w:t>
            </w:r>
            <w:r>
              <w:rPr>
                <w:rFonts w:hint="cs"/>
                <w:cs/>
              </w:rPr>
              <w:t>บาท</w:t>
            </w:r>
          </w:p>
        </w:tc>
        <w:tc>
          <w:tcPr>
            <w:tcW w:w="2618" w:type="dxa"/>
            <w:vAlign w:val="center"/>
          </w:tcPr>
          <w:p w:rsidR="00D04974" w:rsidRPr="00BC35F7" w:rsidRDefault="00D04974" w:rsidP="00EA3BCF">
            <w:pPr>
              <w:ind w:right="60"/>
              <w:jc w:val="center"/>
            </w:pPr>
            <w:r w:rsidRPr="00BC35F7">
              <w:rPr>
                <w:cs/>
              </w:rPr>
              <w:t>3</w:t>
            </w:r>
            <w:r w:rsidRPr="00BC35F7">
              <w:t>,000,000</w:t>
            </w:r>
          </w:p>
        </w:tc>
        <w:tc>
          <w:tcPr>
            <w:tcW w:w="2438" w:type="dxa"/>
            <w:vAlign w:val="center"/>
          </w:tcPr>
          <w:p w:rsidR="00D04974" w:rsidRPr="00BC35F7" w:rsidRDefault="00D04974" w:rsidP="00EA3BCF">
            <w:pPr>
              <w:ind w:right="60"/>
              <w:jc w:val="center"/>
            </w:pPr>
            <w:r w:rsidRPr="00BC35F7">
              <w:rPr>
                <w:cs/>
              </w:rPr>
              <w:t>3</w:t>
            </w:r>
            <w:r w:rsidRPr="00BC35F7">
              <w:t>,000,000</w:t>
            </w:r>
          </w:p>
        </w:tc>
      </w:tr>
      <w:tr w:rsidR="00D04974" w:rsidRPr="002A7645" w:rsidTr="002F451F">
        <w:tc>
          <w:tcPr>
            <w:tcW w:w="4739" w:type="dxa"/>
          </w:tcPr>
          <w:p w:rsidR="00D04974" w:rsidRPr="006C7DBC" w:rsidRDefault="00D04974" w:rsidP="002A7645">
            <w:pPr>
              <w:ind w:right="-256"/>
            </w:pPr>
            <w:r>
              <w:rPr>
                <w:rFonts w:hint="cs"/>
                <w:cs/>
              </w:rPr>
              <w:t>ประเภทของหุ้นกู้</w:t>
            </w:r>
          </w:p>
        </w:tc>
        <w:tc>
          <w:tcPr>
            <w:tcW w:w="5056" w:type="dxa"/>
            <w:gridSpan w:val="2"/>
          </w:tcPr>
          <w:p w:rsidR="006872D9" w:rsidRDefault="00D04974" w:rsidP="001F1CE9">
            <w:pPr>
              <w:ind w:right="-169"/>
            </w:pPr>
            <w:r>
              <w:rPr>
                <w:rFonts w:ascii="Angsana New" w:hAnsi="Angsana New" w:hint="cs"/>
                <w:spacing w:val="4"/>
                <w:cs/>
              </w:rPr>
              <w:t>หุ้นกู้ชนิด</w:t>
            </w:r>
            <w:r w:rsidRPr="00491DEF">
              <w:rPr>
                <w:rFonts w:ascii="Angsana New" w:hAnsi="Angsana New" w:hint="cs"/>
                <w:spacing w:val="4"/>
                <w:cs/>
              </w:rPr>
              <w:t xml:space="preserve">ระบุชื่อผู้ถือ </w:t>
            </w:r>
            <w:r w:rsidR="001F1CE9">
              <w:rPr>
                <w:rFonts w:hint="cs"/>
                <w:cs/>
              </w:rPr>
              <w:t>ประเภท</w:t>
            </w:r>
            <w:r w:rsidRPr="00491DEF">
              <w:rPr>
                <w:rFonts w:hint="cs"/>
                <w:cs/>
              </w:rPr>
              <w:t xml:space="preserve">ไม่ด้อยสิทธิ </w:t>
            </w:r>
            <w:r w:rsidR="001F1CE9">
              <w:rPr>
                <w:rFonts w:hint="cs"/>
                <w:cs/>
              </w:rPr>
              <w:t xml:space="preserve">                    </w:t>
            </w:r>
          </w:p>
          <w:p w:rsidR="00D04974" w:rsidRPr="00491DEF" w:rsidRDefault="00D04974" w:rsidP="001F1CE9">
            <w:pPr>
              <w:ind w:right="-169"/>
              <w:rPr>
                <w:sz w:val="29"/>
                <w:szCs w:val="29"/>
                <w:cs/>
              </w:rPr>
            </w:pPr>
            <w:r w:rsidRPr="00491DEF">
              <w:rPr>
                <w:rFonts w:hint="cs"/>
                <w:cs/>
              </w:rPr>
              <w:t>ไม่มีหลักประกัน</w:t>
            </w:r>
            <w:r w:rsidR="00E020F2">
              <w:rPr>
                <w:rFonts w:hint="cs"/>
                <w:cs/>
              </w:rPr>
              <w:t xml:space="preserve"> </w:t>
            </w:r>
            <w:r w:rsidRPr="00491DEF">
              <w:rPr>
                <w:rFonts w:hint="cs"/>
                <w:cs/>
              </w:rPr>
              <w:t>และไม่มีผู้แทนผู้ถือหุ้นกู้</w:t>
            </w:r>
          </w:p>
        </w:tc>
      </w:tr>
      <w:tr w:rsidR="001F1CE9" w:rsidRPr="002A7645" w:rsidTr="002F451F">
        <w:trPr>
          <w:trHeight w:val="525"/>
        </w:trPr>
        <w:tc>
          <w:tcPr>
            <w:tcW w:w="4739" w:type="dxa"/>
            <w:vAlign w:val="bottom"/>
          </w:tcPr>
          <w:p w:rsidR="001F1CE9" w:rsidRPr="006C7DBC" w:rsidRDefault="001F1CE9" w:rsidP="00491DEF">
            <w:pPr>
              <w:ind w:right="-256"/>
            </w:pPr>
            <w:r>
              <w:rPr>
                <w:rFonts w:hint="cs"/>
                <w:cs/>
              </w:rPr>
              <w:t>อายุของหุ้นกู้ (ปี)</w:t>
            </w:r>
          </w:p>
        </w:tc>
        <w:tc>
          <w:tcPr>
            <w:tcW w:w="5056" w:type="dxa"/>
            <w:gridSpan w:val="2"/>
            <w:vAlign w:val="bottom"/>
          </w:tcPr>
          <w:p w:rsidR="001F1CE9" w:rsidRPr="00AA6186" w:rsidRDefault="001F1CE9" w:rsidP="00491DEF">
            <w:pPr>
              <w:ind w:left="-112" w:right="-80"/>
              <w:jc w:val="center"/>
            </w:pPr>
            <w:r w:rsidRPr="00AA6186">
              <w:t>5</w:t>
            </w:r>
          </w:p>
        </w:tc>
      </w:tr>
      <w:tr w:rsidR="001F1CE9" w:rsidRPr="002A7645" w:rsidTr="002F451F">
        <w:trPr>
          <w:trHeight w:val="517"/>
        </w:trPr>
        <w:tc>
          <w:tcPr>
            <w:tcW w:w="4739" w:type="dxa"/>
            <w:vAlign w:val="center"/>
          </w:tcPr>
          <w:p w:rsidR="001F1CE9" w:rsidRPr="006C7DBC" w:rsidRDefault="001F1CE9" w:rsidP="00491DEF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อัตราดอกเบี้ย (ร้อยละ) ต่อปี</w:t>
            </w:r>
          </w:p>
        </w:tc>
        <w:tc>
          <w:tcPr>
            <w:tcW w:w="5056" w:type="dxa"/>
            <w:gridSpan w:val="2"/>
            <w:vAlign w:val="center"/>
          </w:tcPr>
          <w:p w:rsidR="001F1CE9" w:rsidRPr="00AA6186" w:rsidRDefault="001F1CE9" w:rsidP="00491DEF">
            <w:pPr>
              <w:ind w:left="-112" w:right="-80"/>
              <w:jc w:val="center"/>
            </w:pPr>
            <w:r w:rsidRPr="00AA6186">
              <w:t>3.14</w:t>
            </w:r>
          </w:p>
        </w:tc>
      </w:tr>
      <w:tr w:rsidR="001F1CE9" w:rsidRPr="002A7645" w:rsidTr="002F451F">
        <w:tc>
          <w:tcPr>
            <w:tcW w:w="4739" w:type="dxa"/>
          </w:tcPr>
          <w:p w:rsidR="001F1CE9" w:rsidRDefault="00C0052F" w:rsidP="00C0052F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งวดการจ่าย</w:t>
            </w:r>
            <w:r w:rsidR="001F1CE9">
              <w:rPr>
                <w:rFonts w:hint="cs"/>
                <w:cs/>
              </w:rPr>
              <w:t>ดอกเบี้ย</w:t>
            </w:r>
          </w:p>
        </w:tc>
        <w:tc>
          <w:tcPr>
            <w:tcW w:w="5056" w:type="dxa"/>
            <w:gridSpan w:val="2"/>
          </w:tcPr>
          <w:p w:rsidR="006872D9" w:rsidRDefault="001F1CE9" w:rsidP="001F1CE9">
            <w:pPr>
              <w:ind w:right="-38"/>
            </w:pPr>
            <w:r>
              <w:rPr>
                <w:rFonts w:hint="cs"/>
                <w:cs/>
              </w:rPr>
              <w:t xml:space="preserve">ปีละ </w:t>
            </w:r>
            <w:r>
              <w:t xml:space="preserve">2 </w:t>
            </w:r>
            <w:r>
              <w:rPr>
                <w:rFonts w:hint="cs"/>
                <w:cs/>
              </w:rPr>
              <w:t xml:space="preserve">ครั้ง ทุกวันที่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พฤษภาคม และวันที่ </w:t>
            </w:r>
            <w:r>
              <w:t xml:space="preserve">                </w:t>
            </w:r>
          </w:p>
          <w:p w:rsidR="001F1CE9" w:rsidRPr="001E7638" w:rsidRDefault="001F1CE9" w:rsidP="001F1CE9">
            <w:pPr>
              <w:ind w:right="-38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พฤศจิกายน ของทุกปี ตลอดอายุของหุ้นกู้</w:t>
            </w:r>
          </w:p>
        </w:tc>
      </w:tr>
      <w:tr w:rsidR="001F1CE9" w:rsidRPr="002A7645" w:rsidTr="002F451F">
        <w:tc>
          <w:tcPr>
            <w:tcW w:w="4739" w:type="dxa"/>
          </w:tcPr>
          <w:p w:rsidR="001F1CE9" w:rsidRDefault="001F1CE9" w:rsidP="002A7645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วันครบกำหนดไถ่ถอน</w:t>
            </w:r>
          </w:p>
        </w:tc>
        <w:tc>
          <w:tcPr>
            <w:tcW w:w="5056" w:type="dxa"/>
            <w:gridSpan w:val="2"/>
          </w:tcPr>
          <w:p w:rsidR="001F1CE9" w:rsidRDefault="001F1CE9" w:rsidP="001F1CE9">
            <w:pPr>
              <w:ind w:right="-38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พฤษภาคม </w:t>
            </w:r>
            <w:r>
              <w:t>2565</w:t>
            </w:r>
          </w:p>
        </w:tc>
      </w:tr>
    </w:tbl>
    <w:p w:rsidR="001E7638" w:rsidRPr="001E7638" w:rsidRDefault="001E7638" w:rsidP="000D16C2">
      <w:pPr>
        <w:ind w:right="-152"/>
        <w:jc w:val="right"/>
        <w:outlineLvl w:val="0"/>
        <w:rPr>
          <w:cs/>
        </w:rPr>
      </w:pPr>
      <w:r w:rsidRPr="001E7638">
        <w:rPr>
          <w:cs/>
        </w:rPr>
        <w:t xml:space="preserve">หน่วย </w:t>
      </w:r>
      <w:r w:rsidRPr="001E7638">
        <w:t xml:space="preserve">: </w:t>
      </w:r>
      <w:r w:rsidRPr="001E7638">
        <w:rPr>
          <w:cs/>
        </w:rPr>
        <w:t>พันบาท</w:t>
      </w:r>
    </w:p>
    <w:tbl>
      <w:tblPr>
        <w:tblW w:w="9796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2"/>
        <w:gridCol w:w="2527"/>
        <w:gridCol w:w="2527"/>
      </w:tblGrid>
      <w:tr w:rsidR="00887C05" w:rsidRPr="001E7638" w:rsidTr="002F451F">
        <w:tc>
          <w:tcPr>
            <w:tcW w:w="4742" w:type="dxa"/>
            <w:vMerge w:val="restart"/>
            <w:vAlign w:val="center"/>
          </w:tcPr>
          <w:p w:rsidR="00887C05" w:rsidRPr="002A7645" w:rsidRDefault="00887C05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5054" w:type="dxa"/>
            <w:gridSpan w:val="2"/>
            <w:vAlign w:val="center"/>
          </w:tcPr>
          <w:p w:rsidR="00887C05" w:rsidRPr="002A7645" w:rsidRDefault="00887C05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DF7AEE" w:rsidRPr="001E7638" w:rsidTr="002F451F">
        <w:tc>
          <w:tcPr>
            <w:tcW w:w="4742" w:type="dxa"/>
            <w:vMerge/>
            <w:tcBorders>
              <w:bottom w:val="single" w:sz="4" w:space="0" w:color="auto"/>
            </w:tcBorders>
          </w:tcPr>
          <w:p w:rsidR="00DF7AEE" w:rsidRPr="001E7638" w:rsidRDefault="00DF7AEE" w:rsidP="002A7645">
            <w:pPr>
              <w:ind w:right="-256"/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:rsidR="00DF7AEE" w:rsidRPr="00C04077" w:rsidRDefault="006D1FA6" w:rsidP="003B0EAA">
            <w:pPr>
              <w:ind w:left="-108" w:right="-90"/>
              <w:jc w:val="center"/>
            </w:pPr>
            <w:r>
              <w:t>30</w:t>
            </w:r>
            <w:r w:rsidR="003B0EAA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ก</w:t>
            </w:r>
            <w:r w:rsidR="003B0EAA">
              <w:rPr>
                <w:rFonts w:hint="cs"/>
                <w:cs/>
              </w:rPr>
              <w:t>.ย</w:t>
            </w:r>
            <w:r w:rsidR="00DF7AEE">
              <w:rPr>
                <w:rFonts w:hint="cs"/>
                <w:cs/>
              </w:rPr>
              <w:t xml:space="preserve">. </w:t>
            </w:r>
            <w:r>
              <w:t>2564</w:t>
            </w: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:rsidR="00DF7AEE" w:rsidRPr="00C04077" w:rsidRDefault="006D1FA6" w:rsidP="00DF7A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t>31</w:t>
            </w:r>
            <w:r w:rsidR="00DF7AEE">
              <w:rPr>
                <w:rFonts w:hint="cs"/>
                <w:cs/>
              </w:rPr>
              <w:t xml:space="preserve"> ธ.ค. </w:t>
            </w:r>
            <w:r>
              <w:t>2563</w:t>
            </w:r>
          </w:p>
        </w:tc>
      </w:tr>
      <w:tr w:rsidR="00833482" w:rsidRPr="001E7638" w:rsidTr="002F451F">
        <w:tc>
          <w:tcPr>
            <w:tcW w:w="4742" w:type="dxa"/>
            <w:tcBorders>
              <w:bottom w:val="nil"/>
            </w:tcBorders>
          </w:tcPr>
          <w:p w:rsidR="00833482" w:rsidRPr="006A43F7" w:rsidRDefault="00833482" w:rsidP="002A7645">
            <w:pPr>
              <w:ind w:right="-256"/>
            </w:pPr>
            <w:r w:rsidRPr="006A43F7"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:rsidR="00833482" w:rsidRPr="003F345B" w:rsidRDefault="00833482" w:rsidP="00D63468">
            <w:pPr>
              <w:ind w:right="214"/>
              <w:jc w:val="right"/>
            </w:pPr>
            <w:r w:rsidRPr="003F345B">
              <w:rPr>
                <w:cs/>
              </w:rPr>
              <w:t>3</w:t>
            </w:r>
            <w:r w:rsidRPr="003F345B">
              <w:t>,000,000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:rsidR="00833482" w:rsidRPr="00A47B2C" w:rsidRDefault="00833482" w:rsidP="00833482">
            <w:pPr>
              <w:ind w:right="214"/>
              <w:jc w:val="right"/>
            </w:pPr>
            <w:r w:rsidRPr="00A47B2C">
              <w:rPr>
                <w:cs/>
              </w:rPr>
              <w:t>3</w:t>
            </w:r>
            <w:r w:rsidRPr="00A47B2C">
              <w:t>,000,000</w:t>
            </w:r>
          </w:p>
        </w:tc>
      </w:tr>
      <w:tr w:rsidR="009E19A5" w:rsidRPr="001E7638" w:rsidTr="002F451F">
        <w:tc>
          <w:tcPr>
            <w:tcW w:w="4742" w:type="dxa"/>
            <w:tcBorders>
              <w:top w:val="nil"/>
              <w:bottom w:val="nil"/>
            </w:tcBorders>
          </w:tcPr>
          <w:p w:rsidR="009E19A5" w:rsidRPr="006A43F7" w:rsidRDefault="009E19A5" w:rsidP="00E53D91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:rsidR="009E19A5" w:rsidRPr="003F345B" w:rsidRDefault="007D0847" w:rsidP="007A2033">
            <w:pPr>
              <w:ind w:right="143"/>
              <w:jc w:val="right"/>
              <w:rPr>
                <w:noProof/>
              </w:rPr>
            </w:pPr>
            <w:r w:rsidRPr="003F345B">
              <w:rPr>
                <w:rFonts w:hint="cs"/>
                <w:cs/>
              </w:rPr>
              <w:t>(984</w:t>
            </w:r>
            <w:r w:rsidR="009E19A5" w:rsidRPr="003F345B">
              <w:t>)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:rsidR="009E19A5" w:rsidRPr="00B57524" w:rsidRDefault="00097522" w:rsidP="0033054F">
            <w:pPr>
              <w:ind w:right="143"/>
              <w:jc w:val="right"/>
              <w:rPr>
                <w:noProof/>
              </w:rPr>
            </w:pPr>
            <w:r>
              <w:rPr>
                <w:rFonts w:hint="cs"/>
                <w:cs/>
              </w:rPr>
              <w:t>(</w:t>
            </w:r>
            <w:r w:rsidR="0033054F">
              <w:t>1,678</w:t>
            </w:r>
            <w:r w:rsidR="009E19A5" w:rsidRPr="00B57524">
              <w:t>)</w:t>
            </w:r>
          </w:p>
        </w:tc>
      </w:tr>
      <w:tr w:rsidR="009E19A5" w:rsidRPr="001E7638" w:rsidTr="00C344C8">
        <w:tc>
          <w:tcPr>
            <w:tcW w:w="4742" w:type="dxa"/>
            <w:tcBorders>
              <w:top w:val="nil"/>
              <w:bottom w:val="nil"/>
            </w:tcBorders>
          </w:tcPr>
          <w:p w:rsidR="009E19A5" w:rsidRPr="006A43F7" w:rsidRDefault="009E19A5" w:rsidP="00E53D91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527" w:type="dxa"/>
            <w:tcBorders>
              <w:top w:val="nil"/>
              <w:bottom w:val="single" w:sz="4" w:space="0" w:color="auto"/>
            </w:tcBorders>
          </w:tcPr>
          <w:p w:rsidR="009E19A5" w:rsidRPr="003F345B" w:rsidRDefault="003F345B" w:rsidP="00E53D91">
            <w:pPr>
              <w:ind w:right="214"/>
              <w:jc w:val="right"/>
            </w:pPr>
            <w:r w:rsidRPr="003F345B">
              <w:rPr>
                <w:rFonts w:hint="cs"/>
                <w:cs/>
              </w:rPr>
              <w:t>521</w:t>
            </w:r>
          </w:p>
        </w:tc>
        <w:tc>
          <w:tcPr>
            <w:tcW w:w="2527" w:type="dxa"/>
            <w:tcBorders>
              <w:top w:val="nil"/>
              <w:bottom w:val="single" w:sz="4" w:space="0" w:color="auto"/>
            </w:tcBorders>
          </w:tcPr>
          <w:p w:rsidR="009E19A5" w:rsidRPr="00B57524" w:rsidRDefault="00097522" w:rsidP="00097522">
            <w:pPr>
              <w:ind w:right="214"/>
              <w:jc w:val="right"/>
            </w:pPr>
            <w:r>
              <w:t>69</w:t>
            </w:r>
            <w:r w:rsidR="00A52B7C">
              <w:rPr>
                <w:rFonts w:hint="cs"/>
                <w:cs/>
              </w:rPr>
              <w:t>4</w:t>
            </w:r>
          </w:p>
        </w:tc>
      </w:tr>
      <w:tr w:rsidR="009E19A5" w:rsidRPr="001E7638" w:rsidTr="00C344C8">
        <w:tc>
          <w:tcPr>
            <w:tcW w:w="4742" w:type="dxa"/>
            <w:tcBorders>
              <w:top w:val="nil"/>
              <w:bottom w:val="nil"/>
            </w:tcBorders>
          </w:tcPr>
          <w:p w:rsidR="009E19A5" w:rsidRPr="001F1CE9" w:rsidRDefault="009E19A5" w:rsidP="00E53D91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>ค่าใช้จ่ายในการออกหุ้นกู้รอตัดบัญชี</w:t>
            </w:r>
            <w:r>
              <w:rPr>
                <w:rFonts w:hint="cs"/>
                <w:cs/>
              </w:rPr>
              <w:t xml:space="preserve"> -</w:t>
            </w:r>
            <w:r>
              <w:t xml:space="preserve">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</w:tcPr>
          <w:p w:rsidR="009E19A5" w:rsidRPr="003F345B" w:rsidRDefault="003F345B" w:rsidP="007A2033">
            <w:pPr>
              <w:ind w:right="143"/>
              <w:jc w:val="right"/>
            </w:pPr>
            <w:r w:rsidRPr="003F345B">
              <w:rPr>
                <w:rFonts w:hint="cs"/>
                <w:cs/>
              </w:rPr>
              <w:t>(463</w:t>
            </w:r>
            <w:r w:rsidR="009E19A5" w:rsidRPr="003F345B">
              <w:t>)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</w:tcPr>
          <w:p w:rsidR="009E19A5" w:rsidRPr="00B57524" w:rsidRDefault="00097522" w:rsidP="0033054F">
            <w:pPr>
              <w:ind w:right="143"/>
              <w:jc w:val="right"/>
            </w:pPr>
            <w:r>
              <w:rPr>
                <w:rFonts w:hint="cs"/>
                <w:cs/>
              </w:rPr>
              <w:t>(</w:t>
            </w:r>
            <w:r w:rsidR="0033054F">
              <w:t>984</w:t>
            </w:r>
            <w:r w:rsidR="009E19A5" w:rsidRPr="00B57524">
              <w:t>)</w:t>
            </w:r>
          </w:p>
        </w:tc>
      </w:tr>
      <w:tr w:rsidR="009E19A5" w:rsidRPr="001E7638" w:rsidTr="00C344C8">
        <w:tc>
          <w:tcPr>
            <w:tcW w:w="4742" w:type="dxa"/>
            <w:tcBorders>
              <w:top w:val="nil"/>
              <w:bottom w:val="nil"/>
            </w:tcBorders>
          </w:tcPr>
          <w:p w:rsidR="009E19A5" w:rsidRPr="006A43F7" w:rsidRDefault="00BB5F7A" w:rsidP="00220E11">
            <w:pPr>
              <w:ind w:right="746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527" w:type="dxa"/>
            <w:tcBorders>
              <w:bottom w:val="nil"/>
            </w:tcBorders>
            <w:vAlign w:val="center"/>
          </w:tcPr>
          <w:p w:rsidR="009E19A5" w:rsidRPr="003F345B" w:rsidRDefault="009E19A5" w:rsidP="006872D9">
            <w:pPr>
              <w:ind w:right="214"/>
              <w:jc w:val="right"/>
              <w:rPr>
                <w:cs/>
              </w:rPr>
            </w:pPr>
            <w:r w:rsidRPr="003F345B">
              <w:rPr>
                <w:rFonts w:hint="cs"/>
                <w:cs/>
              </w:rPr>
              <w:t>2</w:t>
            </w:r>
            <w:r w:rsidR="00AA6186" w:rsidRPr="003F345B">
              <w:t>,99</w:t>
            </w:r>
            <w:r w:rsidR="006872D9" w:rsidRPr="003F345B">
              <w:rPr>
                <w:rFonts w:hint="cs"/>
                <w:cs/>
              </w:rPr>
              <w:t>9,</w:t>
            </w:r>
            <w:r w:rsidR="003F345B" w:rsidRPr="003F345B">
              <w:rPr>
                <w:rFonts w:hint="cs"/>
                <w:cs/>
              </w:rPr>
              <w:t>537</w:t>
            </w:r>
          </w:p>
        </w:tc>
        <w:tc>
          <w:tcPr>
            <w:tcW w:w="2527" w:type="dxa"/>
            <w:tcBorders>
              <w:bottom w:val="nil"/>
            </w:tcBorders>
            <w:vAlign w:val="center"/>
          </w:tcPr>
          <w:p w:rsidR="009E19A5" w:rsidRPr="00B57524" w:rsidRDefault="009E19A5" w:rsidP="0033054F">
            <w:pPr>
              <w:ind w:right="214"/>
              <w:jc w:val="right"/>
            </w:pPr>
            <w:r w:rsidRPr="00B57524">
              <w:rPr>
                <w:rFonts w:hint="cs"/>
                <w:cs/>
              </w:rPr>
              <w:t>2</w:t>
            </w:r>
            <w:r>
              <w:t>,99</w:t>
            </w:r>
            <w:r w:rsidR="0033054F">
              <w:t>9,016</w:t>
            </w:r>
          </w:p>
        </w:tc>
      </w:tr>
      <w:tr w:rsidR="00C82017" w:rsidRPr="001E7638" w:rsidTr="00C344C8">
        <w:tc>
          <w:tcPr>
            <w:tcW w:w="4742" w:type="dxa"/>
            <w:tcBorders>
              <w:top w:val="nil"/>
              <w:bottom w:val="single" w:sz="4" w:space="0" w:color="auto"/>
            </w:tcBorders>
          </w:tcPr>
          <w:p w:rsidR="00C82017" w:rsidRPr="006A43F7" w:rsidRDefault="00C82017" w:rsidP="002A7645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527" w:type="dxa"/>
            <w:tcBorders>
              <w:top w:val="nil"/>
            </w:tcBorders>
            <w:vAlign w:val="center"/>
          </w:tcPr>
          <w:p w:rsidR="00C82017" w:rsidRPr="003F345B" w:rsidRDefault="003F345B" w:rsidP="00C82017">
            <w:pPr>
              <w:ind w:right="143"/>
              <w:jc w:val="right"/>
              <w:rPr>
                <w:cs/>
              </w:rPr>
            </w:pPr>
            <w:r w:rsidRPr="003F345B">
              <w:rPr>
                <w:rFonts w:hint="cs"/>
                <w:cs/>
              </w:rPr>
              <w:t>(2,999,537</w:t>
            </w:r>
            <w:r w:rsidR="00C82017" w:rsidRPr="003F345B">
              <w:rPr>
                <w:rFonts w:hint="cs"/>
                <w:cs/>
              </w:rPr>
              <w:t>)</w:t>
            </w:r>
          </w:p>
        </w:tc>
        <w:tc>
          <w:tcPr>
            <w:tcW w:w="2527" w:type="dxa"/>
            <w:tcBorders>
              <w:top w:val="nil"/>
            </w:tcBorders>
            <w:vAlign w:val="center"/>
          </w:tcPr>
          <w:p w:rsidR="00C82017" w:rsidRPr="00B57524" w:rsidRDefault="00C82017" w:rsidP="00C82017">
            <w:pPr>
              <w:ind w:right="-107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82017" w:rsidRPr="001E7638" w:rsidTr="00C344C8">
        <w:tc>
          <w:tcPr>
            <w:tcW w:w="4742" w:type="dxa"/>
            <w:tcBorders>
              <w:top w:val="single" w:sz="4" w:space="0" w:color="auto"/>
            </w:tcBorders>
          </w:tcPr>
          <w:p w:rsidR="00C82017" w:rsidRPr="00C82017" w:rsidRDefault="00BB5F7A" w:rsidP="002A7645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 w:rsidR="000D1033">
              <w:t>–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527" w:type="dxa"/>
            <w:vAlign w:val="center"/>
          </w:tcPr>
          <w:p w:rsidR="00C82017" w:rsidRPr="003F345B" w:rsidRDefault="00C82017" w:rsidP="001C2C36">
            <w:pPr>
              <w:ind w:right="-107"/>
              <w:jc w:val="center"/>
              <w:rPr>
                <w:cs/>
              </w:rPr>
            </w:pPr>
            <w:r w:rsidRPr="003F345B">
              <w:rPr>
                <w:rFonts w:hint="cs"/>
                <w:cs/>
              </w:rPr>
              <w:t>-</w:t>
            </w:r>
          </w:p>
        </w:tc>
        <w:tc>
          <w:tcPr>
            <w:tcW w:w="2527" w:type="dxa"/>
            <w:vAlign w:val="center"/>
          </w:tcPr>
          <w:p w:rsidR="00C82017" w:rsidRPr="00B57524" w:rsidRDefault="00C82017" w:rsidP="001C2C36">
            <w:pPr>
              <w:ind w:right="214"/>
              <w:jc w:val="right"/>
            </w:pPr>
            <w:r w:rsidRPr="00B57524">
              <w:rPr>
                <w:rFonts w:hint="cs"/>
                <w:cs/>
              </w:rPr>
              <w:t>2</w:t>
            </w:r>
            <w:r>
              <w:t>,999,016</w:t>
            </w:r>
          </w:p>
        </w:tc>
      </w:tr>
    </w:tbl>
    <w:p w:rsidR="003D64FF" w:rsidRDefault="003D64FF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3F345B" w:rsidRDefault="003F345B" w:rsidP="00961A77">
      <w:pPr>
        <w:ind w:right="-871"/>
        <w:rPr>
          <w:rFonts w:ascii="Angsana New" w:hAnsi="Angsana New"/>
          <w:sz w:val="16"/>
          <w:szCs w:val="16"/>
        </w:rPr>
      </w:pPr>
    </w:p>
    <w:p w:rsidR="006F0B95" w:rsidRPr="00F83C64" w:rsidRDefault="006F0B95" w:rsidP="00833482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F83C64">
        <w:rPr>
          <w:rFonts w:ascii="Angsana New" w:hAnsi="Angsana New"/>
          <w:b/>
          <w:bCs/>
          <w:cs/>
        </w:rPr>
        <w:lastRenderedPageBreak/>
        <w:t>สำรองผลประโยชน์ระยะยาวของพนักงาน</w:t>
      </w:r>
    </w:p>
    <w:p w:rsidR="006F0B95" w:rsidRDefault="006F0B95" w:rsidP="0016187E">
      <w:pPr>
        <w:tabs>
          <w:tab w:val="left" w:pos="360"/>
        </w:tabs>
        <w:ind w:left="360" w:right="-15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79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1"/>
        <w:gridCol w:w="1299"/>
        <w:gridCol w:w="1300"/>
        <w:gridCol w:w="1299"/>
        <w:gridCol w:w="1300"/>
      </w:tblGrid>
      <w:tr w:rsidR="00120305" w:rsidRPr="00C04077" w:rsidTr="00120305"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305" w:rsidRPr="0033054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1FA6" w:rsidRPr="00C04077" w:rsidTr="00120305">
        <w:tc>
          <w:tcPr>
            <w:tcW w:w="4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A6" w:rsidRPr="00AA36CE" w:rsidRDefault="006D1FA6" w:rsidP="006D1FA6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1FA6" w:rsidRPr="006D1FA6" w:rsidRDefault="006D1FA6" w:rsidP="006D1FA6">
            <w:pPr>
              <w:ind w:left="-108" w:right="-90"/>
              <w:jc w:val="center"/>
              <w:rPr>
                <w:sz w:val="30"/>
                <w:szCs w:val="30"/>
              </w:rPr>
            </w:pPr>
            <w:r w:rsidRPr="006D1F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D1FA6">
              <w:rPr>
                <w:rFonts w:ascii="Angsana New" w:hAnsi="Angsana New" w:hint="cs"/>
                <w:sz w:val="30"/>
                <w:szCs w:val="30"/>
                <w:cs/>
              </w:rPr>
              <w:t xml:space="preserve">ก.ย. </w:t>
            </w:r>
            <w:r w:rsidRPr="006D1FA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6D1FA6" w:rsidRPr="006D1FA6" w:rsidRDefault="006D1FA6" w:rsidP="006D1FA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6D1FA6">
              <w:rPr>
                <w:rFonts w:ascii="Angsana New" w:hAnsi="Angsana New"/>
                <w:sz w:val="30"/>
                <w:szCs w:val="30"/>
              </w:rPr>
              <w:t>31</w:t>
            </w:r>
            <w:r w:rsidRPr="006D1FA6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Pr="006D1FA6">
              <w:rPr>
                <w:rFonts w:ascii="Angsana New" w:hAnsi="Angsana New"/>
                <w:sz w:val="30"/>
                <w:szCs w:val="30"/>
              </w:rPr>
              <w:t>256</w:t>
            </w:r>
            <w:r w:rsidRPr="006D1FA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6D1FA6" w:rsidRPr="006D1FA6" w:rsidRDefault="006D1FA6" w:rsidP="006D1FA6">
            <w:pPr>
              <w:ind w:left="-108" w:right="-90"/>
              <w:jc w:val="center"/>
              <w:rPr>
                <w:sz w:val="30"/>
                <w:szCs w:val="30"/>
              </w:rPr>
            </w:pPr>
            <w:r w:rsidRPr="006D1F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D1FA6">
              <w:rPr>
                <w:rFonts w:ascii="Angsana New" w:hAnsi="Angsana New" w:hint="cs"/>
                <w:sz w:val="30"/>
                <w:szCs w:val="30"/>
                <w:cs/>
              </w:rPr>
              <w:t xml:space="preserve">ก.ย. </w:t>
            </w:r>
            <w:r w:rsidRPr="006D1FA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6D1FA6" w:rsidRPr="006D1FA6" w:rsidRDefault="006D1FA6" w:rsidP="006D1FA6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6D1FA6">
              <w:rPr>
                <w:rFonts w:ascii="Angsana New" w:hAnsi="Angsana New"/>
                <w:sz w:val="30"/>
                <w:szCs w:val="30"/>
              </w:rPr>
              <w:t>31</w:t>
            </w:r>
            <w:r w:rsidRPr="006D1FA6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Pr="006D1FA6">
              <w:rPr>
                <w:rFonts w:ascii="Angsana New" w:hAnsi="Angsana New"/>
                <w:sz w:val="30"/>
                <w:szCs w:val="30"/>
              </w:rPr>
              <w:t>256</w:t>
            </w:r>
            <w:r w:rsidRPr="006D1FA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33054F" w:rsidRPr="00C04077" w:rsidTr="00120305">
        <w:tc>
          <w:tcPr>
            <w:tcW w:w="4601" w:type="dxa"/>
            <w:tcBorders>
              <w:bottom w:val="nil"/>
            </w:tcBorders>
          </w:tcPr>
          <w:p w:rsidR="0033054F" w:rsidRPr="00042F3D" w:rsidRDefault="0033054F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99" w:type="dxa"/>
            <w:tcBorders>
              <w:bottom w:val="nil"/>
            </w:tcBorders>
          </w:tcPr>
          <w:p w:rsidR="0033054F" w:rsidRPr="00F57E3A" w:rsidRDefault="0033054F" w:rsidP="00192050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33054F" w:rsidRPr="00F57E3A" w:rsidRDefault="0033054F" w:rsidP="0033054F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</w:tcPr>
          <w:p w:rsidR="0033054F" w:rsidRPr="00F57E3A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33054F" w:rsidRPr="00AA36CE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46C5C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F46C5C" w:rsidRPr="00042F3D" w:rsidRDefault="001C14AD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46C5C" w:rsidRPr="00F57E3A" w:rsidRDefault="00F46C5C" w:rsidP="00F46C5C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271,827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F46C5C" w:rsidRPr="00F57E3A" w:rsidRDefault="00F46C5C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629,749</w:t>
            </w:r>
          </w:p>
        </w:tc>
        <w:tc>
          <w:tcPr>
            <w:tcW w:w="1299" w:type="dxa"/>
            <w:tcBorders>
              <w:top w:val="nil"/>
              <w:bottom w:val="nil"/>
            </w:tcBorders>
            <w:vAlign w:val="center"/>
          </w:tcPr>
          <w:p w:rsidR="00F46C5C" w:rsidRPr="00F57E3A" w:rsidRDefault="00F46C5C" w:rsidP="00F46C5C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F57E3A">
              <w:rPr>
                <w:rFonts w:hint="cs"/>
                <w:sz w:val="30"/>
                <w:szCs w:val="30"/>
                <w:cs/>
              </w:rPr>
              <w:t>122</w:t>
            </w:r>
            <w:r w:rsidRPr="00F57E3A">
              <w:rPr>
                <w:sz w:val="30"/>
                <w:szCs w:val="30"/>
                <w:cs/>
              </w:rPr>
              <w:t>,</w:t>
            </w:r>
            <w:r w:rsidRPr="00F57E3A">
              <w:rPr>
                <w:rFonts w:hint="cs"/>
                <w:sz w:val="30"/>
                <w:szCs w:val="30"/>
                <w:cs/>
              </w:rPr>
              <w:t>56</w:t>
            </w:r>
            <w:r w:rsidR="00C17F6B" w:rsidRPr="00F57E3A">
              <w:rPr>
                <w:sz w:val="30"/>
                <w:szCs w:val="30"/>
              </w:rPr>
              <w:t>3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F46C5C" w:rsidRPr="0090412D" w:rsidRDefault="00F46C5C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100</w:t>
            </w:r>
            <w:r w:rsidRPr="0090412D">
              <w:rPr>
                <w:sz w:val="30"/>
                <w:szCs w:val="30"/>
                <w:cs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335</w:t>
            </w:r>
          </w:p>
        </w:tc>
      </w:tr>
      <w:tr w:rsidR="001C14AD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1C14AD" w:rsidRPr="00042F3D" w:rsidRDefault="001C14AD" w:rsidP="007C65B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cs/>
              </w:rPr>
              <w:t>ผล</w:t>
            </w:r>
            <w:r w:rsidR="007C65B3">
              <w:rPr>
                <w:rFonts w:hint="cs"/>
                <w:sz w:val="30"/>
                <w:szCs w:val="30"/>
                <w:cs/>
              </w:rPr>
              <w:t>กำไร</w:t>
            </w:r>
            <w:r w:rsidRPr="00042F3D">
              <w:rPr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C14AD" w:rsidRPr="006D1FA6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446642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C14AD" w:rsidRPr="006D1FA6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90412D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1C14AD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1C14AD" w:rsidRPr="00042F3D" w:rsidRDefault="00DC7EE6" w:rsidP="001C14AD">
            <w:pPr>
              <w:tabs>
                <w:tab w:val="left" w:pos="437"/>
              </w:tabs>
              <w:ind w:right="-609" w:firstLine="40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1C14AD" w:rsidRPr="00042F3D">
              <w:rPr>
                <w:rFonts w:hint="cs"/>
                <w:sz w:val="30"/>
                <w:szCs w:val="30"/>
                <w:cs/>
              </w:rPr>
              <w:t>คณิตศาสตร์</w:t>
            </w:r>
            <w:r w:rsidR="001C14AD" w:rsidRPr="00042F3D">
              <w:rPr>
                <w:sz w:val="30"/>
                <w:szCs w:val="30"/>
                <w:cs/>
              </w:rPr>
              <w:t>ประกันภัยสำหรับโครงการ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C14AD" w:rsidRPr="006D1FA6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446642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C14AD" w:rsidRPr="006D1FA6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90412D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1C14AD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1C14AD" w:rsidRPr="00042F3D" w:rsidRDefault="001C14AD" w:rsidP="001C14AD">
            <w:pPr>
              <w:tabs>
                <w:tab w:val="left" w:pos="437"/>
              </w:tabs>
              <w:ind w:right="-609" w:firstLine="45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ผล</w:t>
            </w:r>
            <w:r w:rsidRPr="00042F3D">
              <w:rPr>
                <w:sz w:val="30"/>
                <w:szCs w:val="30"/>
                <w:cs/>
              </w:rPr>
              <w:t>ประโยชน์</w:t>
            </w:r>
            <w:r w:rsidRPr="00042F3D">
              <w:rPr>
                <w:rFonts w:hint="cs"/>
                <w:sz w:val="30"/>
                <w:szCs w:val="30"/>
                <w:cs/>
              </w:rPr>
              <w:t>ของ</w:t>
            </w:r>
            <w:r w:rsidRPr="00042F3D">
              <w:rPr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C14AD" w:rsidRPr="006D1FA6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446642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C14AD" w:rsidRPr="006D1FA6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90412D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7C65B3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7C65B3" w:rsidRPr="00042F3D" w:rsidRDefault="007C65B3" w:rsidP="007C65B3">
            <w:pPr>
              <w:tabs>
                <w:tab w:val="left" w:pos="284"/>
                <w:tab w:val="left" w:pos="900"/>
                <w:tab w:val="left" w:pos="1440"/>
              </w:tabs>
              <w:ind w:right="-609" w:firstLine="45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(รับรู้ในกำไรขาดทุนเบ็ดเสร็จอื่น)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7C65B3" w:rsidRPr="00F57E3A" w:rsidRDefault="007C65B3" w:rsidP="00BF03AD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7C65B3" w:rsidRPr="007C65B3" w:rsidRDefault="007C65B3" w:rsidP="007C65B3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7C65B3">
              <w:rPr>
                <w:sz w:val="30"/>
                <w:szCs w:val="30"/>
                <w:cs/>
              </w:rPr>
              <w:t>(</w:t>
            </w:r>
            <w:r w:rsidRPr="007C65B3">
              <w:rPr>
                <w:sz w:val="30"/>
                <w:szCs w:val="30"/>
              </w:rPr>
              <w:t>39,364</w:t>
            </w:r>
            <w:r w:rsidRPr="007C65B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7C65B3" w:rsidRPr="00F57E3A" w:rsidRDefault="007C65B3" w:rsidP="00BF03AD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7C65B3" w:rsidRPr="0090412D" w:rsidRDefault="007C65B3" w:rsidP="00D01108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(2</w:t>
            </w:r>
            <w:r w:rsidRPr="0090412D">
              <w:rPr>
                <w:sz w:val="30"/>
                <w:szCs w:val="30"/>
              </w:rPr>
              <w:t>1,997)</w:t>
            </w:r>
          </w:p>
        </w:tc>
      </w:tr>
      <w:tr w:rsidR="00120305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20305" w:rsidRPr="00F57E3A" w:rsidRDefault="00F57E3A" w:rsidP="0033054F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20</w:t>
            </w:r>
            <w:r w:rsidR="00AA0E88" w:rsidRPr="00F57E3A">
              <w:rPr>
                <w:sz w:val="30"/>
                <w:szCs w:val="30"/>
              </w:rPr>
              <w:t>,</w:t>
            </w:r>
            <w:r w:rsidRPr="00F57E3A">
              <w:rPr>
                <w:sz w:val="30"/>
                <w:szCs w:val="30"/>
              </w:rPr>
              <w:t>620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446642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26,33</w:t>
            </w:r>
            <w:r w:rsidR="00920961" w:rsidRPr="00446642">
              <w:rPr>
                <w:sz w:val="30"/>
                <w:szCs w:val="30"/>
              </w:rPr>
              <w:t>2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20305" w:rsidRPr="00F57E3A" w:rsidRDefault="00F57E3A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F57E3A">
              <w:rPr>
                <w:sz w:val="30"/>
                <w:szCs w:val="30"/>
              </w:rPr>
              <w:t>11</w:t>
            </w:r>
            <w:r w:rsidR="00C17F6B" w:rsidRPr="00F57E3A">
              <w:rPr>
                <w:sz w:val="30"/>
                <w:szCs w:val="30"/>
              </w:rPr>
              <w:t>,</w:t>
            </w:r>
            <w:r w:rsidRPr="00F57E3A">
              <w:rPr>
                <w:sz w:val="30"/>
                <w:szCs w:val="30"/>
              </w:rPr>
              <w:t>539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7</w:t>
            </w:r>
            <w:r w:rsidRPr="0090412D">
              <w:rPr>
                <w:sz w:val="30"/>
                <w:szCs w:val="30"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52</w:t>
            </w:r>
            <w:r w:rsidR="001919AB" w:rsidRPr="0090412D"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F46C5C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F46C5C" w:rsidRPr="00042F3D" w:rsidRDefault="00F46C5C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</w:t>
            </w:r>
            <w:r>
              <w:rPr>
                <w:rFonts w:hint="cs"/>
                <w:sz w:val="30"/>
                <w:szCs w:val="30"/>
                <w:cs/>
              </w:rPr>
              <w:t>บริก</w:t>
            </w:r>
            <w:r w:rsidRPr="00042F3D">
              <w:rPr>
                <w:rFonts w:hint="cs"/>
                <w:sz w:val="30"/>
                <w:szCs w:val="30"/>
                <w:cs/>
              </w:rPr>
              <w:t>ารในอดีต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F46C5C" w:rsidRPr="00F57E3A" w:rsidRDefault="00F46C5C" w:rsidP="00F46C5C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F46C5C" w:rsidRPr="00446642" w:rsidRDefault="00F46C5C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  <w:cs/>
              </w:rPr>
              <w:t>(</w:t>
            </w:r>
            <w:r w:rsidRPr="00446642">
              <w:rPr>
                <w:sz w:val="30"/>
                <w:szCs w:val="30"/>
              </w:rPr>
              <w:t>11,772</w:t>
            </w:r>
            <w:r w:rsidRPr="004466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F46C5C" w:rsidRPr="00F57E3A" w:rsidRDefault="00F46C5C" w:rsidP="00F46C5C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F46C5C" w:rsidRPr="0090412D" w:rsidRDefault="00F46C5C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(2</w:t>
            </w:r>
            <w:r w:rsidR="00AA2666">
              <w:rPr>
                <w:sz w:val="30"/>
                <w:szCs w:val="30"/>
              </w:rPr>
              <w:t>,799</w:t>
            </w:r>
            <w:r w:rsidRPr="0090412D">
              <w:rPr>
                <w:sz w:val="30"/>
                <w:szCs w:val="30"/>
              </w:rPr>
              <w:t>)</w:t>
            </w:r>
          </w:p>
        </w:tc>
      </w:tr>
      <w:tr w:rsidR="00120305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20305" w:rsidRPr="00F57E3A" w:rsidRDefault="00AA0E88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F57E3A">
              <w:rPr>
                <w:sz w:val="30"/>
                <w:szCs w:val="30"/>
              </w:rPr>
              <w:t>1,</w:t>
            </w:r>
            <w:r w:rsidR="00F57E3A" w:rsidRPr="00F57E3A">
              <w:rPr>
                <w:sz w:val="30"/>
                <w:szCs w:val="30"/>
              </w:rPr>
              <w:t>912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446642" w:rsidRDefault="00120305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</w:rPr>
              <w:t>7,106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20305" w:rsidRPr="00F57E3A" w:rsidRDefault="00F57E3A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F57E3A">
              <w:rPr>
                <w:sz w:val="30"/>
                <w:szCs w:val="30"/>
              </w:rPr>
              <w:t>633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sz w:val="30"/>
                <w:szCs w:val="30"/>
              </w:rPr>
              <w:t>80</w:t>
            </w:r>
            <w:r w:rsidR="001919AB" w:rsidRPr="0090412D">
              <w:rPr>
                <w:sz w:val="30"/>
                <w:szCs w:val="30"/>
              </w:rPr>
              <w:t>4</w:t>
            </w: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042F3D" w:rsidRDefault="009D5330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รับโอนสำรองผลประโยชน์ระยะยาวของพนักงาน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F57E3A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F57E3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rFonts w:hint="cs"/>
                <w:sz w:val="30"/>
                <w:szCs w:val="30"/>
                <w:cs/>
              </w:rPr>
              <w:t>7</w:t>
            </w:r>
            <w:r w:rsidRPr="00446642">
              <w:rPr>
                <w:sz w:val="30"/>
                <w:szCs w:val="30"/>
              </w:rPr>
              <w:t>,566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F57E3A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F57E3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47</w:t>
            </w:r>
            <w:r w:rsidRPr="0090412D">
              <w:rPr>
                <w:sz w:val="30"/>
                <w:szCs w:val="30"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753</w:t>
            </w:r>
          </w:p>
        </w:tc>
      </w:tr>
      <w:tr w:rsidR="00AA0E88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AA0E88" w:rsidRPr="00042F3D" w:rsidRDefault="00AA0E88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AA0E88" w:rsidRPr="00F57E3A" w:rsidRDefault="00AA0E88" w:rsidP="00AA0E88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F57E3A">
              <w:rPr>
                <w:rFonts w:hint="cs"/>
                <w:sz w:val="30"/>
                <w:szCs w:val="30"/>
                <w:cs/>
              </w:rPr>
              <w:t>(2</w:t>
            </w:r>
            <w:r w:rsidRPr="00F57E3A">
              <w:rPr>
                <w:sz w:val="30"/>
                <w:szCs w:val="30"/>
              </w:rPr>
              <w:t>,276)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AA0E88" w:rsidRPr="00446642" w:rsidRDefault="00AA0E88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  <w:cs/>
              </w:rPr>
              <w:t>(</w:t>
            </w:r>
            <w:r w:rsidRPr="00446642">
              <w:rPr>
                <w:sz w:val="30"/>
                <w:szCs w:val="30"/>
              </w:rPr>
              <w:t>195,545</w:t>
            </w:r>
            <w:r w:rsidRPr="004466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AA0E88" w:rsidRPr="00F57E3A" w:rsidRDefault="00AA0E88" w:rsidP="00A93DC9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F57E3A">
              <w:rPr>
                <w:rFonts w:hint="cs"/>
                <w:sz w:val="30"/>
                <w:szCs w:val="30"/>
                <w:cs/>
              </w:rPr>
              <w:t>(2</w:t>
            </w:r>
            <w:r w:rsidRPr="00F57E3A">
              <w:rPr>
                <w:sz w:val="30"/>
                <w:szCs w:val="30"/>
              </w:rPr>
              <w:t>,276)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AA0E88" w:rsidRPr="0090412D" w:rsidRDefault="00AA0E88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(8</w:t>
            </w:r>
            <w:r>
              <w:rPr>
                <w:sz w:val="30"/>
                <w:szCs w:val="30"/>
              </w:rPr>
              <w:t>,237</w:t>
            </w:r>
            <w:r w:rsidRPr="0090412D">
              <w:rPr>
                <w:sz w:val="30"/>
                <w:szCs w:val="30"/>
              </w:rPr>
              <w:t>)</w:t>
            </w: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042F3D" w:rsidRDefault="009D5330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F57E3A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F57E3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rFonts w:hint="cs"/>
                <w:sz w:val="30"/>
                <w:szCs w:val="30"/>
                <w:cs/>
              </w:rPr>
              <w:t>(6,857)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F57E3A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F57E3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90412D">
              <w:rPr>
                <w:sz w:val="30"/>
                <w:szCs w:val="30"/>
                <w:cs/>
              </w:rPr>
              <w:t>-</w:t>
            </w: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042F3D" w:rsidRDefault="009D5330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F57E3A" w:rsidRDefault="009D5330" w:rsidP="0033054F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20305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F57E3A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</w:t>
            </w:r>
            <w:r w:rsidRPr="0090412D">
              <w:rPr>
                <w:sz w:val="30"/>
                <w:szCs w:val="30"/>
              </w:rPr>
              <w:t>819)</w:t>
            </w:r>
          </w:p>
        </w:tc>
      </w:tr>
      <w:tr w:rsidR="00120305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ผลประโยชน์พนักงานลดลงจากการจำหน่าย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20305" w:rsidRPr="00F57E3A" w:rsidRDefault="00120305" w:rsidP="0033054F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446642" w:rsidRDefault="00120305" w:rsidP="00120305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20305" w:rsidRPr="00F57E3A" w:rsidRDefault="00120305" w:rsidP="0033054F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90412D" w:rsidRDefault="00120305" w:rsidP="00120305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BD56CC" w:rsidRDefault="009D5330" w:rsidP="0033054F">
            <w:pPr>
              <w:tabs>
                <w:tab w:val="left" w:pos="437"/>
              </w:tabs>
              <w:ind w:left="826" w:right="-609" w:hanging="9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F57E3A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F57E3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  <w:cs/>
              </w:rPr>
              <w:t>(</w:t>
            </w:r>
            <w:r w:rsidRPr="00446642">
              <w:rPr>
                <w:sz w:val="30"/>
                <w:szCs w:val="30"/>
              </w:rPr>
              <w:t>145,388</w:t>
            </w:r>
            <w:r w:rsidRPr="004466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F57E3A" w:rsidRDefault="009D5330" w:rsidP="0033054F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120305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90412D">
              <w:rPr>
                <w:sz w:val="30"/>
                <w:szCs w:val="30"/>
              </w:rPr>
              <w:t>-</w:t>
            </w:r>
          </w:p>
        </w:tc>
      </w:tr>
      <w:tr w:rsidR="00120305" w:rsidRPr="00C04077" w:rsidTr="00120305">
        <w:trPr>
          <w:trHeight w:val="397"/>
        </w:trPr>
        <w:tc>
          <w:tcPr>
            <w:tcW w:w="4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042F3D" w:rsidRDefault="001C14AD" w:rsidP="0033054F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0305" w:rsidRPr="00F57E3A" w:rsidRDefault="00446642" w:rsidP="0033054F">
            <w:pPr>
              <w:ind w:left="-87" w:right="29" w:hanging="14"/>
              <w:jc w:val="right"/>
              <w:rPr>
                <w:sz w:val="30"/>
                <w:szCs w:val="30"/>
                <w:cs/>
              </w:rPr>
            </w:pPr>
            <w:r w:rsidRPr="00F57E3A">
              <w:rPr>
                <w:sz w:val="30"/>
                <w:szCs w:val="30"/>
              </w:rPr>
              <w:t>2</w:t>
            </w:r>
            <w:r w:rsidR="00F57E3A" w:rsidRPr="00F57E3A">
              <w:rPr>
                <w:sz w:val="30"/>
                <w:szCs w:val="30"/>
              </w:rPr>
              <w:t>92</w:t>
            </w:r>
            <w:r w:rsidR="00AA0E88" w:rsidRPr="00F57E3A">
              <w:rPr>
                <w:sz w:val="30"/>
                <w:szCs w:val="30"/>
              </w:rPr>
              <w:t>,</w:t>
            </w:r>
            <w:r w:rsidR="00F57E3A" w:rsidRPr="00F57E3A">
              <w:rPr>
                <w:sz w:val="30"/>
                <w:szCs w:val="30"/>
              </w:rPr>
              <w:t>083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446642" w:rsidRDefault="00120305" w:rsidP="00192050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271,82</w:t>
            </w:r>
            <w:r w:rsidR="005B4519" w:rsidRPr="00446642">
              <w:rPr>
                <w:sz w:val="30"/>
                <w:szCs w:val="30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F57E3A" w:rsidRDefault="00F57E3A" w:rsidP="0033054F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F57E3A">
              <w:rPr>
                <w:sz w:val="30"/>
                <w:szCs w:val="30"/>
              </w:rPr>
              <w:t>132</w:t>
            </w:r>
            <w:r w:rsidR="00446642" w:rsidRPr="00F57E3A">
              <w:rPr>
                <w:sz w:val="30"/>
                <w:szCs w:val="30"/>
              </w:rPr>
              <w:t>,</w:t>
            </w:r>
            <w:r w:rsidRPr="00F57E3A">
              <w:rPr>
                <w:sz w:val="30"/>
                <w:szCs w:val="30"/>
              </w:rPr>
              <w:t>459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122</w:t>
            </w:r>
            <w:r w:rsidRPr="0090412D">
              <w:rPr>
                <w:sz w:val="30"/>
                <w:szCs w:val="30"/>
                <w:cs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56</w:t>
            </w:r>
            <w:r w:rsidR="00C75FCC">
              <w:rPr>
                <w:sz w:val="30"/>
                <w:szCs w:val="30"/>
              </w:rPr>
              <w:t>3</w:t>
            </w:r>
          </w:p>
        </w:tc>
      </w:tr>
    </w:tbl>
    <w:p w:rsidR="00491DEF" w:rsidRPr="00094C00" w:rsidRDefault="00491DEF" w:rsidP="006F0B95">
      <w:pPr>
        <w:pStyle w:val="20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:rsidR="006F0B95" w:rsidRPr="003463F0" w:rsidRDefault="006F0B95" w:rsidP="00426EC0">
      <w:pPr>
        <w:pStyle w:val="20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6F0B95" w:rsidRPr="003463F0" w:rsidRDefault="006F0B95" w:rsidP="006F0B95">
      <w:pPr>
        <w:pStyle w:val="20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820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5"/>
        <w:gridCol w:w="4745"/>
      </w:tblGrid>
      <w:tr w:rsidR="00284117" w:rsidRPr="003463F0" w:rsidTr="00741D98">
        <w:trPr>
          <w:trHeight w:hRule="exact" w:val="397"/>
        </w:trPr>
        <w:tc>
          <w:tcPr>
            <w:tcW w:w="5075" w:type="dxa"/>
            <w:vMerge w:val="restart"/>
            <w:vAlign w:val="center"/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745" w:type="dxa"/>
          </w:tcPr>
          <w:p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:rsidTr="00741D98">
        <w:trPr>
          <w:trHeight w:hRule="exact" w:val="397"/>
        </w:trPr>
        <w:tc>
          <w:tcPr>
            <w:tcW w:w="5075" w:type="dxa"/>
            <w:vMerge/>
            <w:vAlign w:val="center"/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5" w:type="dxa"/>
          </w:tcPr>
          <w:p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1FA6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307B1C">
              <w:rPr>
                <w:rFonts w:ascii="Angsana New" w:hAnsi="Angsana New"/>
                <w:sz w:val="30"/>
                <w:szCs w:val="30"/>
              </w:rPr>
              <w:t>4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284117" w:rsidRPr="003463F0" w:rsidTr="00741D98">
        <w:trPr>
          <w:trHeight w:hRule="exact" w:val="397"/>
        </w:trPr>
        <w:tc>
          <w:tcPr>
            <w:tcW w:w="5075" w:type="dxa"/>
            <w:tcBorders>
              <w:top w:val="single" w:sz="4" w:space="0" w:color="auto"/>
              <w:bottom w:val="nil"/>
            </w:tcBorders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745" w:type="dxa"/>
            <w:tcBorders>
              <w:bottom w:val="nil"/>
            </w:tcBorders>
          </w:tcPr>
          <w:p w:rsidR="00284117" w:rsidRPr="00373646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>
              <w:rPr>
                <w:rFonts w:ascii="Angsana New" w:hAnsi="Angsana New"/>
                <w:sz w:val="30"/>
                <w:szCs w:val="30"/>
              </w:rPr>
              <w:t>0.36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>
              <w:rPr>
                <w:rFonts w:ascii="Angsana New" w:hAnsi="Angsana New"/>
                <w:sz w:val="30"/>
                <w:szCs w:val="30"/>
              </w:rPr>
              <w:t>2.31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:rsidTr="00741D98">
        <w:trPr>
          <w:trHeight w:hRule="exact" w:val="397"/>
        </w:trPr>
        <w:tc>
          <w:tcPr>
            <w:tcW w:w="5075" w:type="dxa"/>
            <w:tcBorders>
              <w:top w:val="nil"/>
              <w:bottom w:val="nil"/>
            </w:tcBorders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284117" w:rsidRPr="00373646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:rsidTr="00741D98">
        <w:trPr>
          <w:trHeight w:hRule="exact" w:val="397"/>
        </w:trPr>
        <w:tc>
          <w:tcPr>
            <w:tcW w:w="5075" w:type="dxa"/>
            <w:tcBorders>
              <w:top w:val="nil"/>
              <w:bottom w:val="single" w:sz="4" w:space="0" w:color="auto"/>
            </w:tcBorders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:rsidR="00284117" w:rsidRPr="00373646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:rsidR="006F0B95" w:rsidRPr="003463F0" w:rsidRDefault="006F0B95" w:rsidP="006F0B95">
      <w:pPr>
        <w:ind w:right="-871"/>
        <w:rPr>
          <w:rFonts w:ascii="Angsana New" w:hAnsi="Angsana New"/>
          <w:b/>
          <w:bCs/>
          <w:sz w:val="6"/>
          <w:szCs w:val="6"/>
          <w:highlight w:val="yellow"/>
        </w:rPr>
      </w:pPr>
    </w:p>
    <w:p w:rsidR="006F0B95" w:rsidRPr="003463F0" w:rsidRDefault="006F0B95" w:rsidP="006F0B95">
      <w:pPr>
        <w:ind w:left="630" w:right="-871"/>
        <w:rPr>
          <w:rFonts w:ascii="Angsana New" w:hAnsi="Angsana New"/>
          <w:b/>
          <w:bCs/>
          <w:sz w:val="2"/>
          <w:szCs w:val="2"/>
          <w:highlight w:val="yellow"/>
        </w:rPr>
      </w:pPr>
    </w:p>
    <w:p w:rsidR="00E34E48" w:rsidRDefault="00284117" w:rsidP="00284117">
      <w:pPr>
        <w:ind w:left="616" w:right="-152" w:firstLine="588"/>
        <w:jc w:val="thaiDistribute"/>
        <w:rPr>
          <w:rFonts w:ascii="Angsana New" w:hAnsi="Angsana New"/>
        </w:rPr>
      </w:pPr>
      <w:r w:rsidRPr="009D5330">
        <w:rPr>
          <w:cs/>
        </w:rPr>
        <w:t>ใน</w:t>
      </w:r>
      <w:r w:rsidRPr="009D5330">
        <w:rPr>
          <w:rFonts w:ascii="Angsana New" w:hAnsi="Angsana New"/>
          <w:cs/>
        </w:rPr>
        <w:t xml:space="preserve">ปี </w:t>
      </w:r>
      <w:r w:rsidR="006D1FA6">
        <w:rPr>
          <w:rFonts w:ascii="Angsana New" w:hAnsi="Angsana New"/>
        </w:rPr>
        <w:t>2563</w:t>
      </w:r>
      <w:r w:rsidRPr="009D5330">
        <w:rPr>
          <w:rFonts w:ascii="Angsana New" w:hAnsi="Angsana New"/>
          <w:cs/>
        </w:rPr>
        <w:t xml:space="preserve"> กลุ่มบริษัทมีโครงการเกษียณอายุและมีการปรับลดอัตรากำลังคน</w:t>
      </w:r>
      <w:r w:rsidR="00A404DF" w:rsidRPr="009D5330">
        <w:rPr>
          <w:rFonts w:ascii="Angsana New" w:hAnsi="Angsana New"/>
          <w:cs/>
        </w:rPr>
        <w:t>ตามนโยบายการปรับโครงสร้างองค์กร</w:t>
      </w:r>
      <w:r w:rsidR="00A404DF" w:rsidRPr="009D5330">
        <w:rPr>
          <w:rFonts w:ascii="Angsana New" w:hAnsi="Angsana New" w:hint="cs"/>
          <w:cs/>
        </w:rPr>
        <w:t xml:space="preserve"> </w:t>
      </w:r>
      <w:r w:rsidRPr="009D5330">
        <w:rPr>
          <w:rFonts w:ascii="Angsana New" w:hAnsi="Angsana New"/>
          <w:cs/>
        </w:rPr>
        <w:t>โดยได้จ่ายผลประโยชน์ตอบแทนพิเศษในงบการเงินรวมแล้วเป็นจำนวนเงิน</w:t>
      </w:r>
      <w:r w:rsidR="00E34E48" w:rsidRPr="009D5330">
        <w:rPr>
          <w:rFonts w:ascii="Angsana New" w:hAnsi="Angsana New" w:hint="cs"/>
          <w:cs/>
        </w:rPr>
        <w:t xml:space="preserve"> </w:t>
      </w:r>
      <w:r w:rsidR="00FD16E2">
        <w:rPr>
          <w:rFonts w:ascii="Angsana New" w:hAnsi="Angsana New"/>
          <w:spacing w:val="-6"/>
        </w:rPr>
        <w:t>245.75</w:t>
      </w:r>
      <w:r w:rsidR="00137E2C" w:rsidRPr="009D5330">
        <w:rPr>
          <w:rFonts w:ascii="Angsana New" w:hAnsi="Angsana New" w:hint="cs"/>
          <w:spacing w:val="-6"/>
          <w:cs/>
        </w:rPr>
        <w:t xml:space="preserve"> ล้านบาท</w:t>
      </w:r>
      <w:r w:rsidR="00AB68AD" w:rsidRPr="009D5330">
        <w:rPr>
          <w:rFonts w:ascii="Angsana New" w:hAnsi="Angsana New" w:hint="cs"/>
          <w:spacing w:val="-6"/>
          <w:cs/>
        </w:rPr>
        <w:t xml:space="preserve"> </w:t>
      </w:r>
      <w:r w:rsidR="00A404DF" w:rsidRPr="009D5330">
        <w:rPr>
          <w:rFonts w:ascii="Angsana New" w:hAnsi="Angsana New"/>
          <w:spacing w:val="-6"/>
          <w:cs/>
        </w:rPr>
        <w:t>(</w:t>
      </w:r>
      <w:r w:rsidR="00A404DF" w:rsidRPr="009D5330">
        <w:rPr>
          <w:rFonts w:ascii="Angsana New" w:hAnsi="Angsana New"/>
          <w:cs/>
        </w:rPr>
        <w:t xml:space="preserve">งบการเงินเฉพาะกิจการ </w:t>
      </w:r>
      <w:r w:rsidR="00FD16E2">
        <w:rPr>
          <w:rFonts w:ascii="Angsana New" w:hAnsi="Angsana New"/>
        </w:rPr>
        <w:t>14.82</w:t>
      </w:r>
      <w:r w:rsidR="00A404DF" w:rsidRPr="009D5330">
        <w:rPr>
          <w:rFonts w:ascii="Angsana New" w:hAnsi="Angsana New"/>
          <w:cs/>
        </w:rPr>
        <w:t xml:space="preserve"> ล้านบาท)</w:t>
      </w:r>
    </w:p>
    <w:p w:rsidR="00284117" w:rsidRPr="00A404DF" w:rsidRDefault="00284117" w:rsidP="00D0255C">
      <w:pPr>
        <w:ind w:left="616" w:right="-152" w:firstLine="588"/>
        <w:jc w:val="thaiDistribute"/>
        <w:rPr>
          <w:rFonts w:ascii="Angsana New" w:hAnsi="Angsana New"/>
          <w:cs/>
        </w:rPr>
      </w:pPr>
      <w:r w:rsidRPr="009D5330">
        <w:rPr>
          <w:rFonts w:ascii="Angsana New" w:hAnsi="Angsana New"/>
          <w:spacing w:val="4"/>
          <w:cs/>
        </w:rPr>
        <w:t xml:space="preserve"> ส่วนหนึ่งของผลประโยชน์ตอบแทนพิเศษได้หักออกจากมูลค่าหนี้สินสำรองผลประโยชน์ระยะยาวของพนักงานในงบการเงินรวมแล้ว</w:t>
      </w:r>
      <w:r w:rsidR="00892D37" w:rsidRPr="009D5330">
        <w:rPr>
          <w:rFonts w:ascii="Angsana New" w:hAnsi="Angsana New" w:hint="cs"/>
          <w:spacing w:val="4"/>
          <w:cs/>
        </w:rPr>
        <w:t xml:space="preserve"> </w:t>
      </w:r>
      <w:r w:rsidRPr="009D5330">
        <w:rPr>
          <w:rFonts w:ascii="Angsana New" w:hAnsi="Angsana New"/>
          <w:spacing w:val="4"/>
          <w:cs/>
        </w:rPr>
        <w:t xml:space="preserve">เป็นจำนวนเงิน </w:t>
      </w:r>
      <w:r w:rsidR="00FD16E2">
        <w:rPr>
          <w:rFonts w:ascii="Angsana New" w:hAnsi="Angsana New"/>
          <w:spacing w:val="4"/>
        </w:rPr>
        <w:t>195.55</w:t>
      </w:r>
      <w:r w:rsidRPr="009D5330">
        <w:rPr>
          <w:rFonts w:ascii="Angsana New" w:hAnsi="Angsana New"/>
          <w:spacing w:val="4"/>
          <w:cs/>
        </w:rPr>
        <w:t xml:space="preserve"> ล้านบาท</w:t>
      </w:r>
      <w:r w:rsidR="00A404DF" w:rsidRPr="009D5330">
        <w:rPr>
          <w:rFonts w:ascii="Angsana New" w:hAnsi="Angsana New" w:hint="cs"/>
          <w:cs/>
        </w:rPr>
        <w:t xml:space="preserve"> </w:t>
      </w:r>
      <w:r w:rsidR="00367116" w:rsidRPr="009D5330">
        <w:rPr>
          <w:rFonts w:ascii="Angsana New" w:hAnsi="Angsana New"/>
          <w:cs/>
        </w:rPr>
        <w:t xml:space="preserve">(งบการเงินเฉพาะกิจการ </w:t>
      </w:r>
      <w:r w:rsidR="00FD16E2">
        <w:rPr>
          <w:rFonts w:ascii="Angsana New" w:hAnsi="Angsana New"/>
        </w:rPr>
        <w:t>8.24</w:t>
      </w:r>
      <w:r w:rsidR="00367116" w:rsidRPr="009D5330">
        <w:rPr>
          <w:rFonts w:ascii="Angsana New" w:hAnsi="Angsana New" w:hint="cs"/>
          <w:cs/>
        </w:rPr>
        <w:t xml:space="preserve"> </w:t>
      </w:r>
      <w:r w:rsidR="00367116" w:rsidRPr="009D5330">
        <w:rPr>
          <w:rFonts w:ascii="Angsana New" w:hAnsi="Angsana New"/>
          <w:cs/>
        </w:rPr>
        <w:t>ล้านบาท)</w:t>
      </w:r>
      <w:r w:rsidR="00367116" w:rsidRPr="009D5330">
        <w:rPr>
          <w:rFonts w:ascii="Angsana New" w:hAnsi="Angsana New" w:hint="cs"/>
          <w:cs/>
        </w:rPr>
        <w:t xml:space="preserve"> </w:t>
      </w:r>
      <w:r w:rsidRPr="009D5330">
        <w:rPr>
          <w:rFonts w:ascii="Angsana New" w:hAnsi="Angsana New"/>
          <w:cs/>
        </w:rPr>
        <w:t>และบันทึกเป็นค่าใช้จ่ายในงบกำไรขาดทุน</w:t>
      </w:r>
      <w:r w:rsidRPr="009D5330">
        <w:rPr>
          <w:rFonts w:ascii="Angsana New" w:hAnsi="Angsana New" w:hint="cs"/>
          <w:cs/>
        </w:rPr>
        <w:t>รวม</w:t>
      </w:r>
      <w:r w:rsidR="00A404DF" w:rsidRPr="009D5330">
        <w:rPr>
          <w:rFonts w:ascii="Angsana New" w:hAnsi="Angsana New" w:hint="cs"/>
          <w:cs/>
        </w:rPr>
        <w:t xml:space="preserve"> </w:t>
      </w:r>
      <w:r w:rsidR="00E34E48" w:rsidRPr="009D5330">
        <w:rPr>
          <w:rFonts w:ascii="Angsana New" w:hAnsi="Angsana New" w:hint="cs"/>
          <w:cs/>
        </w:rPr>
        <w:t>เป็น</w:t>
      </w:r>
      <w:r w:rsidRPr="009D5330">
        <w:rPr>
          <w:rFonts w:ascii="Angsana New" w:hAnsi="Angsana New"/>
          <w:cs/>
        </w:rPr>
        <w:t xml:space="preserve">จำนวนเงิน </w:t>
      </w:r>
      <w:r w:rsidR="00367116" w:rsidRPr="009D5330">
        <w:rPr>
          <w:rFonts w:ascii="Angsana New" w:hAnsi="Angsana New"/>
        </w:rPr>
        <w:t>50.20</w:t>
      </w:r>
      <w:r w:rsidRPr="009D5330">
        <w:rPr>
          <w:rFonts w:ascii="Angsana New" w:hAnsi="Angsana New"/>
          <w:cs/>
        </w:rPr>
        <w:t xml:space="preserve"> ล้านบาท</w:t>
      </w:r>
      <w:r w:rsidR="00D0255C">
        <w:rPr>
          <w:rFonts w:ascii="Angsana New" w:hAnsi="Angsana New"/>
        </w:rPr>
        <w:t xml:space="preserve"> </w:t>
      </w:r>
      <w:r w:rsidR="00A404DF" w:rsidRPr="009D5330">
        <w:rPr>
          <w:rFonts w:ascii="Angsana New" w:hAnsi="Angsana New"/>
          <w:cs/>
        </w:rPr>
        <w:t xml:space="preserve">(งบการเงินเฉพาะกิจการ </w:t>
      </w:r>
      <w:r w:rsidR="00367116" w:rsidRPr="009D5330">
        <w:rPr>
          <w:rFonts w:ascii="Angsana New" w:hAnsi="Angsana New"/>
        </w:rPr>
        <w:t>6.58</w:t>
      </w:r>
      <w:r w:rsidR="00A404DF" w:rsidRPr="009D5330">
        <w:rPr>
          <w:rFonts w:ascii="Angsana New" w:hAnsi="Angsana New"/>
          <w:cs/>
        </w:rPr>
        <w:t xml:space="preserve"> ล้านบาท)</w:t>
      </w:r>
    </w:p>
    <w:p w:rsidR="009D5330" w:rsidRDefault="009D5330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F02C16" w:rsidRDefault="00F02C16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F02C16" w:rsidRDefault="00F02C16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F02C16" w:rsidRDefault="00F02C16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Pr="00961A77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  <w:cs/>
        </w:rPr>
      </w:pPr>
    </w:p>
    <w:p w:rsidR="004F53FA" w:rsidRDefault="004F53FA" w:rsidP="00284117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lastRenderedPageBreak/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:rsidR="001E2F92" w:rsidRPr="001E2F92" w:rsidRDefault="00FD16E2" w:rsidP="001E2F92">
      <w:pPr>
        <w:ind w:left="1260" w:right="-124" w:hanging="450"/>
        <w:jc w:val="thaiDistribute"/>
        <w:rPr>
          <w:spacing w:val="-4"/>
        </w:rPr>
      </w:pPr>
      <w:r>
        <w:rPr>
          <w:spacing w:val="-4"/>
        </w:rPr>
        <w:t>18.1</w:t>
      </w:r>
      <w:r w:rsidR="001E2F92">
        <w:rPr>
          <w:rFonts w:hint="cs"/>
          <w:spacing w:val="-4"/>
          <w:cs/>
        </w:rPr>
        <w:t xml:space="preserve"> </w:t>
      </w:r>
      <w:r w:rsidR="001E2F92" w:rsidRPr="001E2F92">
        <w:rPr>
          <w:rFonts w:hint="cs"/>
          <w:spacing w:val="-4"/>
          <w:cs/>
        </w:rPr>
        <w:t xml:space="preserve">เมื่อวันที่ </w:t>
      </w:r>
      <w:r>
        <w:rPr>
          <w:spacing w:val="-4"/>
        </w:rPr>
        <w:t>26</w:t>
      </w:r>
      <w:r w:rsidR="001E2F92" w:rsidRPr="001E2F92">
        <w:rPr>
          <w:rFonts w:hint="cs"/>
          <w:spacing w:val="-4"/>
          <w:cs/>
        </w:rPr>
        <w:t xml:space="preserve"> เมษายน </w:t>
      </w:r>
      <w:r>
        <w:rPr>
          <w:spacing w:val="-4"/>
        </w:rPr>
        <w:t>2564</w:t>
      </w:r>
      <w:r w:rsidR="001E2F92" w:rsidRPr="001E2F92">
        <w:rPr>
          <w:rFonts w:hint="cs"/>
          <w:spacing w:val="-4"/>
          <w:cs/>
        </w:rPr>
        <w:t xml:space="preserve"> ที่ประชุมสามัญผู้ถือหุ้นของบริษัทประจำปี </w:t>
      </w:r>
      <w:r>
        <w:rPr>
          <w:spacing w:val="-4"/>
        </w:rPr>
        <w:t>2564</w:t>
      </w:r>
      <w:r w:rsidR="001E2F92" w:rsidRPr="001E2F92">
        <w:rPr>
          <w:rFonts w:hint="cs"/>
          <w:spacing w:val="-4"/>
          <w:cs/>
        </w:rPr>
        <w:t xml:space="preserve"> ได้มีมติงดการจ่ายเงินปันผลสำหรับผลการดำเนินงานปี </w:t>
      </w:r>
      <w:r>
        <w:rPr>
          <w:spacing w:val="-4"/>
        </w:rPr>
        <w:t>2563</w:t>
      </w:r>
      <w:r w:rsidR="001E2F92" w:rsidRPr="001E2F92">
        <w:rPr>
          <w:rFonts w:hint="cs"/>
          <w:spacing w:val="-4"/>
          <w:cs/>
        </w:rPr>
        <w:t xml:space="preserve"> และมีการอนุมัติการจ่ายค่าตอบแทนกรรมการประจำปี </w:t>
      </w:r>
      <w:r>
        <w:rPr>
          <w:spacing w:val="-4"/>
        </w:rPr>
        <w:t>2564</w:t>
      </w:r>
      <w:r w:rsidR="001E2F92" w:rsidRPr="001E2F92">
        <w:rPr>
          <w:rFonts w:hint="cs"/>
          <w:spacing w:val="-4"/>
          <w:cs/>
        </w:rPr>
        <w:t xml:space="preserve"> เป็นเงินบำเหน็จกรรมการจำนวนเงิน </w:t>
      </w:r>
      <w:r>
        <w:rPr>
          <w:spacing w:val="-4"/>
        </w:rPr>
        <w:t>18</w:t>
      </w:r>
      <w:r w:rsidR="001E2F92" w:rsidRPr="001E2F92">
        <w:rPr>
          <w:rFonts w:hint="cs"/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:rsidR="00234D3D" w:rsidRPr="00234D3D" w:rsidRDefault="001E2F92" w:rsidP="001E2F92">
      <w:pPr>
        <w:ind w:left="1260" w:right="-124" w:hanging="450"/>
        <w:jc w:val="thaiDistribute"/>
        <w:rPr>
          <w:spacing w:val="-4"/>
        </w:rPr>
      </w:pPr>
      <w:r>
        <w:rPr>
          <w:rFonts w:hint="cs"/>
          <w:spacing w:val="-4"/>
          <w:cs/>
        </w:rPr>
        <w:t xml:space="preserve">18.2 </w:t>
      </w:r>
      <w:r w:rsidR="00B47A56">
        <w:rPr>
          <w:rFonts w:hint="cs"/>
          <w:spacing w:val="-4"/>
          <w:cs/>
        </w:rPr>
        <w:t xml:space="preserve">เมื่อวันที่ </w:t>
      </w:r>
      <w:r w:rsidR="001F4F8F">
        <w:rPr>
          <w:spacing w:val="-4"/>
        </w:rPr>
        <w:t>10</w:t>
      </w:r>
      <w:r w:rsidR="001F4F8F">
        <w:rPr>
          <w:rFonts w:hint="cs"/>
          <w:spacing w:val="-4"/>
          <w:cs/>
        </w:rPr>
        <w:t xml:space="preserve"> สิงหาคม</w:t>
      </w:r>
      <w:r w:rsidR="00234D3D" w:rsidRPr="0020219A">
        <w:rPr>
          <w:rFonts w:hint="cs"/>
          <w:spacing w:val="-4"/>
          <w:cs/>
        </w:rPr>
        <w:t xml:space="preserve"> </w:t>
      </w:r>
      <w:r w:rsidR="00FD16E2">
        <w:rPr>
          <w:spacing w:val="-4"/>
        </w:rPr>
        <w:t>256</w:t>
      </w:r>
      <w:r w:rsidR="00234D3D" w:rsidRPr="0020219A">
        <w:rPr>
          <w:spacing w:val="-4"/>
        </w:rPr>
        <w:t>3</w:t>
      </w:r>
      <w:r w:rsidR="00234D3D" w:rsidRPr="0020219A">
        <w:rPr>
          <w:rFonts w:hint="cs"/>
          <w:spacing w:val="-4"/>
          <w:cs/>
        </w:rPr>
        <w:t xml:space="preserve"> ที่ประชุม</w:t>
      </w:r>
      <w:r w:rsidR="001F4F8F">
        <w:rPr>
          <w:rFonts w:hint="cs"/>
          <w:spacing w:val="-4"/>
          <w:cs/>
        </w:rPr>
        <w:t xml:space="preserve">สามัญผู้ถือหุ้นของบริษัทประจำปี </w:t>
      </w:r>
      <w:r w:rsidR="00FD16E2">
        <w:rPr>
          <w:spacing w:val="-4"/>
        </w:rPr>
        <w:t>2563</w:t>
      </w:r>
      <w:r w:rsidR="001F4F8F">
        <w:rPr>
          <w:rFonts w:hint="cs"/>
          <w:spacing w:val="-4"/>
          <w:cs/>
        </w:rPr>
        <w:t xml:space="preserve"> </w:t>
      </w:r>
      <w:r w:rsidR="00234D3D" w:rsidRPr="001F4F8F">
        <w:rPr>
          <w:rFonts w:hint="cs"/>
          <w:spacing w:val="-4"/>
          <w:cs/>
        </w:rPr>
        <w:t>ได้มีมติ</w:t>
      </w:r>
      <w:r w:rsidR="00234D3D" w:rsidRPr="0020219A">
        <w:rPr>
          <w:spacing w:val="-4"/>
          <w:cs/>
        </w:rPr>
        <w:t>งดการจ่ายเงินปันผล</w:t>
      </w:r>
      <w:r w:rsidR="00234D3D" w:rsidRPr="001F4F8F">
        <w:rPr>
          <w:spacing w:val="-4"/>
          <w:cs/>
        </w:rPr>
        <w:t>สำหรับ</w:t>
      </w:r>
      <w:r w:rsidR="00F02C16">
        <w:rPr>
          <w:rFonts w:hint="cs"/>
          <w:spacing w:val="-4"/>
          <w:cs/>
        </w:rPr>
        <w:t xml:space="preserve"> </w:t>
      </w:r>
      <w:r w:rsidR="00234D3D" w:rsidRPr="001F4F8F">
        <w:rPr>
          <w:spacing w:val="-4"/>
          <w:cs/>
        </w:rPr>
        <w:t xml:space="preserve">ผลการดำเนินงานปี </w:t>
      </w:r>
      <w:r w:rsidR="00234D3D" w:rsidRPr="001F4F8F">
        <w:rPr>
          <w:spacing w:val="-4"/>
        </w:rPr>
        <w:t>256</w:t>
      </w:r>
      <w:r w:rsidR="00FD16E2">
        <w:rPr>
          <w:spacing w:val="-4"/>
        </w:rPr>
        <w:t>2</w:t>
      </w:r>
      <w:r w:rsidR="00234D3D" w:rsidRPr="001F4F8F">
        <w:rPr>
          <w:rFonts w:hint="cs"/>
          <w:spacing w:val="-4"/>
          <w:cs/>
        </w:rPr>
        <w:t xml:space="preserve"> </w:t>
      </w:r>
      <w:r w:rsidR="00234D3D" w:rsidRPr="001F4F8F">
        <w:rPr>
          <w:spacing w:val="-4"/>
          <w:cs/>
        </w:rPr>
        <w:t xml:space="preserve">และมีการอนุมัติการจ่ายค่าตอบแทนกรรมการประจำปี </w:t>
      </w:r>
      <w:r w:rsidR="00234D3D" w:rsidRPr="001F4F8F">
        <w:rPr>
          <w:spacing w:val="-4"/>
        </w:rPr>
        <w:t>256</w:t>
      </w:r>
      <w:r w:rsidR="00234D3D" w:rsidRPr="001F4F8F">
        <w:rPr>
          <w:rFonts w:hint="cs"/>
          <w:spacing w:val="-4"/>
          <w:cs/>
        </w:rPr>
        <w:t>3</w:t>
      </w:r>
      <w:r w:rsidR="00234D3D" w:rsidRPr="001F4F8F">
        <w:rPr>
          <w:spacing w:val="-4"/>
        </w:rPr>
        <w:t xml:space="preserve"> </w:t>
      </w:r>
      <w:r w:rsidR="00234D3D" w:rsidRPr="001F4F8F">
        <w:rPr>
          <w:spacing w:val="-4"/>
          <w:cs/>
        </w:rPr>
        <w:t>เป็นเงินบำเหน็จ</w:t>
      </w:r>
      <w:r w:rsidR="00234D3D" w:rsidRPr="0020219A">
        <w:rPr>
          <w:spacing w:val="-4"/>
          <w:cs/>
        </w:rPr>
        <w:t xml:space="preserve">กรรมการจำนวนเงิน </w:t>
      </w:r>
      <w:r w:rsidR="00234D3D" w:rsidRPr="0020219A">
        <w:rPr>
          <w:spacing w:val="-4"/>
        </w:rPr>
        <w:t xml:space="preserve">18 </w:t>
      </w:r>
      <w:r w:rsidR="00234D3D" w:rsidRPr="0020219A">
        <w:rPr>
          <w:spacing w:val="-4"/>
          <w:cs/>
        </w:rPr>
        <w:t>ล้านบาท และเบี้ยประชุมกรรมการในอัตราที่กำหนดไว้</w:t>
      </w:r>
    </w:p>
    <w:p w:rsidR="00643840" w:rsidRPr="00DF2980" w:rsidRDefault="00643840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:rsidR="00575C04" w:rsidRDefault="0007672F" w:rsidP="00284117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:rsidR="0007672F" w:rsidRPr="003116E8" w:rsidRDefault="00DD33D8" w:rsidP="00E4471E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12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77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5"/>
        <w:gridCol w:w="1339"/>
        <w:gridCol w:w="1339"/>
        <w:gridCol w:w="1339"/>
        <w:gridCol w:w="1339"/>
      </w:tblGrid>
      <w:tr w:rsidR="00953ACD" w:rsidRPr="003116E8" w:rsidTr="00CA59E0">
        <w:tc>
          <w:tcPr>
            <w:tcW w:w="4415" w:type="dxa"/>
            <w:vMerge w:val="restart"/>
            <w:vAlign w:val="center"/>
          </w:tcPr>
          <w:p w:rsidR="001C2C36" w:rsidRDefault="001C2C36" w:rsidP="00741D98">
            <w:pPr>
              <w:ind w:right="-108"/>
              <w:jc w:val="center"/>
            </w:pPr>
            <w:r>
              <w:rPr>
                <w:rFonts w:hint="cs"/>
                <w:cs/>
              </w:rPr>
              <w:t>รายการ</w:t>
            </w:r>
          </w:p>
          <w:p w:rsidR="00953ACD" w:rsidRPr="003116E8" w:rsidRDefault="00953ACD" w:rsidP="00741D98">
            <w:pPr>
              <w:ind w:right="-10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 w:rsidR="003B0EAA">
              <w:rPr>
                <w:rFonts w:hint="cs"/>
                <w:cs/>
              </w:rPr>
              <w:t>งวด</w:t>
            </w:r>
            <w:r w:rsidRPr="003116E8">
              <w:rPr>
                <w:cs/>
              </w:rPr>
              <w:t xml:space="preserve">สิ้นสุดวันที่ </w:t>
            </w:r>
            <w:r w:rsidRPr="003116E8">
              <w:t>3</w:t>
            </w:r>
            <w:r w:rsidR="003B0EAA">
              <w:rPr>
                <w:rFonts w:hint="cs"/>
                <w:cs/>
              </w:rPr>
              <w:t>0</w:t>
            </w:r>
            <w:r w:rsidRPr="003116E8">
              <w:t xml:space="preserve"> </w:t>
            </w:r>
            <w:r w:rsidR="00FD16E2">
              <w:rPr>
                <w:rFonts w:hint="cs"/>
                <w:cs/>
              </w:rPr>
              <w:t>กันย</w:t>
            </w:r>
            <w:r w:rsidR="003B0EAA">
              <w:rPr>
                <w:rFonts w:hint="cs"/>
                <w:cs/>
              </w:rPr>
              <w:t>ายน</w:t>
            </w:r>
          </w:p>
        </w:tc>
        <w:tc>
          <w:tcPr>
            <w:tcW w:w="2678" w:type="dxa"/>
            <w:gridSpan w:val="2"/>
          </w:tcPr>
          <w:p w:rsidR="00953ACD" w:rsidRPr="003116E8" w:rsidRDefault="00953ACD" w:rsidP="00DD1E21">
            <w:pPr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</w:tcPr>
          <w:p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814A5E" w:rsidRPr="003116E8" w:rsidTr="00CA59E0">
        <w:tc>
          <w:tcPr>
            <w:tcW w:w="4415" w:type="dxa"/>
            <w:vMerge/>
            <w:tcBorders>
              <w:bottom w:val="single" w:sz="4" w:space="0" w:color="auto"/>
            </w:tcBorders>
          </w:tcPr>
          <w:p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367116" w:rsidRPr="003116E8">
              <w:rPr>
                <w:rFonts w:hint="cs"/>
                <w:cs/>
              </w:rPr>
              <w:t>4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="0044681B" w:rsidRPr="003116E8">
              <w:t>6</w:t>
            </w:r>
            <w:r w:rsidR="00367116" w:rsidRPr="003116E8">
              <w:rPr>
                <w:rFonts w:hint="cs"/>
                <w:cs/>
              </w:rPr>
              <w:t>3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367116" w:rsidRPr="003116E8">
              <w:rPr>
                <w:rFonts w:hint="cs"/>
                <w:cs/>
              </w:rPr>
              <w:t>4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117"/>
              <w:jc w:val="center"/>
            </w:pPr>
            <w:r w:rsidRPr="003116E8">
              <w:rPr>
                <w:cs/>
              </w:rPr>
              <w:t>2</w:t>
            </w:r>
            <w:r w:rsidR="0044681B" w:rsidRPr="003116E8">
              <w:t>56</w:t>
            </w:r>
            <w:r w:rsidR="00367116" w:rsidRPr="003116E8">
              <w:rPr>
                <w:rFonts w:hint="cs"/>
                <w:cs/>
              </w:rPr>
              <w:t>3</w:t>
            </w:r>
          </w:p>
        </w:tc>
      </w:tr>
      <w:tr w:rsidR="003B0EAA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3B0EAA" w:rsidRPr="003B0EAA" w:rsidRDefault="003B0EAA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B0EAA">
              <w:rPr>
                <w:rFonts w:hint="cs"/>
                <w:u w:val="single"/>
                <w:cs/>
              </w:rPr>
              <w:t xml:space="preserve">สำหรับงวด </w:t>
            </w:r>
            <w:r w:rsidR="00FD16E2">
              <w:rPr>
                <w:u w:val="single"/>
              </w:rPr>
              <w:t>3</w:t>
            </w:r>
            <w:r w:rsidRPr="003B0EAA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3B0EAA" w:rsidP="006B03C6">
            <w:pPr>
              <w:ind w:right="380"/>
              <w:jc w:val="right"/>
              <w:rPr>
                <w:cs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3B0EAA" w:rsidP="00212AF5">
            <w:pPr>
              <w:ind w:right="60"/>
              <w:jc w:val="right"/>
              <w:rPr>
                <w:cs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3B0EAA" w:rsidP="006B03C6">
            <w:pPr>
              <w:ind w:right="380"/>
              <w:jc w:val="right"/>
              <w:rPr>
                <w:cs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3B0EAA" w:rsidP="00212AF5">
            <w:pPr>
              <w:ind w:right="60"/>
              <w:jc w:val="right"/>
              <w:rPr>
                <w:cs/>
              </w:rPr>
            </w:pPr>
          </w:p>
        </w:tc>
      </w:tr>
      <w:tr w:rsidR="002B060F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546A2" w:rsidRDefault="002B060F" w:rsidP="006B03C6">
            <w:pPr>
              <w:ind w:right="380"/>
              <w:jc w:val="right"/>
            </w:pPr>
            <w:r w:rsidRPr="003546A2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2B509A" w:rsidRDefault="002B509A" w:rsidP="003B0EAA">
            <w:pPr>
              <w:ind w:right="60"/>
              <w:jc w:val="right"/>
            </w:pPr>
            <w:r w:rsidRPr="002B509A">
              <w:t>4,081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546A2" w:rsidRDefault="002B060F" w:rsidP="006B03C6">
            <w:pPr>
              <w:ind w:right="380"/>
              <w:jc w:val="right"/>
            </w:pPr>
            <w:r w:rsidRPr="003546A2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2B509A" w:rsidRDefault="002B509A" w:rsidP="00212AF5">
            <w:pPr>
              <w:ind w:right="60"/>
              <w:jc w:val="right"/>
            </w:pPr>
            <w:r>
              <w:t>649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2B060F" w:rsidRPr="003116E8" w:rsidRDefault="002B060F" w:rsidP="00984C9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546A2" w:rsidRDefault="003546A2" w:rsidP="006B03C6">
            <w:pPr>
              <w:ind w:right="60"/>
              <w:jc w:val="right"/>
            </w:pPr>
            <w:r w:rsidRPr="003546A2">
              <w:t>33</w:t>
            </w:r>
            <w:r w:rsidR="00296DDE">
              <w:t>4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2B509A" w:rsidRDefault="002B509A" w:rsidP="003B0EAA">
            <w:pPr>
              <w:ind w:right="60"/>
              <w:jc w:val="right"/>
            </w:pPr>
            <w:r w:rsidRPr="002B509A">
              <w:t>1,610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546A2" w:rsidRDefault="003546A2" w:rsidP="004D1A40">
            <w:pPr>
              <w:ind w:right="60"/>
              <w:jc w:val="right"/>
            </w:pPr>
            <w:r w:rsidRPr="003546A2">
              <w:t>152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2B509A" w:rsidRDefault="002B509A" w:rsidP="00DF327E">
            <w:pPr>
              <w:ind w:right="60"/>
              <w:jc w:val="right"/>
            </w:pPr>
            <w:r>
              <w:t>367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546A2" w:rsidRDefault="00C22AD8" w:rsidP="006B03C6">
            <w:pPr>
              <w:ind w:right="60"/>
              <w:jc w:val="right"/>
            </w:pPr>
            <w:r w:rsidRPr="003546A2">
              <w:t>23,</w:t>
            </w:r>
            <w:r w:rsidR="003546A2" w:rsidRPr="003546A2">
              <w:t>74</w:t>
            </w:r>
            <w:r w:rsidR="00296DDE">
              <w:t>3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2B509A" w:rsidRDefault="002B509A" w:rsidP="003B0EAA">
            <w:pPr>
              <w:ind w:right="60"/>
              <w:jc w:val="right"/>
            </w:pPr>
            <w:r w:rsidRPr="002B509A">
              <w:t>23,743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546A2" w:rsidRDefault="00CA5DAF" w:rsidP="002D0E92">
            <w:pPr>
              <w:ind w:right="60"/>
              <w:jc w:val="right"/>
            </w:pPr>
            <w:r w:rsidRPr="003546A2">
              <w:t>23,</w:t>
            </w:r>
            <w:r w:rsidR="003546A2" w:rsidRPr="003546A2">
              <w:t>743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2B509A" w:rsidRDefault="002B509A" w:rsidP="00DF327E">
            <w:pPr>
              <w:ind w:right="60"/>
              <w:jc w:val="right"/>
            </w:pPr>
            <w:r>
              <w:t>23,743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3546A2" w:rsidRDefault="00CA5DAF" w:rsidP="006B03C6">
            <w:pPr>
              <w:ind w:right="61"/>
              <w:jc w:val="right"/>
            </w:pPr>
            <w:r w:rsidRPr="003546A2">
              <w:t>17</w:t>
            </w:r>
            <w:r w:rsidR="003546A2" w:rsidRPr="003546A2">
              <w:t>4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2B509A" w:rsidRDefault="002B060F" w:rsidP="003B0EAA">
            <w:pPr>
              <w:ind w:right="60"/>
              <w:jc w:val="right"/>
            </w:pPr>
            <w:r w:rsidRPr="002B509A">
              <w:rPr>
                <w:rFonts w:hint="cs"/>
                <w:cs/>
              </w:rPr>
              <w:t>17</w:t>
            </w:r>
            <w:r w:rsidR="002B509A" w:rsidRPr="002B509A">
              <w:t>4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3546A2" w:rsidRDefault="00CA5DAF" w:rsidP="00DD1E21">
            <w:pPr>
              <w:ind w:right="61"/>
              <w:jc w:val="right"/>
            </w:pPr>
            <w:r w:rsidRPr="003546A2">
              <w:t>17</w:t>
            </w:r>
            <w:r w:rsidR="003546A2" w:rsidRPr="003546A2">
              <w:t>4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2B509A" w:rsidRDefault="002B060F" w:rsidP="00DF327E">
            <w:pPr>
              <w:ind w:right="60"/>
              <w:jc w:val="right"/>
            </w:pPr>
            <w:r w:rsidRPr="002B509A">
              <w:rPr>
                <w:rFonts w:hint="cs"/>
                <w:cs/>
              </w:rPr>
              <w:t>17</w:t>
            </w:r>
            <w:r w:rsidR="002B509A">
              <w:t>4</w:t>
            </w:r>
          </w:p>
        </w:tc>
      </w:tr>
      <w:tr w:rsidR="002B060F" w:rsidRPr="003116E8" w:rsidTr="003B0EAA">
        <w:tc>
          <w:tcPr>
            <w:tcW w:w="4415" w:type="dxa"/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39" w:type="dxa"/>
          </w:tcPr>
          <w:p w:rsidR="002B060F" w:rsidRPr="003546A2" w:rsidRDefault="003546A2" w:rsidP="006B03C6">
            <w:pPr>
              <w:ind w:right="60"/>
              <w:jc w:val="right"/>
            </w:pPr>
            <w:r w:rsidRPr="003546A2">
              <w:t>24,251</w:t>
            </w:r>
          </w:p>
        </w:tc>
        <w:tc>
          <w:tcPr>
            <w:tcW w:w="1339" w:type="dxa"/>
          </w:tcPr>
          <w:p w:rsidR="002B060F" w:rsidRPr="002B509A" w:rsidRDefault="00DF327E" w:rsidP="00DF327E">
            <w:pPr>
              <w:ind w:right="60"/>
              <w:jc w:val="right"/>
            </w:pPr>
            <w:r w:rsidRPr="002B509A">
              <w:rPr>
                <w:rFonts w:hint="cs"/>
                <w:cs/>
              </w:rPr>
              <w:t>29</w:t>
            </w:r>
            <w:r w:rsidR="002B060F" w:rsidRPr="002B509A">
              <w:rPr>
                <w:rFonts w:hint="cs"/>
                <w:cs/>
              </w:rPr>
              <w:t>,</w:t>
            </w:r>
            <w:r w:rsidR="002B509A" w:rsidRPr="002B509A">
              <w:t>608</w:t>
            </w:r>
          </w:p>
        </w:tc>
        <w:tc>
          <w:tcPr>
            <w:tcW w:w="1339" w:type="dxa"/>
          </w:tcPr>
          <w:p w:rsidR="002B060F" w:rsidRPr="003546A2" w:rsidRDefault="00CA5DAF" w:rsidP="00DD1E21">
            <w:pPr>
              <w:ind w:right="60"/>
              <w:jc w:val="right"/>
            </w:pPr>
            <w:r w:rsidRPr="003546A2">
              <w:t>2</w:t>
            </w:r>
            <w:r w:rsidR="003546A2" w:rsidRPr="003546A2">
              <w:t>4,069</w:t>
            </w:r>
          </w:p>
        </w:tc>
        <w:tc>
          <w:tcPr>
            <w:tcW w:w="1339" w:type="dxa"/>
          </w:tcPr>
          <w:p w:rsidR="002B060F" w:rsidRPr="002B509A" w:rsidRDefault="002B060F" w:rsidP="00DF327E">
            <w:pPr>
              <w:ind w:right="60"/>
              <w:jc w:val="right"/>
            </w:pPr>
            <w:r w:rsidRPr="002B509A">
              <w:rPr>
                <w:rFonts w:hint="cs"/>
                <w:cs/>
              </w:rPr>
              <w:t>2</w:t>
            </w:r>
            <w:r w:rsidR="002B509A">
              <w:t>4,933</w:t>
            </w:r>
          </w:p>
        </w:tc>
      </w:tr>
      <w:tr w:rsidR="003B0EAA" w:rsidRPr="003116E8" w:rsidTr="003B0EAA">
        <w:tc>
          <w:tcPr>
            <w:tcW w:w="4415" w:type="dxa"/>
            <w:tcBorders>
              <w:bottom w:val="nil"/>
            </w:tcBorders>
          </w:tcPr>
          <w:p w:rsidR="003B0EAA" w:rsidRPr="003B0EAA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B0EAA">
              <w:rPr>
                <w:rFonts w:hint="cs"/>
                <w:u w:val="single"/>
                <w:cs/>
              </w:rPr>
              <w:t xml:space="preserve">สำหรับงวด </w:t>
            </w:r>
            <w:r w:rsidR="00FD16E2">
              <w:rPr>
                <w:u w:val="single"/>
              </w:rPr>
              <w:t>9</w:t>
            </w:r>
            <w:r w:rsidRPr="003B0EAA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339" w:type="dxa"/>
            <w:tcBorders>
              <w:bottom w:val="nil"/>
            </w:tcBorders>
          </w:tcPr>
          <w:p w:rsidR="003B0EAA" w:rsidRPr="00FD16E2" w:rsidRDefault="003B0EAA" w:rsidP="006B03C6">
            <w:pPr>
              <w:ind w:right="60"/>
              <w:jc w:val="right"/>
              <w:rPr>
                <w:highlight w:val="yellow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:rsidR="003B0EAA" w:rsidRPr="002B509A" w:rsidRDefault="003B0EAA" w:rsidP="00212AF5">
            <w:pPr>
              <w:ind w:right="60"/>
              <w:jc w:val="right"/>
              <w:rPr>
                <w:cs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:rsidR="003B0EAA" w:rsidRPr="00FD16E2" w:rsidRDefault="003B0EAA" w:rsidP="00DD1E21">
            <w:pPr>
              <w:ind w:right="60"/>
              <w:jc w:val="right"/>
              <w:rPr>
                <w:highlight w:val="yellow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:rsidR="003B0EAA" w:rsidRPr="002B509A" w:rsidRDefault="003B0EAA" w:rsidP="00212AF5">
            <w:pPr>
              <w:ind w:right="60"/>
              <w:jc w:val="right"/>
              <w:rPr>
                <w:cs/>
              </w:rPr>
            </w:pPr>
          </w:p>
        </w:tc>
      </w:tr>
      <w:tr w:rsidR="003B0EAA" w:rsidRPr="003116E8" w:rsidTr="003B0EAA">
        <w:tc>
          <w:tcPr>
            <w:tcW w:w="4415" w:type="dxa"/>
            <w:tcBorders>
              <w:top w:val="nil"/>
              <w:bottom w:val="nil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546A2" w:rsidRDefault="003B0EAA" w:rsidP="003B0EAA">
            <w:pPr>
              <w:ind w:right="380"/>
              <w:jc w:val="right"/>
            </w:pPr>
            <w:r w:rsidRPr="003546A2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546A2" w:rsidRDefault="002B509A" w:rsidP="00DF327E">
            <w:pPr>
              <w:ind w:right="60"/>
              <w:jc w:val="right"/>
            </w:pPr>
            <w:r w:rsidRPr="003546A2">
              <w:t>12,742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546A2" w:rsidRDefault="003B0EAA" w:rsidP="003B0EAA">
            <w:pPr>
              <w:ind w:right="380"/>
              <w:jc w:val="right"/>
            </w:pPr>
            <w:r w:rsidRPr="003546A2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2B509A" w:rsidRDefault="002B509A" w:rsidP="003B0EAA">
            <w:pPr>
              <w:ind w:right="60"/>
              <w:jc w:val="right"/>
            </w:pPr>
            <w:r>
              <w:t>2,875</w:t>
            </w:r>
          </w:p>
        </w:tc>
      </w:tr>
      <w:tr w:rsidR="003B0EAA" w:rsidRPr="003116E8" w:rsidTr="003B0EAA">
        <w:tc>
          <w:tcPr>
            <w:tcW w:w="4415" w:type="dxa"/>
            <w:tcBorders>
              <w:top w:val="nil"/>
              <w:bottom w:val="nil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546A2" w:rsidRDefault="00AA0E88" w:rsidP="003B0EAA">
            <w:pPr>
              <w:ind w:right="60"/>
              <w:jc w:val="right"/>
            </w:pPr>
            <w:r w:rsidRPr="003546A2">
              <w:t>1</w:t>
            </w:r>
            <w:r w:rsidR="003546A2" w:rsidRPr="003546A2">
              <w:t>,50</w:t>
            </w:r>
            <w:r w:rsidR="00296DDE">
              <w:t>5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546A2" w:rsidRDefault="002B509A" w:rsidP="00DF327E">
            <w:pPr>
              <w:ind w:right="60"/>
              <w:jc w:val="right"/>
            </w:pPr>
            <w:r w:rsidRPr="003546A2">
              <w:t>4,506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546A2" w:rsidRDefault="003546A2" w:rsidP="003B0EAA">
            <w:pPr>
              <w:ind w:right="60"/>
              <w:jc w:val="right"/>
            </w:pPr>
            <w:r w:rsidRPr="003546A2">
              <w:t>684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2B509A" w:rsidRDefault="002B509A" w:rsidP="003B0EAA">
            <w:pPr>
              <w:ind w:right="60"/>
              <w:jc w:val="right"/>
            </w:pPr>
            <w:r>
              <w:t>1,297</w:t>
            </w:r>
          </w:p>
        </w:tc>
      </w:tr>
      <w:tr w:rsidR="003B0EAA" w:rsidRPr="003116E8" w:rsidTr="003B0EAA">
        <w:tc>
          <w:tcPr>
            <w:tcW w:w="4415" w:type="dxa"/>
            <w:tcBorders>
              <w:top w:val="nil"/>
              <w:bottom w:val="nil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546A2" w:rsidRDefault="003546A2" w:rsidP="003B0EAA">
            <w:pPr>
              <w:ind w:right="60"/>
              <w:jc w:val="right"/>
            </w:pPr>
            <w:r w:rsidRPr="003546A2">
              <w:t>70</w:t>
            </w:r>
            <w:r w:rsidR="00AA0E88" w:rsidRPr="003546A2">
              <w:t>,</w:t>
            </w:r>
            <w:r w:rsidRPr="003546A2">
              <w:t>45</w:t>
            </w:r>
            <w:r w:rsidR="00296DDE">
              <w:t>6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546A2" w:rsidRDefault="002B509A" w:rsidP="00DF327E">
            <w:pPr>
              <w:ind w:right="60"/>
              <w:jc w:val="right"/>
            </w:pPr>
            <w:r w:rsidRPr="003546A2">
              <w:t>70,972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546A2" w:rsidRDefault="003546A2" w:rsidP="003B0EAA">
            <w:pPr>
              <w:ind w:right="60"/>
              <w:jc w:val="right"/>
            </w:pPr>
            <w:r w:rsidRPr="003546A2">
              <w:t>70</w:t>
            </w:r>
            <w:r w:rsidR="003B0EAA" w:rsidRPr="003546A2">
              <w:t>,</w:t>
            </w:r>
            <w:r w:rsidRPr="003546A2">
              <w:t>456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2B509A" w:rsidRDefault="002B509A" w:rsidP="00DF327E">
            <w:pPr>
              <w:ind w:right="60"/>
              <w:jc w:val="right"/>
            </w:pPr>
            <w:r>
              <w:t>70,972</w:t>
            </w:r>
          </w:p>
        </w:tc>
      </w:tr>
      <w:tr w:rsidR="003B0EAA" w:rsidRPr="003116E8" w:rsidTr="003B0EAA">
        <w:tc>
          <w:tcPr>
            <w:tcW w:w="4415" w:type="dxa"/>
            <w:tcBorders>
              <w:top w:val="nil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39" w:type="dxa"/>
            <w:tcBorders>
              <w:top w:val="nil"/>
            </w:tcBorders>
          </w:tcPr>
          <w:p w:rsidR="003B0EAA" w:rsidRPr="003546A2" w:rsidRDefault="003546A2" w:rsidP="003B0EAA">
            <w:pPr>
              <w:ind w:right="61"/>
              <w:jc w:val="right"/>
            </w:pPr>
            <w:r w:rsidRPr="003546A2">
              <w:t>521</w:t>
            </w:r>
          </w:p>
        </w:tc>
        <w:tc>
          <w:tcPr>
            <w:tcW w:w="1339" w:type="dxa"/>
            <w:tcBorders>
              <w:top w:val="nil"/>
            </w:tcBorders>
          </w:tcPr>
          <w:p w:rsidR="003B0EAA" w:rsidRPr="003546A2" w:rsidRDefault="002B509A" w:rsidP="003B0EAA">
            <w:pPr>
              <w:ind w:right="60"/>
              <w:jc w:val="right"/>
            </w:pPr>
            <w:r w:rsidRPr="003546A2">
              <w:t>521</w:t>
            </w:r>
          </w:p>
        </w:tc>
        <w:tc>
          <w:tcPr>
            <w:tcW w:w="1339" w:type="dxa"/>
            <w:tcBorders>
              <w:top w:val="nil"/>
            </w:tcBorders>
          </w:tcPr>
          <w:p w:rsidR="003B0EAA" w:rsidRPr="003546A2" w:rsidRDefault="003546A2" w:rsidP="003B0EAA">
            <w:pPr>
              <w:ind w:right="61"/>
              <w:jc w:val="right"/>
            </w:pPr>
            <w:r w:rsidRPr="003546A2">
              <w:t>521</w:t>
            </w:r>
          </w:p>
        </w:tc>
        <w:tc>
          <w:tcPr>
            <w:tcW w:w="1339" w:type="dxa"/>
            <w:tcBorders>
              <w:top w:val="nil"/>
            </w:tcBorders>
          </w:tcPr>
          <w:p w:rsidR="003B0EAA" w:rsidRPr="002B509A" w:rsidRDefault="002B509A" w:rsidP="003B0EAA">
            <w:pPr>
              <w:ind w:right="60"/>
              <w:jc w:val="right"/>
            </w:pPr>
            <w:r>
              <w:t>521</w:t>
            </w:r>
          </w:p>
        </w:tc>
      </w:tr>
      <w:tr w:rsidR="003B0EAA" w:rsidRPr="003116E8" w:rsidTr="00CA59E0">
        <w:tc>
          <w:tcPr>
            <w:tcW w:w="4415" w:type="dxa"/>
            <w:tcBorders>
              <w:bottom w:val="single" w:sz="4" w:space="0" w:color="auto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B0EAA" w:rsidRPr="003546A2" w:rsidRDefault="003546A2" w:rsidP="003B0EAA">
            <w:pPr>
              <w:ind w:right="60"/>
              <w:jc w:val="right"/>
            </w:pPr>
            <w:r w:rsidRPr="003546A2">
              <w:t>72</w:t>
            </w:r>
            <w:r w:rsidR="00AA0E88" w:rsidRPr="003546A2">
              <w:t>,</w:t>
            </w:r>
            <w:r w:rsidRPr="003546A2">
              <w:t>482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B0EAA" w:rsidRPr="003546A2" w:rsidRDefault="002B509A" w:rsidP="00B67021">
            <w:pPr>
              <w:ind w:right="60"/>
              <w:jc w:val="right"/>
            </w:pPr>
            <w:r w:rsidRPr="003546A2">
              <w:t>88,741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B0EAA" w:rsidRPr="003546A2" w:rsidRDefault="003546A2" w:rsidP="003B0EAA">
            <w:pPr>
              <w:ind w:right="60"/>
              <w:jc w:val="right"/>
            </w:pPr>
            <w:r w:rsidRPr="003546A2">
              <w:t>71,661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B0EAA" w:rsidRPr="002B509A" w:rsidRDefault="002B509A" w:rsidP="00DF327E">
            <w:pPr>
              <w:ind w:right="60"/>
              <w:jc w:val="right"/>
            </w:pPr>
            <w:r>
              <w:t>75,665</w:t>
            </w:r>
          </w:p>
        </w:tc>
      </w:tr>
    </w:tbl>
    <w:p w:rsidR="00DF2980" w:rsidRDefault="00DF2980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6A046A" w:rsidRDefault="006A046A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Pr="003B2FDE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373E9F" w:rsidRPr="008A467F" w:rsidRDefault="00575C04" w:rsidP="008A467F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lastRenderedPageBreak/>
        <w:t>ภาษีเงินได้</w:t>
      </w:r>
    </w:p>
    <w:p w:rsidR="008A467F" w:rsidRDefault="00D93379" w:rsidP="00CA59E0">
      <w:pPr>
        <w:ind w:left="616" w:right="-96" w:firstLine="350"/>
        <w:jc w:val="thaiDistribute"/>
        <w:rPr>
          <w:spacing w:val="-2"/>
        </w:rPr>
      </w:pPr>
      <w:r w:rsidRPr="00D474D1">
        <w:rPr>
          <w:spacing w:val="-4"/>
          <w:cs/>
        </w:rPr>
        <w:t>ภาษีเงินได้นิติบุคคล</w:t>
      </w:r>
      <w:r w:rsidR="008472CE" w:rsidRPr="00D474D1">
        <w:rPr>
          <w:spacing w:val="-4"/>
          <w:cs/>
        </w:rPr>
        <w:t>ทางภาษีของบริษัทและบริษัทย่อย สำหรับงวด</w:t>
      </w:r>
      <w:r w:rsidR="003B1209">
        <w:rPr>
          <w:rFonts w:hint="cs"/>
          <w:spacing w:val="-4"/>
          <w:cs/>
        </w:rPr>
        <w:t>สาม</w:t>
      </w:r>
      <w:r w:rsidR="00D95BC5" w:rsidRPr="00863D33">
        <w:rPr>
          <w:rFonts w:hint="cs"/>
          <w:spacing w:val="-4"/>
          <w:cs/>
        </w:rPr>
        <w:t>เดือน</w:t>
      </w:r>
      <w:r w:rsidR="001D54CE">
        <w:rPr>
          <w:rFonts w:hint="cs"/>
          <w:spacing w:val="-4"/>
          <w:cs/>
        </w:rPr>
        <w:t>และเก้า</w:t>
      </w:r>
      <w:r w:rsidR="00DF327E">
        <w:rPr>
          <w:rFonts w:hint="cs"/>
          <w:spacing w:val="-4"/>
          <w:cs/>
        </w:rPr>
        <w:t>เดือน</w:t>
      </w:r>
      <w:r w:rsidR="000D639B" w:rsidRPr="00863D33">
        <w:rPr>
          <w:spacing w:val="-4"/>
          <w:cs/>
        </w:rPr>
        <w:t>สิ้นสุดวันที่</w:t>
      </w:r>
      <w:r w:rsidR="003F3DE6" w:rsidRPr="00863D33">
        <w:rPr>
          <w:rFonts w:hint="cs"/>
          <w:spacing w:val="-4"/>
          <w:cs/>
        </w:rPr>
        <w:t xml:space="preserve"> </w:t>
      </w:r>
      <w:r w:rsidR="00FD16E2">
        <w:rPr>
          <w:spacing w:val="-4"/>
        </w:rPr>
        <w:t>30</w:t>
      </w:r>
      <w:r w:rsidR="00863D33" w:rsidRPr="00863D33">
        <w:rPr>
          <w:rFonts w:hint="cs"/>
          <w:spacing w:val="-4"/>
          <w:cs/>
        </w:rPr>
        <w:t xml:space="preserve"> </w:t>
      </w:r>
      <w:r w:rsidR="001D54CE">
        <w:rPr>
          <w:rFonts w:hint="cs"/>
          <w:spacing w:val="-4"/>
          <w:cs/>
        </w:rPr>
        <w:t>กันยา</w:t>
      </w:r>
      <w:r w:rsidR="00DF327E">
        <w:rPr>
          <w:rFonts w:hint="cs"/>
          <w:spacing w:val="-4"/>
          <w:cs/>
        </w:rPr>
        <w:t>ยน</w:t>
      </w:r>
      <w:r w:rsidR="00863D33">
        <w:rPr>
          <w:rFonts w:hint="cs"/>
          <w:spacing w:val="-2"/>
          <w:cs/>
        </w:rPr>
        <w:t xml:space="preserve"> </w:t>
      </w:r>
      <w:r w:rsidR="00FD16E2">
        <w:rPr>
          <w:spacing w:val="-2"/>
        </w:rPr>
        <w:t>2564</w:t>
      </w:r>
      <w:r w:rsidR="0090412D">
        <w:rPr>
          <w:rFonts w:hint="cs"/>
          <w:spacing w:val="-2"/>
          <w:cs/>
        </w:rPr>
        <w:t xml:space="preserve"> </w:t>
      </w:r>
      <w:r w:rsidR="00D95BC5">
        <w:rPr>
          <w:spacing w:val="-2"/>
          <w:cs/>
        </w:rPr>
        <w:t xml:space="preserve">และ </w:t>
      </w:r>
      <w:r w:rsidR="00FD16E2">
        <w:rPr>
          <w:spacing w:val="-6"/>
        </w:rPr>
        <w:t>2563</w:t>
      </w:r>
      <w:r w:rsidR="008472CE" w:rsidRPr="00D64016">
        <w:rPr>
          <w:spacing w:val="-6"/>
          <w:cs/>
        </w:rPr>
        <w:t xml:space="preserve"> คำนวณจากกำไร</w:t>
      </w:r>
      <w:r w:rsidRPr="00D64016">
        <w:rPr>
          <w:rFonts w:hint="cs"/>
          <w:spacing w:val="-6"/>
          <w:cs/>
        </w:rPr>
        <w:t>หรือขาดทุน</w:t>
      </w:r>
      <w:r w:rsidR="008472CE" w:rsidRPr="00D64016">
        <w:rPr>
          <w:spacing w:val="-6"/>
          <w:cs/>
        </w:rPr>
        <w:t>ทางบัญชี ปรับปรุงด้วยรายได้และรายจ่ายอื่นบางรายการที่ได้รับการยกเว้นภาษีเงิน</w:t>
      </w:r>
      <w:r w:rsidR="008472CE" w:rsidRPr="00BD6D7A">
        <w:rPr>
          <w:spacing w:val="-2"/>
          <w:cs/>
        </w:rPr>
        <w:t xml:space="preserve">ได้ เช่น เงินปันผลรับ หรือเป็นรายจ่ายที่ต้องห้ามในการคำนวณภาษีเงินได้ เช่น </w:t>
      </w:r>
      <w:r w:rsidR="001C63C4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BD6D7A">
        <w:rPr>
          <w:spacing w:val="-2"/>
          <w:cs/>
        </w:rPr>
        <w:t xml:space="preserve"> ขาดทุนจากการด้อยค่า เป็นต้น</w:t>
      </w:r>
    </w:p>
    <w:p w:rsidR="00475240" w:rsidRPr="00475240" w:rsidRDefault="00475240" w:rsidP="00DE242A">
      <w:pPr>
        <w:tabs>
          <w:tab w:val="left" w:pos="616"/>
        </w:tabs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:rsidR="00C54180" w:rsidRDefault="00C54180" w:rsidP="003B2FDE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20</w:t>
      </w:r>
    </w:p>
    <w:p w:rsidR="00D31DB6" w:rsidRPr="00D31DB6" w:rsidRDefault="00D31DB6" w:rsidP="003B2FDE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  <w:cs/>
        </w:rPr>
      </w:pPr>
      <w:r w:rsidRPr="00D31DB6">
        <w:rPr>
          <w:rFonts w:hint="cs"/>
          <w:spacing w:val="-2"/>
          <w:cs/>
        </w:rPr>
        <w:t>ภาษีเงินได้นิติบุคคลของบริษัทย่อยที่จัดตั้งขึ้นตา</w:t>
      </w:r>
      <w:r w:rsidR="007E4D83">
        <w:rPr>
          <w:rFonts w:hint="cs"/>
          <w:spacing w:val="-2"/>
          <w:cs/>
        </w:rPr>
        <w:t>มกฎหมายไทย คำนวณในอัตราร้อยละ</w:t>
      </w:r>
      <w:r w:rsidR="007E4D83">
        <w:rPr>
          <w:spacing w:val="-2"/>
        </w:rPr>
        <w:t xml:space="preserve"> </w:t>
      </w:r>
      <w:r w:rsidR="006D5488">
        <w:rPr>
          <w:spacing w:val="-2"/>
        </w:rPr>
        <w:t xml:space="preserve">15 </w:t>
      </w:r>
      <w:r w:rsidR="006D5488">
        <w:rPr>
          <w:rFonts w:hint="cs"/>
          <w:spacing w:val="-2"/>
          <w:cs/>
        </w:rPr>
        <w:t xml:space="preserve">และ </w:t>
      </w:r>
      <w:r w:rsidR="00FD16E2">
        <w:rPr>
          <w:spacing w:val="-2"/>
        </w:rPr>
        <w:t>20</w:t>
      </w:r>
    </w:p>
    <w:p w:rsidR="006915FF" w:rsidRPr="00854B38" w:rsidRDefault="001A1DE2" w:rsidP="00854B38">
      <w:pPr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</w:t>
      </w:r>
      <w:r w:rsidR="001C3978">
        <w:rPr>
          <w:rFonts w:hint="cs"/>
          <w:spacing w:val="-2"/>
          <w:cs/>
        </w:rPr>
        <w:t>(รายได้)</w:t>
      </w:r>
      <w:r w:rsidRPr="00BD6D7A">
        <w:rPr>
          <w:spacing w:val="-2"/>
          <w:cs/>
        </w:rPr>
        <w:t>ภาษีเงินได้ที่รับรู้ในงบกำไรขาดทุน ประกอบด้วย</w:t>
      </w:r>
    </w:p>
    <w:p w:rsidR="00EB0A45" w:rsidRPr="003116E8" w:rsidRDefault="00FB111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7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32"/>
        <w:gridCol w:w="1259"/>
        <w:gridCol w:w="1260"/>
        <w:gridCol w:w="1260"/>
        <w:gridCol w:w="1260"/>
      </w:tblGrid>
      <w:tr w:rsidR="00EB0A45" w:rsidRPr="003116E8" w:rsidTr="00DD1E21">
        <w:trPr>
          <w:trHeight w:val="227"/>
        </w:trPr>
        <w:tc>
          <w:tcPr>
            <w:tcW w:w="4732" w:type="dxa"/>
            <w:vMerge w:val="restart"/>
            <w:vAlign w:val="center"/>
          </w:tcPr>
          <w:p w:rsidR="00EB0A45" w:rsidRPr="003116E8" w:rsidRDefault="00EB0A45" w:rsidP="00DD1E21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:rsidR="00EB0A45" w:rsidRPr="003116E8" w:rsidRDefault="00EB0A45" w:rsidP="00DF327E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 xml:space="preserve">สำหรับงวดสิ้นสุดวันที่ </w:t>
            </w:r>
            <w:r w:rsidR="00FD16E2">
              <w:rPr>
                <w:rFonts w:ascii="Angsana New" w:hAnsi="Angsana New"/>
              </w:rPr>
              <w:t>30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FD16E2">
              <w:rPr>
                <w:rFonts w:ascii="Angsana New" w:hAnsi="Angsana New" w:hint="cs"/>
                <w:cs/>
              </w:rPr>
              <w:t>กันย</w:t>
            </w:r>
            <w:r w:rsidR="00DF327E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2519" w:type="dxa"/>
            <w:gridSpan w:val="2"/>
          </w:tcPr>
          <w:p w:rsidR="00EB0A45" w:rsidRPr="003116E8" w:rsidRDefault="00EB0A45" w:rsidP="00DD1E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B0A45" w:rsidRPr="003116E8" w:rsidRDefault="00EB0A45" w:rsidP="00DD1E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B0A45" w:rsidRPr="003116E8" w:rsidTr="00DE242A">
        <w:trPr>
          <w:trHeight w:val="227"/>
        </w:trPr>
        <w:tc>
          <w:tcPr>
            <w:tcW w:w="4732" w:type="dxa"/>
            <w:vMerge/>
            <w:tcBorders>
              <w:bottom w:val="single" w:sz="4" w:space="0" w:color="auto"/>
            </w:tcBorders>
          </w:tcPr>
          <w:p w:rsidR="00EB0A45" w:rsidRPr="003116E8" w:rsidRDefault="00EB0A45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EB0A45" w:rsidRPr="003116E8" w:rsidRDefault="00EB0A45" w:rsidP="000A474B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6F7F8F" w:rsidRPr="003116E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0A45" w:rsidRPr="003116E8" w:rsidRDefault="00EB0A45" w:rsidP="00756067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6F7F8F" w:rsidRPr="003116E8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0A45" w:rsidRPr="003116E8" w:rsidRDefault="00EB0A45" w:rsidP="000A474B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6F7F8F" w:rsidRPr="003116E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0A45" w:rsidRPr="003116E8" w:rsidRDefault="00EB0A45" w:rsidP="00DD1E21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6F7F8F" w:rsidRPr="003116E8">
              <w:rPr>
                <w:rFonts w:ascii="Angsana New" w:hAnsi="Angsana New" w:hint="cs"/>
                <w:cs/>
              </w:rPr>
              <w:t>3</w:t>
            </w:r>
          </w:p>
        </w:tc>
      </w:tr>
      <w:tr w:rsidR="00DF327E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B0EAA" w:rsidRDefault="00DF327E" w:rsidP="00874D3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B0EAA">
              <w:rPr>
                <w:rFonts w:hint="cs"/>
                <w:u w:val="single"/>
                <w:cs/>
              </w:rPr>
              <w:t xml:space="preserve">สำหรับงวด </w:t>
            </w:r>
            <w:r w:rsidR="00FD16E2">
              <w:rPr>
                <w:u w:val="single"/>
              </w:rPr>
              <w:t>3</w:t>
            </w:r>
            <w:r w:rsidRPr="003B0EAA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254CEB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6F346A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2B2206">
            <w:pPr>
              <w:ind w:right="380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F51190">
            <w:pPr>
              <w:ind w:right="380"/>
              <w:jc w:val="right"/>
              <w:rPr>
                <w:cs/>
              </w:rPr>
            </w:pPr>
          </w:p>
        </w:tc>
      </w:tr>
      <w:tr w:rsidR="00DF327E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7C1BBC" w:rsidRDefault="007C1BBC" w:rsidP="00254CEB">
            <w:pPr>
              <w:ind w:left="-108" w:right="67"/>
              <w:jc w:val="right"/>
            </w:pPr>
            <w:r w:rsidRPr="007C1BBC">
              <w:rPr>
                <w:rFonts w:hint="cs"/>
                <w:cs/>
              </w:rPr>
              <w:t>16</w:t>
            </w:r>
            <w:r w:rsidR="00CA5DAF" w:rsidRPr="007C1BBC">
              <w:rPr>
                <w:rFonts w:hint="cs"/>
                <w:cs/>
              </w:rPr>
              <w:t>,</w:t>
            </w:r>
            <w:r w:rsidRPr="007C1BBC">
              <w:rPr>
                <w:rFonts w:hint="cs"/>
                <w:cs/>
              </w:rPr>
              <w:t>38</w:t>
            </w:r>
            <w:r w:rsidR="001108F7">
              <w:rPr>
                <w:rFonts w:hint="cs"/>
                <w:cs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DF327E" w:rsidP="00DF327E">
            <w:pPr>
              <w:ind w:left="-108"/>
              <w:jc w:val="right"/>
              <w:rPr>
                <w:cs/>
              </w:rPr>
            </w:pPr>
            <w:r w:rsidRPr="008E739F">
              <w:rPr>
                <w:rFonts w:hint="cs"/>
                <w:cs/>
              </w:rPr>
              <w:t>(</w:t>
            </w:r>
            <w:r w:rsidRPr="008E739F">
              <w:t>1</w:t>
            </w:r>
            <w:r w:rsidR="008E739F">
              <w:t>5,571</w:t>
            </w:r>
            <w:r w:rsidRPr="008E739F">
              <w:rPr>
                <w:rFonts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7C1BBC" w:rsidRDefault="00DF327E" w:rsidP="002B2206">
            <w:pPr>
              <w:ind w:right="380"/>
              <w:jc w:val="right"/>
            </w:pPr>
            <w:r w:rsidRPr="007C1BBC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DF327E" w:rsidP="00F51190">
            <w:pPr>
              <w:ind w:right="380"/>
              <w:jc w:val="right"/>
            </w:pPr>
            <w:r w:rsidRPr="008E739F">
              <w:rPr>
                <w:rFonts w:hint="cs"/>
                <w:cs/>
              </w:rPr>
              <w:t>-</w:t>
            </w:r>
          </w:p>
        </w:tc>
      </w:tr>
      <w:tr w:rsidR="00DF327E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7C1BBC" w:rsidRDefault="00DF327E" w:rsidP="00FF5875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DF327E" w:rsidP="006F346A">
            <w:pPr>
              <w:ind w:left="-108" w:right="215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7C1BBC" w:rsidRDefault="00DF327E" w:rsidP="00DD1E21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DF327E" w:rsidP="006F346A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</w:tr>
      <w:tr w:rsidR="008E739F" w:rsidRPr="003116E8" w:rsidTr="00011D27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39F" w:rsidRPr="003116E8" w:rsidRDefault="008E739F" w:rsidP="008E739F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F" w:rsidRPr="007C1BBC" w:rsidRDefault="007C1BBC" w:rsidP="008E739F">
            <w:pPr>
              <w:ind w:left="-108" w:right="67"/>
              <w:jc w:val="right"/>
            </w:pPr>
            <w:r w:rsidRPr="007C1BBC">
              <w:rPr>
                <w:rFonts w:hint="cs"/>
                <w:cs/>
              </w:rPr>
              <w:t>20</w:t>
            </w:r>
            <w:r w:rsidR="008E739F" w:rsidRPr="007C1BBC">
              <w:rPr>
                <w:rFonts w:hint="cs"/>
                <w:cs/>
              </w:rPr>
              <w:t>,</w:t>
            </w:r>
            <w:r w:rsidRPr="007C1BBC">
              <w:rPr>
                <w:rFonts w:hint="cs"/>
                <w:cs/>
              </w:rPr>
              <w:t>233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F" w:rsidRPr="008E739F" w:rsidRDefault="008E739F" w:rsidP="008E739F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t>40,467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F" w:rsidRPr="007C1BBC" w:rsidRDefault="007C1BBC" w:rsidP="008E739F">
            <w:pPr>
              <w:ind w:left="-108" w:right="67"/>
              <w:jc w:val="right"/>
              <w:rPr>
                <w:cs/>
              </w:rPr>
            </w:pPr>
            <w:r w:rsidRPr="007C1BBC">
              <w:rPr>
                <w:rFonts w:hint="cs"/>
                <w:cs/>
              </w:rPr>
              <w:t>7,684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9F" w:rsidRPr="008E739F" w:rsidRDefault="008E739F" w:rsidP="008E739F">
            <w:pPr>
              <w:ind w:left="-108"/>
              <w:jc w:val="right"/>
              <w:rPr>
                <w:cs/>
              </w:rPr>
            </w:pPr>
            <w:r w:rsidRPr="008E739F">
              <w:rPr>
                <w:rFonts w:hint="cs"/>
                <w:cs/>
              </w:rPr>
              <w:t>(</w:t>
            </w:r>
            <w:r>
              <w:t>2,862</w:t>
            </w:r>
            <w:r w:rsidRPr="008E739F">
              <w:rPr>
                <w:rFonts w:hint="cs"/>
                <w:cs/>
              </w:rPr>
              <w:t>)</w:t>
            </w:r>
          </w:p>
        </w:tc>
      </w:tr>
      <w:tr w:rsidR="007C1BBC" w:rsidRPr="003116E8" w:rsidTr="00DF327E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3116E8" w:rsidRDefault="007C1BBC" w:rsidP="008E739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  <w:r w:rsidR="001108F7" w:rsidRPr="003116E8">
              <w:rPr>
                <w:rFonts w:ascii="Angsana New" w:hAnsi="Angsana New" w:hint="cs"/>
                <w:b/>
                <w:bCs/>
                <w:cs/>
              </w:rPr>
              <w:t>(รายได้)</w:t>
            </w:r>
            <w:r w:rsidRPr="003116E8">
              <w:rPr>
                <w:rFonts w:ascii="Angsana New" w:hAnsi="Angsana New" w:hint="cs"/>
                <w:b/>
                <w:bCs/>
                <w:cs/>
              </w:rPr>
              <w:t>ภาษีเงินได้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7C1BBC" w:rsidRDefault="007C1BBC" w:rsidP="008E739F">
            <w:pPr>
              <w:ind w:left="-108" w:right="67"/>
              <w:jc w:val="right"/>
              <w:rPr>
                <w:cs/>
              </w:rPr>
            </w:pPr>
            <w:r w:rsidRPr="007C1BBC">
              <w:rPr>
                <w:rFonts w:hint="cs"/>
                <w:cs/>
              </w:rPr>
              <w:t>36,6</w:t>
            </w:r>
            <w:r w:rsidR="00447C0A">
              <w:rPr>
                <w:rFonts w:hint="cs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8E739F" w:rsidRDefault="007C1BBC" w:rsidP="008E739F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t>24,896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7C1BBC" w:rsidRDefault="007C1BBC" w:rsidP="007C1BBC">
            <w:pPr>
              <w:ind w:left="-108" w:right="67"/>
              <w:jc w:val="right"/>
              <w:rPr>
                <w:cs/>
              </w:rPr>
            </w:pPr>
            <w:r w:rsidRPr="007C1BBC">
              <w:rPr>
                <w:rFonts w:hint="cs"/>
                <w:cs/>
              </w:rPr>
              <w:t>7,684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8E739F" w:rsidRDefault="007C1BBC" w:rsidP="008E739F">
            <w:pPr>
              <w:ind w:left="-108"/>
              <w:jc w:val="right"/>
              <w:rPr>
                <w:cs/>
              </w:rPr>
            </w:pPr>
            <w:r w:rsidRPr="008E739F">
              <w:rPr>
                <w:rFonts w:hint="cs"/>
                <w:cs/>
              </w:rPr>
              <w:t>(</w:t>
            </w:r>
            <w:r>
              <w:t>2,862</w:t>
            </w:r>
            <w:r w:rsidRPr="008E739F">
              <w:rPr>
                <w:rFonts w:hint="cs"/>
                <w:cs/>
              </w:rPr>
              <w:t>)</w:t>
            </w:r>
          </w:p>
        </w:tc>
      </w:tr>
      <w:tr w:rsidR="00DF327E" w:rsidRPr="003116E8" w:rsidTr="00DF327E">
        <w:trPr>
          <w:trHeight w:val="227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B0EAA" w:rsidRDefault="00DF327E" w:rsidP="00DF327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B0EAA">
              <w:rPr>
                <w:rFonts w:hint="cs"/>
                <w:u w:val="single"/>
                <w:cs/>
              </w:rPr>
              <w:t xml:space="preserve">สำหรับงวด </w:t>
            </w:r>
            <w:r w:rsidR="00FD16E2">
              <w:rPr>
                <w:u w:val="single"/>
              </w:rPr>
              <w:t>9</w:t>
            </w:r>
            <w:r w:rsidRPr="003B0EAA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FD16E2" w:rsidRDefault="00DF327E" w:rsidP="00FF5875">
            <w:pPr>
              <w:ind w:left="-108" w:right="67"/>
              <w:jc w:val="right"/>
              <w:rPr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DF327E" w:rsidP="00F51190">
            <w:pPr>
              <w:tabs>
                <w:tab w:val="left" w:pos="1040"/>
              </w:tabs>
              <w:ind w:left="-10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7C1BBC" w:rsidRDefault="00DF327E" w:rsidP="003B2FDE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DF327E" w:rsidP="00D721EA">
            <w:pPr>
              <w:ind w:left="-108"/>
              <w:jc w:val="right"/>
              <w:rPr>
                <w:cs/>
              </w:rPr>
            </w:pPr>
          </w:p>
        </w:tc>
      </w:tr>
      <w:tr w:rsidR="00DF327E" w:rsidRPr="003116E8" w:rsidTr="00DF327E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874D3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7C1BBC" w:rsidRDefault="007C1BBC" w:rsidP="00874D34">
            <w:pPr>
              <w:ind w:left="-108" w:right="67"/>
              <w:jc w:val="right"/>
            </w:pPr>
            <w:r w:rsidRPr="007C1BBC">
              <w:rPr>
                <w:rFonts w:hint="cs"/>
                <w:cs/>
              </w:rPr>
              <w:t>35,11</w:t>
            </w:r>
            <w:r w:rsidR="00447C0A">
              <w:rPr>
                <w:rFonts w:hint="cs"/>
                <w:cs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8E739F" w:rsidP="00DF327E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t>42,998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7C1BBC" w:rsidRDefault="00DF327E" w:rsidP="00874D34">
            <w:pPr>
              <w:ind w:right="380"/>
              <w:jc w:val="right"/>
            </w:pPr>
            <w:r w:rsidRPr="007C1BBC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DF327E" w:rsidP="00874D34">
            <w:pPr>
              <w:ind w:right="380"/>
              <w:jc w:val="right"/>
            </w:pPr>
            <w:r w:rsidRPr="008E739F">
              <w:rPr>
                <w:rFonts w:hint="cs"/>
                <w:cs/>
              </w:rPr>
              <w:t>-</w:t>
            </w:r>
          </w:p>
        </w:tc>
      </w:tr>
      <w:tr w:rsidR="00DF327E" w:rsidRPr="003116E8" w:rsidTr="00DF327E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874D3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7C1BBC" w:rsidRDefault="00DF327E" w:rsidP="00874D34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DF327E" w:rsidP="00874D34">
            <w:pPr>
              <w:ind w:left="-108" w:right="215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7C1BBC" w:rsidRDefault="00DF327E" w:rsidP="00874D34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8E739F" w:rsidRDefault="00DF327E" w:rsidP="00874D34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</w:tr>
      <w:tr w:rsidR="00DF327E" w:rsidRPr="003116E8" w:rsidTr="00DF327E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874D34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7C1BBC" w:rsidRDefault="007C1BBC" w:rsidP="00874D34">
            <w:pPr>
              <w:ind w:left="-108" w:right="67"/>
              <w:jc w:val="right"/>
            </w:pPr>
            <w:r w:rsidRPr="007C1BBC">
              <w:rPr>
                <w:rFonts w:hint="cs"/>
                <w:cs/>
              </w:rPr>
              <w:t>84</w:t>
            </w:r>
            <w:r w:rsidR="00AA0E88" w:rsidRPr="007C1BBC">
              <w:rPr>
                <w:rFonts w:hint="cs"/>
                <w:cs/>
              </w:rPr>
              <w:t>,</w:t>
            </w:r>
            <w:r w:rsidRPr="007C1BBC">
              <w:rPr>
                <w:rFonts w:hint="cs"/>
                <w:cs/>
              </w:rPr>
              <w:t>371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8E739F" w:rsidRDefault="008E739F" w:rsidP="008E739F">
            <w:pPr>
              <w:ind w:left="-108" w:right="67"/>
              <w:jc w:val="right"/>
              <w:rPr>
                <w:cs/>
              </w:rPr>
            </w:pPr>
            <w:r>
              <w:t>8,783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7C1BBC" w:rsidRDefault="007C1BBC" w:rsidP="00874D34">
            <w:pPr>
              <w:ind w:left="-108" w:right="67"/>
              <w:jc w:val="right"/>
              <w:rPr>
                <w:cs/>
              </w:rPr>
            </w:pPr>
            <w:r w:rsidRPr="007C1BBC">
              <w:rPr>
                <w:rFonts w:hint="cs"/>
                <w:cs/>
              </w:rPr>
              <w:t>41</w:t>
            </w:r>
            <w:r w:rsidR="00DF327E" w:rsidRPr="007C1BBC">
              <w:rPr>
                <w:rFonts w:hint="cs"/>
                <w:cs/>
              </w:rPr>
              <w:t>,</w:t>
            </w:r>
            <w:r w:rsidRPr="007C1BBC">
              <w:rPr>
                <w:rFonts w:hint="cs"/>
                <w:cs/>
              </w:rPr>
              <w:t>910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8E739F" w:rsidRDefault="00DF327E" w:rsidP="00854B38">
            <w:pPr>
              <w:ind w:left="-108"/>
              <w:jc w:val="right"/>
              <w:rPr>
                <w:cs/>
              </w:rPr>
            </w:pPr>
            <w:r w:rsidRPr="008E739F">
              <w:rPr>
                <w:rFonts w:hint="cs"/>
                <w:cs/>
              </w:rPr>
              <w:t>(</w:t>
            </w:r>
            <w:r w:rsidR="008E739F">
              <w:t>36,251</w:t>
            </w:r>
            <w:r w:rsidRPr="008E739F">
              <w:rPr>
                <w:rFonts w:hint="cs"/>
                <w:cs/>
              </w:rPr>
              <w:t>)</w:t>
            </w:r>
          </w:p>
        </w:tc>
      </w:tr>
      <w:tr w:rsidR="007C1BBC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3116E8" w:rsidRDefault="007C1BBC" w:rsidP="008E739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ค่าใช้จ่าย(รายได้)ภาษีเงินได้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7C1BBC" w:rsidRDefault="007C1BBC" w:rsidP="008E739F">
            <w:pPr>
              <w:ind w:left="-108" w:right="67"/>
              <w:jc w:val="right"/>
              <w:rPr>
                <w:cs/>
              </w:rPr>
            </w:pPr>
            <w:r w:rsidRPr="007C1BBC">
              <w:rPr>
                <w:rFonts w:hint="cs"/>
                <w:cs/>
              </w:rPr>
              <w:t>119,48</w:t>
            </w:r>
            <w:r w:rsidR="00447C0A">
              <w:rPr>
                <w:rFonts w:hint="cs"/>
                <w:cs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8E739F" w:rsidRDefault="007C1BBC" w:rsidP="008E739F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t>51,781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7C1BBC" w:rsidRDefault="007C1BBC" w:rsidP="007C1BBC">
            <w:pPr>
              <w:ind w:left="-108" w:right="67"/>
              <w:jc w:val="right"/>
              <w:rPr>
                <w:cs/>
              </w:rPr>
            </w:pPr>
            <w:r w:rsidRPr="007C1BBC">
              <w:rPr>
                <w:rFonts w:hint="cs"/>
                <w:cs/>
              </w:rPr>
              <w:t>41,910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BC" w:rsidRPr="008E739F" w:rsidRDefault="007C1BBC" w:rsidP="008E739F">
            <w:pPr>
              <w:ind w:left="-108"/>
              <w:jc w:val="right"/>
              <w:rPr>
                <w:cs/>
              </w:rPr>
            </w:pPr>
            <w:r w:rsidRPr="008E739F">
              <w:rPr>
                <w:rFonts w:hint="cs"/>
                <w:cs/>
              </w:rPr>
              <w:t>(</w:t>
            </w:r>
            <w:r>
              <w:t>36,251</w:t>
            </w:r>
            <w:r w:rsidRPr="008E739F">
              <w:rPr>
                <w:rFonts w:hint="cs"/>
                <w:cs/>
              </w:rPr>
              <w:t>)</w:t>
            </w:r>
          </w:p>
        </w:tc>
      </w:tr>
    </w:tbl>
    <w:p w:rsidR="00022B2E" w:rsidRPr="00E92EFD" w:rsidRDefault="00022B2E" w:rsidP="00FB1110">
      <w:pPr>
        <w:ind w:right="-70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DF327E" w:rsidRDefault="00DF327E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34D08" w:rsidRDefault="00734D0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Pr="00DF327E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575C04" w:rsidRPr="00B66065" w:rsidRDefault="00CA3AF2" w:rsidP="00774644">
      <w:pPr>
        <w:ind w:left="630" w:right="-70" w:firstLine="553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FD16E2">
        <w:rPr>
          <w:rFonts w:ascii="Angsana New" w:hAnsi="Angsana New"/>
          <w:spacing w:val="-6"/>
        </w:rPr>
        <w:t>30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FD16E2">
        <w:rPr>
          <w:rFonts w:ascii="Angsana New" w:hAnsi="Angsana New" w:hint="cs"/>
          <w:spacing w:val="-6"/>
          <w:cs/>
        </w:rPr>
        <w:t>กันย</w:t>
      </w:r>
      <w:r w:rsidR="00854B38">
        <w:rPr>
          <w:rFonts w:ascii="Angsana New" w:hAnsi="Angsana New" w:hint="cs"/>
          <w:spacing w:val="-6"/>
          <w:cs/>
        </w:rPr>
        <w:t>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FD16E2">
        <w:rPr>
          <w:rFonts w:ascii="Angsana New" w:hAnsi="Angsana New"/>
          <w:spacing w:val="-6"/>
        </w:rPr>
        <w:t>2564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FD16E2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FD16E2">
        <w:rPr>
          <w:rFonts w:ascii="Angsana New" w:hAnsi="Angsana New"/>
          <w:spacing w:val="-6"/>
        </w:rPr>
        <w:t>2563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9F15CE" w:rsidRPr="00B66065">
        <w:rPr>
          <w:rFonts w:ascii="Angsana New" w:hAnsi="Angsana New" w:hint="cs"/>
          <w:spacing w:val="6"/>
          <w:cs/>
        </w:rPr>
        <w:t xml:space="preserve"> </w:t>
      </w:r>
      <w:r w:rsidR="0064668F">
        <w:rPr>
          <w:rFonts w:ascii="Angsana New" w:hAnsi="Angsana New" w:hint="cs"/>
          <w:spacing w:val="6"/>
          <w:cs/>
        </w:rPr>
        <w:t xml:space="preserve">      </w:t>
      </w:r>
      <w:r w:rsidR="00575C04" w:rsidRPr="00B66065">
        <w:rPr>
          <w:rFonts w:ascii="Angsana New" w:hAnsi="Angsana New" w:hint="cs"/>
          <w:spacing w:val="6"/>
          <w:cs/>
        </w:rPr>
        <w:t>ผลแตกต่างชั่วคราวดังต่อไปนี้</w:t>
      </w:r>
    </w:p>
    <w:p w:rsidR="00575C04" w:rsidRDefault="00575C04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84" w:type="dxa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4"/>
        <w:gridCol w:w="1182"/>
        <w:gridCol w:w="1183"/>
        <w:gridCol w:w="1182"/>
        <w:gridCol w:w="1183"/>
      </w:tblGrid>
      <w:tr w:rsidR="00C04178" w:rsidRPr="00D964F4" w:rsidTr="00F6777D">
        <w:trPr>
          <w:trHeight w:val="283"/>
        </w:trPr>
        <w:tc>
          <w:tcPr>
            <w:tcW w:w="5054" w:type="dxa"/>
            <w:vMerge w:val="restart"/>
            <w:vAlign w:val="center"/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2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65" w:type="dxa"/>
            <w:gridSpan w:val="2"/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D16E2" w:rsidRPr="00D964F4" w:rsidTr="00F6777D">
        <w:tc>
          <w:tcPr>
            <w:tcW w:w="5054" w:type="dxa"/>
            <w:vMerge/>
            <w:tcBorders>
              <w:bottom w:val="nil"/>
            </w:tcBorders>
          </w:tcPr>
          <w:p w:rsidR="00FD16E2" w:rsidRPr="00D964F4" w:rsidRDefault="00FD16E2" w:rsidP="00FD16E2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:rsidR="00FD16E2" w:rsidRPr="00446FC6" w:rsidRDefault="00FD16E2" w:rsidP="00FD16E2">
            <w:pPr>
              <w:ind w:left="-122" w:right="-87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ก.ย.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:rsidR="00FD16E2" w:rsidRPr="00446FC6" w:rsidRDefault="00FD16E2" w:rsidP="00FD16E2">
            <w:pPr>
              <w:ind w:left="-122" w:right="-87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446FC6">
              <w:rPr>
                <w:sz w:val="27"/>
                <w:szCs w:val="27"/>
                <w:cs/>
              </w:rPr>
              <w:t xml:space="preserve"> ธ.ค. </w:t>
            </w:r>
            <w:r>
              <w:rPr>
                <w:sz w:val="27"/>
                <w:szCs w:val="27"/>
              </w:rPr>
              <w:t>2563</w:t>
            </w: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:rsidR="00FD16E2" w:rsidRPr="00446FC6" w:rsidRDefault="00FD16E2" w:rsidP="00FD16E2">
            <w:pPr>
              <w:ind w:left="-122" w:right="-87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ก.ย.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:rsidR="00FD16E2" w:rsidRPr="00446FC6" w:rsidRDefault="00FD16E2" w:rsidP="00FD16E2">
            <w:pPr>
              <w:ind w:left="-122" w:right="-87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446FC6">
              <w:rPr>
                <w:sz w:val="27"/>
                <w:szCs w:val="27"/>
                <w:cs/>
              </w:rPr>
              <w:t xml:space="preserve"> ธ.ค. </w:t>
            </w:r>
            <w:r>
              <w:rPr>
                <w:sz w:val="27"/>
                <w:szCs w:val="27"/>
              </w:rPr>
              <w:t>2563</w:t>
            </w:r>
          </w:p>
        </w:tc>
      </w:tr>
      <w:tr w:rsidR="00C04178" w:rsidRPr="00D964F4" w:rsidTr="00F6777D">
        <w:trPr>
          <w:trHeight w:val="80"/>
        </w:trPr>
        <w:tc>
          <w:tcPr>
            <w:tcW w:w="5054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C0417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C04178" w:rsidRPr="00D964F4" w:rsidRDefault="00761AFA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</w:t>
            </w:r>
            <w:r w:rsidR="008D70AC">
              <w:rPr>
                <w:rFonts w:hint="cs"/>
                <w:sz w:val="27"/>
                <w:szCs w:val="27"/>
                <w:cs/>
              </w:rPr>
              <w:t>ของ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6B03C6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C04178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6B03C6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D964F4" w:rsidRDefault="00C04178" w:rsidP="00C04178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8D70AC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8D70AC" w:rsidRDefault="008D70AC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ลูกหนี้การค้า</w:t>
            </w: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8D70AC" w:rsidRPr="00DF1B0E" w:rsidRDefault="00AA0E88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37,</w:t>
            </w:r>
            <w:r w:rsidR="00F57E3A" w:rsidRPr="00DF1B0E">
              <w:rPr>
                <w:sz w:val="27"/>
                <w:szCs w:val="27"/>
              </w:rPr>
              <w:t>589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8D70AC" w:rsidRPr="000D7092" w:rsidRDefault="008D70AC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37,384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8D70AC" w:rsidRPr="00DF1B0E" w:rsidRDefault="008D70AC" w:rsidP="002821B8">
            <w:pPr>
              <w:ind w:right="18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33,000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8D70AC" w:rsidRPr="00D964F4" w:rsidRDefault="008D70AC" w:rsidP="002821B8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</w:tr>
      <w:tr w:rsidR="00C0417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C04178" w:rsidRPr="00D964F4" w:rsidRDefault="00C04178" w:rsidP="00FC787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</w:t>
            </w:r>
            <w:r w:rsidR="00FC7873">
              <w:rPr>
                <w:rFonts w:hint="cs"/>
                <w:sz w:val="27"/>
                <w:szCs w:val="27"/>
                <w:cs/>
              </w:rPr>
              <w:t>ด้อย</w:t>
            </w:r>
            <w:r>
              <w:rPr>
                <w:rFonts w:hint="cs"/>
                <w:sz w:val="27"/>
                <w:szCs w:val="27"/>
                <w:cs/>
              </w:rPr>
              <w:t>ค่าค่าใช้จ่ายจ่ายล่วงหน้า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DF1B0E" w:rsidRDefault="00C04178" w:rsidP="006B03C6">
            <w:pPr>
              <w:ind w:left="-108" w:right="3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  <w:cs/>
              </w:rPr>
              <w:t>5</w:t>
            </w:r>
            <w:r w:rsidRPr="00DF1B0E">
              <w:rPr>
                <w:sz w:val="27"/>
                <w:szCs w:val="27"/>
              </w:rPr>
              <w:t>,</w:t>
            </w:r>
            <w:r w:rsidRPr="00DF1B0E">
              <w:rPr>
                <w:sz w:val="27"/>
                <w:szCs w:val="27"/>
                <w:cs/>
              </w:rPr>
              <w:t>36</w:t>
            </w:r>
            <w:r w:rsidR="006B03C6" w:rsidRPr="00DF1B0E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C04178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5</w:t>
            </w:r>
            <w:r w:rsidRPr="000D7092">
              <w:rPr>
                <w:sz w:val="27"/>
                <w:szCs w:val="27"/>
              </w:rPr>
              <w:t>,</w:t>
            </w:r>
            <w:r w:rsidRPr="000D7092">
              <w:rPr>
                <w:sz w:val="27"/>
                <w:szCs w:val="27"/>
                <w:cs/>
              </w:rPr>
              <w:t>36</w:t>
            </w:r>
            <w:r w:rsidR="00675D13" w:rsidRPr="000D7092">
              <w:rPr>
                <w:rFonts w:hint="cs"/>
                <w:sz w:val="27"/>
                <w:szCs w:val="27"/>
                <w:cs/>
              </w:rPr>
              <w:t>2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DF1B0E" w:rsidRDefault="00C04178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1B0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D964F4" w:rsidRDefault="00C04178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E343C7" w:rsidRPr="00D964F4" w:rsidTr="00734D08">
        <w:trPr>
          <w:trHeight w:val="363"/>
        </w:trPr>
        <w:tc>
          <w:tcPr>
            <w:tcW w:w="5054" w:type="dxa"/>
            <w:tcBorders>
              <w:top w:val="nil"/>
              <w:bottom w:val="nil"/>
            </w:tcBorders>
          </w:tcPr>
          <w:p w:rsidR="00E343C7" w:rsidRPr="00D964F4" w:rsidRDefault="00E343C7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ค่าเผื่อ</w:t>
            </w:r>
            <w:r>
              <w:rPr>
                <w:rFonts w:hint="cs"/>
                <w:sz w:val="27"/>
                <w:szCs w:val="27"/>
                <w:cs/>
              </w:rPr>
              <w:t>การด้อยค่าสินทรัพย์หมุนเวียนอื่น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E343C7" w:rsidRPr="00DF1B0E" w:rsidRDefault="00E343C7" w:rsidP="00E343C7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1B0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E343C7" w:rsidRPr="000D7092" w:rsidRDefault="00E343C7" w:rsidP="00C04178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3</w:t>
            </w:r>
            <w:r w:rsidRPr="000D7092">
              <w:rPr>
                <w:sz w:val="27"/>
                <w:szCs w:val="27"/>
              </w:rPr>
              <w:t>,</w:t>
            </w:r>
            <w:r w:rsidRPr="000D7092">
              <w:rPr>
                <w:sz w:val="27"/>
                <w:szCs w:val="27"/>
                <w:cs/>
              </w:rPr>
              <w:t>604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E343C7" w:rsidRPr="00DF1B0E" w:rsidRDefault="00E343C7" w:rsidP="00A93DC9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1B0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E343C7" w:rsidRPr="00D964F4" w:rsidRDefault="00E343C7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CB59E2">
              <w:rPr>
                <w:sz w:val="27"/>
                <w:szCs w:val="27"/>
                <w:cs/>
              </w:rPr>
              <w:t>3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604</w:t>
            </w:r>
          </w:p>
        </w:tc>
      </w:tr>
      <w:tr w:rsidR="00E343C7" w:rsidRPr="00D964F4" w:rsidTr="00734D08">
        <w:trPr>
          <w:trHeight w:val="363"/>
        </w:trPr>
        <w:tc>
          <w:tcPr>
            <w:tcW w:w="5054" w:type="dxa"/>
            <w:tcBorders>
              <w:top w:val="nil"/>
              <w:bottom w:val="nil"/>
            </w:tcBorders>
          </w:tcPr>
          <w:p w:rsidR="00E343C7" w:rsidRPr="00D964F4" w:rsidRDefault="00E343C7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  <w:cs/>
              </w:rPr>
              <w:t>ค่าเผื่อการ</w:t>
            </w:r>
            <w:r>
              <w:rPr>
                <w:rFonts w:hint="cs"/>
                <w:sz w:val="27"/>
                <w:szCs w:val="27"/>
                <w:cs/>
              </w:rPr>
              <w:t>ด้อย</w:t>
            </w:r>
            <w:r w:rsidRPr="005F172D">
              <w:rPr>
                <w:sz w:val="27"/>
                <w:szCs w:val="27"/>
                <w:cs/>
              </w:rPr>
              <w:t>ค่าเงินมัดจำภาพยนตร์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E343C7" w:rsidRPr="00DF1B0E" w:rsidRDefault="00E343C7" w:rsidP="00E343C7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1B0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E343C7" w:rsidRPr="000D7092" w:rsidRDefault="00E343C7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32,438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E343C7" w:rsidRPr="00DF1B0E" w:rsidRDefault="00E343C7" w:rsidP="00A93DC9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1B0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E343C7" w:rsidRPr="00D964F4" w:rsidRDefault="00E343C7" w:rsidP="00C04178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</w:rPr>
              <w:t>32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438</w:t>
            </w:r>
          </w:p>
        </w:tc>
      </w:tr>
      <w:tr w:rsidR="00734D0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734D08" w:rsidRPr="009A0328" w:rsidRDefault="00ED4332" w:rsidP="00442D06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</w:t>
            </w:r>
            <w:r w:rsidR="00734D08" w:rsidRPr="009A0328">
              <w:rPr>
                <w:rFonts w:hint="cs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734D08" w:rsidRPr="00DF1B0E" w:rsidRDefault="00734D08" w:rsidP="0077030F">
            <w:pPr>
              <w:ind w:left="-108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734D08" w:rsidRPr="00DF1B0E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734D0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734D08" w:rsidRPr="009A0328" w:rsidRDefault="00442D06" w:rsidP="0077030F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="00734D08"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734D08" w:rsidRPr="00DF1B0E" w:rsidRDefault="00734D08" w:rsidP="0077030F">
            <w:pPr>
              <w:ind w:left="-108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2,600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734D08" w:rsidRPr="00DF1B0E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1B0E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6B03C6" w:rsidP="006B03C6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176,224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6B03C6" w:rsidP="006B03C6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176,22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6B03C6" w:rsidP="0059367B">
            <w:pPr>
              <w:ind w:left="-108" w:right="17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rFonts w:hint="cs"/>
                <w:sz w:val="27"/>
                <w:szCs w:val="27"/>
                <w:cs/>
              </w:rPr>
              <w:t>51,155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 w:right="17"/>
              <w:jc w:val="right"/>
              <w:rPr>
                <w:sz w:val="27"/>
                <w:szCs w:val="27"/>
              </w:rPr>
            </w:pPr>
            <w:r w:rsidRPr="000D7092">
              <w:rPr>
                <w:rFonts w:hint="cs"/>
                <w:sz w:val="27"/>
                <w:szCs w:val="27"/>
                <w:cs/>
              </w:rPr>
              <w:t>51,155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F57E3A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101,498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01108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D01108">
              <w:rPr>
                <w:sz w:val="27"/>
                <w:szCs w:val="27"/>
              </w:rPr>
              <w:t>93,332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DF1B0E" w:rsidRDefault="00DF1B0E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62,909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58,53</w:t>
            </w:r>
            <w:r>
              <w:rPr>
                <w:rFonts w:hint="cs"/>
                <w:sz w:val="27"/>
                <w:szCs w:val="27"/>
                <w:cs/>
              </w:rPr>
              <w:t>5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6B03C6" w:rsidP="00181EBC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  <w:cs/>
              </w:rPr>
              <w:t>(</w:t>
            </w:r>
            <w:r w:rsidRPr="00DF1B0E">
              <w:rPr>
                <w:rFonts w:hint="cs"/>
                <w:sz w:val="27"/>
                <w:szCs w:val="27"/>
                <w:cs/>
              </w:rPr>
              <w:t>1,19</w:t>
            </w:r>
            <w:r w:rsidR="00181EBC" w:rsidRPr="00DF1B0E">
              <w:rPr>
                <w:sz w:val="27"/>
                <w:szCs w:val="27"/>
              </w:rPr>
              <w:t>9</w:t>
            </w:r>
            <w:r w:rsidRPr="00DF1B0E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(</w:t>
            </w:r>
            <w:r w:rsidRPr="000D7092">
              <w:rPr>
                <w:rFonts w:hint="cs"/>
                <w:sz w:val="27"/>
                <w:szCs w:val="27"/>
                <w:cs/>
              </w:rPr>
              <w:t>1,199</w:t>
            </w:r>
            <w:r w:rsidRPr="000D709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DF1B0E" w:rsidRDefault="006B03C6" w:rsidP="00181EBC">
            <w:pPr>
              <w:ind w:left="-108" w:right="12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  <w:cs/>
              </w:rPr>
              <w:t>16</w:t>
            </w:r>
            <w:r w:rsidR="00605FFD" w:rsidRPr="00DF1B0E">
              <w:rPr>
                <w:sz w:val="27"/>
                <w:szCs w:val="27"/>
              </w:rPr>
              <w:t>3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16</w:t>
            </w:r>
            <w:r w:rsidR="00605FFD">
              <w:rPr>
                <w:sz w:val="27"/>
                <w:szCs w:val="27"/>
              </w:rPr>
              <w:t>3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59367B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1</w:t>
            </w:r>
            <w:r w:rsidR="00E343C7" w:rsidRPr="00DF1B0E">
              <w:rPr>
                <w:sz w:val="27"/>
                <w:szCs w:val="27"/>
              </w:rPr>
              <w:t>3</w:t>
            </w:r>
            <w:r w:rsidR="00F57E3A" w:rsidRPr="00DF1B0E">
              <w:rPr>
                <w:sz w:val="27"/>
                <w:szCs w:val="27"/>
              </w:rPr>
              <w:t>4,979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148,325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DF1B0E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F57E3A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</w:rPr>
              <w:t>1,492</w:t>
            </w:r>
            <w:r w:rsidR="00E343C7" w:rsidRPr="00DF1B0E">
              <w:rPr>
                <w:sz w:val="27"/>
                <w:szCs w:val="27"/>
              </w:rPr>
              <w:t>,</w:t>
            </w:r>
            <w:r w:rsidRPr="00DF1B0E">
              <w:rPr>
                <w:sz w:val="27"/>
                <w:szCs w:val="27"/>
              </w:rPr>
              <w:t>30</w:t>
            </w:r>
            <w:r w:rsidR="0084315D">
              <w:rPr>
                <w:sz w:val="27"/>
                <w:szCs w:val="27"/>
              </w:rPr>
              <w:t>3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712,818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-</w:t>
            </w:r>
          </w:p>
        </w:tc>
      </w:tr>
      <w:tr w:rsidR="006B03C6" w:rsidRPr="00D964F4" w:rsidTr="00F6777D">
        <w:trPr>
          <w:trHeight w:val="283"/>
        </w:trPr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DF1B0E" w:rsidRDefault="00E343C7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2,</w:t>
            </w:r>
            <w:r w:rsidR="00F57E3A" w:rsidRPr="00DF1B0E">
              <w:rPr>
                <w:sz w:val="27"/>
                <w:szCs w:val="27"/>
              </w:rPr>
              <w:t>559,046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3,744,39</w:t>
            </w:r>
            <w:r w:rsidR="00605FFD">
              <w:rPr>
                <w:sz w:val="27"/>
                <w:szCs w:val="27"/>
              </w:rPr>
              <w:t>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1D2550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1</w:t>
            </w:r>
            <w:r w:rsidR="00DF1B0E" w:rsidRPr="00DF1B0E">
              <w:rPr>
                <w:sz w:val="27"/>
                <w:szCs w:val="27"/>
              </w:rPr>
              <w:t>32,615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315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55</w:t>
            </w:r>
            <w:r w:rsidR="00605FFD">
              <w:rPr>
                <w:rFonts w:hint="cs"/>
                <w:sz w:val="27"/>
                <w:szCs w:val="27"/>
                <w:cs/>
              </w:rPr>
              <w:t>8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DF1B0E" w:rsidRDefault="0059367B" w:rsidP="00C04178">
            <w:pPr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1,</w:t>
            </w:r>
            <w:r w:rsidR="00F57E3A" w:rsidRPr="00DF1B0E">
              <w:rPr>
                <w:sz w:val="27"/>
                <w:szCs w:val="27"/>
              </w:rPr>
              <w:t>068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2,048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DF1B0E" w:rsidRDefault="00181EBC" w:rsidP="000D7092">
            <w:pPr>
              <w:ind w:left="-108" w:right="12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1,</w:t>
            </w:r>
            <w:r w:rsidR="00DF1B0E" w:rsidRPr="00DF1B0E">
              <w:rPr>
                <w:sz w:val="27"/>
                <w:szCs w:val="27"/>
              </w:rPr>
              <w:t>068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2,04</w:t>
            </w:r>
            <w:r>
              <w:rPr>
                <w:rFonts w:hint="cs"/>
                <w:sz w:val="27"/>
                <w:szCs w:val="27"/>
                <w:cs/>
              </w:rPr>
              <w:t>8</w:t>
            </w:r>
          </w:p>
        </w:tc>
      </w:tr>
      <w:tr w:rsidR="00BC5BFE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BC5BFE" w:rsidRPr="00D964F4" w:rsidRDefault="00BC5BFE" w:rsidP="00C04178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5BFE" w:rsidRPr="00DF1B0E" w:rsidRDefault="00BC5BFE" w:rsidP="0059367B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  <w:cs/>
              </w:rPr>
              <w:t>(</w:t>
            </w:r>
            <w:r w:rsidR="00F57E3A" w:rsidRPr="00DF1B0E">
              <w:rPr>
                <w:sz w:val="27"/>
                <w:szCs w:val="27"/>
              </w:rPr>
              <w:t>463</w:t>
            </w:r>
            <w:r w:rsidRPr="00DF1B0E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BC5BFE" w:rsidRPr="000D7092" w:rsidRDefault="00BC5BFE" w:rsidP="00C04178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(</w:t>
            </w:r>
            <w:r w:rsidRPr="000D7092">
              <w:rPr>
                <w:rFonts w:hint="cs"/>
                <w:sz w:val="27"/>
                <w:szCs w:val="27"/>
                <w:cs/>
              </w:rPr>
              <w:t>984</w:t>
            </w:r>
            <w:r w:rsidRPr="000D709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BC5BFE" w:rsidRPr="00DF1B0E" w:rsidRDefault="00BC5BFE" w:rsidP="00BC5BFE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  <w:cs/>
              </w:rPr>
              <w:t>(</w:t>
            </w:r>
            <w:r w:rsidR="00DF1B0E" w:rsidRPr="00DF1B0E">
              <w:rPr>
                <w:sz w:val="27"/>
                <w:szCs w:val="27"/>
              </w:rPr>
              <w:t>463</w:t>
            </w:r>
            <w:r w:rsidRPr="00DF1B0E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BC5BFE" w:rsidRPr="00D964F4" w:rsidRDefault="00BC5BFE" w:rsidP="00675D13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98</w:t>
            </w:r>
            <w:r>
              <w:rPr>
                <w:sz w:val="27"/>
                <w:szCs w:val="27"/>
              </w:rPr>
              <w:t>4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DF1B0E" w:rsidRDefault="00BC5BFE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4,</w:t>
            </w:r>
            <w:r w:rsidR="001108F7">
              <w:rPr>
                <w:sz w:val="27"/>
                <w:szCs w:val="27"/>
              </w:rPr>
              <w:t>560</w:t>
            </w:r>
            <w:r w:rsidR="0073736D" w:rsidRPr="00DF1B0E">
              <w:rPr>
                <w:sz w:val="27"/>
                <w:szCs w:val="27"/>
              </w:rPr>
              <w:t>,</w:t>
            </w:r>
            <w:r w:rsidR="00F57E3A" w:rsidRPr="00DF1B0E">
              <w:rPr>
                <w:sz w:val="27"/>
                <w:szCs w:val="27"/>
              </w:rPr>
              <w:t>16</w:t>
            </w:r>
            <w:r w:rsidR="0084315D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5,004,90</w:t>
            </w:r>
            <w:r w:rsidR="00C72759">
              <w:rPr>
                <w:sz w:val="27"/>
                <w:szCs w:val="27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DF1B0E" w:rsidRDefault="00DF1B0E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405</w:t>
            </w:r>
            <w:r w:rsidR="00BC5BFE" w:rsidRPr="00DF1B0E">
              <w:rPr>
                <w:sz w:val="27"/>
                <w:szCs w:val="27"/>
              </w:rPr>
              <w:t>,</w:t>
            </w:r>
            <w:r w:rsidRPr="00DF1B0E">
              <w:rPr>
                <w:sz w:val="27"/>
                <w:szCs w:val="27"/>
              </w:rPr>
              <w:t>516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620</w:t>
            </w:r>
            <w:r w:rsidRPr="00D964F4">
              <w:rPr>
                <w:sz w:val="27"/>
                <w:szCs w:val="27"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58</w:t>
            </w:r>
            <w:r>
              <w:rPr>
                <w:sz w:val="27"/>
                <w:szCs w:val="27"/>
              </w:rPr>
              <w:t>6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964F4" w:rsidRDefault="006B03C6" w:rsidP="007A276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 w:rsidR="007A2769">
              <w:rPr>
                <w:rFonts w:hint="cs"/>
                <w:b/>
                <w:bCs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F1B0E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F1B0E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7A2769" w:rsidRPr="00D964F4" w:rsidTr="00F6777D">
        <w:trPr>
          <w:trHeight w:val="283"/>
        </w:trPr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FC7873" w:rsidRDefault="007A2769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b/>
                <w:bCs/>
                <w:sz w:val="27"/>
                <w:szCs w:val="27"/>
                <w:cs/>
              </w:rPr>
            </w:pP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>- รับรู้</w:t>
            </w:r>
            <w:r w:rsidR="006D5488">
              <w:rPr>
                <w:rFonts w:hint="cs"/>
                <w:b/>
                <w:bCs/>
                <w:sz w:val="27"/>
                <w:szCs w:val="27"/>
                <w:cs/>
              </w:rPr>
              <w:t>ใน</w:t>
            </w: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>กำไรสะสม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DF1B0E" w:rsidRDefault="007A2769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D01108" w:rsidRDefault="007A2769" w:rsidP="00C04178">
            <w:pPr>
              <w:ind w:right="-25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DF1B0E" w:rsidRDefault="007A2769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D964F4" w:rsidRDefault="007A2769" w:rsidP="00675D13">
            <w:pPr>
              <w:ind w:right="-25"/>
              <w:jc w:val="right"/>
              <w:rPr>
                <w:sz w:val="27"/>
                <w:szCs w:val="27"/>
                <w:cs/>
              </w:rPr>
            </w:pPr>
          </w:p>
        </w:tc>
      </w:tr>
      <w:tr w:rsidR="000D7092" w:rsidRPr="00D964F4" w:rsidTr="00F6777D">
        <w:trPr>
          <w:trHeight w:val="283"/>
        </w:trPr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964F4" w:rsidRDefault="000D7092" w:rsidP="007A276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144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F1B0E" w:rsidRDefault="000D7092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01108" w:rsidRDefault="000D7092" w:rsidP="00C04178">
            <w:pPr>
              <w:ind w:right="-25"/>
              <w:jc w:val="right"/>
              <w:rPr>
                <w:sz w:val="27"/>
                <w:szCs w:val="27"/>
                <w:cs/>
              </w:rPr>
            </w:pPr>
            <w:r w:rsidRPr="00D01108">
              <w:rPr>
                <w:sz w:val="27"/>
                <w:szCs w:val="27"/>
                <w:cs/>
              </w:rPr>
              <w:t>(</w:t>
            </w:r>
            <w:r w:rsidRPr="00D01108">
              <w:rPr>
                <w:rFonts w:hint="cs"/>
                <w:sz w:val="27"/>
                <w:szCs w:val="27"/>
                <w:cs/>
              </w:rPr>
              <w:t>22,883</w:t>
            </w:r>
            <w:r w:rsidRPr="00D01108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F1B0E" w:rsidRDefault="000D7092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964F4" w:rsidRDefault="000D7092" w:rsidP="00675D13">
            <w:pPr>
              <w:ind w:right="-25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522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FC7873" w:rsidRDefault="002A0713" w:rsidP="002A0713">
            <w:pPr>
              <w:tabs>
                <w:tab w:val="left" w:pos="360"/>
                <w:tab w:val="left" w:pos="900"/>
                <w:tab w:val="left" w:pos="1440"/>
              </w:tabs>
              <w:ind w:right="-338" w:firstLine="46"/>
              <w:jc w:val="both"/>
              <w:rPr>
                <w:b/>
                <w:bCs/>
                <w:sz w:val="27"/>
                <w:szCs w:val="27"/>
                <w:cs/>
              </w:rPr>
            </w:pP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 xml:space="preserve">- </w:t>
            </w:r>
            <w:r w:rsidR="006B03C6" w:rsidRPr="00FC7873">
              <w:rPr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  <w:p w:rsidR="006B03C6" w:rsidRPr="00D964F4" w:rsidRDefault="006B03C6" w:rsidP="00442D06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ผล</w:t>
            </w:r>
            <w:r w:rsidRPr="00D964F4">
              <w:rPr>
                <w:rFonts w:hint="cs"/>
                <w:sz w:val="27"/>
                <w:szCs w:val="27"/>
                <w:cs/>
              </w:rPr>
              <w:t>ขาดทุน</w:t>
            </w:r>
            <w:r w:rsidRPr="00D964F4">
              <w:rPr>
                <w:sz w:val="27"/>
                <w:szCs w:val="27"/>
                <w:cs/>
              </w:rPr>
              <w:t>จากการวัดมูลค่าเงินลงทุน</w:t>
            </w:r>
            <w:r w:rsidRPr="00D964F4">
              <w:rPr>
                <w:rFonts w:hint="cs"/>
                <w:sz w:val="27"/>
                <w:szCs w:val="27"/>
                <w:cs/>
              </w:rPr>
              <w:t>ในตราสารทุน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F1B0E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F1B0E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D668EC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D964F4" w:rsidRDefault="00442D0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ใน</w:t>
            </w:r>
            <w:r w:rsidR="00D668EC" w:rsidRPr="009A0328">
              <w:rPr>
                <w:rFonts w:hint="cs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DF1B0E" w:rsidRDefault="00F57E3A" w:rsidP="00D668EC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</w:rPr>
              <w:t>26</w:t>
            </w:r>
            <w:r w:rsidR="0073736D" w:rsidRPr="00DF1B0E">
              <w:rPr>
                <w:sz w:val="27"/>
                <w:szCs w:val="27"/>
              </w:rPr>
              <w:t>,</w:t>
            </w:r>
            <w:r w:rsidRPr="00DF1B0E">
              <w:rPr>
                <w:sz w:val="27"/>
                <w:szCs w:val="27"/>
              </w:rPr>
              <w:t>33</w:t>
            </w:r>
            <w:r w:rsidR="001108F7">
              <w:rPr>
                <w:sz w:val="27"/>
                <w:szCs w:val="27"/>
              </w:rPr>
              <w:t>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0D7092" w:rsidRDefault="00D668EC" w:rsidP="00C04178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rFonts w:hint="cs"/>
                <w:sz w:val="27"/>
                <w:szCs w:val="27"/>
                <w:cs/>
              </w:rPr>
              <w:t>54,29</w:t>
            </w:r>
            <w:r w:rsidR="0097416B">
              <w:rPr>
                <w:rFonts w:hint="cs"/>
                <w:sz w:val="27"/>
                <w:szCs w:val="27"/>
                <w:cs/>
              </w:rPr>
              <w:t>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DF1B0E" w:rsidRDefault="00DF1B0E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26,33</w:t>
            </w:r>
            <w:r w:rsidR="001108F7">
              <w:rPr>
                <w:sz w:val="27"/>
                <w:szCs w:val="27"/>
              </w:rPr>
              <w:t>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D964F4" w:rsidRDefault="00D668EC" w:rsidP="00675D1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54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29</w:t>
            </w:r>
            <w:r>
              <w:rPr>
                <w:rFonts w:hint="cs"/>
                <w:sz w:val="27"/>
                <w:szCs w:val="27"/>
                <w:cs/>
              </w:rPr>
              <w:t>0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F1B0E" w:rsidRDefault="00C225AC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4,</w:t>
            </w:r>
            <w:r w:rsidR="00DF1B0E" w:rsidRPr="00DF1B0E">
              <w:rPr>
                <w:sz w:val="27"/>
                <w:szCs w:val="27"/>
              </w:rPr>
              <w:t>586</w:t>
            </w:r>
            <w:r w:rsidR="0073736D" w:rsidRPr="00DF1B0E">
              <w:rPr>
                <w:sz w:val="27"/>
                <w:szCs w:val="27"/>
              </w:rPr>
              <w:t>,</w:t>
            </w:r>
            <w:r w:rsidR="00DF1B0E" w:rsidRPr="00DF1B0E">
              <w:rPr>
                <w:sz w:val="27"/>
                <w:szCs w:val="27"/>
              </w:rPr>
              <w:t>49</w:t>
            </w:r>
            <w:r w:rsidR="0084315D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5,036,308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F1B0E" w:rsidRDefault="00DF1B0E" w:rsidP="00C04178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</w:rPr>
              <w:t>43</w:t>
            </w:r>
            <w:r w:rsidR="001D2550" w:rsidRPr="00DF1B0E">
              <w:rPr>
                <w:sz w:val="27"/>
                <w:szCs w:val="27"/>
              </w:rPr>
              <w:t>1</w:t>
            </w:r>
            <w:r w:rsidR="00BC5BFE" w:rsidRPr="00DF1B0E">
              <w:rPr>
                <w:sz w:val="27"/>
                <w:szCs w:val="27"/>
              </w:rPr>
              <w:t>,</w:t>
            </w:r>
            <w:r w:rsidRPr="00DF1B0E">
              <w:rPr>
                <w:sz w:val="27"/>
                <w:szCs w:val="27"/>
              </w:rPr>
              <w:t>84</w:t>
            </w:r>
            <w:r w:rsidR="001108F7">
              <w:rPr>
                <w:sz w:val="27"/>
                <w:szCs w:val="27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87711F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669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354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 w:rsidR="00FD16E2"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F1B0E" w:rsidRDefault="00DF1B0E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DF1B0E">
              <w:rPr>
                <w:sz w:val="27"/>
                <w:szCs w:val="27"/>
              </w:rPr>
              <w:t>917,299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1,007,262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F1B0E" w:rsidRDefault="00DF1B0E" w:rsidP="00C04178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F1B0E">
              <w:rPr>
                <w:sz w:val="27"/>
                <w:szCs w:val="27"/>
              </w:rPr>
              <w:t>86</w:t>
            </w:r>
            <w:r w:rsidR="00D668EC" w:rsidRPr="00DF1B0E">
              <w:rPr>
                <w:sz w:val="27"/>
                <w:szCs w:val="27"/>
              </w:rPr>
              <w:t>,</w:t>
            </w:r>
            <w:r w:rsidRPr="00DF1B0E">
              <w:rPr>
                <w:sz w:val="27"/>
                <w:szCs w:val="27"/>
              </w:rPr>
              <w:t>369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87711F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133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87</w:t>
            </w:r>
            <w:r>
              <w:rPr>
                <w:rFonts w:hint="cs"/>
                <w:sz w:val="27"/>
                <w:szCs w:val="27"/>
                <w:cs/>
              </w:rPr>
              <w:t>1</w:t>
            </w:r>
          </w:p>
        </w:tc>
      </w:tr>
      <w:bookmarkEnd w:id="2"/>
    </w:tbl>
    <w:p w:rsidR="00C04178" w:rsidRDefault="00C04178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DE1129" w:rsidRDefault="00DE1129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4F53FA" w:rsidRPr="00A77A1A" w:rsidRDefault="004F53FA" w:rsidP="00A77A1A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D02985">
        <w:rPr>
          <w:rFonts w:ascii="Angsana New" w:hAnsi="Angsana New" w:hint="cs"/>
          <w:b/>
          <w:bCs/>
          <w:cs/>
        </w:rPr>
        <w:t>บุคคลและ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:rsidR="004F53FA" w:rsidRDefault="004F53FA" w:rsidP="00720BBB">
      <w:pPr>
        <w:ind w:left="630" w:right="-154" w:firstLine="553"/>
        <w:jc w:val="thaiDistribute"/>
        <w:rPr>
          <w:spacing w:val="-2"/>
        </w:rPr>
      </w:pPr>
      <w:r w:rsidRPr="00D64016">
        <w:rPr>
          <w:spacing w:val="-2"/>
          <w:cs/>
        </w:rPr>
        <w:t>บริษัทและบริษัทย่อยมีรายการบางส่วนกับ</w:t>
      </w:r>
      <w:r w:rsidR="00D02985">
        <w:rPr>
          <w:rFonts w:hint="cs"/>
          <w:spacing w:val="-2"/>
          <w:cs/>
        </w:rPr>
        <w:t>บุคคลและ</w:t>
      </w:r>
      <w:r w:rsidRPr="00D64016">
        <w:rPr>
          <w:spacing w:val="-2"/>
          <w:cs/>
        </w:rPr>
        <w:t>กิจการที่เกี่ยวข้องกัน ซึ่งเกี่ยวข้องกันโดย</w:t>
      </w:r>
      <w:r w:rsidR="003C4225" w:rsidRPr="00D64016">
        <w:rPr>
          <w:rFonts w:hint="cs"/>
          <w:spacing w:val="-2"/>
          <w:cs/>
        </w:rPr>
        <w:t xml:space="preserve">การเป็นกรรมการบริษัท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D02985">
        <w:rPr>
          <w:rFonts w:hint="cs"/>
          <w:spacing w:val="-2"/>
          <w:cs/>
        </w:rPr>
        <w:t>บุคคลและ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tbl>
      <w:tblPr>
        <w:tblW w:w="974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34"/>
        <w:gridCol w:w="5515"/>
      </w:tblGrid>
      <w:tr w:rsidR="00D721EA" w:rsidRPr="00C04077" w:rsidTr="003B5221">
        <w:trPr>
          <w:trHeight w:val="198"/>
        </w:trPr>
        <w:tc>
          <w:tcPr>
            <w:tcW w:w="4234" w:type="dxa"/>
            <w:tcBorders>
              <w:bottom w:val="single" w:sz="4" w:space="0" w:color="auto"/>
            </w:tcBorders>
            <w:vAlign w:val="center"/>
          </w:tcPr>
          <w:p w:rsidR="00D721EA" w:rsidRPr="00C04077" w:rsidRDefault="00D721EA" w:rsidP="00D721EA">
            <w:pPr>
              <w:pStyle w:val="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515" w:type="dxa"/>
            <w:tcBorders>
              <w:bottom w:val="single" w:sz="4" w:space="0" w:color="auto"/>
            </w:tcBorders>
            <w:vAlign w:val="center"/>
          </w:tcPr>
          <w:p w:rsidR="00D721EA" w:rsidRPr="00C04077" w:rsidRDefault="00D721EA" w:rsidP="00D721EA">
            <w:pPr>
              <w:pStyle w:val="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A64AB0" w:rsidRDefault="00D721EA" w:rsidP="00D721EA">
            <w:pPr>
              <w:pStyle w:val="5"/>
              <w:tabs>
                <w:tab w:val="left" w:pos="0"/>
              </w:tabs>
              <w:jc w:val="left"/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  <w:u w:val="none"/>
              </w:rPr>
              <w:t xml:space="preserve">1. </w:t>
            </w:r>
            <w:r w:rsidRPr="00A64AB0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B01043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DF1B0E">
              <w:rPr>
                <w:sz w:val="28"/>
                <w:szCs w:val="28"/>
                <w:cs/>
              </w:rPr>
              <w:t xml:space="preserve">ดูหมายเหตุ  </w:t>
            </w:r>
            <w:r w:rsidR="00423C67" w:rsidRPr="00DF1B0E">
              <w:rPr>
                <w:sz w:val="28"/>
                <w:szCs w:val="28"/>
              </w:rPr>
              <w:t>9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A64AB0" w:rsidRDefault="00D721EA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</w:rPr>
              <w:t xml:space="preserve">2. </w:t>
            </w:r>
            <w:r w:rsidRPr="00A64AB0">
              <w:rPr>
                <w:sz w:val="28"/>
                <w:szCs w:val="28"/>
                <w:cs/>
              </w:rPr>
              <w:t xml:space="preserve">บริษัทร่วมที่ถือหุ้นโดยบริษัทย่อย    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B01043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C061C9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C061C9" w:rsidRPr="00F60041" w:rsidRDefault="00C061C9" w:rsidP="00F60041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pacing w:val="-8"/>
                <w:sz w:val="28"/>
                <w:szCs w:val="28"/>
              </w:rPr>
            </w:pPr>
            <w:r w:rsidRPr="00F60041">
              <w:rPr>
                <w:spacing w:val="-8"/>
                <w:sz w:val="28"/>
                <w:szCs w:val="28"/>
              </w:rPr>
              <w:t xml:space="preserve">    </w:t>
            </w:r>
            <w:r w:rsidRPr="00F60041">
              <w:rPr>
                <w:spacing w:val="-8"/>
                <w:sz w:val="28"/>
                <w:szCs w:val="28"/>
              </w:rPr>
              <w:tab/>
            </w:r>
            <w:r>
              <w:rPr>
                <w:rFonts w:hint="cs"/>
                <w:spacing w:val="-8"/>
                <w:sz w:val="28"/>
                <w:szCs w:val="28"/>
                <w:cs/>
              </w:rPr>
              <w:t>2</w:t>
            </w:r>
            <w:r w:rsidRPr="00F60041">
              <w:rPr>
                <w:spacing w:val="-8"/>
                <w:sz w:val="28"/>
                <w:szCs w:val="28"/>
              </w:rPr>
              <w:t xml:space="preserve">.1 </w:t>
            </w:r>
            <w:r w:rsidRPr="00F60041">
              <w:rPr>
                <w:rFonts w:hint="cs"/>
                <w:spacing w:val="-8"/>
                <w:sz w:val="28"/>
                <w:szCs w:val="28"/>
                <w:cs/>
              </w:rPr>
              <w:t xml:space="preserve">  </w:t>
            </w:r>
            <w:r w:rsidRPr="00F60041">
              <w:rPr>
                <w:spacing w:val="-8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60041">
              <w:rPr>
                <w:spacing w:val="-8"/>
                <w:sz w:val="28"/>
                <w:szCs w:val="28"/>
                <w:cs/>
              </w:rPr>
              <w:t>ไลฟ์</w:t>
            </w:r>
            <w:proofErr w:type="spellEnd"/>
            <w:r w:rsidRPr="00F60041">
              <w:rPr>
                <w:spacing w:val="-8"/>
                <w:sz w:val="28"/>
                <w:szCs w:val="28"/>
                <w:cs/>
              </w:rPr>
              <w:t xml:space="preserve"> </w:t>
            </w:r>
            <w:proofErr w:type="spellStart"/>
            <w:r w:rsidRPr="00F60041">
              <w:rPr>
                <w:spacing w:val="-8"/>
                <w:sz w:val="28"/>
                <w:szCs w:val="28"/>
                <w:cs/>
              </w:rPr>
              <w:t>เนชั่น</w:t>
            </w:r>
            <w:proofErr w:type="spellEnd"/>
            <w:r w:rsidRPr="00F60041">
              <w:rPr>
                <w:rFonts w:hint="cs"/>
                <w:spacing w:val="-8"/>
                <w:sz w:val="28"/>
                <w:szCs w:val="28"/>
                <w:cs/>
              </w:rPr>
              <w:t xml:space="preserve"> เทโร</w:t>
            </w:r>
            <w:r>
              <w:rPr>
                <w:spacing w:val="-8"/>
                <w:sz w:val="28"/>
                <w:szCs w:val="28"/>
                <w:cs/>
              </w:rPr>
              <w:t xml:space="preserve"> เอ็น</w:t>
            </w:r>
            <w:proofErr w:type="spellStart"/>
            <w:r>
              <w:rPr>
                <w:spacing w:val="-8"/>
                <w:sz w:val="28"/>
                <w:szCs w:val="28"/>
                <w:cs/>
              </w:rPr>
              <w:t>เ</w:t>
            </w:r>
            <w:r>
              <w:rPr>
                <w:rFonts w:hint="cs"/>
                <w:spacing w:val="-8"/>
                <w:sz w:val="28"/>
                <w:szCs w:val="28"/>
                <w:cs/>
              </w:rPr>
              <w:t>ท</w:t>
            </w:r>
            <w:r w:rsidRPr="00F60041">
              <w:rPr>
                <w:spacing w:val="-8"/>
                <w:sz w:val="28"/>
                <w:szCs w:val="28"/>
                <w:cs/>
              </w:rPr>
              <w:t>อร์</w:t>
            </w:r>
            <w:proofErr w:type="spellEnd"/>
            <w:r w:rsidRPr="00F60041">
              <w:rPr>
                <w:spacing w:val="-8"/>
                <w:sz w:val="28"/>
                <w:szCs w:val="28"/>
                <w:cs/>
              </w:rPr>
              <w:t>เท</w:t>
            </w:r>
            <w:proofErr w:type="spellStart"/>
            <w:r w:rsidRPr="00F60041">
              <w:rPr>
                <w:spacing w:val="-8"/>
                <w:sz w:val="28"/>
                <w:szCs w:val="28"/>
                <w:cs/>
              </w:rPr>
              <w:t>นเม</w:t>
            </w:r>
            <w:r w:rsidR="006D5488">
              <w:rPr>
                <w:rFonts w:hint="cs"/>
                <w:spacing w:val="-8"/>
                <w:sz w:val="28"/>
                <w:szCs w:val="28"/>
                <w:cs/>
              </w:rPr>
              <w:t>้</w:t>
            </w:r>
            <w:r w:rsidRPr="00F60041">
              <w:rPr>
                <w:spacing w:val="-8"/>
                <w:sz w:val="28"/>
                <w:szCs w:val="28"/>
                <w:cs/>
              </w:rPr>
              <w:t>นท์</w:t>
            </w:r>
            <w:proofErr w:type="spellEnd"/>
            <w:r w:rsidRPr="00F60041">
              <w:rPr>
                <w:spacing w:val="-8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C061C9" w:rsidRPr="00B96291" w:rsidRDefault="00C061C9" w:rsidP="00C061C9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957217">
              <w:rPr>
                <w:sz w:val="28"/>
                <w:szCs w:val="28"/>
                <w:cs/>
              </w:rPr>
              <w:t>บริษัท เทโร เอ็น</w:t>
            </w:r>
            <w:proofErr w:type="spellStart"/>
            <w:r w:rsidRPr="00957217">
              <w:rPr>
                <w:sz w:val="28"/>
                <w:szCs w:val="28"/>
                <w:cs/>
              </w:rPr>
              <w:t>เ</w:t>
            </w:r>
            <w:r w:rsidRPr="00957217">
              <w:rPr>
                <w:rFonts w:hint="cs"/>
                <w:sz w:val="28"/>
                <w:szCs w:val="28"/>
                <w:cs/>
              </w:rPr>
              <w:t>ท</w:t>
            </w:r>
            <w:r w:rsidRPr="00957217">
              <w:rPr>
                <w:sz w:val="28"/>
                <w:szCs w:val="28"/>
                <w:cs/>
              </w:rPr>
              <w:t>อร์</w:t>
            </w:r>
            <w:proofErr w:type="spellEnd"/>
            <w:r w:rsidRPr="00957217">
              <w:rPr>
                <w:sz w:val="28"/>
                <w:szCs w:val="28"/>
                <w:cs/>
              </w:rPr>
              <w:t>เท</w:t>
            </w:r>
            <w:proofErr w:type="spellStart"/>
            <w:r w:rsidRPr="00957217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957217">
              <w:rPr>
                <w:sz w:val="28"/>
                <w:szCs w:val="28"/>
                <w:cs/>
              </w:rPr>
              <w:t xml:space="preserve"> จำกัด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>(มหาชน)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เป็น</w:t>
            </w:r>
            <w:r w:rsidRPr="00957217">
              <w:rPr>
                <w:rFonts w:hint="cs"/>
                <w:sz w:val="28"/>
                <w:szCs w:val="28"/>
                <w:cs/>
              </w:rPr>
              <w:t>ผู้ถือหุ้น</w:t>
            </w:r>
          </w:p>
        </w:tc>
      </w:tr>
      <w:tr w:rsidR="00F60041" w:rsidRPr="00C04077" w:rsidTr="003B5221">
        <w:trPr>
          <w:trHeight w:val="204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F60041" w:rsidRPr="00A64AB0" w:rsidRDefault="00F60041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F60041" w:rsidRPr="00B01043" w:rsidRDefault="00C061C9" w:rsidP="00C061C9">
            <w:pPr>
              <w:tabs>
                <w:tab w:val="left" w:pos="360"/>
                <w:tab w:val="left" w:pos="900"/>
                <w:tab w:val="left" w:pos="1440"/>
              </w:tabs>
              <w:ind w:firstLine="137"/>
              <w:rPr>
                <w:sz w:val="28"/>
                <w:szCs w:val="28"/>
              </w:rPr>
            </w:pPr>
            <w:r w:rsidRPr="00957217">
              <w:rPr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</w:rPr>
              <w:t>(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จนถึง </w:t>
            </w:r>
            <w:r w:rsidR="00E55250">
              <w:rPr>
                <w:sz w:val="28"/>
                <w:szCs w:val="28"/>
              </w:rPr>
              <w:t>8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E55250">
              <w:rPr>
                <w:sz w:val="28"/>
                <w:szCs w:val="28"/>
              </w:rPr>
              <w:t>2563</w:t>
            </w:r>
            <w:r w:rsidRPr="00957217">
              <w:rPr>
                <w:sz w:val="28"/>
                <w:szCs w:val="28"/>
              </w:rPr>
              <w:t>)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.1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F60041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="00F60041">
              <w:rPr>
                <w:sz w:val="28"/>
                <w:szCs w:val="28"/>
                <w:cs/>
              </w:rPr>
              <w:t>เวอร์</w:t>
            </w:r>
            <w:proofErr w:type="spellEnd"/>
            <w:r w:rsidR="00F60041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.2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</w:t>
            </w:r>
            <w:proofErr w:type="spellStart"/>
            <w:r w:rsidRPr="00C04077">
              <w:rPr>
                <w:sz w:val="28"/>
                <w:szCs w:val="28"/>
                <w:cs/>
              </w:rPr>
              <w:t>มิล</w:t>
            </w:r>
            <w:proofErr w:type="spellEnd"/>
            <w:r w:rsidRPr="00C04077">
              <w:rPr>
                <w:sz w:val="28"/>
                <w:szCs w:val="28"/>
                <w:cs/>
              </w:rPr>
              <w:t>เลียน</w:t>
            </w:r>
            <w:proofErr w:type="spellStart"/>
            <w:r w:rsidRPr="00C04077">
              <w:rPr>
                <w:sz w:val="28"/>
                <w:szCs w:val="28"/>
                <w:cs/>
              </w:rPr>
              <w:t>แนร์</w:t>
            </w:r>
            <w:proofErr w:type="spellEnd"/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Pr="003438CC">
              <w:rPr>
                <w:sz w:val="28"/>
                <w:szCs w:val="28"/>
                <w:cs/>
              </w:rPr>
              <w:t>เวอร์</w:t>
            </w:r>
            <w:proofErr w:type="spellEnd"/>
            <w:r w:rsidRPr="003438CC">
              <w:rPr>
                <w:sz w:val="28"/>
                <w:szCs w:val="28"/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3.3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8E690C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3.4   </w:t>
            </w:r>
            <w:r w:rsidR="00D721EA">
              <w:rPr>
                <w:rFonts w:hint="cs"/>
                <w:sz w:val="28"/>
                <w:szCs w:val="28"/>
                <w:cs/>
              </w:rPr>
              <w:t>บริษัท เมืองทองการก่อสร้าง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Default="00E55250" w:rsidP="00D721EA">
            <w:pPr>
              <w:tabs>
                <w:tab w:val="left" w:pos="0"/>
                <w:tab w:val="left" w:pos="252"/>
                <w:tab w:val="left" w:pos="638"/>
                <w:tab w:val="left" w:pos="900"/>
                <w:tab w:val="left" w:pos="1440"/>
              </w:tabs>
              <w:ind w:right="-250" w:firstLine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 บริษัท แอด</w:t>
            </w:r>
            <w:proofErr w:type="spellStart"/>
            <w:r w:rsidR="00D721EA">
              <w:rPr>
                <w:rFonts w:hint="cs"/>
                <w:sz w:val="28"/>
                <w:szCs w:val="28"/>
                <w:cs/>
              </w:rPr>
              <w:t>วานซ์</w:t>
            </w:r>
            <w:proofErr w:type="spellEnd"/>
            <w:r w:rsidR="00D721EA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="00D721EA">
              <w:rPr>
                <w:rFonts w:hint="cs"/>
                <w:sz w:val="28"/>
                <w:szCs w:val="28"/>
                <w:cs/>
              </w:rPr>
              <w:t>ไวร์เลส</w:t>
            </w:r>
            <w:proofErr w:type="spellEnd"/>
            <w:r w:rsidR="00D721EA">
              <w:rPr>
                <w:rFonts w:hint="cs"/>
                <w:sz w:val="28"/>
                <w:szCs w:val="28"/>
                <w:cs/>
              </w:rPr>
              <w:t xml:space="preserve"> เน็ท</w:t>
            </w:r>
            <w:proofErr w:type="spellStart"/>
            <w:r w:rsidR="00D721EA">
              <w:rPr>
                <w:rFonts w:hint="cs"/>
                <w:sz w:val="28"/>
                <w:szCs w:val="28"/>
                <w:cs/>
              </w:rPr>
              <w:t>เวอร์ค</w:t>
            </w:r>
            <w:proofErr w:type="spellEnd"/>
            <w:r w:rsidR="00D721EA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Default="00E55250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3.6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 บริษัท ไอร่า แคปปิตอล</w:t>
            </w:r>
            <w:r w:rsidR="00D721EA">
              <w:rPr>
                <w:sz w:val="28"/>
                <w:szCs w:val="28"/>
              </w:rPr>
              <w:t xml:space="preserve"> </w:t>
            </w:r>
            <w:r w:rsidR="00D721EA">
              <w:rPr>
                <w:rFonts w:hint="cs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3A252D">
              <w:rPr>
                <w:sz w:val="28"/>
                <w:szCs w:val="28"/>
                <w:cs/>
              </w:rPr>
              <w:t>มีผู้ถือหุ้น</w:t>
            </w:r>
            <w:r>
              <w:rPr>
                <w:rFonts w:hint="cs"/>
                <w:sz w:val="28"/>
                <w:szCs w:val="28"/>
                <w:cs/>
              </w:rPr>
              <w:t>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3A252D" w:rsidRDefault="00D721EA" w:rsidP="00150F1D">
            <w:pPr>
              <w:tabs>
                <w:tab w:val="left" w:pos="0"/>
                <w:tab w:val="left" w:pos="252"/>
                <w:tab w:val="left" w:pos="648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</w:rPr>
            </w:pPr>
            <w:r w:rsidRPr="003A252D">
              <w:rPr>
                <w:sz w:val="28"/>
                <w:szCs w:val="28"/>
                <w:cs/>
              </w:rPr>
              <w:t xml:space="preserve">      </w:t>
            </w:r>
            <w:r w:rsidR="00150F1D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3A252D">
              <w:rPr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3A252D" w:rsidRDefault="00D721EA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3.7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>
              <w:rPr>
                <w:sz w:val="28"/>
                <w:szCs w:val="28"/>
                <w:cs/>
              </w:rPr>
              <w:t>บริษัท จี</w:t>
            </w:r>
            <w:r>
              <w:rPr>
                <w:rFonts w:hint="cs"/>
                <w:sz w:val="28"/>
                <w:szCs w:val="28"/>
                <w:cs/>
              </w:rPr>
              <w:t xml:space="preserve">เอ็มเอ็ม </w:t>
            </w:r>
            <w:r w:rsidRPr="0092353B">
              <w:rPr>
                <w:sz w:val="28"/>
                <w:szCs w:val="28"/>
                <w:cs/>
              </w:rPr>
              <w:t xml:space="preserve">แกรมมี่ จำกัด (มหาชน)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92353B">
              <w:rPr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3A252D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2353B">
              <w:rPr>
                <w:sz w:val="28"/>
                <w:szCs w:val="28"/>
                <w:cs/>
              </w:rPr>
              <w:t xml:space="preserve">และบริษัทย่อย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957217" w:rsidRDefault="00734D08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721EA" w:rsidRPr="00957217">
              <w:rPr>
                <w:sz w:val="28"/>
                <w:szCs w:val="28"/>
                <w:cs/>
              </w:rPr>
              <w:t xml:space="preserve">. </w:t>
            </w:r>
            <w:r w:rsidR="00D721EA" w:rsidRPr="00957217">
              <w:rPr>
                <w:rFonts w:hint="cs"/>
                <w:sz w:val="28"/>
                <w:szCs w:val="28"/>
                <w:cs/>
              </w:rPr>
              <w:t>บุคคลที่</w:t>
            </w:r>
            <w:r w:rsidR="00D721EA" w:rsidRPr="00957217">
              <w:rPr>
                <w:sz w:val="28"/>
                <w:szCs w:val="28"/>
                <w:cs/>
              </w:rPr>
              <w:t>เกี่ยวข้องกัน</w:t>
            </w:r>
            <w:r w:rsidR="00D721EA" w:rsidRPr="00957217">
              <w:rPr>
                <w:rFonts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</w:tcPr>
          <w:p w:rsidR="00D721EA" w:rsidRPr="00957217" w:rsidRDefault="00D721EA" w:rsidP="00D721EA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 w:rsidRPr="00957217">
              <w:rPr>
                <w:rFonts w:hint="cs"/>
                <w:sz w:val="28"/>
                <w:szCs w:val="28"/>
                <w:cs/>
              </w:rPr>
              <w:t>กรรมการ และผู้ถือหุ้นของบริษัท</w:t>
            </w:r>
            <w:r w:rsidRPr="00957217">
              <w:rPr>
                <w:sz w:val="28"/>
                <w:szCs w:val="28"/>
                <w:cs/>
              </w:rPr>
              <w:t xml:space="preserve"> เทโร เอ็น</w:t>
            </w:r>
            <w:proofErr w:type="spellStart"/>
            <w:r w:rsidRPr="00957217">
              <w:rPr>
                <w:sz w:val="28"/>
                <w:szCs w:val="28"/>
                <w:cs/>
              </w:rPr>
              <w:t>เ</w:t>
            </w:r>
            <w:r w:rsidRPr="00957217">
              <w:rPr>
                <w:rFonts w:hint="cs"/>
                <w:sz w:val="28"/>
                <w:szCs w:val="28"/>
                <w:cs/>
              </w:rPr>
              <w:t>ท</w:t>
            </w:r>
            <w:r w:rsidRPr="00957217">
              <w:rPr>
                <w:sz w:val="28"/>
                <w:szCs w:val="28"/>
                <w:cs/>
              </w:rPr>
              <w:t>อร์</w:t>
            </w:r>
            <w:proofErr w:type="spellEnd"/>
            <w:r w:rsidRPr="00957217">
              <w:rPr>
                <w:sz w:val="28"/>
                <w:szCs w:val="28"/>
                <w:cs/>
              </w:rPr>
              <w:t>เท</w:t>
            </w:r>
            <w:proofErr w:type="spellStart"/>
            <w:r w:rsidRPr="00957217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957217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957217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515" w:type="dxa"/>
            <w:tcBorders>
              <w:top w:val="nil"/>
              <w:bottom w:val="nil"/>
            </w:tcBorders>
          </w:tcPr>
          <w:p w:rsidR="00D721EA" w:rsidRPr="00957217" w:rsidRDefault="00D721EA" w:rsidP="0061778D">
            <w:pPr>
              <w:ind w:left="172" w:firstLine="12"/>
              <w:jc w:val="thaiDistribute"/>
              <w:rPr>
                <w:sz w:val="28"/>
                <w:szCs w:val="28"/>
              </w:rPr>
            </w:pPr>
            <w:r w:rsidRPr="00957217">
              <w:rPr>
                <w:sz w:val="28"/>
                <w:szCs w:val="28"/>
                <w:cs/>
              </w:rPr>
              <w:t>จำกัด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>(มหาชน)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</w:rPr>
              <w:t>(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จนถึง </w:t>
            </w:r>
            <w:r w:rsidR="00E55250">
              <w:rPr>
                <w:sz w:val="28"/>
                <w:szCs w:val="28"/>
              </w:rPr>
              <w:t>8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E55250">
              <w:rPr>
                <w:sz w:val="28"/>
                <w:szCs w:val="28"/>
              </w:rPr>
              <w:t>2563</w:t>
            </w:r>
            <w:r w:rsidRPr="00957217">
              <w:rPr>
                <w:sz w:val="28"/>
                <w:szCs w:val="28"/>
              </w:rPr>
              <w:t>)</w:t>
            </w:r>
          </w:p>
        </w:tc>
      </w:tr>
      <w:tr w:rsidR="0027639B" w:rsidRPr="00C04077" w:rsidTr="003B5221">
        <w:trPr>
          <w:trHeight w:val="260"/>
        </w:trPr>
        <w:tc>
          <w:tcPr>
            <w:tcW w:w="4234" w:type="dxa"/>
            <w:tcBorders>
              <w:top w:val="nil"/>
              <w:bottom w:val="single" w:sz="4" w:space="0" w:color="auto"/>
            </w:tcBorders>
          </w:tcPr>
          <w:p w:rsidR="0027639B" w:rsidRPr="00957217" w:rsidRDefault="00D9397A" w:rsidP="0027639B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7639B" w:rsidRPr="00957217">
              <w:rPr>
                <w:sz w:val="28"/>
                <w:szCs w:val="28"/>
                <w:cs/>
              </w:rPr>
              <w:t xml:space="preserve">. </w:t>
            </w:r>
            <w:r w:rsidR="0027639B" w:rsidRPr="00957217">
              <w:rPr>
                <w:rFonts w:hint="cs"/>
                <w:sz w:val="28"/>
                <w:szCs w:val="28"/>
                <w:cs/>
              </w:rPr>
              <w:t>บุคคลที่</w:t>
            </w:r>
            <w:r w:rsidR="0027639B" w:rsidRPr="00957217">
              <w:rPr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5515" w:type="dxa"/>
            <w:tcBorders>
              <w:top w:val="nil"/>
              <w:bottom w:val="single" w:sz="4" w:space="0" w:color="auto"/>
            </w:tcBorders>
          </w:tcPr>
          <w:p w:rsidR="0027639B" w:rsidRPr="00957217" w:rsidRDefault="0027639B" w:rsidP="0027639B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ญาติสนิทของ</w:t>
            </w:r>
            <w:r w:rsidRPr="00957217">
              <w:rPr>
                <w:rFonts w:hint="cs"/>
                <w:sz w:val="28"/>
                <w:szCs w:val="28"/>
                <w:cs/>
              </w:rPr>
              <w:t>กรรมการ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</w:p>
        </w:tc>
      </w:tr>
    </w:tbl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</w:t>
      </w:r>
      <w:r w:rsidR="00016F33">
        <w:rPr>
          <w:rFonts w:ascii="Angsana New" w:hAnsi="Angsana New" w:hint="cs"/>
          <w:cs/>
        </w:rPr>
        <w:t>บุคคลและ</w:t>
      </w:r>
      <w:r w:rsidRPr="00195ED5">
        <w:rPr>
          <w:rFonts w:ascii="Angsana New" w:hAnsi="Angsana New"/>
          <w:cs/>
        </w:rPr>
        <w:t>กิจการที่เกี่ยวข้องกันที่สำคัญ  มีดังนี้</w:t>
      </w:r>
    </w:p>
    <w:p w:rsidR="004F53FA" w:rsidRPr="00DE242A" w:rsidRDefault="00CC53B0" w:rsidP="00046E9E">
      <w:pPr>
        <w:spacing w:line="192" w:lineRule="auto"/>
        <w:ind w:left="7371" w:right="-57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362"/>
        <w:gridCol w:w="1362"/>
        <w:gridCol w:w="1362"/>
        <w:gridCol w:w="1362"/>
      </w:tblGrid>
      <w:tr w:rsidR="004F53FA" w:rsidRPr="00CD157D" w:rsidTr="00177BAD">
        <w:trPr>
          <w:cantSplit/>
          <w:trHeight w:val="340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:rsidR="004F53FA" w:rsidRPr="00797C00" w:rsidRDefault="004F53FA" w:rsidP="007E155D">
            <w:pPr>
              <w:pStyle w:val="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9397A" w:rsidRPr="00CD157D" w:rsidTr="00177BAD">
        <w:trPr>
          <w:cantSplit/>
          <w:trHeight w:val="340"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D9397A" w:rsidRPr="00797C00" w:rsidRDefault="00D9397A" w:rsidP="00D9397A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:rsidR="00D9397A" w:rsidRPr="00797C00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ก.ย.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:rsidR="00D9397A" w:rsidRPr="00A269FB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:rsidR="00D9397A" w:rsidRPr="00797C00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ก.ย.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:rsidR="00D9397A" w:rsidRPr="00A269FB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8172E3" w:rsidRPr="00CD157D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8172E3" w:rsidRPr="00FA4C03" w:rsidRDefault="00F961F6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A4C0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="008172E3" w:rsidRPr="00FA4C0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="008172E3" w:rsidRPr="00FA4C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และลูก</w:t>
            </w:r>
            <w:r w:rsidR="00956074" w:rsidRPr="00FA4C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หนี้</w:t>
            </w:r>
            <w:r w:rsidR="00A13222" w:rsidRPr="00376C2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หมุนเวียน</w:t>
            </w:r>
            <w:r w:rsidR="008172E3" w:rsidRPr="00952E8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อื่น </w:t>
            </w:r>
            <w:r w:rsidR="008172E3" w:rsidRPr="00DF1B0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(หมายเหตุ </w:t>
            </w:r>
            <w:r w:rsidR="00423C67" w:rsidRPr="00DF1B0E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="008172E3" w:rsidRPr="00952E8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8172E3" w:rsidRPr="00FA4C03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172E3" w:rsidRPr="00797C00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8172E3" w:rsidRPr="00D9397A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172E3" w:rsidRPr="00797C00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A43" w:rsidRPr="00907C28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A43" w:rsidRPr="00EF17BF" w:rsidRDefault="00E96A43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E96A43" w:rsidRPr="00433464" w:rsidRDefault="00E96A43" w:rsidP="0085502B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96A43" w:rsidRPr="00486BF6" w:rsidRDefault="00E96A43" w:rsidP="000E5F88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E96A43" w:rsidRPr="00D9397A" w:rsidRDefault="00E96A43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96A43" w:rsidRPr="00486BF6" w:rsidRDefault="00E96A43" w:rsidP="000E5F88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5502B" w:rsidRPr="00907C28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502B" w:rsidRPr="00EF17BF" w:rsidRDefault="0085502B" w:rsidP="00A23846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85502B" w:rsidRPr="00011D27" w:rsidRDefault="0085502B" w:rsidP="0085502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11D27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85502B" w:rsidRPr="0048493E" w:rsidRDefault="0085502B" w:rsidP="000E5F8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85502B" w:rsidRPr="00011D27" w:rsidRDefault="0072569D" w:rsidP="0098622E">
            <w:pPr>
              <w:ind w:right="139"/>
              <w:jc w:val="right"/>
              <w:rPr>
                <w:sz w:val="30"/>
                <w:szCs w:val="30"/>
              </w:rPr>
            </w:pPr>
            <w:r w:rsidRPr="00011D27">
              <w:rPr>
                <w:sz w:val="30"/>
                <w:szCs w:val="30"/>
              </w:rPr>
              <w:t>2,</w:t>
            </w:r>
            <w:r w:rsidR="00011D27" w:rsidRPr="00011D27">
              <w:rPr>
                <w:sz w:val="30"/>
                <w:szCs w:val="30"/>
              </w:rPr>
              <w:t>257</w:t>
            </w:r>
            <w:r w:rsidR="00813D63" w:rsidRPr="00011D27">
              <w:rPr>
                <w:sz w:val="30"/>
                <w:szCs w:val="30"/>
              </w:rPr>
              <w:t>,</w:t>
            </w:r>
            <w:r w:rsidR="00011D27" w:rsidRPr="00011D27">
              <w:rPr>
                <w:sz w:val="30"/>
                <w:szCs w:val="30"/>
              </w:rPr>
              <w:t>944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85502B" w:rsidRPr="00486BF6" w:rsidRDefault="00D90A07" w:rsidP="000E5F8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2,868,38</w:t>
            </w:r>
            <w:r w:rsidR="00046E9E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72569D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2569D" w:rsidRPr="00EF17BF" w:rsidRDefault="0072569D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72569D" w:rsidRPr="00011D27" w:rsidRDefault="00011D27" w:rsidP="00D82E64">
            <w:pPr>
              <w:ind w:right="139"/>
              <w:jc w:val="right"/>
              <w:rPr>
                <w:sz w:val="30"/>
                <w:szCs w:val="30"/>
              </w:rPr>
            </w:pPr>
            <w:r w:rsidRPr="00011D27">
              <w:rPr>
                <w:sz w:val="30"/>
                <w:szCs w:val="30"/>
              </w:rPr>
              <w:t>20,532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2569D" w:rsidRPr="0048493E" w:rsidRDefault="0072569D" w:rsidP="0044275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493E">
              <w:rPr>
                <w:rFonts w:hint="cs"/>
                <w:sz w:val="30"/>
                <w:szCs w:val="30"/>
                <w:cs/>
              </w:rPr>
              <w:t>12,944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72569D" w:rsidRPr="00011D27" w:rsidRDefault="00011D27" w:rsidP="00011D2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11D27">
              <w:rPr>
                <w:rFonts w:hint="cs"/>
                <w:sz w:val="30"/>
                <w:szCs w:val="30"/>
                <w:cs/>
              </w:rPr>
              <w:t>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2569D" w:rsidRPr="00486BF6" w:rsidRDefault="0072569D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56</w:t>
            </w:r>
          </w:p>
        </w:tc>
      </w:tr>
      <w:tr w:rsidR="00011D27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11D27" w:rsidRPr="00EF17BF" w:rsidRDefault="00011D27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011D27" w:rsidRPr="00011D27" w:rsidRDefault="00011D27" w:rsidP="00011D27">
            <w:pPr>
              <w:ind w:right="139"/>
              <w:jc w:val="right"/>
              <w:rPr>
                <w:sz w:val="30"/>
                <w:szCs w:val="30"/>
              </w:rPr>
            </w:pPr>
            <w:r w:rsidRPr="00011D27">
              <w:rPr>
                <w:sz w:val="30"/>
                <w:szCs w:val="30"/>
              </w:rPr>
              <w:t>20,532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011D27" w:rsidRPr="0048493E" w:rsidRDefault="00011D27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493E">
              <w:rPr>
                <w:rFonts w:hint="cs"/>
                <w:sz w:val="30"/>
                <w:szCs w:val="30"/>
                <w:cs/>
              </w:rPr>
              <w:t>12,944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011D27" w:rsidRPr="00011D27" w:rsidRDefault="00011D27" w:rsidP="00813D63">
            <w:pPr>
              <w:ind w:right="139"/>
              <w:jc w:val="right"/>
              <w:rPr>
                <w:sz w:val="30"/>
                <w:szCs w:val="30"/>
              </w:rPr>
            </w:pPr>
            <w:r w:rsidRPr="00011D27">
              <w:rPr>
                <w:sz w:val="30"/>
                <w:szCs w:val="30"/>
              </w:rPr>
              <w:t>2,257,970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011D27" w:rsidRPr="00486BF6" w:rsidRDefault="00011D27" w:rsidP="00326BD7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2,868,44</w:t>
            </w:r>
            <w:r>
              <w:rPr>
                <w:sz w:val="30"/>
                <w:szCs w:val="30"/>
              </w:rPr>
              <w:t>2</w:t>
            </w:r>
          </w:p>
        </w:tc>
      </w:tr>
      <w:tr w:rsidR="00442757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2757" w:rsidRPr="00EF17BF" w:rsidRDefault="00442757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442757" w:rsidRPr="00D9397A" w:rsidRDefault="00442757" w:rsidP="00654A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442757" w:rsidRPr="00486BF6" w:rsidRDefault="00442757" w:rsidP="008F6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442757" w:rsidRPr="00D9397A" w:rsidRDefault="00442757" w:rsidP="00532958">
            <w:pPr>
              <w:ind w:right="139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442757" w:rsidRPr="00486BF6" w:rsidRDefault="00442757" w:rsidP="001B4948">
            <w:pPr>
              <w:ind w:right="139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962373" w:rsidRPr="00CD157D" w:rsidTr="00D97DF4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373" w:rsidRPr="00EF17BF" w:rsidRDefault="00962373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62373" w:rsidRPr="002030FC" w:rsidRDefault="00962373" w:rsidP="00560858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2030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62373" w:rsidRPr="0048493E" w:rsidRDefault="00962373" w:rsidP="00560858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8493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62373" w:rsidRPr="00D9397A" w:rsidRDefault="00962373" w:rsidP="00560858">
            <w:pPr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  <w:r w:rsidRPr="002030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62373" w:rsidRPr="00962373" w:rsidRDefault="00046E9E" w:rsidP="001B4948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1,269</w:t>
            </w:r>
          </w:p>
        </w:tc>
      </w:tr>
      <w:tr w:rsidR="002030FC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030FC" w:rsidRDefault="002030FC" w:rsidP="00BB5F7A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030FC" w:rsidRPr="002030FC" w:rsidRDefault="002030FC" w:rsidP="002030FC">
            <w:pPr>
              <w:ind w:right="139"/>
              <w:jc w:val="right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104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030FC" w:rsidRPr="0048493E" w:rsidRDefault="002030FC" w:rsidP="00BB5F7A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030FC" w:rsidRPr="00D9397A" w:rsidRDefault="002030FC" w:rsidP="002030FC">
            <w:pPr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  <w:r w:rsidRPr="002030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030FC" w:rsidRPr="0048493E" w:rsidRDefault="002030FC" w:rsidP="00BB5F7A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</w:tr>
      <w:tr w:rsidR="002030FC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030FC" w:rsidRPr="00EF17BF" w:rsidRDefault="002030FC" w:rsidP="0077030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030FC" w:rsidRPr="002030FC" w:rsidRDefault="002030FC" w:rsidP="002030FC">
            <w:pPr>
              <w:ind w:right="139"/>
              <w:jc w:val="right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104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030FC" w:rsidRPr="0048493E" w:rsidRDefault="002030FC" w:rsidP="0077030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030FC" w:rsidRPr="00D9397A" w:rsidRDefault="002030FC" w:rsidP="002030FC">
            <w:pPr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  <w:r w:rsidRPr="002030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030FC" w:rsidRPr="00962373" w:rsidRDefault="002030FC" w:rsidP="0077030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1,269</w:t>
            </w:r>
          </w:p>
        </w:tc>
      </w:tr>
      <w:tr w:rsidR="001D6B36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D6B36" w:rsidRPr="00EF17BF" w:rsidRDefault="001D6B36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1D6B36" w:rsidRPr="00D9397A" w:rsidRDefault="001D6B36" w:rsidP="00CA754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1D6B36" w:rsidRPr="0048493E" w:rsidRDefault="001D6B36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1D6B36" w:rsidRPr="00D9397A" w:rsidRDefault="001D6B36" w:rsidP="00CA754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1D6B36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80EAE" w:rsidRPr="00CD157D" w:rsidTr="0063258F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0EAE" w:rsidRPr="00EF17BF" w:rsidRDefault="00980EAE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80EAE" w:rsidRPr="002030FC" w:rsidRDefault="00980EAE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2030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80EAE" w:rsidRPr="002030FC" w:rsidRDefault="00980EAE" w:rsidP="001D6B3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80EAE" w:rsidRPr="002030FC" w:rsidRDefault="002030FC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84,170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80EAE" w:rsidRPr="00486BF6" w:rsidRDefault="00980EAE" w:rsidP="001D6B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109,046</w:t>
            </w:r>
          </w:p>
        </w:tc>
      </w:tr>
      <w:tr w:rsidR="002030FC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030FC" w:rsidRPr="00EF17BF" w:rsidRDefault="002030FC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F17B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030FC" w:rsidRPr="00011D27" w:rsidRDefault="002030FC" w:rsidP="002030F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20,636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030FC" w:rsidRPr="0048493E" w:rsidRDefault="002030FC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493E">
              <w:rPr>
                <w:rFonts w:hint="cs"/>
                <w:sz w:val="30"/>
                <w:szCs w:val="30"/>
                <w:cs/>
              </w:rPr>
              <w:t>12,944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030FC" w:rsidRPr="00D9397A" w:rsidRDefault="002030FC" w:rsidP="00813D63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2030FC">
              <w:rPr>
                <w:sz w:val="30"/>
                <w:szCs w:val="30"/>
              </w:rPr>
              <w:t>2,342,140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030FC" w:rsidRPr="00486BF6" w:rsidRDefault="002030FC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2,978,757</w:t>
            </w:r>
          </w:p>
        </w:tc>
      </w:tr>
      <w:tr w:rsidR="001D6B36" w:rsidRPr="00CD157D" w:rsidTr="00177BAD">
        <w:trPr>
          <w:cantSplit/>
          <w:trHeight w:val="374"/>
        </w:trPr>
        <w:tc>
          <w:tcPr>
            <w:tcW w:w="4253" w:type="dxa"/>
            <w:tcBorders>
              <w:bottom w:val="nil"/>
            </w:tcBorders>
            <w:vAlign w:val="center"/>
          </w:tcPr>
          <w:p w:rsidR="001D6B36" w:rsidRPr="00AC08BD" w:rsidRDefault="001D6B36" w:rsidP="00A23846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AC08BD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376C20">
              <w:rPr>
                <w:rFonts w:ascii="Angsana New" w:hAnsi="Angsana New" w:hint="cs"/>
                <w:sz w:val="30"/>
                <w:szCs w:val="30"/>
                <w:cs/>
              </w:rPr>
              <w:t>ระยะ</w:t>
            </w:r>
            <w:r w:rsidRPr="00DF1B0E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1B0E">
              <w:rPr>
                <w:rFonts w:ascii="Angsana New" w:hAnsi="Angsana New"/>
                <w:sz w:val="30"/>
                <w:szCs w:val="30"/>
              </w:rPr>
              <w:t>(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 w:rsidRPr="00DF1B0E">
              <w:rPr>
                <w:rFonts w:ascii="Angsana New" w:hAnsi="Angsana New"/>
                <w:sz w:val="30"/>
                <w:szCs w:val="30"/>
              </w:rPr>
              <w:t>6</w:t>
            </w:r>
            <w:r w:rsidRPr="00DF1B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:rsidR="001D6B36" w:rsidRPr="00D9397A" w:rsidRDefault="001D6B36" w:rsidP="00443E02">
            <w:pPr>
              <w:ind w:right="228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:rsidR="001D6B36" w:rsidRPr="00486BF6" w:rsidRDefault="001D6B36" w:rsidP="00443E02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:rsidR="001D6B36" w:rsidRPr="00D9397A" w:rsidRDefault="001D6B36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:rsidR="001D6B36" w:rsidRPr="00486BF6" w:rsidRDefault="001D6B36" w:rsidP="00443E02">
            <w:pPr>
              <w:ind w:left="-108" w:right="228"/>
              <w:jc w:val="right"/>
              <w:rPr>
                <w:color w:val="FF0000"/>
                <w:sz w:val="30"/>
                <w:szCs w:val="30"/>
                <w:highlight w:val="yellow"/>
              </w:rPr>
            </w:pPr>
          </w:p>
        </w:tc>
      </w:tr>
      <w:tr w:rsidR="00D03FC7" w:rsidRPr="00CD157D" w:rsidTr="000E3A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D03FC7" w:rsidRPr="00EF17BF" w:rsidRDefault="00D03FC7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D03FC7" w:rsidRPr="002030FC" w:rsidRDefault="00D03FC7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2030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03FC7" w:rsidRPr="002030FC" w:rsidRDefault="00D03FC7" w:rsidP="0034208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D03FC7" w:rsidRPr="002030FC" w:rsidRDefault="007F55C5" w:rsidP="00AC08BD">
            <w:pPr>
              <w:ind w:right="139"/>
              <w:jc w:val="right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4,792,477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03FC7" w:rsidRPr="0048493E" w:rsidRDefault="00D03FC7" w:rsidP="0017645F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4,646,836</w:t>
            </w:r>
          </w:p>
        </w:tc>
      </w:tr>
      <w:tr w:rsidR="000E3AAD" w:rsidRPr="00CD157D" w:rsidTr="000E3A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0E3AAD" w:rsidRPr="00797C00" w:rsidRDefault="000F2E2D" w:rsidP="000E3AA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3AAD">
              <w:rPr>
                <w:rFonts w:ascii="Angsana New" w:hAnsi="Angsana New" w:hint="cs"/>
                <w:sz w:val="30"/>
                <w:szCs w:val="30"/>
                <w:cs/>
              </w:rPr>
              <w:t>. ขายยานพาหนะ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0E3AAD" w:rsidRPr="00D9397A" w:rsidRDefault="000E3AAD" w:rsidP="000E3AAD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:rsidR="000E3AAD" w:rsidRPr="0048493E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E3AAD" w:rsidRPr="00D9397A" w:rsidRDefault="000E3AAD" w:rsidP="000E3AAD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:rsidR="000E3AA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0E3AAD" w:rsidRPr="00CD157D" w:rsidTr="000E3A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0E3AAD" w:rsidRPr="00EF17BF" w:rsidRDefault="000E3AAD" w:rsidP="000E3AAD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ุคคล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0E3AAD" w:rsidRPr="00103A86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495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E3AAD" w:rsidRPr="00103A86" w:rsidRDefault="000E3AAD" w:rsidP="000E3AAD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0E3AAD" w:rsidRPr="00103A86" w:rsidRDefault="000E3AAD" w:rsidP="000E3AAD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E3AAD" w:rsidRPr="0048493E" w:rsidRDefault="000E3AAD" w:rsidP="000E3AAD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</w:tr>
      <w:tr w:rsidR="000F2E2D" w:rsidRPr="00CD157D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0F2E2D" w:rsidRPr="00797C00" w:rsidRDefault="00D9397A" w:rsidP="0053045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F2E2D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</w:t>
            </w:r>
            <w:r w:rsidR="000F2E2D" w:rsidRPr="00DF6623">
              <w:rPr>
                <w:rFonts w:ascii="Angsana New" w:hAnsi="Angsana New" w:hint="cs"/>
                <w:sz w:val="30"/>
                <w:szCs w:val="30"/>
                <w:cs/>
              </w:rPr>
              <w:t xml:space="preserve">ใช้ </w:t>
            </w:r>
            <w:r w:rsidR="000F2E2D" w:rsidRPr="00DF1B0E">
              <w:rPr>
                <w:rFonts w:ascii="Angsana New" w:hAnsi="Angsana New"/>
                <w:sz w:val="30"/>
                <w:szCs w:val="30"/>
              </w:rPr>
              <w:t>(</w:t>
            </w:r>
            <w:r w:rsidR="000F2E2D" w:rsidRPr="00DF1B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F1B0E">
              <w:rPr>
                <w:rFonts w:ascii="Angsana New" w:hAnsi="Angsana New"/>
                <w:sz w:val="30"/>
                <w:szCs w:val="30"/>
              </w:rPr>
              <w:t>10</w:t>
            </w:r>
            <w:r w:rsidR="000F2E2D" w:rsidRPr="00DF1B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</w:tcPr>
          <w:p w:rsidR="000F2E2D" w:rsidRPr="00D9397A" w:rsidRDefault="000F2E2D" w:rsidP="0053045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</w:tcPr>
          <w:p w:rsidR="000F2E2D" w:rsidRPr="00486BF6" w:rsidRDefault="000F2E2D" w:rsidP="0053045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F2E2D" w:rsidRPr="00D9397A" w:rsidRDefault="000F2E2D" w:rsidP="0053045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center"/>
          </w:tcPr>
          <w:p w:rsidR="000F2E2D" w:rsidRPr="00486BF6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0F2E2D" w:rsidRPr="00CD157D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0F2E2D" w:rsidRPr="00EF17BF" w:rsidRDefault="000F2E2D" w:rsidP="0053045C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0F2E2D" w:rsidRPr="00D9397A" w:rsidRDefault="00103A86" w:rsidP="0053045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103A86">
              <w:rPr>
                <w:sz w:val="30"/>
                <w:szCs w:val="30"/>
              </w:rPr>
              <w:t>38</w:t>
            </w:r>
            <w:r w:rsidR="0063258F" w:rsidRPr="00103A86">
              <w:rPr>
                <w:sz w:val="30"/>
                <w:szCs w:val="30"/>
              </w:rPr>
              <w:t>,</w:t>
            </w:r>
            <w:r w:rsidRPr="00103A86">
              <w:rPr>
                <w:sz w:val="30"/>
                <w:szCs w:val="30"/>
              </w:rPr>
              <w:t>803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0F2E2D" w:rsidRPr="0048493E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94,822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0F2E2D" w:rsidRPr="00D9397A" w:rsidRDefault="00103A86" w:rsidP="0053045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103A86">
              <w:rPr>
                <w:sz w:val="30"/>
                <w:szCs w:val="30"/>
              </w:rPr>
              <w:t>17</w:t>
            </w:r>
            <w:r w:rsidR="007F55C5" w:rsidRPr="00103A86">
              <w:rPr>
                <w:sz w:val="30"/>
                <w:szCs w:val="30"/>
              </w:rPr>
              <w:t>,</w:t>
            </w:r>
            <w:r w:rsidRPr="00103A86">
              <w:rPr>
                <w:sz w:val="30"/>
                <w:szCs w:val="30"/>
              </w:rPr>
              <w:t>409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0F2E2D" w:rsidRPr="00486BF6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42,688</w:t>
            </w:r>
          </w:p>
        </w:tc>
      </w:tr>
      <w:tr w:rsidR="00E852C7" w:rsidRPr="00CD157D" w:rsidTr="000E3A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E852C7" w:rsidRPr="00C04077" w:rsidRDefault="000E3AAD" w:rsidP="00506EE1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852C7" w:rsidRPr="00506EE1">
              <w:rPr>
                <w:rFonts w:ascii="Angsana New" w:hAnsi="Angsana New"/>
                <w:sz w:val="30"/>
                <w:szCs w:val="30"/>
              </w:rPr>
              <w:t>.</w:t>
            </w:r>
            <w:r w:rsidR="00E852C7" w:rsidRPr="00506EE1">
              <w:rPr>
                <w:rFonts w:ascii="Angsana New" w:hAnsi="Angsana New"/>
                <w:sz w:val="30"/>
                <w:szCs w:val="30"/>
                <w:cs/>
              </w:rPr>
              <w:t xml:space="preserve"> ซื้อละคร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E852C7" w:rsidRPr="002030FC" w:rsidRDefault="00E852C7" w:rsidP="00D82E64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:rsidR="00E852C7" w:rsidRPr="002030FC" w:rsidRDefault="00E852C7" w:rsidP="00CA754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39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52C7" w:rsidRPr="00D9397A" w:rsidRDefault="00E852C7" w:rsidP="00962373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52C7" w:rsidRPr="00CA754C" w:rsidRDefault="00E852C7" w:rsidP="00CA754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26E20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F26E20" w:rsidRPr="00EF17BF" w:rsidRDefault="00F26E20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F26E20" w:rsidRPr="002030FC" w:rsidRDefault="00F26E20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2030F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F26E20" w:rsidRPr="002030FC" w:rsidRDefault="00F26E20" w:rsidP="000B6847">
            <w:pPr>
              <w:ind w:right="139"/>
              <w:jc w:val="right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55,733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F26E20" w:rsidRPr="00D9397A" w:rsidRDefault="00F26E20" w:rsidP="00E852C7">
            <w:pPr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  <w:r w:rsidRPr="002030F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26E20" w:rsidRPr="00CA754C" w:rsidRDefault="00F26E20" w:rsidP="00E852C7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D6B36" w:rsidRPr="00CD157D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1D6B36" w:rsidRPr="00797C00" w:rsidRDefault="000E3AAD" w:rsidP="00D06BA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D6B36" w:rsidRPr="00797C00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1D6B36" w:rsidRPr="00797C00">
              <w:rPr>
                <w:rFonts w:ascii="Angsana New" w:hAnsi="Angsana New"/>
                <w:sz w:val="30"/>
                <w:szCs w:val="30"/>
                <w:cs/>
              </w:rPr>
              <w:t>ขายละคร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1D6B36" w:rsidRPr="00D9397A" w:rsidRDefault="001D6B36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48493E" w:rsidRDefault="001D6B36" w:rsidP="00E85162">
            <w:pPr>
              <w:tabs>
                <w:tab w:val="left" w:pos="1440"/>
              </w:tabs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D6B36" w:rsidRPr="00D9397A" w:rsidRDefault="001D6B36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486BF6" w:rsidRDefault="001D6B36" w:rsidP="00E85162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E8342D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E8342D" w:rsidRPr="00EF17BF" w:rsidRDefault="00E8342D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E8342D" w:rsidRPr="002030FC" w:rsidRDefault="00E8342D" w:rsidP="00E85162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342D" w:rsidRPr="002030FC" w:rsidRDefault="00E8342D" w:rsidP="00486BF6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8342D" w:rsidRPr="002030FC" w:rsidRDefault="00E8342D" w:rsidP="006863A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342D" w:rsidRPr="00937F85" w:rsidRDefault="00E8342D" w:rsidP="00486BF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1,155,214</w:t>
            </w:r>
          </w:p>
        </w:tc>
      </w:tr>
      <w:tr w:rsidR="00496E54" w:rsidRPr="00CD157D" w:rsidTr="00F878D1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496E54" w:rsidRDefault="000F2E2D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96E5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496E54"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496E54" w:rsidRPr="00D9397A" w:rsidRDefault="00496E54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96E54" w:rsidRPr="0048493E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96E54" w:rsidRPr="00D9397A" w:rsidRDefault="00496E54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96E54" w:rsidRPr="00937F85" w:rsidRDefault="00496E54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F40321" w:rsidRPr="00EF17BF" w:rsidRDefault="00F40321" w:rsidP="00B061F3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F40321" w:rsidRPr="002030FC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40321" w:rsidRPr="002030FC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40321" w:rsidRPr="002030FC" w:rsidRDefault="00F40321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4,250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40321" w:rsidRPr="00937F85" w:rsidRDefault="00F40321" w:rsidP="00B061F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</w:tr>
      <w:tr w:rsidR="001D6B36" w:rsidRPr="00CD157D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1D6B36" w:rsidRPr="00797C00" w:rsidRDefault="000F2E2D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D6B36">
              <w:rPr>
                <w:rFonts w:ascii="Angsana New" w:hAnsi="Angsana New"/>
                <w:sz w:val="30"/>
                <w:szCs w:val="30"/>
              </w:rPr>
              <w:t>.</w:t>
            </w:r>
            <w:r w:rsidR="001D6B36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1D6B36" w:rsidRPr="00D9397A" w:rsidRDefault="001D6B36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486BF6" w:rsidRDefault="001D6B36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D6B36" w:rsidRPr="00D9397A" w:rsidRDefault="001D6B36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937F85" w:rsidRDefault="001D6B36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F40321" w:rsidRPr="00EF17BF" w:rsidRDefault="00F40321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40321" w:rsidRPr="00D9397A" w:rsidRDefault="0063258F" w:rsidP="006863AF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2030FC">
              <w:rPr>
                <w:sz w:val="30"/>
                <w:szCs w:val="30"/>
              </w:rPr>
              <w:t>34,041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F40321" w:rsidRPr="0048493E" w:rsidRDefault="00F40321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37,030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40321" w:rsidRPr="00D9397A" w:rsidRDefault="007F55C5" w:rsidP="006863AF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2030FC">
              <w:rPr>
                <w:sz w:val="30"/>
                <w:szCs w:val="30"/>
              </w:rPr>
              <w:t>14,993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40321" w:rsidRPr="00486BF6" w:rsidRDefault="00F40321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974</w:t>
            </w:r>
          </w:p>
        </w:tc>
      </w:tr>
      <w:tr w:rsidR="00187A2F" w:rsidRPr="00CD157D" w:rsidTr="005C1E69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:rsidR="00187A2F" w:rsidRPr="004600B8" w:rsidRDefault="000F2E2D" w:rsidP="00187A2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187A2F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187A2F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187A2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87A2F" w:rsidRPr="00D9397A" w:rsidRDefault="00187A2F" w:rsidP="00187A2F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87A2F" w:rsidRPr="00A23846" w:rsidRDefault="00187A2F" w:rsidP="00187A2F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87A2F" w:rsidRPr="00D9397A" w:rsidRDefault="00187A2F" w:rsidP="00187A2F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87A2F" w:rsidRPr="00A23846" w:rsidRDefault="00187A2F" w:rsidP="00187A2F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5C5" w:rsidRPr="00CD157D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7F55C5" w:rsidRPr="004600B8" w:rsidRDefault="007F55C5" w:rsidP="00187A2F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7F55C5" w:rsidRPr="00103A86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:rsidR="007F55C5" w:rsidRPr="00103A86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7F55C5" w:rsidRPr="00103A86" w:rsidRDefault="007F55C5" w:rsidP="007F55C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:rsidR="007F55C5" w:rsidRPr="00746F42" w:rsidRDefault="007F55C5" w:rsidP="00187A2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11,819</w:t>
            </w:r>
          </w:p>
        </w:tc>
      </w:tr>
      <w:tr w:rsidR="00187A2F" w:rsidRPr="00CD157D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187A2F" w:rsidRPr="00EF17BF" w:rsidRDefault="00187A2F" w:rsidP="00187A2F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187A2F" w:rsidRPr="00103A86" w:rsidRDefault="0063258F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6,</w:t>
            </w:r>
            <w:r w:rsidR="00103A86" w:rsidRPr="00103A86">
              <w:rPr>
                <w:sz w:val="30"/>
                <w:szCs w:val="30"/>
              </w:rPr>
              <w:t>349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87A2F" w:rsidRPr="00103A86" w:rsidRDefault="00187A2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103A86">
              <w:rPr>
                <w:sz w:val="30"/>
                <w:szCs w:val="30"/>
              </w:rPr>
              <w:t>10,911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187A2F" w:rsidRPr="00103A86" w:rsidRDefault="00103A86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2,894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87A2F" w:rsidRPr="00746F42" w:rsidRDefault="00187A2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72</w:t>
            </w:r>
            <w:r w:rsidR="006863AF">
              <w:rPr>
                <w:sz w:val="30"/>
                <w:szCs w:val="30"/>
              </w:rPr>
              <w:t>2</w:t>
            </w:r>
          </w:p>
        </w:tc>
      </w:tr>
      <w:tr w:rsidR="00103A86" w:rsidRPr="00CD157D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103A86" w:rsidRPr="008F34B9" w:rsidRDefault="00103A86" w:rsidP="00187A2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103A86" w:rsidRPr="00103A86" w:rsidRDefault="00103A86" w:rsidP="00103A86">
            <w:pPr>
              <w:ind w:right="139"/>
              <w:jc w:val="right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6,349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103A86" w:rsidRPr="00103A86" w:rsidRDefault="00103A86" w:rsidP="00103A86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103A86">
              <w:rPr>
                <w:sz w:val="30"/>
                <w:szCs w:val="30"/>
              </w:rPr>
              <w:t>10,911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103A86" w:rsidRPr="00103A86" w:rsidRDefault="00103A86" w:rsidP="00103A86">
            <w:pPr>
              <w:ind w:right="139"/>
              <w:jc w:val="right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2,894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103A86" w:rsidRPr="00746F42" w:rsidRDefault="00103A86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12,541</w:t>
            </w:r>
          </w:p>
        </w:tc>
      </w:tr>
      <w:tr w:rsidR="00560858" w:rsidRPr="004600B8" w:rsidTr="00EB19CD">
        <w:trPr>
          <w:cantSplit/>
          <w:trHeight w:hRule="exact" w:val="425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858" w:rsidRPr="000E3AAD" w:rsidRDefault="00067DCA" w:rsidP="00E852C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560858">
              <w:rPr>
                <w:rFonts w:ascii="Angsana New" w:hAnsi="Angsana New"/>
                <w:sz w:val="30"/>
                <w:szCs w:val="30"/>
              </w:rPr>
              <w:t>.</w:t>
            </w:r>
            <w:r w:rsidR="005608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0858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="00560858"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="000E3AAD" w:rsidRPr="00DF1B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3AAD" w:rsidRPr="00DF1B0E">
              <w:rPr>
                <w:rFonts w:ascii="Angsana New" w:hAnsi="Angsana New"/>
                <w:sz w:val="30"/>
                <w:szCs w:val="30"/>
              </w:rPr>
              <w:t>(</w:t>
            </w:r>
            <w:r w:rsidR="000E3AAD" w:rsidRPr="00DF1B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 w:rsidRPr="00DF1B0E">
              <w:rPr>
                <w:rFonts w:ascii="Angsana New" w:hAnsi="Angsana New"/>
                <w:sz w:val="30"/>
                <w:szCs w:val="30"/>
              </w:rPr>
              <w:t>15</w:t>
            </w:r>
            <w:r w:rsidR="000E3AAD" w:rsidRPr="00DF1B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60858" w:rsidRPr="00D9397A" w:rsidRDefault="00560858" w:rsidP="00242E8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60858" w:rsidRPr="00314667" w:rsidRDefault="00560858" w:rsidP="0005643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60858" w:rsidRPr="00D9397A" w:rsidRDefault="00560858" w:rsidP="000E21B6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60858" w:rsidRPr="00314667" w:rsidRDefault="00560858" w:rsidP="000E21B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74C" w:rsidRPr="004600B8" w:rsidTr="00EB19CD">
        <w:trPr>
          <w:cantSplit/>
          <w:trHeight w:hRule="exact" w:val="425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74C" w:rsidRPr="004600B8" w:rsidRDefault="0039574C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9574C" w:rsidRPr="00D9397A" w:rsidRDefault="007153BF" w:rsidP="009A0CF6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7153BF">
              <w:rPr>
                <w:sz w:val="30"/>
                <w:szCs w:val="30"/>
              </w:rPr>
              <w:t>40</w:t>
            </w:r>
            <w:r w:rsidR="002C575C" w:rsidRPr="007153BF">
              <w:rPr>
                <w:sz w:val="30"/>
                <w:szCs w:val="30"/>
              </w:rPr>
              <w:t>,</w:t>
            </w:r>
            <w:r w:rsidRPr="007153BF">
              <w:rPr>
                <w:sz w:val="30"/>
                <w:szCs w:val="30"/>
              </w:rPr>
              <w:t>582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74C" w:rsidRPr="00177BAD" w:rsidRDefault="0039574C" w:rsidP="0039574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177BAD">
              <w:rPr>
                <w:rFonts w:hint="cs"/>
                <w:sz w:val="30"/>
                <w:szCs w:val="30"/>
                <w:cs/>
              </w:rPr>
              <w:t>98,000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39574C" w:rsidRPr="00D9397A" w:rsidRDefault="007153BF" w:rsidP="00352CC1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7153BF">
              <w:rPr>
                <w:rFonts w:hint="cs"/>
                <w:sz w:val="30"/>
                <w:szCs w:val="30"/>
                <w:cs/>
              </w:rPr>
              <w:t>18</w:t>
            </w:r>
            <w:r w:rsidR="007F55C5" w:rsidRPr="007153BF">
              <w:rPr>
                <w:rFonts w:hint="cs"/>
                <w:sz w:val="30"/>
                <w:szCs w:val="30"/>
                <w:cs/>
              </w:rPr>
              <w:t>,</w:t>
            </w:r>
            <w:r w:rsidRPr="007153BF">
              <w:rPr>
                <w:rFonts w:hint="cs"/>
                <w:sz w:val="30"/>
                <w:szCs w:val="30"/>
                <w:cs/>
              </w:rPr>
              <w:t>463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9574C" w:rsidRPr="00CA754C" w:rsidRDefault="0039574C" w:rsidP="0039574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44,735</w:t>
            </w:r>
          </w:p>
        </w:tc>
      </w:tr>
    </w:tbl>
    <w:p w:rsidR="000F4E93" w:rsidRPr="000D51E6" w:rsidRDefault="000F4E93" w:rsidP="000D51E6">
      <w:pPr>
        <w:ind w:right="-57"/>
        <w:rPr>
          <w:sz w:val="8"/>
          <w:szCs w:val="8"/>
        </w:rPr>
      </w:pPr>
    </w:p>
    <w:p w:rsidR="0068295D" w:rsidRDefault="0068295D" w:rsidP="005C1E69">
      <w:pPr>
        <w:ind w:right="-57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360"/>
        <w:gridCol w:w="1358"/>
        <w:gridCol w:w="1372"/>
        <w:gridCol w:w="1358"/>
      </w:tblGrid>
      <w:tr w:rsidR="003E2E6D" w:rsidRPr="009A1E8D" w:rsidTr="00BB5F7A">
        <w:trPr>
          <w:cantSplit/>
          <w:trHeight w:val="39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2E6D" w:rsidRPr="004600B8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รายการในงบกำไรขาดทุน</w:t>
            </w:r>
          </w:p>
          <w:p w:rsidR="003E2E6D" w:rsidRPr="004600B8" w:rsidRDefault="003E2E6D" w:rsidP="00854B3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="00D9397A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D939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9397A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854B38">
              <w:rPr>
                <w:rFonts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B080F" w:rsidRDefault="003E2E6D" w:rsidP="0008772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B080F" w:rsidRDefault="003E2E6D" w:rsidP="00087726">
            <w:pPr>
              <w:ind w:left="-120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B08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E2E6D" w:rsidRPr="009A1E8D" w:rsidTr="00BB5F7A">
        <w:trPr>
          <w:cantSplit/>
          <w:trHeight w:val="397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6D" w:rsidRPr="00A37B1A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E2E6D" w:rsidRPr="003E2E6D" w:rsidRDefault="003E2E6D" w:rsidP="003E2E6D">
            <w:pPr>
              <w:ind w:left="-122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E6D" w:rsidRPr="003E2E6D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E2E6D" w:rsidRPr="003E2E6D" w:rsidRDefault="003E2E6D" w:rsidP="003E2E6D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E6D" w:rsidRPr="00314667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AF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D20E1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เวลา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โฆษณา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3E2E6D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14667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D9397A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14667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153BF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7153BF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153BF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713A3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3713A3">
              <w:rPr>
                <w:sz w:val="30"/>
                <w:szCs w:val="30"/>
              </w:rPr>
              <w:t>544,860</w:t>
            </w: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153BF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7153B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7153BF" w:rsidRDefault="00C034AA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53BF">
              <w:rPr>
                <w:sz w:val="30"/>
                <w:szCs w:val="30"/>
              </w:rPr>
              <w:t>244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153BF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713A3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3713A3">
              <w:rPr>
                <w:sz w:val="30"/>
                <w:szCs w:val="30"/>
                <w:cs/>
              </w:rPr>
              <w:t>-</w:t>
            </w:r>
          </w:p>
        </w:tc>
      </w:tr>
      <w:tr w:rsidR="0053045C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045C" w:rsidRPr="00CD20E1" w:rsidRDefault="0053045C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3045C" w:rsidRPr="007153BF" w:rsidRDefault="007153BF" w:rsidP="0053045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53BF">
              <w:rPr>
                <w:rFonts w:hint="cs"/>
                <w:sz w:val="30"/>
                <w:szCs w:val="30"/>
                <w:cs/>
              </w:rPr>
              <w:t>76</w:t>
            </w:r>
            <w:r w:rsidR="002C575C" w:rsidRPr="007153BF">
              <w:rPr>
                <w:rFonts w:hint="cs"/>
                <w:sz w:val="30"/>
                <w:szCs w:val="30"/>
                <w:cs/>
              </w:rPr>
              <w:t>,</w:t>
            </w:r>
            <w:r w:rsidRPr="007153BF">
              <w:rPr>
                <w:rFonts w:hint="cs"/>
                <w:sz w:val="30"/>
                <w:szCs w:val="30"/>
                <w:cs/>
              </w:rPr>
              <w:t>306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45C" w:rsidRPr="007153BF" w:rsidRDefault="00C034AA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53BF">
              <w:rPr>
                <w:sz w:val="30"/>
                <w:szCs w:val="30"/>
              </w:rPr>
              <w:t>7,780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3045C" w:rsidRPr="007153BF" w:rsidRDefault="0053045C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45C" w:rsidRPr="003713A3" w:rsidRDefault="0053045C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3713A3">
              <w:rPr>
                <w:sz w:val="30"/>
                <w:szCs w:val="30"/>
                <w:cs/>
              </w:rPr>
              <w:t>-</w:t>
            </w:r>
          </w:p>
        </w:tc>
      </w:tr>
      <w:tr w:rsidR="007153BF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3BF" w:rsidRPr="00CD20E1" w:rsidRDefault="007153BF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7153BF" w:rsidRPr="007153BF" w:rsidRDefault="007153BF" w:rsidP="007153B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53BF">
              <w:rPr>
                <w:rFonts w:hint="cs"/>
                <w:sz w:val="30"/>
                <w:szCs w:val="30"/>
                <w:cs/>
              </w:rPr>
              <w:t>76,306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153BF" w:rsidRPr="007153BF" w:rsidRDefault="007153BF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53BF">
              <w:rPr>
                <w:sz w:val="30"/>
                <w:szCs w:val="30"/>
              </w:rPr>
              <w:t>8,024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7153BF" w:rsidRPr="007153BF" w:rsidRDefault="007153BF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153BF" w:rsidRPr="003713A3" w:rsidRDefault="007153BF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3713A3">
              <w:rPr>
                <w:sz w:val="30"/>
                <w:szCs w:val="30"/>
              </w:rPr>
              <w:t>544,860</w:t>
            </w: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4600B8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F64A0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F64A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D9397A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F355B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D9397A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F355B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4600B8" w:rsidRDefault="003F29B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153BF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153BF" w:rsidRDefault="007153BF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745</w:t>
            </w:r>
            <w:r w:rsidR="007F55C5" w:rsidRPr="007153BF">
              <w:rPr>
                <w:sz w:val="30"/>
                <w:szCs w:val="30"/>
              </w:rPr>
              <w:t>,</w:t>
            </w:r>
            <w:r w:rsidRPr="007153BF">
              <w:rPr>
                <w:sz w:val="30"/>
                <w:szCs w:val="30"/>
              </w:rPr>
              <w:t>412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E97629" w:rsidRDefault="00C034AA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326,881</w:t>
            </w: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77773A" w:rsidRDefault="003F29B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77773A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153BF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7153B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C034AA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2,976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153BF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7153B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E97629" w:rsidRDefault="00C034AA" w:rsidP="00854B38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242</w:t>
            </w:r>
          </w:p>
        </w:tc>
      </w:tr>
      <w:tr w:rsidR="00C034A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034AA" w:rsidRPr="00CD20E1" w:rsidRDefault="00C034AA" w:rsidP="00C034A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034AA" w:rsidRPr="007153BF" w:rsidRDefault="007153BF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34AA" w:rsidRPr="00C034AA" w:rsidRDefault="00C034AA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C034AA">
              <w:rPr>
                <w:sz w:val="30"/>
                <w:szCs w:val="30"/>
              </w:rPr>
              <w:t>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C034AA" w:rsidRPr="007153BF" w:rsidRDefault="007153BF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34AA" w:rsidRPr="00E97629" w:rsidRDefault="00C034AA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</w:t>
            </w:r>
          </w:p>
        </w:tc>
      </w:tr>
      <w:tr w:rsidR="00854B38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B38" w:rsidRPr="004600B8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7153BF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120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944C98" w:rsidRDefault="00C034AA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3,013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7153BF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745</w:t>
            </w:r>
            <w:r w:rsidR="007F55C5" w:rsidRPr="007153BF">
              <w:rPr>
                <w:sz w:val="30"/>
                <w:szCs w:val="30"/>
              </w:rPr>
              <w:t>,</w:t>
            </w:r>
            <w:r w:rsidRPr="007153BF">
              <w:rPr>
                <w:sz w:val="30"/>
                <w:szCs w:val="30"/>
              </w:rPr>
              <w:t>53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E97629" w:rsidRDefault="00C034AA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327,160</w:t>
            </w:r>
          </w:p>
        </w:tc>
      </w:tr>
      <w:tr w:rsidR="003E2E6D" w:rsidRPr="009A1E8D" w:rsidTr="00BB5F7A">
        <w:trPr>
          <w:cantSplit/>
          <w:trHeight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6D" w:rsidRPr="00A37B1A" w:rsidRDefault="003E2E6D" w:rsidP="00E852C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C575C">
              <w:rPr>
                <w:rFonts w:ascii="Angsana New" w:hAnsi="Angsana New"/>
                <w:sz w:val="30"/>
                <w:szCs w:val="30"/>
              </w:rPr>
              <w:t>3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รายได้จากการจัดคอนเสิร์ตและแสดงโชว์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D9397A" w:rsidRDefault="003E2E6D" w:rsidP="000877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F355B" w:rsidRDefault="003E2E6D" w:rsidP="00087726">
            <w:pPr>
              <w:pStyle w:val="a3"/>
              <w:rPr>
                <w:rFonts w:ascii="Angsana New" w:hAnsi="Angsana New" w:cs="AngsanaUPC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D9397A" w:rsidRDefault="003E2E6D" w:rsidP="00087726">
            <w:pPr>
              <w:pStyle w:val="a3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F355B" w:rsidRDefault="003E2E6D" w:rsidP="00087726">
            <w:pPr>
              <w:pStyle w:val="a3"/>
              <w:ind w:right="104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</w:tr>
      <w:tr w:rsidR="00C120B4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0B4" w:rsidRPr="0077773A" w:rsidRDefault="00C120B4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77773A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7153BF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7153BF" w:rsidRDefault="00C120B4" w:rsidP="00DA65C1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146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7153BF" w:rsidRDefault="00C120B4" w:rsidP="0008772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9F355B" w:rsidRDefault="00C120B4" w:rsidP="00087726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97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2E6D" w:rsidRPr="009A1E8D" w:rsidTr="00BB5F7A"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6D" w:rsidRPr="00A37B1A" w:rsidRDefault="003E2E6D" w:rsidP="00E852C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D9397A">
              <w:rPr>
                <w:rFonts w:ascii="Angsana New" w:hAnsi="Angsana New"/>
                <w:sz w:val="30"/>
                <w:szCs w:val="30"/>
              </w:rPr>
              <w:t>4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. รายได้จากการขายสินค้า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7153BF" w:rsidRDefault="003E2E6D" w:rsidP="00DA5B7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7153BF" w:rsidRDefault="003E2E6D" w:rsidP="00DA5B75">
            <w:pPr>
              <w:pStyle w:val="a3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7153BF" w:rsidRDefault="003E2E6D" w:rsidP="00DA5B75">
            <w:pPr>
              <w:pStyle w:val="a3"/>
              <w:ind w:right="28"/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DA5B75" w:rsidRDefault="003E2E6D" w:rsidP="00DA5B75">
            <w:pPr>
              <w:pStyle w:val="a3"/>
              <w:ind w:right="104"/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C120B4" w:rsidRPr="009A1E8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0B4" w:rsidRPr="00A37B1A" w:rsidRDefault="00C120B4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7153BF" w:rsidRDefault="00C120B4" w:rsidP="00DA5B7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7153BF" w:rsidRDefault="00C120B4" w:rsidP="00DA5B7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7153BF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DA5B75" w:rsidRDefault="00C034AA" w:rsidP="00DA5B75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854B38" w:rsidRPr="009A1E8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4B38" w:rsidRPr="0077773A" w:rsidRDefault="00854B38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77773A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854B38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7153BF" w:rsidRDefault="00854B38" w:rsidP="00854B38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854B38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E97629" w:rsidRDefault="00854B38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B38" w:rsidRPr="009A1E8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4B38" w:rsidRPr="00A37B1A" w:rsidRDefault="00854B38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7153BF" w:rsidRDefault="00854B38" w:rsidP="00DA5B75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E97629" w:rsidRDefault="00854B38" w:rsidP="00DA5B7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B38" w:rsidRPr="009A1E8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B38" w:rsidRPr="00A37B1A" w:rsidRDefault="00854B38" w:rsidP="00DA5B7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7153BF" w:rsidRDefault="00854B38" w:rsidP="00854B38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1</w:t>
            </w:r>
            <w:r w:rsidRPr="007153BF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DA5B75" w:rsidRDefault="00C034AA" w:rsidP="00265692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854B38" w:rsidRPr="004600B8" w:rsidTr="00BB5F7A">
        <w:trPr>
          <w:cantSplit/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B38" w:rsidRPr="00A37B1A" w:rsidRDefault="00854B38" w:rsidP="00E852C7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/>
                <w:sz w:val="30"/>
                <w:szCs w:val="30"/>
              </w:rPr>
              <w:t>5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854B38" w:rsidRPr="00D9397A" w:rsidRDefault="00854B38" w:rsidP="000719AA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2C575C" w:rsidRDefault="00854B38" w:rsidP="000719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D9397A" w:rsidRDefault="00854B38" w:rsidP="000719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9F355B" w:rsidRDefault="00854B38" w:rsidP="000719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854B38" w:rsidRPr="004600B8" w:rsidTr="00BB5F7A">
        <w:trPr>
          <w:cantSplit/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4B38" w:rsidRPr="00A37B1A" w:rsidRDefault="00854B38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B38" w:rsidRPr="002C575C" w:rsidRDefault="00854B38" w:rsidP="0002038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854B38" w:rsidRPr="007153BF" w:rsidRDefault="007F55C5" w:rsidP="00C120B4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1,</w:t>
            </w:r>
            <w:r w:rsidR="007153BF" w:rsidRPr="007153BF">
              <w:rPr>
                <w:sz w:val="30"/>
                <w:szCs w:val="30"/>
              </w:rPr>
              <w:t>577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433439" w:rsidRDefault="00854B38" w:rsidP="00854B38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,100</w:t>
            </w:r>
          </w:p>
        </w:tc>
      </w:tr>
      <w:tr w:rsidR="00854B38" w:rsidRPr="004600B8" w:rsidTr="00BB5F7A">
        <w:trPr>
          <w:cantSplit/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B38" w:rsidRPr="00A37B1A" w:rsidRDefault="00854B38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B38" w:rsidRPr="002C575C" w:rsidRDefault="00C034AA" w:rsidP="00CA754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1,385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153BF" w:rsidRDefault="00854B38" w:rsidP="001B4EED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433439" w:rsidRDefault="00854B38" w:rsidP="001300A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4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55C5" w:rsidRPr="004600B8" w:rsidTr="00BB5F7A">
        <w:trPr>
          <w:cantSplit/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5C5" w:rsidRPr="00A37B1A" w:rsidRDefault="007F55C5" w:rsidP="001B4EE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7F55C5" w:rsidRPr="007153BF" w:rsidRDefault="007F55C5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5C5" w:rsidRPr="002C575C" w:rsidRDefault="00C034AA" w:rsidP="00265692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1,385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7F55C5" w:rsidRPr="007153BF" w:rsidRDefault="007153BF" w:rsidP="007153B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1,577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55C5" w:rsidRPr="00433439" w:rsidRDefault="007F55C5" w:rsidP="00874D34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,100</w:t>
            </w:r>
          </w:p>
        </w:tc>
      </w:tr>
      <w:tr w:rsidR="00874D34" w:rsidRPr="00CD157D" w:rsidTr="00BB5F7A"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D34" w:rsidRPr="00A37B1A" w:rsidRDefault="00874D34" w:rsidP="00874D34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/>
                <w:sz w:val="30"/>
                <w:szCs w:val="30"/>
              </w:rPr>
              <w:t>6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</w:t>
            </w:r>
            <w:r w:rsidRPr="00DF1B0E">
              <w:rPr>
                <w:rFonts w:ascii="Angsana New" w:hAnsi="Angsana New" w:hint="cs"/>
                <w:sz w:val="30"/>
                <w:szCs w:val="30"/>
                <w:cs/>
              </w:rPr>
              <w:t xml:space="preserve">ผล </w:t>
            </w:r>
            <w:r w:rsidR="00BB5F7A" w:rsidRPr="00DF1B0E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D9397A" w:rsidRPr="00DF1B0E">
              <w:rPr>
                <w:rFonts w:ascii="Angsana New" w:hAnsi="Angsana New"/>
                <w:sz w:val="30"/>
                <w:szCs w:val="30"/>
              </w:rPr>
              <w:t>9</w:t>
            </w:r>
            <w:r w:rsidRPr="00DF1B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874D34" w:rsidRPr="00D9397A" w:rsidRDefault="00874D34" w:rsidP="00732453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4D34" w:rsidRPr="002C575C" w:rsidRDefault="00874D34" w:rsidP="00732453">
            <w:pPr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874D34" w:rsidRPr="00D9397A" w:rsidRDefault="00874D34" w:rsidP="0073245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4D34" w:rsidRPr="009F355B" w:rsidRDefault="00874D34" w:rsidP="0073245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826ABF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ABF" w:rsidRPr="00A37B1A" w:rsidRDefault="00826ABF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26ABF" w:rsidRPr="007153BF" w:rsidRDefault="00826ABF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6ABF" w:rsidRPr="007153BF" w:rsidRDefault="00826ABF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826ABF" w:rsidRPr="007153BF" w:rsidRDefault="00826ABF" w:rsidP="00900B96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384,685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6ABF" w:rsidRPr="00433439" w:rsidRDefault="00C034AA" w:rsidP="001C2C36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786,988</w:t>
            </w:r>
          </w:p>
        </w:tc>
      </w:tr>
      <w:tr w:rsidR="00900B96" w:rsidRPr="00CD157D" w:rsidTr="00BB5F7A"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2C575C" w:rsidP="00874D34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17</w:t>
            </w:r>
            <w:r w:rsidR="00900B96" w:rsidRPr="00A37B1A">
              <w:rPr>
                <w:sz w:val="30"/>
                <w:szCs w:val="30"/>
              </w:rPr>
              <w:t xml:space="preserve">. </w:t>
            </w:r>
            <w:r w:rsidR="00900B96" w:rsidRPr="00A37B1A">
              <w:rPr>
                <w:sz w:val="30"/>
                <w:szCs w:val="30"/>
                <w:cs/>
              </w:rPr>
              <w:t>ต้นทุน</w:t>
            </w:r>
            <w:r w:rsidR="00900B96" w:rsidRPr="00A37B1A">
              <w:rPr>
                <w:rFonts w:hint="cs"/>
                <w:sz w:val="30"/>
                <w:szCs w:val="30"/>
                <w:cs/>
              </w:rPr>
              <w:t>ข</w:t>
            </w:r>
            <w:r w:rsidR="00900B96" w:rsidRPr="00A37B1A">
              <w:rPr>
                <w:sz w:val="30"/>
                <w:szCs w:val="30"/>
                <w:cs/>
              </w:rPr>
              <w:t>ายและต้นทุนการให้บริการ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D9397A" w:rsidRDefault="00900B96" w:rsidP="00732453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9F355B" w:rsidRDefault="00900B96" w:rsidP="00732453">
            <w:pPr>
              <w:ind w:right="-11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D9397A" w:rsidRDefault="00900B96" w:rsidP="0073245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9F355B" w:rsidRDefault="00900B96" w:rsidP="0073245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900B96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900B96" w:rsidRPr="007153BF" w:rsidRDefault="00900B96" w:rsidP="001A65D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0B96" w:rsidRPr="007153BF" w:rsidRDefault="00900B96" w:rsidP="008759DD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900B96" w:rsidRPr="007153BF" w:rsidRDefault="00900B96" w:rsidP="00772F2E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CA754C" w:rsidRDefault="00900B96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228,544</w:t>
            </w:r>
          </w:p>
        </w:tc>
      </w:tr>
      <w:tr w:rsidR="00900B96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900B96" w:rsidRPr="007153BF" w:rsidRDefault="00900B96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7153BF" w:rsidRDefault="00C034AA" w:rsidP="00874D34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520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900B96" w:rsidRPr="007153BF" w:rsidRDefault="00900B96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E32EFF" w:rsidRDefault="00900B96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E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B96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7153BF" w:rsidRDefault="007153BF" w:rsidP="00FB6BBC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73</w:t>
            </w:r>
            <w:r w:rsidR="002C575C" w:rsidRPr="007153BF">
              <w:rPr>
                <w:sz w:val="30"/>
                <w:szCs w:val="30"/>
              </w:rPr>
              <w:t>,</w:t>
            </w:r>
            <w:r w:rsidRPr="007153BF">
              <w:rPr>
                <w:sz w:val="30"/>
                <w:szCs w:val="30"/>
              </w:rPr>
              <w:t>932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96" w:rsidRPr="007153BF" w:rsidRDefault="00C034AA" w:rsidP="00874D34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86,513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7153BF" w:rsidRDefault="007153BF" w:rsidP="00772F2E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2,239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0B96" w:rsidRPr="00CA754C" w:rsidRDefault="00900B96" w:rsidP="00CA754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</w:t>
            </w:r>
          </w:p>
        </w:tc>
      </w:tr>
      <w:tr w:rsidR="007153BF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3BF" w:rsidRPr="00A37B1A" w:rsidRDefault="007153BF" w:rsidP="0073245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7153BF" w:rsidRPr="007153BF" w:rsidRDefault="007153BF" w:rsidP="007153B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73,932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53BF" w:rsidRPr="007153BF" w:rsidRDefault="007153BF" w:rsidP="00874D34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87,033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7153BF" w:rsidRPr="007153BF" w:rsidRDefault="007153BF" w:rsidP="007153B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2,239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53BF" w:rsidRPr="00CA754C" w:rsidRDefault="007153BF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228,569</w:t>
            </w:r>
          </w:p>
        </w:tc>
      </w:tr>
    </w:tbl>
    <w:p w:rsidR="00900B96" w:rsidRDefault="00900B96"/>
    <w:p w:rsidR="00826ABF" w:rsidRDefault="00826ABF"/>
    <w:p w:rsidR="00BB5F7A" w:rsidRDefault="00BB5F7A"/>
    <w:p w:rsidR="00826ABF" w:rsidRDefault="00826ABF">
      <w:pPr>
        <w:rPr>
          <w:sz w:val="8"/>
          <w:szCs w:val="8"/>
        </w:rPr>
      </w:pPr>
    </w:p>
    <w:p w:rsidR="00BB5F7A" w:rsidRPr="00826ABF" w:rsidRDefault="00BB5F7A">
      <w:pPr>
        <w:rPr>
          <w:sz w:val="8"/>
          <w:szCs w:val="8"/>
        </w:rPr>
      </w:pPr>
    </w:p>
    <w:p w:rsidR="00900B96" w:rsidRPr="00900B96" w:rsidRDefault="00900B96" w:rsidP="00900B96">
      <w:pPr>
        <w:spacing w:line="192" w:lineRule="auto"/>
        <w:ind w:left="426" w:right="-14"/>
        <w:jc w:val="right"/>
        <w:outlineLvl w:val="0"/>
        <w:rPr>
          <w:sz w:val="30"/>
          <w:szCs w:val="30"/>
        </w:rPr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716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6"/>
        <w:gridCol w:w="1371"/>
        <w:gridCol w:w="1358"/>
        <w:gridCol w:w="1351"/>
        <w:gridCol w:w="7"/>
        <w:gridCol w:w="1373"/>
      </w:tblGrid>
      <w:tr w:rsidR="00900B96" w:rsidRPr="009B080F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0B96" w:rsidRPr="003E6360" w:rsidRDefault="00900B96" w:rsidP="00900B9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360">
              <w:rPr>
                <w:rFonts w:ascii="Angsana New" w:hAnsi="Angsana New" w:hint="cs"/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B080F" w:rsidRDefault="00900B96" w:rsidP="00900B9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B080F" w:rsidRDefault="00900B96" w:rsidP="00900B96">
            <w:pPr>
              <w:ind w:left="-120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B08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00B96" w:rsidRPr="009A1E8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96" w:rsidRDefault="00D9397A" w:rsidP="00900B96">
            <w:pPr>
              <w:jc w:val="center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900B96" w:rsidRPr="009A1E8D" w:rsidRDefault="00900B96" w:rsidP="00900B96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A1E8D" w:rsidRDefault="00900B96" w:rsidP="00900B96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900B96" w:rsidRPr="009A1E8D" w:rsidRDefault="00900B96" w:rsidP="00900B96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A1E8D" w:rsidRDefault="00900B96" w:rsidP="00900B96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900B96" w:rsidRPr="0006111D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874D34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854B38" w:rsidRDefault="00900B96" w:rsidP="001A65D6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9F355B" w:rsidRDefault="00900B96" w:rsidP="008759DD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900B96" w:rsidRPr="00D9397A" w:rsidRDefault="00900B96" w:rsidP="00B429E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F355B" w:rsidRDefault="00900B96" w:rsidP="008759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</w:tr>
      <w:tr w:rsidR="00900B96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7153BF" w:rsidRDefault="00900B96" w:rsidP="00AE783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7153BF" w:rsidRDefault="00900B96" w:rsidP="00E32EF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7153BF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E32EFF" w:rsidRDefault="00C034AA" w:rsidP="00E32EF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111</w:t>
            </w:r>
          </w:p>
        </w:tc>
      </w:tr>
      <w:tr w:rsidR="00900B96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7153BF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96" w:rsidRPr="007153BF" w:rsidRDefault="00900B96" w:rsidP="00E32EF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7153BF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0B96" w:rsidRPr="00E32EFF" w:rsidRDefault="00900B96" w:rsidP="00E32EF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E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B96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96" w:rsidRPr="00A37B1A" w:rsidRDefault="00900B96" w:rsidP="007F6FE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7153BF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96" w:rsidRPr="007153BF" w:rsidRDefault="00900B96" w:rsidP="00E32EF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7153BF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0B96" w:rsidRPr="00E32EFF" w:rsidRDefault="00C034AA" w:rsidP="00E32EF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111</w:t>
            </w:r>
          </w:p>
        </w:tc>
      </w:tr>
      <w:tr w:rsidR="002E4B9B" w:rsidRPr="00CD157D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E4B9B" w:rsidRPr="00A37B1A" w:rsidRDefault="002C575C" w:rsidP="00143CE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="002E4B9B"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2E4B9B" w:rsidRPr="00A37B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D9397A" w:rsidRDefault="002E4B9B" w:rsidP="00143CE0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9F355B" w:rsidRDefault="002E4B9B" w:rsidP="00143CE0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D9397A" w:rsidRDefault="002E4B9B" w:rsidP="00143CE0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9F355B" w:rsidRDefault="002E4B9B" w:rsidP="00143CE0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2E4B9B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4B9B" w:rsidRPr="00A37B1A" w:rsidRDefault="002E4B9B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7153BF" w:rsidRDefault="002E4B9B" w:rsidP="00143CE0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7153BF" w:rsidRDefault="002E4B9B" w:rsidP="00143CE0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7153BF" w:rsidRDefault="002E4B9B" w:rsidP="00143CE0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CA754C" w:rsidRDefault="00C034AA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31,177</w:t>
            </w:r>
          </w:p>
        </w:tc>
      </w:tr>
      <w:tr w:rsidR="007153BF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53BF" w:rsidRPr="00A37B1A" w:rsidRDefault="007153BF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7153BF" w:rsidRPr="007153BF" w:rsidRDefault="007153BF" w:rsidP="00143CE0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51,648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53BF" w:rsidRPr="007153BF" w:rsidRDefault="007153BF" w:rsidP="00874D34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53BF">
              <w:rPr>
                <w:sz w:val="30"/>
                <w:szCs w:val="30"/>
              </w:rPr>
              <w:t>94,098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7153BF" w:rsidRPr="007153BF" w:rsidRDefault="007153BF" w:rsidP="007153B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41,406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53BF" w:rsidRPr="00CA754C" w:rsidRDefault="007153BF" w:rsidP="00143CE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34,014</w:t>
            </w:r>
          </w:p>
        </w:tc>
      </w:tr>
      <w:tr w:rsidR="007153BF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3BF" w:rsidRPr="00A37B1A" w:rsidRDefault="007153BF" w:rsidP="00143CE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7153BF" w:rsidRPr="007153BF" w:rsidRDefault="007153BF" w:rsidP="007153B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51,648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153BF" w:rsidRPr="007153BF" w:rsidRDefault="007153BF" w:rsidP="00874D34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53BF">
              <w:rPr>
                <w:sz w:val="30"/>
                <w:szCs w:val="30"/>
              </w:rPr>
              <w:t>94,098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7153BF" w:rsidRPr="007153BF" w:rsidRDefault="007153BF" w:rsidP="007153B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41,406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153BF" w:rsidRPr="00CA754C" w:rsidRDefault="007153BF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65,191</w:t>
            </w:r>
          </w:p>
        </w:tc>
      </w:tr>
      <w:tr w:rsidR="00016F33" w:rsidRPr="00CD157D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5B75" w:rsidRPr="00A37B1A" w:rsidRDefault="00DA5B75" w:rsidP="001E2F92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:rsidR="00DA5B75" w:rsidRPr="00D9397A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A5B75" w:rsidRPr="009F355B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D9397A" w:rsidRDefault="00DA5B75" w:rsidP="00D604D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9F355B" w:rsidRDefault="00DA5B75" w:rsidP="00D604D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</w:tr>
      <w:tr w:rsidR="00016F33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5B75" w:rsidRPr="00A37B1A" w:rsidRDefault="00DA5B75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DA5B75" w:rsidRPr="007153BF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B75" w:rsidRPr="007153BF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7153BF" w:rsidRDefault="007153BF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122</w:t>
            </w:r>
            <w:r w:rsidR="00900B96" w:rsidRPr="007153BF">
              <w:rPr>
                <w:sz w:val="30"/>
                <w:szCs w:val="30"/>
              </w:rPr>
              <w:t>,</w:t>
            </w:r>
            <w:r w:rsidRPr="007153BF">
              <w:rPr>
                <w:sz w:val="30"/>
                <w:szCs w:val="30"/>
              </w:rPr>
              <w:t>406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2E4B9B" w:rsidRDefault="00C034AA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137,604</w:t>
            </w:r>
          </w:p>
        </w:tc>
      </w:tr>
      <w:tr w:rsidR="00016F33" w:rsidRPr="00CD157D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5B75" w:rsidRPr="00A37B1A" w:rsidRDefault="00DA5B75" w:rsidP="001E2F92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D9397A" w:rsidRDefault="00DA5B75" w:rsidP="001A65D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9F355B" w:rsidRDefault="00DA5B75" w:rsidP="008759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D9397A" w:rsidRDefault="00DA5B75" w:rsidP="00370D3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9F355B" w:rsidRDefault="00DA5B75" w:rsidP="008759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</w:tr>
      <w:tr w:rsidR="00135064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064" w:rsidRPr="00BB5F7A" w:rsidRDefault="00135064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BB5F7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5F7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35064" w:rsidRPr="007153BF" w:rsidRDefault="00135064" w:rsidP="001A65D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5064" w:rsidRPr="007153BF" w:rsidRDefault="00135064" w:rsidP="008759DD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35064" w:rsidRPr="007153BF" w:rsidRDefault="00135064" w:rsidP="00B82F77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5064" w:rsidRPr="00CA754C" w:rsidRDefault="00C034AA" w:rsidP="00CA754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2,875</w:t>
            </w:r>
          </w:p>
        </w:tc>
      </w:tr>
      <w:tr w:rsidR="00741CAA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1CAA" w:rsidRPr="00BB5F7A" w:rsidRDefault="00741CA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BB5F7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5F7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741CAA" w:rsidRPr="007153BF" w:rsidRDefault="007153BF" w:rsidP="00B01292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1</w:t>
            </w:r>
            <w:r w:rsidR="002C575C" w:rsidRPr="007153BF">
              <w:rPr>
                <w:sz w:val="30"/>
                <w:szCs w:val="30"/>
              </w:rPr>
              <w:t>,</w:t>
            </w:r>
            <w:r w:rsidR="00296DDE">
              <w:rPr>
                <w:sz w:val="30"/>
                <w:szCs w:val="30"/>
              </w:rPr>
              <w:t>505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41CAA" w:rsidRPr="007153BF" w:rsidRDefault="00C034AA" w:rsidP="00774A9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4,219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741CAA" w:rsidRPr="007153BF" w:rsidRDefault="007153BF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684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41CAA" w:rsidRPr="00CA754C" w:rsidRDefault="00C034AA" w:rsidP="00774A9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1,297</w:t>
            </w:r>
          </w:p>
        </w:tc>
      </w:tr>
      <w:tr w:rsidR="001E2F92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2F92" w:rsidRPr="00BB5F7A" w:rsidRDefault="001E2F92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BB5F7A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บุคคลที่เกี่ยวข้องกันของบริษัทย่อย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E2F92" w:rsidRPr="007153BF" w:rsidRDefault="001E2F92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F92" w:rsidRPr="007153BF" w:rsidRDefault="00C034AA" w:rsidP="00774A9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53BF">
              <w:rPr>
                <w:sz w:val="30"/>
                <w:szCs w:val="30"/>
              </w:rPr>
              <w:t>270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E2F92" w:rsidRPr="007153BF" w:rsidRDefault="001E2F92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3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F92" w:rsidRPr="00E32EFF" w:rsidRDefault="001E2F92" w:rsidP="00D4779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E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53BF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3BF" w:rsidRPr="00CD157D" w:rsidRDefault="007153BF" w:rsidP="00DC027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 xml:space="preserve">               รวม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7153BF" w:rsidRPr="007153BF" w:rsidRDefault="007153BF" w:rsidP="007153B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1,50</w:t>
            </w:r>
            <w:r w:rsidR="00296DDE">
              <w:rPr>
                <w:sz w:val="30"/>
                <w:szCs w:val="3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53BF" w:rsidRPr="007153BF" w:rsidRDefault="007153BF" w:rsidP="00E32EF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4,489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7153BF" w:rsidRPr="007153BF" w:rsidRDefault="007153BF" w:rsidP="007153BF">
            <w:pPr>
              <w:ind w:right="139"/>
              <w:jc w:val="right"/>
              <w:rPr>
                <w:sz w:val="30"/>
                <w:szCs w:val="30"/>
              </w:rPr>
            </w:pPr>
            <w:r w:rsidRPr="007153BF">
              <w:rPr>
                <w:sz w:val="30"/>
                <w:szCs w:val="30"/>
              </w:rPr>
              <w:t>684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53BF" w:rsidRPr="00CA754C" w:rsidRDefault="007153BF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4,172</w:t>
            </w:r>
          </w:p>
        </w:tc>
      </w:tr>
    </w:tbl>
    <w:p w:rsidR="00C6751F" w:rsidRPr="00643840" w:rsidRDefault="00C6751F" w:rsidP="00094E9E">
      <w:pPr>
        <w:ind w:right="-871"/>
        <w:rPr>
          <w:rFonts w:ascii="Angsana New" w:hAnsi="Angsana New"/>
          <w:b/>
          <w:bCs/>
          <w:sz w:val="16"/>
          <w:szCs w:val="16"/>
        </w:rPr>
      </w:pPr>
    </w:p>
    <w:p w:rsidR="004F53FA" w:rsidRPr="00CD157D" w:rsidRDefault="004F53F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:rsidR="00A220A0" w:rsidRDefault="00257CB6" w:rsidP="009F2E39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305"/>
        </w:tabs>
        <w:ind w:left="672" w:right="31" w:firstLine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:rsidR="001A0ACB" w:rsidRPr="00565485" w:rsidRDefault="001A0ACB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8C3A98" w:rsidRPr="00CD157D" w:rsidRDefault="004F53F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853A3C">
        <w:rPr>
          <w:rFonts w:ascii="Angsana New" w:hAnsi="Angsana New"/>
          <w:spacing w:val="-8"/>
        </w:rPr>
        <w:t>3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1F5971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A70629" w:rsidRPr="00C13EA7">
        <w:rPr>
          <w:rFonts w:ascii="Angsana New" w:hAnsi="Angsana New"/>
        </w:rPr>
        <w:t xml:space="preserve"> </w:t>
      </w:r>
      <w:r w:rsidR="00D9397A">
        <w:rPr>
          <w:rFonts w:ascii="Angsana New" w:hAnsi="Angsana New" w:hint="cs"/>
          <w:cs/>
        </w:rPr>
        <w:t>กันย</w:t>
      </w:r>
      <w:r w:rsidR="001E2F92">
        <w:rPr>
          <w:rFonts w:ascii="Angsana New" w:hAnsi="Angsana New" w:hint="cs"/>
          <w:cs/>
        </w:rPr>
        <w:t>ายน</w:t>
      </w:r>
      <w:r w:rsidR="0034208B">
        <w:rPr>
          <w:rFonts w:ascii="Angsana New" w:hAnsi="Angsana New" w:hint="cs"/>
          <w:cs/>
        </w:rPr>
        <w:t xml:space="preserve"> </w:t>
      </w:r>
      <w:r w:rsidR="00D9397A">
        <w:rPr>
          <w:rFonts w:ascii="Angsana New" w:hAnsi="Angsana New"/>
        </w:rPr>
        <w:t>2564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:rsidR="004F53FA" w:rsidRPr="00DE242A" w:rsidRDefault="00F4496A" w:rsidP="00016F33">
      <w:pPr>
        <w:pStyle w:val="a5"/>
        <w:keepNext/>
        <w:tabs>
          <w:tab w:val="left" w:pos="7740"/>
        </w:tabs>
        <w:spacing w:before="0" w:after="0"/>
        <w:ind w:left="360" w:right="-1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211" w:type="dxa"/>
        <w:tblInd w:w="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/>
      </w:tblPr>
      <w:tblGrid>
        <w:gridCol w:w="7181"/>
        <w:gridCol w:w="2030"/>
      </w:tblGrid>
      <w:tr w:rsidR="004F53FA" w:rsidRPr="00CD157D" w:rsidTr="00016F33">
        <w:trPr>
          <w:trHeight w:hRule="exact" w:val="397"/>
        </w:trPr>
        <w:tc>
          <w:tcPr>
            <w:tcW w:w="7181" w:type="dxa"/>
            <w:tcBorders>
              <w:bottom w:val="single" w:sz="4" w:space="0" w:color="auto"/>
            </w:tcBorders>
            <w:vAlign w:val="center"/>
          </w:tcPr>
          <w:p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:rsidTr="00016F33">
        <w:trPr>
          <w:trHeight w:hRule="exact" w:val="397"/>
        </w:trPr>
        <w:tc>
          <w:tcPr>
            <w:tcW w:w="7181" w:type="dxa"/>
            <w:tcBorders>
              <w:bottom w:val="nil"/>
            </w:tcBorders>
          </w:tcPr>
          <w:p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030" w:type="dxa"/>
            <w:tcBorders>
              <w:bottom w:val="nil"/>
            </w:tcBorders>
          </w:tcPr>
          <w:p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F2322A" w:rsidRPr="00C976B3" w:rsidRDefault="0077295C" w:rsidP="0048074D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76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4D6822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4D6822" w:rsidRPr="00CD157D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4D6822" w:rsidRPr="00C976B3" w:rsidRDefault="004D6822" w:rsidP="00085931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6822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4D6822" w:rsidRPr="00081CA5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การแข่งขัน และรายการต่าง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ของรายการฟุตบอลต่างประเทศ</w:t>
            </w:r>
            <w:r w:rsidRPr="00081CA5"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4D6822" w:rsidRPr="00C976B3" w:rsidRDefault="0077295C" w:rsidP="004D682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76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C976B3" w:rsidRPr="00C976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4.09</w:t>
            </w:r>
          </w:p>
        </w:tc>
      </w:tr>
      <w:tr w:rsidR="004D6822" w:rsidRPr="00CD157D" w:rsidTr="00BD5518">
        <w:trPr>
          <w:trHeight w:hRule="exact" w:val="397"/>
        </w:trPr>
        <w:tc>
          <w:tcPr>
            <w:tcW w:w="7181" w:type="dxa"/>
            <w:tcBorders>
              <w:top w:val="nil"/>
            </w:tcBorders>
          </w:tcPr>
          <w:p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030" w:type="dxa"/>
            <w:tcBorders>
              <w:top w:val="nil"/>
            </w:tcBorders>
          </w:tcPr>
          <w:p w:rsidR="004D6822" w:rsidRPr="00C976B3" w:rsidRDefault="000D1033" w:rsidP="000D386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77295C" w:rsidRPr="00C976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</w:tbl>
    <w:p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5702D" w:rsidRDefault="0075702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5702D" w:rsidRDefault="0075702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BF6DFA" w:rsidRDefault="00BF6DFA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BF6DFA" w:rsidRDefault="00BF6DFA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4F53FA" w:rsidRPr="00CD157D" w:rsidRDefault="001B6E66" w:rsidP="00426EC0">
      <w:pPr>
        <w:ind w:left="630" w:right="-871"/>
        <w:outlineLvl w:val="0"/>
        <w:rPr>
          <w:rFonts w:ascii="Angsana New" w:hAnsi="Angsana New"/>
          <w:spacing w:val="-8"/>
        </w:rPr>
      </w:pPr>
      <w:proofErr w:type="gramStart"/>
      <w:r w:rsidRPr="004E4D74">
        <w:rPr>
          <w:rFonts w:ascii="Angsana New" w:hAnsi="Angsana New"/>
          <w:spacing w:val="-8"/>
        </w:rPr>
        <w:lastRenderedPageBreak/>
        <w:t>2</w:t>
      </w:r>
      <w:r w:rsidR="00853A3C">
        <w:rPr>
          <w:rFonts w:ascii="Angsana New" w:hAnsi="Angsana New"/>
          <w:spacing w:val="-8"/>
        </w:rPr>
        <w:t>3</w:t>
      </w:r>
      <w:r w:rsidR="004F53FA" w:rsidRPr="004E4D74">
        <w:rPr>
          <w:rFonts w:ascii="Angsana New" w:hAnsi="Angsana New" w:hint="cs"/>
          <w:spacing w:val="-8"/>
          <w:cs/>
        </w:rPr>
        <w:t>.2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proofErr w:type="gramEnd"/>
    </w:p>
    <w:p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7E0BB8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7E0BB8" w:rsidRPr="00C13EA7">
        <w:rPr>
          <w:rFonts w:ascii="Angsana New" w:hAnsi="Angsana New"/>
        </w:rPr>
        <w:t xml:space="preserve"> </w:t>
      </w:r>
      <w:r w:rsidR="005C6AC5">
        <w:rPr>
          <w:rFonts w:ascii="Angsana New" w:hAnsi="Angsana New" w:hint="cs"/>
          <w:cs/>
        </w:rPr>
        <w:t>กันยา</w:t>
      </w:r>
      <w:r w:rsidR="001E2F92">
        <w:rPr>
          <w:rFonts w:ascii="Angsana New" w:hAnsi="Angsana New" w:hint="cs"/>
          <w:cs/>
        </w:rPr>
        <w:t>ยน</w:t>
      </w:r>
      <w:r w:rsidR="007E0BB8">
        <w:rPr>
          <w:rFonts w:ascii="Angsana New" w:hAnsi="Angsana New" w:hint="cs"/>
          <w:cs/>
        </w:rPr>
        <w:t xml:space="preserve"> </w:t>
      </w:r>
      <w:r w:rsidR="00D9397A">
        <w:rPr>
          <w:rFonts w:ascii="Angsana New" w:hAnsi="Angsana New"/>
        </w:rPr>
        <w:t>2564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:rsidR="00EF35A2" w:rsidRPr="00982B5D" w:rsidRDefault="004F53FA" w:rsidP="00296DDE">
      <w:pPr>
        <w:tabs>
          <w:tab w:val="left" w:pos="1440"/>
          <w:tab w:val="left" w:pos="1620"/>
        </w:tabs>
        <w:ind w:left="1078" w:right="-110"/>
        <w:jc w:val="thaiDistribute"/>
        <w:outlineLvl w:val="0"/>
        <w:rPr>
          <w:rFonts w:ascii="Angsana New" w:hAnsi="Angsana New"/>
          <w:spacing w:val="-2"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>ทาว</w:t>
      </w:r>
      <w:proofErr w:type="spellStart"/>
      <w:r w:rsidRPr="00982B5D">
        <w:rPr>
          <w:rFonts w:ascii="Angsana New" w:hAnsi="Angsana New" w:hint="cs"/>
          <w:spacing w:val="-4"/>
          <w:cs/>
        </w:rPr>
        <w:t>เวอร์</w:t>
      </w:r>
      <w:proofErr w:type="spellEnd"/>
      <w:r w:rsidRPr="00982B5D">
        <w:rPr>
          <w:rFonts w:ascii="Angsana New" w:hAnsi="Angsana New" w:hint="cs"/>
          <w:spacing w:val="-4"/>
          <w:cs/>
        </w:rPr>
        <w:t xml:space="preserve">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143CE0" w:rsidRPr="00982B5D">
        <w:rPr>
          <w:rFonts w:ascii="Angsana New" w:hAnsi="Angsana New"/>
          <w:spacing w:val="-4"/>
        </w:rPr>
        <w:t>5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143CE0" w:rsidRPr="00982B5D">
        <w:rPr>
          <w:rFonts w:ascii="Angsana New" w:hAnsi="Angsana New"/>
          <w:spacing w:val="-4"/>
        </w:rPr>
        <w:t>8-10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มิล</w:t>
      </w:r>
      <w:proofErr w:type="spellEnd"/>
      <w:r w:rsidR="006D7BB5" w:rsidRPr="00982B5D">
        <w:rPr>
          <w:rFonts w:ascii="Angsana New" w:hAnsi="Angsana New" w:hint="cs"/>
          <w:spacing w:val="-10"/>
          <w:cs/>
        </w:rPr>
        <w:t>เลียน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แนร์</w:t>
      </w:r>
      <w:proofErr w:type="spellEnd"/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D9397A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 xml:space="preserve">ปี </w:t>
      </w:r>
    </w:p>
    <w:p w:rsidR="00A57153" w:rsidRDefault="004F53FA" w:rsidP="00296DDE">
      <w:pPr>
        <w:tabs>
          <w:tab w:val="left" w:pos="1440"/>
          <w:tab w:val="left" w:pos="1620"/>
        </w:tabs>
        <w:ind w:left="1078" w:right="-96"/>
        <w:jc w:val="thaiDistribute"/>
        <w:outlineLvl w:val="0"/>
        <w:rPr>
          <w:rFonts w:ascii="Angsana New" w:hAnsi="Angsana New"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</w:t>
      </w:r>
      <w:proofErr w:type="spellStart"/>
      <w:r w:rsidRPr="00C65CA2">
        <w:rPr>
          <w:rFonts w:ascii="Angsana New" w:hAnsi="Angsana New" w:hint="cs"/>
          <w:cs/>
        </w:rPr>
        <w:t>เวอร์</w:t>
      </w:r>
      <w:proofErr w:type="spellEnd"/>
      <w:r w:rsidRPr="00C65CA2">
        <w:rPr>
          <w:rFonts w:ascii="Angsana New" w:hAnsi="Angsana New" w:hint="cs"/>
          <w:cs/>
        </w:rPr>
        <w:t xml:space="preserve">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r w:rsidR="00830561">
        <w:rPr>
          <w:rFonts w:ascii="Angsana New" w:hAnsi="Angsana New" w:hint="cs"/>
          <w:cs/>
        </w:rPr>
        <w:t xml:space="preserve"> </w:t>
      </w:r>
      <w:r w:rsidR="00D9397A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D9397A">
        <w:rPr>
          <w:rFonts w:ascii="Angsana New" w:hAnsi="Angsana New"/>
        </w:rPr>
        <w:t>2562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D9397A">
        <w:rPr>
          <w:rFonts w:ascii="Angsana New" w:hAnsi="Angsana New"/>
        </w:rPr>
        <w:t>2565</w:t>
      </w:r>
    </w:p>
    <w:p w:rsidR="004F53FA" w:rsidRPr="00CD157D" w:rsidRDefault="004F53FA" w:rsidP="00296DDE">
      <w:pPr>
        <w:tabs>
          <w:tab w:val="left" w:pos="360"/>
          <w:tab w:val="left" w:pos="900"/>
          <w:tab w:val="left" w:pos="1350"/>
        </w:tabs>
        <w:ind w:right="-11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323" w:type="dxa"/>
        <w:tblInd w:w="11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159"/>
        <w:gridCol w:w="2082"/>
        <w:gridCol w:w="2082"/>
      </w:tblGrid>
      <w:tr w:rsidR="004F53FA" w:rsidRPr="00CD157D" w:rsidTr="00296DDE">
        <w:trPr>
          <w:cantSplit/>
          <w:trHeight w:hRule="exact" w:val="794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:rsidTr="00296DDE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:rsidTr="00296DDE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</w:t>
            </w:r>
            <w:proofErr w:type="spellStart"/>
            <w:r w:rsidRPr="00D055F2">
              <w:rPr>
                <w:rFonts w:ascii="Angsana New" w:hAnsi="Angsana New" w:hint="cs"/>
                <w:cs/>
              </w:rPr>
              <w:t>เวอร์</w:t>
            </w:r>
            <w:proofErr w:type="spellEnd"/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F0D" w:rsidRPr="00C42FB9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C42FB9">
              <w:rPr>
                <w:rFonts w:ascii="Angsana New" w:hAnsi="Angsana New" w:cs="Angsana New"/>
              </w:rPr>
              <w:t>2.37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F0D" w:rsidRPr="00C42FB9" w:rsidRDefault="00A20F0D" w:rsidP="005A1EE2">
            <w:pPr>
              <w:ind w:right="534"/>
              <w:jc w:val="right"/>
              <w:rPr>
                <w:rFonts w:ascii="Angsana New" w:hAnsi="Angsana New" w:cs="Angsana New"/>
              </w:rPr>
            </w:pPr>
            <w:r w:rsidRPr="00C42FB9">
              <w:rPr>
                <w:rFonts w:ascii="Angsana New" w:hAnsi="Angsana New" w:cs="Angsana New" w:hint="cs"/>
                <w:cs/>
              </w:rPr>
              <w:t xml:space="preserve">     </w:t>
            </w:r>
            <w:r w:rsidRPr="00C42FB9">
              <w:rPr>
                <w:rFonts w:ascii="Angsana New" w:hAnsi="Angsana New" w:cs="Angsana New"/>
                <w:cs/>
              </w:rPr>
              <w:t>1</w:t>
            </w:r>
            <w:r w:rsidR="00CB2542" w:rsidRPr="00C42FB9">
              <w:rPr>
                <w:rFonts w:ascii="Angsana New" w:hAnsi="Angsana New" w:cs="Angsana New" w:hint="cs"/>
                <w:cs/>
              </w:rPr>
              <w:t>.</w:t>
            </w:r>
            <w:r w:rsidR="00B62367" w:rsidRPr="00C42FB9">
              <w:rPr>
                <w:rFonts w:ascii="Angsana New" w:hAnsi="Angsana New" w:cs="Angsana New"/>
              </w:rPr>
              <w:t>9</w:t>
            </w:r>
            <w:r w:rsidR="00CB2542" w:rsidRPr="00C42FB9">
              <w:rPr>
                <w:rFonts w:ascii="Angsana New" w:hAnsi="Angsana New" w:cs="Angsana New"/>
              </w:rPr>
              <w:t>8</w:t>
            </w:r>
          </w:p>
        </w:tc>
      </w:tr>
      <w:tr w:rsidR="003C579A" w:rsidRPr="00D055F2" w:rsidTr="00296DDE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</w:t>
            </w:r>
            <w:proofErr w:type="spellStart"/>
            <w:r w:rsidRPr="00D055F2">
              <w:rPr>
                <w:rFonts w:ascii="Angsana New" w:hAnsi="Angsana New" w:hint="cs"/>
                <w:cs/>
              </w:rPr>
              <w:t>เวอร์</w:t>
            </w:r>
            <w:proofErr w:type="spellEnd"/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9A" w:rsidRPr="00C42FB9" w:rsidRDefault="00B62367" w:rsidP="006B6ECD">
            <w:pPr>
              <w:ind w:right="656"/>
              <w:jc w:val="right"/>
              <w:rPr>
                <w:rFonts w:ascii="Angsana New" w:hAnsi="Angsana New" w:cs="Angsana New"/>
                <w:cs/>
              </w:rPr>
            </w:pPr>
            <w:r w:rsidRPr="00C42FB9">
              <w:rPr>
                <w:rFonts w:ascii="Angsana New" w:hAnsi="Angsana New" w:cs="Angsana New"/>
              </w:rPr>
              <w:t>1.99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9A" w:rsidRPr="00C42FB9" w:rsidRDefault="003C579A" w:rsidP="008C152A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</w:rPr>
            </w:pPr>
            <w:r w:rsidRPr="00C42FB9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:rsidTr="00296DDE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42" w:rsidRPr="00C42FB9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C42FB9">
              <w:rPr>
                <w:rFonts w:ascii="Angsana New" w:hAnsi="Angsana New" w:cs="Angsana New"/>
              </w:rPr>
              <w:t>4.36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42" w:rsidRPr="00C42FB9" w:rsidRDefault="00CB2542" w:rsidP="00A101E8">
            <w:pPr>
              <w:ind w:right="534"/>
              <w:jc w:val="right"/>
              <w:rPr>
                <w:rFonts w:ascii="Angsana New" w:hAnsi="Angsana New" w:cs="Angsana New"/>
              </w:rPr>
            </w:pPr>
            <w:r w:rsidRPr="00C42FB9">
              <w:rPr>
                <w:rFonts w:ascii="Angsana New" w:hAnsi="Angsana New" w:cs="Angsana New" w:hint="cs"/>
                <w:cs/>
              </w:rPr>
              <w:t xml:space="preserve">     </w:t>
            </w:r>
            <w:r w:rsidRPr="00C42FB9">
              <w:rPr>
                <w:rFonts w:ascii="Angsana New" w:hAnsi="Angsana New" w:cs="Angsana New"/>
                <w:cs/>
              </w:rPr>
              <w:t>1</w:t>
            </w:r>
            <w:r w:rsidRPr="00C42FB9">
              <w:rPr>
                <w:rFonts w:ascii="Angsana New" w:hAnsi="Angsana New" w:cs="Angsana New" w:hint="cs"/>
                <w:cs/>
              </w:rPr>
              <w:t>.</w:t>
            </w:r>
            <w:r w:rsidR="00B62367" w:rsidRPr="00C42FB9">
              <w:rPr>
                <w:rFonts w:ascii="Angsana New" w:hAnsi="Angsana New" w:cs="Angsana New"/>
              </w:rPr>
              <w:t>9</w:t>
            </w:r>
            <w:r w:rsidRPr="00C42FB9">
              <w:rPr>
                <w:rFonts w:ascii="Angsana New" w:hAnsi="Angsana New" w:cs="Angsana New"/>
              </w:rPr>
              <w:t>8</w:t>
            </w:r>
          </w:p>
        </w:tc>
      </w:tr>
    </w:tbl>
    <w:p w:rsidR="003857F3" w:rsidRPr="00DC7EE6" w:rsidRDefault="003857F3" w:rsidP="003857F3">
      <w:pPr>
        <w:ind w:left="1078" w:hanging="448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</w:p>
    <w:p w:rsidR="005038BC" w:rsidRPr="00CD157D" w:rsidRDefault="00811A7F" w:rsidP="00442D06">
      <w:pPr>
        <w:ind w:left="1078" w:right="-96" w:firstLine="616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 บีอีซี มัลติมีเดีย จำกัด ซึ่งเป็นบริษัทย่อยของ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บริษัทได้ทำสัญญาใช้บริการวงจรสื่อสารความเร็ว</w:t>
      </w:r>
      <w:r w:rsidRPr="000D127B">
        <w:rPr>
          <w:rFonts w:ascii="Angsana New" w:hAnsi="Angsana New" w:hint="cs"/>
          <w:cs/>
        </w:rPr>
        <w:t>สูงกับบริษัท อินเตอร์</w:t>
      </w:r>
      <w:proofErr w:type="spellStart"/>
      <w:r w:rsidRPr="000D127B">
        <w:rPr>
          <w:rFonts w:ascii="Angsana New" w:hAnsi="Angsana New" w:hint="cs"/>
          <w:cs/>
        </w:rPr>
        <w:t>ลิ</w:t>
      </w:r>
      <w:r w:rsidR="003459EC" w:rsidRPr="000D127B">
        <w:rPr>
          <w:rFonts w:ascii="Angsana New" w:hAnsi="Angsana New" w:hint="cs"/>
          <w:cs/>
        </w:rPr>
        <w:t>้งค์</w:t>
      </w:r>
      <w:proofErr w:type="spellEnd"/>
      <w:r w:rsidR="003459EC" w:rsidRPr="000D127B">
        <w:rPr>
          <w:rFonts w:ascii="Angsana New" w:hAnsi="Angsana New" w:hint="cs"/>
          <w:cs/>
        </w:rPr>
        <w:t xml:space="preserve"> </w:t>
      </w:r>
      <w:proofErr w:type="spellStart"/>
      <w:r w:rsidR="003459EC" w:rsidRPr="000D127B">
        <w:rPr>
          <w:rFonts w:ascii="Angsana New" w:hAnsi="Angsana New" w:hint="cs"/>
          <w:cs/>
        </w:rPr>
        <w:t>เทเล</w:t>
      </w:r>
      <w:proofErr w:type="spellEnd"/>
      <w:r w:rsidR="003459EC" w:rsidRPr="000D127B">
        <w:rPr>
          <w:rFonts w:ascii="Angsana New" w:hAnsi="Angsana New" w:hint="cs"/>
          <w:cs/>
        </w:rPr>
        <w:t xml:space="preserve">คอม จำกัด  มีระยะเวลา </w:t>
      </w:r>
      <w:r w:rsidR="00D9397A">
        <w:rPr>
          <w:rFonts w:ascii="Angsana New" w:hAnsi="Angsana New"/>
        </w:rPr>
        <w:t>3</w:t>
      </w:r>
      <w:r w:rsidRPr="000D127B">
        <w:rPr>
          <w:rFonts w:ascii="Angsana New" w:hAnsi="Angsana New" w:hint="cs"/>
          <w:cs/>
        </w:rPr>
        <w:t xml:space="preserve"> ป</w:t>
      </w:r>
      <w:r w:rsidR="00250CB0">
        <w:rPr>
          <w:rFonts w:ascii="Angsana New" w:hAnsi="Angsana New" w:hint="cs"/>
          <w:cs/>
        </w:rPr>
        <w:t xml:space="preserve">ี นับตั้งแต่วันที่ </w:t>
      </w:r>
      <w:r w:rsidR="00D9397A">
        <w:rPr>
          <w:rFonts w:ascii="Angsana New" w:hAnsi="Angsana New"/>
        </w:rPr>
        <w:t>1</w:t>
      </w:r>
      <w:r w:rsidR="00250CB0">
        <w:rPr>
          <w:rFonts w:ascii="Angsana New" w:hAnsi="Angsana New" w:hint="cs"/>
          <w:cs/>
        </w:rPr>
        <w:t xml:space="preserve"> พฤษภาคม</w:t>
      </w:r>
      <w:r w:rsidR="00A35E66">
        <w:rPr>
          <w:rFonts w:ascii="Angsana New" w:hAnsi="Angsana New" w:hint="cs"/>
          <w:cs/>
        </w:rPr>
        <w:t xml:space="preserve"> </w:t>
      </w:r>
      <w:r w:rsidR="00D9397A">
        <w:rPr>
          <w:rFonts w:ascii="Angsana New" w:hAnsi="Angsana New"/>
        </w:rPr>
        <w:t>2563</w:t>
      </w:r>
      <w:r w:rsidR="00250CB0">
        <w:rPr>
          <w:rFonts w:ascii="Angsana New" w:hAnsi="Angsana New" w:hint="cs"/>
          <w:cs/>
        </w:rPr>
        <w:t xml:space="preserve"> ถึงวันที่ </w:t>
      </w:r>
      <w:r w:rsidR="006F183F">
        <w:rPr>
          <w:rFonts w:ascii="Angsana New" w:hAnsi="Angsana New"/>
          <w:cs/>
        </w:rPr>
        <w:br/>
      </w:r>
      <w:r w:rsidR="00D9397A">
        <w:rPr>
          <w:rFonts w:ascii="Angsana New" w:hAnsi="Angsana New"/>
        </w:rPr>
        <w:t>30</w:t>
      </w:r>
      <w:r w:rsidR="00A35E66">
        <w:rPr>
          <w:rFonts w:ascii="Angsana New" w:hAnsi="Angsana New" w:hint="cs"/>
          <w:cs/>
        </w:rPr>
        <w:t xml:space="preserve"> เมษายน </w:t>
      </w:r>
      <w:r w:rsidR="00D9397A">
        <w:rPr>
          <w:rFonts w:ascii="Angsana New" w:hAnsi="Angsana New"/>
        </w:rPr>
        <w:t>2566</w:t>
      </w:r>
      <w:r w:rsidR="004942D4">
        <w:rPr>
          <w:rFonts w:ascii="Angsana New" w:hAnsi="Angsana New" w:hint="cs"/>
          <w:cs/>
        </w:rPr>
        <w:t xml:space="preserve"> </w:t>
      </w:r>
      <w:r w:rsidRPr="000D127B">
        <w:rPr>
          <w:rFonts w:ascii="Angsana New" w:hAnsi="Angsana New" w:hint="cs"/>
          <w:cs/>
        </w:rPr>
        <w:t>โดยต้องจ่าย</w:t>
      </w:r>
      <w:r w:rsidRPr="003D32D2">
        <w:rPr>
          <w:rFonts w:ascii="Angsana New" w:hAnsi="Angsana New" w:hint="cs"/>
          <w:cs/>
        </w:rPr>
        <w:t xml:space="preserve">ค่าใช้บริการ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BF10FA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D9397A">
        <w:rPr>
          <w:rFonts w:ascii="Angsana New" w:hAnsi="Angsana New" w:hint="cs"/>
          <w:cs/>
        </w:rPr>
        <w:t>กันย</w:t>
      </w:r>
      <w:r w:rsidR="001E2F92">
        <w:rPr>
          <w:rFonts w:ascii="Angsana New" w:hAnsi="Angsana New" w:hint="cs"/>
          <w:cs/>
        </w:rPr>
        <w:t>ายน</w:t>
      </w:r>
      <w:r w:rsidR="00BF10FA">
        <w:rPr>
          <w:rFonts w:ascii="Angsana New" w:hAnsi="Angsana New" w:hint="cs"/>
          <w:cs/>
        </w:rPr>
        <w:t xml:space="preserve"> </w:t>
      </w:r>
      <w:r w:rsidR="00D9397A">
        <w:rPr>
          <w:rFonts w:ascii="Angsana New" w:hAnsi="Angsana New"/>
        </w:rPr>
        <w:t>2564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:rsidR="001650EB" w:rsidRPr="00CD157D" w:rsidRDefault="001650EB" w:rsidP="0007379A">
      <w:pPr>
        <w:ind w:left="1064" w:right="-59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8668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9"/>
        <w:gridCol w:w="2989"/>
      </w:tblGrid>
      <w:tr w:rsidR="00811A7F" w:rsidRPr="00CD157D" w:rsidTr="00296DDE">
        <w:trPr>
          <w:trHeight w:hRule="exact" w:val="397"/>
        </w:trPr>
        <w:tc>
          <w:tcPr>
            <w:tcW w:w="5679" w:type="dxa"/>
            <w:tcBorders>
              <w:bottom w:val="single" w:sz="4" w:space="0" w:color="auto"/>
            </w:tcBorders>
          </w:tcPr>
          <w:p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989" w:type="dxa"/>
            <w:tcBorders>
              <w:bottom w:val="single" w:sz="4" w:space="0" w:color="auto"/>
            </w:tcBorders>
          </w:tcPr>
          <w:p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CD157D" w:rsidTr="00296DDE">
        <w:trPr>
          <w:trHeight w:val="521"/>
        </w:trPr>
        <w:tc>
          <w:tcPr>
            <w:tcW w:w="5679" w:type="dxa"/>
            <w:tcBorders>
              <w:bottom w:val="nil"/>
            </w:tcBorders>
            <w:vAlign w:val="center"/>
          </w:tcPr>
          <w:p w:rsidR="00811A7F" w:rsidRPr="00CD157D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89" w:type="dxa"/>
            <w:tcBorders>
              <w:bottom w:val="nil"/>
            </w:tcBorders>
            <w:vAlign w:val="center"/>
          </w:tcPr>
          <w:p w:rsidR="00811A7F" w:rsidRPr="008F3194" w:rsidRDefault="00A35E66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F3194">
              <w:rPr>
                <w:rFonts w:ascii="Angsana New" w:hAnsi="Angsana New"/>
              </w:rPr>
              <w:t>1.26</w:t>
            </w:r>
          </w:p>
        </w:tc>
      </w:tr>
      <w:tr w:rsidR="00A35E66" w:rsidRPr="00CD157D" w:rsidTr="00296DDE">
        <w:trPr>
          <w:trHeight w:val="521"/>
        </w:trPr>
        <w:tc>
          <w:tcPr>
            <w:tcW w:w="5679" w:type="dxa"/>
            <w:tcBorders>
              <w:top w:val="nil"/>
            </w:tcBorders>
            <w:vAlign w:val="center"/>
          </w:tcPr>
          <w:p w:rsidR="00A35E66" w:rsidRPr="00CD157D" w:rsidRDefault="00A35E66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EC18CB">
              <w:rPr>
                <w:rFonts w:ascii="Angsana New" w:hAnsi="Angsana New" w:hint="cs"/>
                <w:cs/>
              </w:rPr>
              <w:t>ส่วนที่ถึงกำหนด</w:t>
            </w:r>
            <w:r w:rsidR="00975E03">
              <w:rPr>
                <w:rFonts w:ascii="Angsana New" w:hAnsi="Angsana New" w:hint="cs"/>
                <w:cs/>
              </w:rPr>
              <w:t>ชำระเกินกว่าหนึ่งปีแต่ไม่เกินสาม</w:t>
            </w:r>
            <w:r w:rsidRPr="00EC18C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989" w:type="dxa"/>
            <w:tcBorders>
              <w:top w:val="nil"/>
            </w:tcBorders>
            <w:vAlign w:val="center"/>
          </w:tcPr>
          <w:p w:rsidR="00A35E66" w:rsidRPr="008F3194" w:rsidRDefault="008F3194" w:rsidP="00112C7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8F3194">
              <w:rPr>
                <w:rFonts w:ascii="Angsana New" w:hAnsi="Angsana New"/>
              </w:rPr>
              <w:t>0.74</w:t>
            </w:r>
          </w:p>
        </w:tc>
      </w:tr>
      <w:tr w:rsidR="00A35E66" w:rsidRPr="00CD157D" w:rsidTr="00296DDE">
        <w:trPr>
          <w:trHeight w:val="521"/>
        </w:trPr>
        <w:tc>
          <w:tcPr>
            <w:tcW w:w="5679" w:type="dxa"/>
            <w:tcBorders>
              <w:bottom w:val="single" w:sz="4" w:space="0" w:color="auto"/>
            </w:tcBorders>
            <w:vAlign w:val="center"/>
          </w:tcPr>
          <w:p w:rsidR="00A35E66" w:rsidRPr="00EC18CB" w:rsidRDefault="00A35E66" w:rsidP="00A35E66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EC18C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A35E66" w:rsidRPr="008F3194" w:rsidRDefault="008F3194" w:rsidP="00112C7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8F3194">
              <w:rPr>
                <w:rFonts w:ascii="Angsana New" w:hAnsi="Angsana New"/>
              </w:rPr>
              <w:t>2.00</w:t>
            </w:r>
          </w:p>
        </w:tc>
      </w:tr>
    </w:tbl>
    <w:p w:rsidR="00326BD7" w:rsidRPr="00DC7EE6" w:rsidRDefault="00326BD7" w:rsidP="00303495">
      <w:pPr>
        <w:tabs>
          <w:tab w:val="left" w:pos="1134"/>
        </w:tabs>
        <w:ind w:right="1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5D7A1B" w:rsidRPr="00456329" w:rsidRDefault="001B6E66" w:rsidP="00DC7EE6">
      <w:pPr>
        <w:ind w:left="630" w:right="-871"/>
        <w:rPr>
          <w:rFonts w:ascii="Angsana New" w:hAnsi="Angsana New"/>
          <w:cs/>
        </w:rPr>
      </w:pPr>
      <w:proofErr w:type="gramStart"/>
      <w:r w:rsidRPr="00456329">
        <w:rPr>
          <w:rFonts w:ascii="Angsana New" w:hAnsi="Angsana New"/>
          <w:spacing w:val="-8"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4</w:t>
      </w:r>
      <w:r w:rsidR="005D7A1B" w:rsidRPr="00456329">
        <w:rPr>
          <w:rFonts w:ascii="Angsana New" w:hAnsi="Angsana New" w:hint="cs"/>
          <w:spacing w:val="-8"/>
          <w:cs/>
        </w:rPr>
        <w:t xml:space="preserve"> </w:t>
      </w:r>
      <w:r w:rsidR="00E97629">
        <w:rPr>
          <w:rFonts w:ascii="Angsana New" w:hAnsi="Angsana New" w:hint="cs"/>
          <w:cs/>
        </w:rPr>
        <w:t xml:space="preserve"> </w:t>
      </w:r>
      <w:r w:rsidR="005D7A1B" w:rsidRPr="00456329">
        <w:rPr>
          <w:rFonts w:ascii="Angsana New" w:hAnsi="Angsana New" w:hint="cs"/>
          <w:cs/>
        </w:rPr>
        <w:t>ภาระผูกพัน</w:t>
      </w:r>
      <w:r w:rsidR="006A4DD4" w:rsidRPr="00456329">
        <w:rPr>
          <w:rFonts w:ascii="Angsana New" w:hAnsi="Angsana New" w:hint="cs"/>
          <w:cs/>
        </w:rPr>
        <w:t>จากค่า</w:t>
      </w:r>
      <w:r w:rsidR="00CB40C4" w:rsidRPr="00456329">
        <w:rPr>
          <w:rFonts w:ascii="Angsana New" w:hAnsi="Angsana New" w:hint="cs"/>
          <w:cs/>
        </w:rPr>
        <w:t>สิทธิตามสัญญาซื้อล่วงหน้า</w:t>
      </w:r>
      <w:proofErr w:type="gramEnd"/>
    </w:p>
    <w:p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BF10FA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D9397A">
        <w:rPr>
          <w:rFonts w:ascii="Angsana New" w:hAnsi="Angsana New" w:hint="cs"/>
          <w:cs/>
        </w:rPr>
        <w:t>กันย</w:t>
      </w:r>
      <w:r w:rsidR="001E2F92">
        <w:rPr>
          <w:rFonts w:ascii="Angsana New" w:hAnsi="Angsana New" w:hint="cs"/>
          <w:cs/>
        </w:rPr>
        <w:t>ายน</w:t>
      </w:r>
      <w:r w:rsidR="00BF10FA">
        <w:rPr>
          <w:rFonts w:ascii="Angsana New" w:hAnsi="Angsana New" w:hint="cs"/>
          <w:cs/>
        </w:rPr>
        <w:t xml:space="preserve"> </w:t>
      </w:r>
      <w:r w:rsidR="00D9397A">
        <w:rPr>
          <w:rFonts w:ascii="Angsana New" w:hAnsi="Angsana New"/>
        </w:rPr>
        <w:t>2564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:rsidR="005D7A1B" w:rsidRPr="00456329" w:rsidRDefault="005D7A1B" w:rsidP="00B84A8D">
      <w:pPr>
        <w:ind w:left="1064" w:right="-104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8698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0"/>
        <w:gridCol w:w="3008"/>
      </w:tblGrid>
      <w:tr w:rsidR="00DB034E" w:rsidRPr="00456329" w:rsidTr="00296DDE">
        <w:trPr>
          <w:trHeight w:val="507"/>
        </w:trPr>
        <w:tc>
          <w:tcPr>
            <w:tcW w:w="5690" w:type="dxa"/>
            <w:vAlign w:val="center"/>
          </w:tcPr>
          <w:p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3008" w:type="dxa"/>
            <w:vAlign w:val="center"/>
          </w:tcPr>
          <w:p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456329" w:rsidTr="00296DDE">
        <w:tc>
          <w:tcPr>
            <w:tcW w:w="5690" w:type="dxa"/>
            <w:tcBorders>
              <w:bottom w:val="nil"/>
            </w:tcBorders>
          </w:tcPr>
          <w:p w:rsidR="008560B2" w:rsidRPr="00456329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08" w:type="dxa"/>
            <w:tcBorders>
              <w:bottom w:val="nil"/>
            </w:tcBorders>
          </w:tcPr>
          <w:p w:rsidR="008560B2" w:rsidRPr="001F1AED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456329" w:rsidTr="00296DDE">
        <w:tc>
          <w:tcPr>
            <w:tcW w:w="5690" w:type="dxa"/>
            <w:tcBorders>
              <w:top w:val="nil"/>
              <w:bottom w:val="nil"/>
            </w:tcBorders>
          </w:tcPr>
          <w:p w:rsidR="008560B2" w:rsidRPr="00456329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8560B2" w:rsidRPr="008F3194" w:rsidRDefault="008560B2" w:rsidP="00404AC7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8F3194">
              <w:rPr>
                <w:rFonts w:ascii="Angsana New" w:hAnsi="Angsana New"/>
              </w:rPr>
              <w:t>1</w:t>
            </w:r>
            <w:r w:rsidR="00401CE8" w:rsidRPr="008F3194">
              <w:rPr>
                <w:rFonts w:ascii="Angsana New" w:hAnsi="Angsana New"/>
              </w:rPr>
              <w:t>5.</w:t>
            </w:r>
            <w:r w:rsidR="008F3194" w:rsidRPr="008F3194">
              <w:rPr>
                <w:rFonts w:ascii="Angsana New" w:hAnsi="Angsana New"/>
              </w:rPr>
              <w:t>96</w:t>
            </w:r>
          </w:p>
        </w:tc>
      </w:tr>
      <w:tr w:rsidR="008560B2" w:rsidRPr="00456329" w:rsidTr="00296DDE">
        <w:tc>
          <w:tcPr>
            <w:tcW w:w="5690" w:type="dxa"/>
            <w:tcBorders>
              <w:top w:val="nil"/>
              <w:bottom w:val="single" w:sz="4" w:space="0" w:color="auto"/>
            </w:tcBorders>
          </w:tcPr>
          <w:p w:rsidR="008560B2" w:rsidRPr="00456329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08" w:type="dxa"/>
            <w:tcBorders>
              <w:top w:val="nil"/>
              <w:bottom w:val="single" w:sz="4" w:space="0" w:color="auto"/>
            </w:tcBorders>
          </w:tcPr>
          <w:p w:rsidR="008560B2" w:rsidRPr="008F3194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8F3194">
              <w:rPr>
                <w:rFonts w:ascii="Angsana New" w:hAnsi="Angsana New"/>
              </w:rPr>
              <w:t>(USD 468,125)</w:t>
            </w:r>
          </w:p>
        </w:tc>
      </w:tr>
    </w:tbl>
    <w:p w:rsidR="00ED2F19" w:rsidRDefault="00ED2F19" w:rsidP="008C3A98">
      <w:pPr>
        <w:ind w:left="630" w:right="-871"/>
        <w:rPr>
          <w:rFonts w:ascii="Angsana New" w:hAnsi="Angsana New"/>
          <w:spacing w:val="-8"/>
          <w:sz w:val="16"/>
          <w:szCs w:val="16"/>
        </w:rPr>
      </w:pPr>
    </w:p>
    <w:p w:rsidR="008F3194" w:rsidRDefault="008F3194" w:rsidP="008C3A98">
      <w:pPr>
        <w:ind w:left="630" w:right="-871"/>
        <w:rPr>
          <w:rFonts w:ascii="Angsana New" w:hAnsi="Angsana New"/>
          <w:spacing w:val="-8"/>
          <w:sz w:val="16"/>
          <w:szCs w:val="16"/>
        </w:rPr>
      </w:pPr>
    </w:p>
    <w:p w:rsidR="008F3194" w:rsidRDefault="008F3194" w:rsidP="008C3A98">
      <w:pPr>
        <w:ind w:left="630" w:right="-871"/>
        <w:rPr>
          <w:rFonts w:ascii="Angsana New" w:hAnsi="Angsana New"/>
          <w:spacing w:val="-8"/>
          <w:sz w:val="16"/>
          <w:szCs w:val="16"/>
        </w:rPr>
      </w:pPr>
    </w:p>
    <w:p w:rsidR="008F3194" w:rsidRDefault="008F3194" w:rsidP="008C3A98">
      <w:pPr>
        <w:ind w:left="630" w:right="-871"/>
        <w:rPr>
          <w:rFonts w:ascii="Angsana New" w:hAnsi="Angsana New"/>
          <w:spacing w:val="-8"/>
          <w:sz w:val="16"/>
          <w:szCs w:val="16"/>
        </w:rPr>
      </w:pPr>
    </w:p>
    <w:p w:rsidR="008F3194" w:rsidRDefault="008F3194" w:rsidP="008C3A98">
      <w:pPr>
        <w:ind w:left="630" w:right="-871"/>
        <w:rPr>
          <w:rFonts w:ascii="Angsana New" w:hAnsi="Angsana New"/>
          <w:spacing w:val="-8"/>
          <w:sz w:val="16"/>
          <w:szCs w:val="16"/>
        </w:rPr>
      </w:pPr>
    </w:p>
    <w:p w:rsidR="00DC7EE6" w:rsidRDefault="00DC7EE6" w:rsidP="008C3A98">
      <w:pPr>
        <w:ind w:left="630" w:right="-871"/>
        <w:rPr>
          <w:rFonts w:ascii="Angsana New" w:hAnsi="Angsana New"/>
          <w:spacing w:val="-8"/>
          <w:sz w:val="16"/>
          <w:szCs w:val="16"/>
        </w:rPr>
      </w:pPr>
    </w:p>
    <w:p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lastRenderedPageBreak/>
        <w:t>2</w:t>
      </w:r>
      <w:r w:rsidR="00853A3C">
        <w:rPr>
          <w:rFonts w:ascii="Angsana New" w:hAnsi="Angsana New"/>
          <w:spacing w:val="-8"/>
        </w:rPr>
        <w:t>3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:rsidR="00230AE8" w:rsidRPr="00AC08BD" w:rsidRDefault="00BA7210" w:rsidP="0025656F">
      <w:pPr>
        <w:ind w:left="1904" w:right="-64" w:hanging="203"/>
        <w:jc w:val="thaiDistribute"/>
        <w:rPr>
          <w:rFonts w:ascii="Angsana New" w:hAnsi="Angsana New"/>
          <w:spacing w:val="-2"/>
        </w:rPr>
      </w:pPr>
      <w:r w:rsidRPr="00AC08BD">
        <w:rPr>
          <w:rFonts w:ascii="Angsana New" w:hAnsi="Angsana New" w:hint="cs"/>
          <w:spacing w:val="-2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 xml:space="preserve">จำนวนเงิน </w:t>
      </w:r>
      <w:r w:rsidR="00D9397A" w:rsidRPr="008F3194">
        <w:rPr>
          <w:rFonts w:ascii="Angsana New" w:hAnsi="Angsana New"/>
          <w:spacing w:val="-2"/>
        </w:rPr>
        <w:t>52.13</w:t>
      </w:r>
      <w:r w:rsidR="002C04B6" w:rsidRPr="004013D9">
        <w:rPr>
          <w:rFonts w:ascii="Angsana New" w:hAnsi="Angsana New"/>
          <w:spacing w:val="-2"/>
        </w:rPr>
        <w:t xml:space="preserve"> </w:t>
      </w:r>
      <w:r w:rsidR="002C04B6" w:rsidRPr="004013D9">
        <w:rPr>
          <w:rFonts w:ascii="Angsana New" w:hAnsi="Angsana New" w:hint="cs"/>
          <w:spacing w:val="-2"/>
          <w:cs/>
        </w:rPr>
        <w:t>ล้านบาท</w:t>
      </w:r>
    </w:p>
    <w:p w:rsidR="006F0DC3" w:rsidRPr="008F3194" w:rsidRDefault="00C61B54" w:rsidP="008F3194">
      <w:pPr>
        <w:ind w:left="1890" w:right="-64" w:hanging="182"/>
        <w:jc w:val="thaiDistribute"/>
        <w:rPr>
          <w:rFonts w:ascii="Angsana New" w:hAnsi="Angsana New"/>
          <w:spacing w:val="-2"/>
        </w:rPr>
      </w:pPr>
      <w:r w:rsidRPr="00AC08BD">
        <w:rPr>
          <w:rFonts w:ascii="Angsana New" w:hAnsi="Angsana New" w:hint="cs"/>
          <w:spacing w:val="-2"/>
          <w:cs/>
        </w:rPr>
        <w:t>-  ค้ำประกัน</w:t>
      </w:r>
      <w:r w:rsidR="00BC7EA0" w:rsidRPr="00AC08BD">
        <w:rPr>
          <w:rFonts w:ascii="Angsana New" w:hAnsi="Angsana New" w:hint="cs"/>
          <w:spacing w:val="-2"/>
          <w:cs/>
        </w:rPr>
        <w:t>การปฏ</w:t>
      </w:r>
      <w:r w:rsidR="00C25B36" w:rsidRPr="00AC08BD">
        <w:rPr>
          <w:rFonts w:ascii="Angsana New" w:hAnsi="Angsana New" w:hint="cs"/>
          <w:spacing w:val="-2"/>
          <w:cs/>
        </w:rPr>
        <w:t>ิ</w:t>
      </w:r>
      <w:r w:rsidR="00BC7EA0" w:rsidRPr="00AC08BD">
        <w:rPr>
          <w:rFonts w:ascii="Angsana New" w:hAnsi="Angsana New" w:hint="cs"/>
          <w:spacing w:val="-2"/>
          <w:cs/>
        </w:rPr>
        <w:t>บัติตาม</w:t>
      </w:r>
      <w:r w:rsidRPr="00AC08BD">
        <w:rPr>
          <w:rFonts w:ascii="Angsana New" w:hAnsi="Angsana New" w:hint="cs"/>
          <w:spacing w:val="-2"/>
          <w:cs/>
        </w:rPr>
        <w:t>เงื่อนไขการชำระเงินค่าถ่ายทอดสดสัญญาณการแข่งขัน เทปบันทึกภาพการแข่งขัน และรายการต่างๆของรายการฟุตบอลต่างประเทศให้กับ</w:t>
      </w:r>
      <w:r w:rsidR="003261AC" w:rsidRPr="00AC08BD">
        <w:rPr>
          <w:rFonts w:ascii="Angsana New" w:hAnsi="Angsana New" w:hint="cs"/>
          <w:spacing w:val="-2"/>
          <w:cs/>
        </w:rPr>
        <w:t>บริษัท บางกอกเอ็น</w:t>
      </w:r>
      <w:proofErr w:type="spellStart"/>
      <w:r w:rsidR="003261AC" w:rsidRPr="00AC08BD">
        <w:rPr>
          <w:rFonts w:ascii="Angsana New" w:hAnsi="Angsana New" w:hint="cs"/>
          <w:spacing w:val="-2"/>
          <w:cs/>
        </w:rPr>
        <w:t>เตอร์เทนเม้นต์</w:t>
      </w:r>
      <w:proofErr w:type="spellEnd"/>
      <w:r w:rsidR="003261AC" w:rsidRPr="00AC08BD">
        <w:rPr>
          <w:rFonts w:ascii="Angsana New" w:hAnsi="Angsana New" w:hint="cs"/>
          <w:spacing w:val="-2"/>
          <w:cs/>
        </w:rPr>
        <w:t xml:space="preserve"> จำกัด</w:t>
      </w:r>
      <w:r w:rsidR="00966605" w:rsidRPr="00AC08BD">
        <w:rPr>
          <w:rFonts w:ascii="Angsana New" w:hAnsi="Angsana New" w:hint="cs"/>
          <w:spacing w:val="-2"/>
          <w:cs/>
        </w:rPr>
        <w:t xml:space="preserve"> ซึ่งเป็นบริษัทย่อยของบริษัท</w:t>
      </w:r>
      <w:r w:rsidRPr="00AC08BD">
        <w:rPr>
          <w:rFonts w:ascii="Angsana New" w:hAnsi="Angsana New" w:hint="cs"/>
          <w:spacing w:val="-2"/>
          <w:cs/>
        </w:rPr>
        <w:t>กับสถาบันการเงินแห่งหนึ่ง</w:t>
      </w:r>
      <w:r w:rsidR="0057140B" w:rsidRPr="00AC08BD">
        <w:rPr>
          <w:rFonts w:ascii="Angsana New" w:hAnsi="Angsana New" w:hint="cs"/>
          <w:spacing w:val="-2"/>
          <w:cs/>
        </w:rPr>
        <w:t xml:space="preserve"> </w:t>
      </w:r>
      <w:r w:rsidR="00C25B36" w:rsidRPr="00A72357">
        <w:rPr>
          <w:rFonts w:ascii="Angsana New" w:hAnsi="Angsana New" w:hint="cs"/>
          <w:spacing w:val="-2"/>
          <w:cs/>
        </w:rPr>
        <w:t>เป็น</w:t>
      </w:r>
      <w:r w:rsidR="003261AC" w:rsidRPr="00A72357">
        <w:rPr>
          <w:rFonts w:ascii="Angsana New" w:hAnsi="Angsana New" w:hint="cs"/>
          <w:spacing w:val="-2"/>
          <w:cs/>
        </w:rPr>
        <w:t>จำนวน</w:t>
      </w:r>
      <w:r w:rsidR="00081CA5" w:rsidRPr="00D6735A">
        <w:rPr>
          <w:rFonts w:ascii="Angsana New" w:hAnsi="Angsana New" w:hint="cs"/>
          <w:spacing w:val="-2"/>
          <w:cs/>
        </w:rPr>
        <w:t>เงิน</w:t>
      </w:r>
      <w:r w:rsidR="003261AC" w:rsidRPr="00D6735A">
        <w:rPr>
          <w:rFonts w:ascii="Angsana New" w:hAnsi="Angsana New" w:hint="cs"/>
          <w:spacing w:val="-2"/>
          <w:cs/>
        </w:rPr>
        <w:t xml:space="preserve"> </w:t>
      </w:r>
      <w:r w:rsidR="008F3194" w:rsidRPr="008F3194">
        <w:rPr>
          <w:rFonts w:ascii="Angsana New" w:hAnsi="Angsana New"/>
          <w:spacing w:val="-2"/>
        </w:rPr>
        <w:t>34</w:t>
      </w:r>
      <w:r w:rsidR="008F3194">
        <w:rPr>
          <w:rFonts w:ascii="Angsana New" w:hAnsi="Angsana New"/>
          <w:spacing w:val="-2"/>
        </w:rPr>
        <w:t>.09</w:t>
      </w:r>
      <w:r w:rsidR="0091255B" w:rsidRPr="00A72357">
        <w:rPr>
          <w:rFonts w:ascii="Angsana New" w:hAnsi="Angsana New" w:hint="cs"/>
          <w:spacing w:val="-2"/>
          <w:cs/>
        </w:rPr>
        <w:t xml:space="preserve"> </w:t>
      </w:r>
      <w:r w:rsidR="00FA2074" w:rsidRPr="00A72357">
        <w:rPr>
          <w:rFonts w:ascii="Angsana New" w:hAnsi="Angsana New" w:hint="cs"/>
          <w:spacing w:val="-2"/>
          <w:cs/>
        </w:rPr>
        <w:t>ล้านบาท</w:t>
      </w:r>
      <w:r w:rsidR="00081CA5" w:rsidRPr="00AC08BD">
        <w:rPr>
          <w:rFonts w:ascii="Angsana New" w:hAnsi="Angsana New" w:hint="cs"/>
          <w:spacing w:val="-2"/>
          <w:cs/>
        </w:rPr>
        <w:t xml:space="preserve"> </w:t>
      </w:r>
    </w:p>
    <w:p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:rsidR="0004178D" w:rsidRPr="0034208B" w:rsidRDefault="0033720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คดีฟ้องร้อง</w:t>
      </w:r>
    </w:p>
    <w:p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:rsidR="00C34524" w:rsidRPr="003F345B" w:rsidRDefault="00853A3C" w:rsidP="00C34524">
      <w:pPr>
        <w:ind w:left="1162" w:right="-56" w:hanging="476"/>
        <w:jc w:val="thaiDistribute"/>
        <w:rPr>
          <w:spacing w:val="-2"/>
        </w:rPr>
      </w:pPr>
      <w:r w:rsidRPr="003F345B">
        <w:rPr>
          <w:spacing w:val="-2"/>
        </w:rPr>
        <w:t>24</w:t>
      </w:r>
      <w:r w:rsidR="00C34524" w:rsidRPr="003F345B">
        <w:rPr>
          <w:rFonts w:hint="cs"/>
          <w:spacing w:val="-2"/>
          <w:cs/>
        </w:rPr>
        <w:t>.</w:t>
      </w:r>
      <w:r w:rsidR="00D9397A" w:rsidRPr="003F345B">
        <w:rPr>
          <w:spacing w:val="-2"/>
        </w:rPr>
        <w:t>1</w:t>
      </w:r>
      <w:r w:rsidR="00C34524" w:rsidRPr="003F345B">
        <w:rPr>
          <w:rFonts w:hint="cs"/>
          <w:spacing w:val="-2"/>
          <w:cs/>
        </w:rPr>
        <w:t xml:space="preserve">  ในปี </w:t>
      </w:r>
      <w:r w:rsidR="00D9397A" w:rsidRPr="003F345B">
        <w:rPr>
          <w:spacing w:val="-2"/>
        </w:rPr>
        <w:t>2560</w:t>
      </w:r>
      <w:r w:rsidR="00C34524" w:rsidRPr="003F345B">
        <w:rPr>
          <w:rFonts w:hint="cs"/>
          <w:spacing w:val="-2"/>
          <w:cs/>
        </w:rPr>
        <w:t xml:space="preserve"> </w:t>
      </w:r>
      <w:r w:rsidR="00C34524" w:rsidRPr="003F345B">
        <w:rPr>
          <w:spacing w:val="-2"/>
          <w:cs/>
        </w:rPr>
        <w:t xml:space="preserve">บริษัทย่อยของบริษัท </w:t>
      </w:r>
      <w:r w:rsidR="00D9397A" w:rsidRPr="003F345B">
        <w:rPr>
          <w:spacing w:val="-2"/>
        </w:rPr>
        <w:t>2</w:t>
      </w:r>
      <w:r w:rsidR="00C34524" w:rsidRPr="003F345B">
        <w:rPr>
          <w:spacing w:val="-2"/>
          <w:cs/>
        </w:rPr>
        <w:t xml:space="preserve"> แห่ง ถูกฟ้องเป็นจำเลยร่วม ในฐานผิดสัญญาการถ่ายทอดสดการแข่งขันฟุตบอลจากยุโรป จำนวนทุนทรัพย์ </w:t>
      </w:r>
      <w:r w:rsidR="00D9397A" w:rsidRPr="003F345B">
        <w:rPr>
          <w:spacing w:val="-2"/>
        </w:rPr>
        <w:t>260.22</w:t>
      </w:r>
      <w:r w:rsidR="00C34524" w:rsidRPr="003F345B">
        <w:rPr>
          <w:spacing w:val="-2"/>
          <w:cs/>
        </w:rPr>
        <w:t xml:space="preserve"> ล้านบาท</w:t>
      </w:r>
      <w:r w:rsidR="00C34524" w:rsidRPr="003F345B">
        <w:rPr>
          <w:rFonts w:hint="cs"/>
          <w:spacing w:val="-2"/>
          <w:cs/>
        </w:rPr>
        <w:t xml:space="preserve"> เมื่อวันที่ </w:t>
      </w:r>
      <w:r w:rsidR="00D9397A" w:rsidRPr="003F345B">
        <w:rPr>
          <w:spacing w:val="-2"/>
        </w:rPr>
        <w:t>3</w:t>
      </w:r>
      <w:r w:rsidR="00C34524" w:rsidRPr="003F345B">
        <w:rPr>
          <w:spacing w:val="-2"/>
        </w:rPr>
        <w:t xml:space="preserve"> </w:t>
      </w:r>
      <w:r w:rsidR="00C34524" w:rsidRPr="003F345B">
        <w:rPr>
          <w:rFonts w:hint="cs"/>
          <w:spacing w:val="-2"/>
          <w:cs/>
        </w:rPr>
        <w:t xml:space="preserve">มีนาคม </w:t>
      </w:r>
      <w:r w:rsidR="00C34524" w:rsidRPr="003F345B">
        <w:rPr>
          <w:spacing w:val="-2"/>
        </w:rPr>
        <w:t xml:space="preserve">2563 </w:t>
      </w:r>
      <w:r w:rsidR="00C34524" w:rsidRPr="003F345B">
        <w:rPr>
          <w:rFonts w:hint="cs"/>
          <w:spacing w:val="-2"/>
          <w:cs/>
        </w:rPr>
        <w:t>ศาลชั้นต้นอ่านคำพิพากษาให้บริษัทย่อย</w:t>
      </w:r>
      <w:r w:rsidR="00C34524" w:rsidRPr="009A0328">
        <w:rPr>
          <w:rFonts w:hint="cs"/>
          <w:spacing w:val="-2"/>
          <w:cs/>
        </w:rPr>
        <w:t xml:space="preserve">ของบริษัทชนะคดี </w:t>
      </w:r>
      <w:r w:rsidR="00927B63" w:rsidRPr="009A0328">
        <w:rPr>
          <w:rFonts w:hint="cs"/>
          <w:spacing w:val="-2"/>
          <w:cs/>
        </w:rPr>
        <w:t xml:space="preserve">ต่อมาเมื่อวันที่ </w:t>
      </w:r>
      <w:r w:rsidR="00D9397A" w:rsidRPr="009A0328">
        <w:rPr>
          <w:spacing w:val="-2"/>
        </w:rPr>
        <w:t>13</w:t>
      </w:r>
      <w:r w:rsidR="00927B63" w:rsidRPr="009A0328">
        <w:rPr>
          <w:rFonts w:hint="cs"/>
          <w:spacing w:val="-2"/>
          <w:cs/>
        </w:rPr>
        <w:t xml:space="preserve"> กรกฎาคม </w:t>
      </w:r>
      <w:r w:rsidR="00D9397A" w:rsidRPr="009A0328">
        <w:rPr>
          <w:spacing w:val="-2"/>
        </w:rPr>
        <w:t>2564</w:t>
      </w:r>
      <w:r w:rsidR="00927B63" w:rsidRPr="009A0328">
        <w:rPr>
          <w:rFonts w:hint="cs"/>
          <w:spacing w:val="-2"/>
          <w:cs/>
        </w:rPr>
        <w:t xml:space="preserve"> ศาลอุ</w:t>
      </w:r>
      <w:r w:rsidR="005C6203" w:rsidRPr="009A0328">
        <w:rPr>
          <w:rFonts w:hint="cs"/>
          <w:spacing w:val="-2"/>
          <w:cs/>
        </w:rPr>
        <w:t>ทธรณ์พิพากษา</w:t>
      </w:r>
      <w:r w:rsidR="00927B63" w:rsidRPr="009A0328">
        <w:rPr>
          <w:rFonts w:hint="cs"/>
          <w:spacing w:val="-2"/>
          <w:cs/>
        </w:rPr>
        <w:t xml:space="preserve">ยืนตามศาลชั้นต้น </w:t>
      </w:r>
      <w:r w:rsidR="00D46D94" w:rsidRPr="009A0328">
        <w:rPr>
          <w:rFonts w:hint="cs"/>
          <w:spacing w:val="-2"/>
          <w:cs/>
        </w:rPr>
        <w:t>ซึ่</w:t>
      </w:r>
      <w:r w:rsidR="00ED4332" w:rsidRPr="009A0328">
        <w:rPr>
          <w:rFonts w:hint="cs"/>
          <w:spacing w:val="-2"/>
          <w:cs/>
        </w:rPr>
        <w:t>ง ณ วันที่ 30 กันยายน 2564 โจทก์</w:t>
      </w:r>
      <w:r w:rsidR="00D46D94" w:rsidRPr="009A0328">
        <w:rPr>
          <w:rFonts w:hint="cs"/>
          <w:spacing w:val="-2"/>
          <w:cs/>
        </w:rPr>
        <w:t>ใช้สิทธิขอเลื่อนยื่นคำฎีกาคำพิพากษาออกไปอีก</w:t>
      </w:r>
      <w:r w:rsidR="0025656F" w:rsidRPr="003F345B">
        <w:rPr>
          <w:rFonts w:hint="cs"/>
          <w:spacing w:val="-4"/>
          <w:cs/>
        </w:rPr>
        <w:t xml:space="preserve"> </w:t>
      </w:r>
      <w:r w:rsidR="00C34524" w:rsidRPr="003F345B">
        <w:rPr>
          <w:spacing w:val="-2"/>
          <w:cs/>
        </w:rPr>
        <w:t>แต่บริษัทย่อยของบริ</w:t>
      </w:r>
      <w:r w:rsidR="00EF5BDF" w:rsidRPr="003F345B">
        <w:rPr>
          <w:spacing w:val="-2"/>
          <w:cs/>
        </w:rPr>
        <w:t>ษัทคาดว่าจะไม่ได้รับความเสียหาย</w:t>
      </w:r>
      <w:r w:rsidR="00C34524" w:rsidRPr="003F345B">
        <w:rPr>
          <w:spacing w:val="-2"/>
          <w:cs/>
        </w:rPr>
        <w:t>จากการถูกฟ้องร้อง</w:t>
      </w:r>
      <w:r w:rsidR="00C34524" w:rsidRPr="003F345B">
        <w:rPr>
          <w:rFonts w:hint="cs"/>
          <w:spacing w:val="-2"/>
          <w:cs/>
        </w:rPr>
        <w:t xml:space="preserve"> ดังนั้นจึงไม่ได้บันทึกเป็นค่าใช้จ่ายและหนี้สินที่อาจเกิดขึ้น</w:t>
      </w:r>
    </w:p>
    <w:p w:rsidR="00C34524" w:rsidRPr="003F345B" w:rsidRDefault="00C34524" w:rsidP="00C34524">
      <w:pPr>
        <w:ind w:left="882" w:right="-56" w:hanging="504"/>
        <w:jc w:val="thaiDistribute"/>
        <w:rPr>
          <w:spacing w:val="-2"/>
          <w:sz w:val="8"/>
          <w:szCs w:val="8"/>
        </w:rPr>
      </w:pPr>
    </w:p>
    <w:p w:rsidR="00C34524" w:rsidRPr="0081130F" w:rsidRDefault="00853A3C" w:rsidP="00C34524">
      <w:pPr>
        <w:ind w:left="1148" w:right="-56" w:hanging="462"/>
        <w:jc w:val="thaiDistribute"/>
        <w:rPr>
          <w:spacing w:val="-2"/>
        </w:rPr>
      </w:pPr>
      <w:proofErr w:type="gramStart"/>
      <w:r w:rsidRPr="003F345B">
        <w:rPr>
          <w:spacing w:val="-2"/>
        </w:rPr>
        <w:t>24</w:t>
      </w:r>
      <w:r w:rsidR="00C34524" w:rsidRPr="003F345B">
        <w:rPr>
          <w:rFonts w:hint="cs"/>
          <w:spacing w:val="-2"/>
          <w:cs/>
        </w:rPr>
        <w:t>.</w:t>
      </w:r>
      <w:r w:rsidR="00D9397A" w:rsidRPr="003F345B">
        <w:rPr>
          <w:spacing w:val="-2"/>
        </w:rPr>
        <w:t>2</w:t>
      </w:r>
      <w:r w:rsidR="00C34524" w:rsidRPr="003F345B">
        <w:rPr>
          <w:rFonts w:hint="cs"/>
          <w:spacing w:val="-2"/>
          <w:cs/>
        </w:rPr>
        <w:t xml:space="preserve">  </w:t>
      </w:r>
      <w:r w:rsidR="00927B63" w:rsidRPr="003F345B">
        <w:rPr>
          <w:spacing w:val="-2"/>
          <w:cs/>
        </w:rPr>
        <w:t>บริษัทและบริษัทย่อยของบริษัท</w:t>
      </w:r>
      <w:proofErr w:type="gramEnd"/>
      <w:r w:rsidR="00927B63" w:rsidRPr="003F345B">
        <w:rPr>
          <w:spacing w:val="-2"/>
          <w:cs/>
        </w:rPr>
        <w:t xml:space="preserve"> </w:t>
      </w:r>
      <w:r w:rsidR="00D9397A" w:rsidRPr="003F345B">
        <w:rPr>
          <w:spacing w:val="-2"/>
        </w:rPr>
        <w:t>2</w:t>
      </w:r>
      <w:r w:rsidR="00C34524" w:rsidRPr="003F345B">
        <w:rPr>
          <w:spacing w:val="-2"/>
          <w:cs/>
        </w:rPr>
        <w:t xml:space="preserve"> แห่</w:t>
      </w:r>
      <w:r w:rsidR="00615ED2" w:rsidRPr="003F345B">
        <w:rPr>
          <w:spacing w:val="-2"/>
          <w:cs/>
        </w:rPr>
        <w:t xml:space="preserve">ง ถูกฟ้องเป็นจำเลย รวม </w:t>
      </w:r>
      <w:r w:rsidR="00D9397A" w:rsidRPr="003F345B">
        <w:rPr>
          <w:spacing w:val="-2"/>
        </w:rPr>
        <w:t>2</w:t>
      </w:r>
      <w:r w:rsidR="00C34524" w:rsidRPr="003F345B">
        <w:rPr>
          <w:spacing w:val="-2"/>
          <w:cs/>
        </w:rPr>
        <w:t xml:space="preserve"> คดี ในคดีแรงงาน จำนวนทุนทรัพย์รวม </w:t>
      </w:r>
      <w:r w:rsidR="00615ED2" w:rsidRPr="003F345B">
        <w:rPr>
          <w:spacing w:val="-2"/>
        </w:rPr>
        <w:t>138.82</w:t>
      </w:r>
      <w:r w:rsidR="00C34524" w:rsidRPr="003F345B">
        <w:rPr>
          <w:spacing w:val="-2"/>
          <w:cs/>
        </w:rPr>
        <w:t xml:space="preserve"> ล้านบาท ณ วันที่ </w:t>
      </w:r>
      <w:r w:rsidR="00D9397A" w:rsidRPr="003F345B">
        <w:rPr>
          <w:spacing w:val="-2"/>
        </w:rPr>
        <w:t>30</w:t>
      </w:r>
      <w:r w:rsidR="00C34524" w:rsidRPr="003F345B">
        <w:rPr>
          <w:spacing w:val="-2"/>
          <w:cs/>
        </w:rPr>
        <w:t xml:space="preserve"> </w:t>
      </w:r>
      <w:r w:rsidR="00D9397A" w:rsidRPr="003F345B">
        <w:rPr>
          <w:rFonts w:hint="cs"/>
          <w:spacing w:val="-2"/>
          <w:cs/>
        </w:rPr>
        <w:t>กันย</w:t>
      </w:r>
      <w:r w:rsidR="001E2F92" w:rsidRPr="003F345B">
        <w:rPr>
          <w:rFonts w:hint="cs"/>
          <w:spacing w:val="-2"/>
          <w:cs/>
        </w:rPr>
        <w:t>ายน</w:t>
      </w:r>
      <w:r w:rsidR="00615ED2" w:rsidRPr="003F345B">
        <w:rPr>
          <w:spacing w:val="-2"/>
          <w:cs/>
        </w:rPr>
        <w:t xml:space="preserve"> </w:t>
      </w:r>
      <w:r w:rsidR="00D9397A" w:rsidRPr="003F345B">
        <w:rPr>
          <w:spacing w:val="-2"/>
        </w:rPr>
        <w:t>2564</w:t>
      </w:r>
      <w:r w:rsidR="00C34524" w:rsidRPr="003F345B">
        <w:rPr>
          <w:spacing w:val="-2"/>
          <w:cs/>
        </w:rPr>
        <w:t xml:space="preserve"> อยู่ระหว่างการพิจารณาของศาลชั้นต้นแต่บริษัทและบริษัทย่อย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ดังนั้นจึงไม่ได้บันทึกเป็นค่าใช้จ่ายและหนี้สินที่อาจเกิดขึ้น</w:t>
      </w:r>
    </w:p>
    <w:p w:rsidR="00BA38ED" w:rsidRDefault="00BA38ED" w:rsidP="00086AAE">
      <w:pPr>
        <w:ind w:right="-57"/>
        <w:jc w:val="thaiDistribute"/>
        <w:rPr>
          <w:spacing w:val="-2"/>
          <w:sz w:val="12"/>
          <w:szCs w:val="12"/>
        </w:rPr>
      </w:pPr>
    </w:p>
    <w:p w:rsidR="006C64F9" w:rsidRPr="00372735" w:rsidRDefault="006C64F9" w:rsidP="00086AAE">
      <w:pPr>
        <w:ind w:right="-57"/>
        <w:jc w:val="thaiDistribute"/>
        <w:rPr>
          <w:spacing w:val="-2"/>
          <w:sz w:val="2"/>
          <w:szCs w:val="2"/>
        </w:rPr>
      </w:pPr>
    </w:p>
    <w:p w:rsidR="0013218D" w:rsidRPr="00D93746" w:rsidRDefault="00D93746" w:rsidP="00D93746">
      <w:pPr>
        <w:numPr>
          <w:ilvl w:val="0"/>
          <w:numId w:val="2"/>
        </w:numPr>
        <w:tabs>
          <w:tab w:val="clear" w:pos="360"/>
        </w:tabs>
        <w:ind w:left="630" w:right="-57" w:hanging="346"/>
        <w:rPr>
          <w:rFonts w:ascii="Angsana New" w:eastAsia="SimSun" w:hAnsi="Angsana New" w:cs="Angsana New"/>
          <w:b/>
          <w:bCs/>
        </w:rPr>
      </w:pPr>
      <w:r w:rsidRPr="00D93746">
        <w:rPr>
          <w:rFonts w:ascii="Angsana New" w:eastAsia="SimSun" w:hAnsi="Angsana New" w:cs="Angsana New"/>
          <w:b/>
          <w:bCs/>
          <w:cs/>
        </w:rPr>
        <w:t>การแพร่ระบาดของโรคติดเชื้อไวรัสโค</w:t>
      </w:r>
      <w:r w:rsidR="004535D3">
        <w:rPr>
          <w:rFonts w:ascii="Angsana New" w:eastAsia="SimSun" w:hAnsi="Angsana New" w:cs="Angsana New" w:hint="cs"/>
          <w:b/>
          <w:bCs/>
          <w:cs/>
        </w:rPr>
        <w:t>วิด-</w:t>
      </w:r>
      <w:r w:rsidR="00D9397A">
        <w:rPr>
          <w:rFonts w:ascii="Angsana New" w:eastAsia="SimSun" w:hAnsi="Angsana New" w:cs="Angsana New"/>
          <w:b/>
          <w:bCs/>
        </w:rPr>
        <w:t>19</w:t>
      </w:r>
    </w:p>
    <w:p w:rsidR="00FB7A13" w:rsidRDefault="003D56F0" w:rsidP="00AB57E6">
      <w:pPr>
        <w:spacing w:before="120"/>
        <w:ind w:left="672" w:firstLine="490"/>
        <w:jc w:val="thaiDistribute"/>
      </w:pPr>
      <w:r>
        <w:rPr>
          <w:cs/>
        </w:rPr>
        <w:t>การ</w:t>
      </w:r>
      <w:r w:rsidRPr="0013218D">
        <w:rPr>
          <w:rFonts w:ascii="Angsana New" w:hAnsi="Angsana New" w:cs="Angsana New"/>
          <w:cs/>
        </w:rPr>
        <w:t>แพร่ระบาดของโรคติดเชื้อไวรัสโค</w:t>
      </w:r>
      <w:r w:rsidR="00DC3A33">
        <w:rPr>
          <w:rFonts w:ascii="Angsana New" w:hAnsi="Angsana New" w:cs="Angsana New" w:hint="cs"/>
          <w:cs/>
        </w:rPr>
        <w:t>วิด-</w:t>
      </w:r>
      <w:r w:rsidR="00D9397A">
        <w:rPr>
          <w:rFonts w:ascii="Angsana New" w:hAnsi="Angsana New" w:cs="Angsana New"/>
        </w:rPr>
        <w:t>19</w:t>
      </w:r>
      <w:r w:rsidRPr="0013218D">
        <w:rPr>
          <w:rFonts w:ascii="Angsana New" w:hAnsi="Angsana New" w:cs="Angsana New"/>
        </w:rPr>
        <w:t xml:space="preserve"> </w:t>
      </w:r>
      <w:r w:rsidRPr="0013218D">
        <w:rPr>
          <w:rFonts w:ascii="Angsana New" w:hAnsi="Angsana New" w:cs="Angsana New"/>
          <w:cs/>
        </w:rPr>
        <w:t xml:space="preserve">ทำให้เกิดการชะลอตัวของเศรษฐกิจ มีผลกระทบต่อธุรกิจและอุตสาหกรรมส่วนใหญ่ </w:t>
      </w:r>
      <w:r w:rsidRPr="0013218D">
        <w:rPr>
          <w:rFonts w:ascii="Angsana New" w:eastAsia="Calibri" w:hAnsi="Angsana New" w:cs="Angsana New"/>
          <w:cs/>
        </w:rPr>
        <w:t>ฝ่ายบริหารของกลุ่มบริษัท</w:t>
      </w:r>
      <w:r w:rsidRPr="0013218D">
        <w:rPr>
          <w:rFonts w:ascii="Angsana New" w:eastAsia="Calibri" w:hAnsi="Angsana New" w:cs="Angsana New" w:hint="cs"/>
          <w:cs/>
        </w:rPr>
        <w:t>ได้</w:t>
      </w:r>
      <w:r w:rsidRPr="0013218D">
        <w:rPr>
          <w:rFonts w:ascii="Angsana New" w:eastAsia="Calibri" w:hAnsi="Angsana New" w:cs="Angsana New"/>
          <w:cs/>
        </w:rPr>
        <w:t>ติดตามสถานการณ์ดังกล่าวอย่างต่อเนื่อง</w:t>
      </w:r>
      <w:r w:rsidRPr="0013218D">
        <w:rPr>
          <w:rFonts w:ascii="Angsana New" w:eastAsia="Calibri" w:hAnsi="Angsana New" w:cs="Angsana New" w:hint="cs"/>
          <w:cs/>
        </w:rPr>
        <w:t xml:space="preserve"> </w:t>
      </w:r>
      <w:r w:rsidRPr="0013218D">
        <w:rPr>
          <w:rFonts w:ascii="Angsana New" w:eastAsia="Calibri" w:hAnsi="Angsana New" w:cs="Angsana New"/>
          <w:cs/>
        </w:rPr>
        <w:t>และ</w:t>
      </w:r>
      <w:r w:rsidR="00FB3F2B">
        <w:rPr>
          <w:rFonts w:ascii="Angsana New" w:eastAsia="Calibri" w:hAnsi="Angsana New" w:cs="Angsana New" w:hint="cs"/>
          <w:cs/>
        </w:rPr>
        <w:t>ประเมินผลกระทบทางการเงินเกี่ยวกับมูลค่าของสินทรัพย์ และประมาณการหนี้สินที่อาจจะเกิดขึ้นอย่างสม่ำเสมอ</w:t>
      </w:r>
    </w:p>
    <w:p w:rsidR="005A507B" w:rsidRPr="005A507B" w:rsidRDefault="005A507B" w:rsidP="003D56F0">
      <w:pPr>
        <w:spacing w:before="120"/>
        <w:ind w:left="709" w:firstLine="425"/>
        <w:jc w:val="thaiDistribute"/>
        <w:rPr>
          <w:sz w:val="2"/>
          <w:szCs w:val="2"/>
        </w:rPr>
      </w:pPr>
    </w:p>
    <w:p w:rsidR="00086AAE" w:rsidRPr="009A0CF6" w:rsidRDefault="00086AAE" w:rsidP="00086AAE">
      <w:pPr>
        <w:numPr>
          <w:ilvl w:val="0"/>
          <w:numId w:val="2"/>
        </w:numPr>
        <w:tabs>
          <w:tab w:val="clear" w:pos="360"/>
        </w:tabs>
        <w:ind w:left="630" w:right="-17" w:hanging="346"/>
        <w:rPr>
          <w:rFonts w:ascii="Angsana New" w:hAnsi="Angsana New"/>
          <w:b/>
          <w:bCs/>
        </w:rPr>
      </w:pPr>
      <w:r w:rsidRPr="00574189">
        <w:rPr>
          <w:rFonts w:ascii="Angsana New" w:hAnsi="Angsana New" w:hint="cs"/>
          <w:b/>
          <w:bCs/>
          <w:cs/>
        </w:rPr>
        <w:t>การจัดประเภทบัญชีใหม่</w:t>
      </w:r>
    </w:p>
    <w:p w:rsidR="009A40E7" w:rsidRPr="003807F5" w:rsidRDefault="00086AAE" w:rsidP="00AB57E6">
      <w:pPr>
        <w:ind w:left="658" w:right="2" w:firstLine="504"/>
        <w:jc w:val="thaiDistribute"/>
        <w:rPr>
          <w:rFonts w:ascii="Angsana New" w:hAnsi="Angsana New"/>
          <w:cs/>
        </w:rPr>
      </w:pPr>
      <w:r w:rsidRPr="003807F5">
        <w:rPr>
          <w:rFonts w:ascii="Angsana New" w:hAnsi="Angsana New"/>
          <w:cs/>
        </w:rPr>
        <w:t>บริษัท</w:t>
      </w:r>
      <w:r w:rsidRPr="003807F5">
        <w:rPr>
          <w:rFonts w:ascii="Angsana New" w:hAnsi="Angsana New" w:hint="cs"/>
          <w:cs/>
        </w:rPr>
        <w:t>และบริษัทย่อย</w:t>
      </w:r>
      <w:r w:rsidRPr="003807F5">
        <w:rPr>
          <w:rFonts w:ascii="Angsana New" w:hAnsi="Angsana New"/>
          <w:cs/>
        </w:rPr>
        <w:t>ได้มีการจัดประเภท</w:t>
      </w:r>
      <w:r w:rsidR="004E032F" w:rsidRPr="003807F5">
        <w:rPr>
          <w:rFonts w:ascii="Angsana New" w:hAnsi="Angsana New" w:hint="cs"/>
          <w:cs/>
        </w:rPr>
        <w:t>บัญชีใหม่ในงบกำไรขาดทุน</w:t>
      </w:r>
      <w:r w:rsidRPr="003807F5">
        <w:rPr>
          <w:rFonts w:ascii="Angsana New" w:hAnsi="Angsana New" w:hint="cs"/>
          <w:cs/>
        </w:rPr>
        <w:t xml:space="preserve"> สำหรับงวดสามเดือน</w:t>
      </w:r>
      <w:r w:rsidR="001E2F92" w:rsidRPr="003807F5">
        <w:rPr>
          <w:rFonts w:ascii="Angsana New" w:hAnsi="Angsana New" w:hint="cs"/>
          <w:cs/>
        </w:rPr>
        <w:t>และ</w:t>
      </w:r>
      <w:r w:rsidR="00C034AA">
        <w:rPr>
          <w:rFonts w:ascii="Angsana New" w:hAnsi="Angsana New" w:hint="cs"/>
          <w:cs/>
        </w:rPr>
        <w:t>เก้า</w:t>
      </w:r>
      <w:r w:rsidR="001E2F92" w:rsidRPr="003807F5">
        <w:rPr>
          <w:rFonts w:ascii="Angsana New" w:hAnsi="Angsana New" w:hint="cs"/>
          <w:cs/>
        </w:rPr>
        <w:t>เดือน</w:t>
      </w:r>
      <w:r w:rsidRPr="003807F5">
        <w:rPr>
          <w:rFonts w:ascii="Angsana New" w:hAnsi="Angsana New" w:hint="cs"/>
          <w:cs/>
        </w:rPr>
        <w:t xml:space="preserve">สิ้นสุดวันที่ </w:t>
      </w:r>
      <w:r w:rsidR="00D9397A">
        <w:rPr>
          <w:rFonts w:ascii="Angsana New" w:hAnsi="Angsana New"/>
        </w:rPr>
        <w:t>30</w:t>
      </w:r>
      <w:r w:rsidR="00BF10FA" w:rsidRPr="003807F5">
        <w:rPr>
          <w:rFonts w:ascii="Angsana New" w:hAnsi="Angsana New"/>
        </w:rPr>
        <w:t xml:space="preserve"> </w:t>
      </w:r>
      <w:r w:rsidR="00D9397A">
        <w:rPr>
          <w:rFonts w:ascii="Angsana New" w:hAnsi="Angsana New" w:hint="cs"/>
          <w:cs/>
        </w:rPr>
        <w:t>กันย</w:t>
      </w:r>
      <w:r w:rsidR="001E2F92" w:rsidRPr="003807F5">
        <w:rPr>
          <w:rFonts w:ascii="Angsana New" w:hAnsi="Angsana New" w:hint="cs"/>
          <w:cs/>
        </w:rPr>
        <w:t>ายน</w:t>
      </w:r>
      <w:r w:rsidR="00D97DF4" w:rsidRPr="003807F5">
        <w:rPr>
          <w:rFonts w:ascii="Angsana New" w:hAnsi="Angsana New" w:hint="cs"/>
          <w:cs/>
        </w:rPr>
        <w:t xml:space="preserve"> </w:t>
      </w:r>
      <w:r w:rsidR="00D9397A">
        <w:rPr>
          <w:rFonts w:ascii="Angsana New" w:hAnsi="Angsana New"/>
        </w:rPr>
        <w:t>256</w:t>
      </w:r>
      <w:r w:rsidR="00D97DF4" w:rsidRPr="003807F5">
        <w:rPr>
          <w:rFonts w:ascii="Angsana New" w:hAnsi="Angsana New"/>
        </w:rPr>
        <w:t>3</w:t>
      </w:r>
      <w:r w:rsidR="00BF10FA" w:rsidRPr="003807F5">
        <w:rPr>
          <w:rFonts w:ascii="Angsana New" w:hAnsi="Angsana New" w:hint="cs"/>
          <w:cs/>
        </w:rPr>
        <w:t xml:space="preserve"> </w:t>
      </w:r>
      <w:r w:rsidRPr="003807F5">
        <w:rPr>
          <w:rFonts w:ascii="Angsana New" w:hAnsi="Angsana New"/>
          <w:cs/>
        </w:rPr>
        <w:t>เพื่อให้มีความสอดคล้องกับการแสดงงบการเงิน</w:t>
      </w:r>
      <w:r w:rsidRPr="003807F5">
        <w:rPr>
          <w:rFonts w:ascii="Angsana New" w:hAnsi="Angsana New" w:hint="cs"/>
          <w:cs/>
        </w:rPr>
        <w:t>ระหว่างกาล</w:t>
      </w:r>
      <w:r w:rsidR="00E77773" w:rsidRPr="003807F5">
        <w:rPr>
          <w:rFonts w:ascii="Angsana New" w:hAnsi="Angsana New" w:hint="cs"/>
          <w:cs/>
        </w:rPr>
        <w:t xml:space="preserve"> </w:t>
      </w:r>
      <w:r w:rsidRPr="003807F5">
        <w:rPr>
          <w:rFonts w:ascii="Angsana New" w:hAnsi="Angsana New"/>
          <w:cs/>
        </w:rPr>
        <w:t>สำหรับ</w:t>
      </w:r>
      <w:r w:rsidRPr="003807F5">
        <w:rPr>
          <w:rFonts w:ascii="Angsana New" w:hAnsi="Angsana New" w:hint="cs"/>
          <w:cs/>
        </w:rPr>
        <w:t>งวด</w:t>
      </w:r>
      <w:r w:rsidR="0019368E" w:rsidRPr="003807F5">
        <w:rPr>
          <w:rFonts w:ascii="Angsana New" w:hAnsi="Angsana New" w:hint="cs"/>
          <w:cs/>
        </w:rPr>
        <w:t>สามเดือน</w:t>
      </w:r>
      <w:r w:rsidR="003807F5" w:rsidRPr="003807F5">
        <w:rPr>
          <w:rFonts w:ascii="Angsana New" w:hAnsi="Angsana New" w:hint="cs"/>
          <w:cs/>
        </w:rPr>
        <w:t>และ</w:t>
      </w:r>
      <w:r w:rsidR="00C034AA">
        <w:rPr>
          <w:rFonts w:ascii="Angsana New" w:hAnsi="Angsana New" w:hint="cs"/>
          <w:cs/>
        </w:rPr>
        <w:t>เก้า</w:t>
      </w:r>
      <w:r w:rsidR="003807F5" w:rsidRPr="003807F5">
        <w:rPr>
          <w:rFonts w:ascii="Angsana New" w:hAnsi="Angsana New" w:hint="cs"/>
          <w:cs/>
        </w:rPr>
        <w:t>เดือน</w:t>
      </w:r>
      <w:r w:rsidRPr="003807F5">
        <w:rPr>
          <w:rFonts w:ascii="Angsana New" w:hAnsi="Angsana New"/>
          <w:cs/>
        </w:rPr>
        <w:t xml:space="preserve">สิ้นสุดวันที่ </w:t>
      </w:r>
      <w:r w:rsidR="00BF10FA" w:rsidRPr="003807F5">
        <w:rPr>
          <w:rFonts w:ascii="Angsana New" w:hAnsi="Angsana New"/>
        </w:rPr>
        <w:t>3</w:t>
      </w:r>
      <w:r w:rsidR="001E2F92" w:rsidRPr="003807F5">
        <w:rPr>
          <w:rFonts w:ascii="Angsana New" w:hAnsi="Angsana New" w:hint="cs"/>
          <w:cs/>
        </w:rPr>
        <w:t>0</w:t>
      </w:r>
      <w:r w:rsidR="00BF10FA" w:rsidRPr="003807F5">
        <w:rPr>
          <w:rFonts w:ascii="Angsana New" w:hAnsi="Angsana New"/>
        </w:rPr>
        <w:t xml:space="preserve"> </w:t>
      </w:r>
      <w:r w:rsidR="00C034AA">
        <w:rPr>
          <w:rFonts w:ascii="Angsana New" w:hAnsi="Angsana New" w:hint="cs"/>
          <w:cs/>
        </w:rPr>
        <w:t>กันย</w:t>
      </w:r>
      <w:r w:rsidR="001E2F92" w:rsidRPr="003807F5">
        <w:rPr>
          <w:rFonts w:ascii="Angsana New" w:hAnsi="Angsana New" w:hint="cs"/>
          <w:cs/>
        </w:rPr>
        <w:t>ายน</w:t>
      </w:r>
      <w:r w:rsidR="00BF10FA" w:rsidRPr="003807F5">
        <w:rPr>
          <w:rFonts w:ascii="Angsana New" w:hAnsi="Angsana New" w:hint="cs"/>
          <w:cs/>
        </w:rPr>
        <w:t xml:space="preserve"> </w:t>
      </w:r>
      <w:r w:rsidR="00D9397A">
        <w:rPr>
          <w:rFonts w:ascii="Angsana New" w:hAnsi="Angsana New"/>
        </w:rPr>
        <w:t>2564</w:t>
      </w:r>
      <w:r w:rsidR="00BF10FA" w:rsidRPr="003807F5">
        <w:rPr>
          <w:rFonts w:ascii="Angsana New" w:hAnsi="Angsana New" w:hint="cs"/>
          <w:cs/>
        </w:rPr>
        <w:t xml:space="preserve"> </w:t>
      </w:r>
      <w:proofErr w:type="gramStart"/>
      <w:r w:rsidRPr="003807F5">
        <w:rPr>
          <w:rFonts w:ascii="Angsana New" w:hAnsi="Angsana New"/>
          <w:cs/>
        </w:rPr>
        <w:t>ซึ่งไม่มีผลกระทบต่อกำไ</w:t>
      </w:r>
      <w:r w:rsidRPr="003807F5">
        <w:rPr>
          <w:rFonts w:ascii="Angsana New" w:hAnsi="Angsana New" w:hint="cs"/>
          <w:cs/>
        </w:rPr>
        <w:t>ร(</w:t>
      </w:r>
      <w:proofErr w:type="gramEnd"/>
      <w:r w:rsidRPr="003807F5">
        <w:rPr>
          <w:rFonts w:ascii="Angsana New" w:hAnsi="Angsana New" w:hint="cs"/>
          <w:cs/>
        </w:rPr>
        <w:t>ขาดทุน)</w:t>
      </w:r>
      <w:r w:rsidRPr="003807F5">
        <w:rPr>
          <w:rFonts w:ascii="Angsana New" w:hAnsi="Angsana New"/>
          <w:cs/>
        </w:rPr>
        <w:t>สำหรับ</w:t>
      </w:r>
      <w:r w:rsidRPr="003807F5">
        <w:rPr>
          <w:rFonts w:ascii="Angsana New" w:hAnsi="Angsana New" w:hint="cs"/>
          <w:cs/>
        </w:rPr>
        <w:t>งวด</w:t>
      </w:r>
      <w:r w:rsidRPr="003807F5">
        <w:rPr>
          <w:rFonts w:ascii="Angsana New" w:hAnsi="Angsana New"/>
          <w:cs/>
        </w:rPr>
        <w:t xml:space="preserve">หรือส่วนของผู้ถือหุ้นตามที่เคยรายงานไว้ </w:t>
      </w:r>
    </w:p>
    <w:p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F4496A" w:rsidRDefault="00F4496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การอนุมัติงบการเงิน</w:t>
      </w:r>
    </w:p>
    <w:p w:rsidR="00F34F67" w:rsidRPr="00F34F67" w:rsidRDefault="00F34F67" w:rsidP="00F34F67">
      <w:pPr>
        <w:ind w:left="630" w:right="-871"/>
        <w:rPr>
          <w:rFonts w:ascii="Angsana New" w:hAnsi="Angsana New"/>
          <w:sz w:val="4"/>
          <w:szCs w:val="4"/>
        </w:rPr>
      </w:pPr>
    </w:p>
    <w:p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 xml:space="preserve">เมื่อวันที่ </w:t>
      </w:r>
      <w:r w:rsidR="00D9397A" w:rsidRPr="005403D3">
        <w:rPr>
          <w:rFonts w:ascii="Angsana New" w:hAnsi="Angsana New"/>
        </w:rPr>
        <w:t>1</w:t>
      </w:r>
      <w:r w:rsidR="005403D3">
        <w:rPr>
          <w:rFonts w:ascii="Angsana New" w:hAnsi="Angsana New"/>
        </w:rPr>
        <w:t xml:space="preserve">0 </w:t>
      </w:r>
      <w:r w:rsidR="005403D3">
        <w:rPr>
          <w:rFonts w:ascii="Angsana New" w:hAnsi="Angsana New" w:hint="cs"/>
          <w:cs/>
        </w:rPr>
        <w:t>พฤศจิกายน</w:t>
      </w:r>
      <w:r w:rsidR="005F489E" w:rsidRPr="005403D3">
        <w:rPr>
          <w:rFonts w:ascii="Angsana New" w:hAnsi="Angsana New" w:hint="cs"/>
          <w:cs/>
        </w:rPr>
        <w:t xml:space="preserve"> </w:t>
      </w:r>
      <w:r w:rsidR="00D9397A" w:rsidRPr="005403D3">
        <w:rPr>
          <w:rFonts w:ascii="Angsana New" w:hAnsi="Angsana New"/>
        </w:rPr>
        <w:t>256</w:t>
      </w:r>
      <w:r w:rsidR="00BF10FA" w:rsidRPr="005403D3">
        <w:rPr>
          <w:rFonts w:ascii="Angsana New" w:hAnsi="Angsana New"/>
        </w:rPr>
        <w:t>4</w:t>
      </w:r>
    </w:p>
    <w:sectPr w:rsidR="00842496" w:rsidSect="00D5595A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5"/>
      <w:cols w:space="720"/>
      <w:noEndnote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359" w:rsidRDefault="00271359" w:rsidP="003A646B">
      <w:r>
        <w:separator/>
      </w:r>
    </w:p>
  </w:endnote>
  <w:endnote w:type="continuationSeparator" w:id="0">
    <w:p w:rsidR="00271359" w:rsidRDefault="00271359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D06" w:rsidRPr="00730B57" w:rsidRDefault="00442D06">
    <w:pPr>
      <w:pStyle w:val="ae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 w:rsidR="00DB7A32" w:rsidRPr="00DB7A32">
      <w:fldChar w:fldCharType="begin"/>
    </w:r>
    <w:r>
      <w:instrText xml:space="preserve"> PAGE   \* MERGEFORMAT </w:instrText>
    </w:r>
    <w:r w:rsidR="00DB7A32" w:rsidRPr="00DB7A32">
      <w:fldChar w:fldCharType="separate"/>
    </w:r>
    <w:r w:rsidR="003C0E48" w:rsidRPr="003C0E48">
      <w:rPr>
        <w:rFonts w:cs="AngsanaUPC"/>
        <w:noProof/>
        <w:szCs w:val="32"/>
        <w:lang w:val="th-TH"/>
      </w:rPr>
      <w:t>15</w:t>
    </w:r>
    <w:r w:rsidR="00DB7A32">
      <w:rPr>
        <w:rFonts w:cs="AngsanaUPC"/>
        <w:noProof/>
        <w:szCs w:val="32"/>
        <w:lang w:val="th-TH"/>
      </w:rPr>
      <w:fldChar w:fldCharType="end"/>
    </w:r>
  </w:p>
  <w:p w:rsidR="00442D06" w:rsidRDefault="00442D06" w:rsidP="00842496">
    <w:pPr>
      <w:pStyle w:val="ae"/>
      <w:ind w:right="-57"/>
      <w:jc w:val="right"/>
      <w:rPr>
        <w:sz w:val="24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D06" w:rsidRDefault="00442D06">
    <w:pPr>
      <w:pStyle w:val="ae"/>
    </w:pPr>
    <w:r>
      <w:rPr>
        <w:rFonts w:hint="cs"/>
        <w:cs/>
      </w:rPr>
      <w:t>หน้า 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359" w:rsidRDefault="00271359" w:rsidP="003A646B">
      <w:r>
        <w:separator/>
      </w:r>
    </w:p>
  </w:footnote>
  <w:footnote w:type="continuationSeparator" w:id="0">
    <w:p w:rsidR="00271359" w:rsidRDefault="00271359" w:rsidP="003A6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D06" w:rsidRDefault="00442D06" w:rsidP="00D177AC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36DF"/>
    <w:multiLevelType w:val="multilevel"/>
    <w:tmpl w:val="1F1618B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5193562"/>
    <w:multiLevelType w:val="hybridMultilevel"/>
    <w:tmpl w:val="D924D7C0"/>
    <w:lvl w:ilvl="0" w:tplc="903CE586">
      <w:start w:val="9"/>
      <w:numFmt w:val="bullet"/>
      <w:lvlText w:val=""/>
      <w:lvlJc w:val="left"/>
      <w:pPr>
        <w:ind w:left="792" w:hanging="360"/>
      </w:pPr>
      <w:rPr>
        <w:rFonts w:ascii="Symbol" w:eastAsia="Batang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28C3182"/>
    <w:multiLevelType w:val="hybridMultilevel"/>
    <w:tmpl w:val="207EE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C220B"/>
    <w:multiLevelType w:val="hybridMultilevel"/>
    <w:tmpl w:val="BA724A54"/>
    <w:lvl w:ilvl="0" w:tplc="9A6ED39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8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9">
    <w:nsid w:val="25AD2674"/>
    <w:multiLevelType w:val="multilevel"/>
    <w:tmpl w:val="A094CBB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6206183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90C6264"/>
    <w:multiLevelType w:val="hybridMultilevel"/>
    <w:tmpl w:val="B97A04F6"/>
    <w:lvl w:ilvl="0" w:tplc="8E141A6A">
      <w:start w:val="2"/>
      <w:numFmt w:val="bullet"/>
      <w:lvlText w:val="-"/>
      <w:lvlJc w:val="left"/>
      <w:pPr>
        <w:ind w:left="1275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2">
    <w:nsid w:val="2B3F3AFE"/>
    <w:multiLevelType w:val="hybridMultilevel"/>
    <w:tmpl w:val="DDB4C890"/>
    <w:lvl w:ilvl="0" w:tplc="0409000F">
      <w:start w:val="1"/>
      <w:numFmt w:val="decimal"/>
      <w:lvlText w:val="%1."/>
      <w:lvlJc w:val="left"/>
      <w:pPr>
        <w:ind w:left="957" w:hanging="360"/>
      </w:p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13">
    <w:nsid w:val="2F854B75"/>
    <w:multiLevelType w:val="hybridMultilevel"/>
    <w:tmpl w:val="4A10A84E"/>
    <w:lvl w:ilvl="0" w:tplc="EC868D1E">
      <w:start w:val="1"/>
      <w:numFmt w:val="decimal"/>
      <w:lvlText w:val="%1."/>
      <w:lvlJc w:val="left"/>
      <w:pPr>
        <w:ind w:left="10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4">
    <w:nsid w:val="30BC5601"/>
    <w:multiLevelType w:val="hybridMultilevel"/>
    <w:tmpl w:val="35B852F0"/>
    <w:lvl w:ilvl="0" w:tplc="818EAF14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A83757D"/>
    <w:multiLevelType w:val="hybridMultilevel"/>
    <w:tmpl w:val="2D661140"/>
    <w:lvl w:ilvl="0" w:tplc="6B4CD5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1E38AE"/>
    <w:multiLevelType w:val="multilevel"/>
    <w:tmpl w:val="3E907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3EEF17DE"/>
    <w:multiLevelType w:val="multilevel"/>
    <w:tmpl w:val="D498710E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 w:val="0"/>
        <w:sz w:val="32"/>
      </w:rPr>
    </w:lvl>
    <w:lvl w:ilvl="2">
      <w:start w:val="1"/>
      <w:numFmt w:val="decimal"/>
      <w:isLgl/>
      <w:lvlText w:val="%1.%2.%3"/>
      <w:lvlJc w:val="left"/>
      <w:pPr>
        <w:ind w:left="810" w:hanging="360"/>
      </w:pPr>
      <w:rPr>
        <w:rFonts w:hint="default"/>
        <w:b w:val="0"/>
        <w:sz w:val="32"/>
      </w:rPr>
    </w:lvl>
    <w:lvl w:ilvl="3">
      <w:start w:val="1"/>
      <w:numFmt w:val="decimal"/>
      <w:isLgl/>
      <w:lvlText w:val="%1.%2.%3.%4"/>
      <w:lvlJc w:val="left"/>
      <w:pPr>
        <w:ind w:left="990" w:hanging="360"/>
      </w:pPr>
      <w:rPr>
        <w:rFonts w:hint="default"/>
        <w:b w:val="0"/>
        <w:sz w:val="32"/>
      </w:rPr>
    </w:lvl>
    <w:lvl w:ilvl="4">
      <w:start w:val="1"/>
      <w:numFmt w:val="decimal"/>
      <w:isLgl/>
      <w:lvlText w:val="%1.%2.%3.%4.%5"/>
      <w:lvlJc w:val="left"/>
      <w:pPr>
        <w:ind w:left="1170" w:hanging="360"/>
      </w:pPr>
      <w:rPr>
        <w:rFonts w:hint="default"/>
        <w:b w:val="0"/>
        <w:sz w:val="32"/>
      </w:rPr>
    </w:lvl>
    <w:lvl w:ilvl="5">
      <w:start w:val="1"/>
      <w:numFmt w:val="decimal"/>
      <w:isLgl/>
      <w:lvlText w:val="%1.%2.%3.%4.%5.%6"/>
      <w:lvlJc w:val="left"/>
      <w:pPr>
        <w:ind w:left="1350" w:hanging="360"/>
      </w:pPr>
      <w:rPr>
        <w:rFonts w:hint="default"/>
        <w:b w:val="0"/>
        <w:sz w:val="32"/>
      </w:rPr>
    </w:lvl>
    <w:lvl w:ilvl="6">
      <w:start w:val="1"/>
      <w:numFmt w:val="decimal"/>
      <w:isLgl/>
      <w:lvlText w:val="%1.%2.%3.%4.%5.%6.%7"/>
      <w:lvlJc w:val="left"/>
      <w:pPr>
        <w:ind w:left="1890" w:hanging="720"/>
      </w:pPr>
      <w:rPr>
        <w:rFonts w:hint="default"/>
        <w:b w:val="0"/>
        <w:sz w:val="32"/>
      </w:rPr>
    </w:lvl>
    <w:lvl w:ilvl="7">
      <w:start w:val="1"/>
      <w:numFmt w:val="decimal"/>
      <w:isLgl/>
      <w:lvlText w:val="%1.%2.%3.%4.%5.%6.%7.%8"/>
      <w:lvlJc w:val="left"/>
      <w:pPr>
        <w:ind w:left="2070" w:hanging="720"/>
      </w:pPr>
      <w:rPr>
        <w:rFonts w:hint="default"/>
        <w:b w:val="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250" w:hanging="720"/>
      </w:pPr>
      <w:rPr>
        <w:rFonts w:hint="default"/>
        <w:b w:val="0"/>
        <w:sz w:val="32"/>
      </w:rPr>
    </w:lvl>
  </w:abstractNum>
  <w:abstractNum w:abstractNumId="19">
    <w:nsid w:val="403E4AE4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0">
    <w:nsid w:val="410101C8"/>
    <w:multiLevelType w:val="hybridMultilevel"/>
    <w:tmpl w:val="298AF628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872517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8551F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4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51D06DED"/>
    <w:multiLevelType w:val="multilevel"/>
    <w:tmpl w:val="0D720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58870616"/>
    <w:multiLevelType w:val="multilevel"/>
    <w:tmpl w:val="EB20D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2040036"/>
    <w:multiLevelType w:val="multilevel"/>
    <w:tmpl w:val="44F4BA0C"/>
    <w:lvl w:ilvl="0">
      <w:start w:val="18"/>
      <w:numFmt w:val="decimal"/>
      <w:lvlText w:val="%1."/>
      <w:lvlJc w:val="left"/>
      <w:pPr>
        <w:ind w:left="101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30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8" w:hanging="1440"/>
      </w:pPr>
      <w:rPr>
        <w:rFonts w:hint="default"/>
      </w:rPr>
    </w:lvl>
  </w:abstractNum>
  <w:abstractNum w:abstractNumId="30">
    <w:nsid w:val="63870128"/>
    <w:multiLevelType w:val="hybridMultilevel"/>
    <w:tmpl w:val="298AF628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3A2690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6B2E1EB9"/>
    <w:multiLevelType w:val="hybridMultilevel"/>
    <w:tmpl w:val="33BE69EC"/>
    <w:lvl w:ilvl="0" w:tplc="FDAAFFB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E13623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8E5A6D"/>
    <w:multiLevelType w:val="multilevel"/>
    <w:tmpl w:val="0D720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>
    <w:nsid w:val="719D5614"/>
    <w:multiLevelType w:val="hybridMultilevel"/>
    <w:tmpl w:val="A664C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C6154A"/>
    <w:multiLevelType w:val="hybridMultilevel"/>
    <w:tmpl w:val="E9982C58"/>
    <w:lvl w:ilvl="0" w:tplc="B5C25978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20D249B"/>
    <w:multiLevelType w:val="hybridMultilevel"/>
    <w:tmpl w:val="298AF628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764ADE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CC1F3A"/>
    <w:multiLevelType w:val="hybridMultilevel"/>
    <w:tmpl w:val="55F895A2"/>
    <w:lvl w:ilvl="0" w:tplc="0B8A04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2E3064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42">
    <w:nsid w:val="77DD22D8"/>
    <w:multiLevelType w:val="multilevel"/>
    <w:tmpl w:val="EDCC68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>
    <w:nsid w:val="7811685C"/>
    <w:multiLevelType w:val="multilevel"/>
    <w:tmpl w:val="37A2D0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32"/>
        <w:szCs w:val="32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A8F1C80"/>
    <w:multiLevelType w:val="hybridMultilevel"/>
    <w:tmpl w:val="43C8E36E"/>
    <w:lvl w:ilvl="0" w:tplc="7646D9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513B68"/>
    <w:multiLevelType w:val="hybridMultilevel"/>
    <w:tmpl w:val="270676E8"/>
    <w:lvl w:ilvl="0" w:tplc="C994B076">
      <w:start w:val="1"/>
      <w:numFmt w:val="decimal"/>
      <w:lvlText w:val="%1."/>
      <w:lvlJc w:val="left"/>
      <w:pPr>
        <w:ind w:left="2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2" w:hanging="360"/>
      </w:pPr>
    </w:lvl>
    <w:lvl w:ilvl="2" w:tplc="0409001B" w:tentative="1">
      <w:start w:val="1"/>
      <w:numFmt w:val="lowerRoman"/>
      <w:lvlText w:val="%3."/>
      <w:lvlJc w:val="right"/>
      <w:pPr>
        <w:ind w:left="3592" w:hanging="180"/>
      </w:pPr>
    </w:lvl>
    <w:lvl w:ilvl="3" w:tplc="0409000F" w:tentative="1">
      <w:start w:val="1"/>
      <w:numFmt w:val="decimal"/>
      <w:lvlText w:val="%4."/>
      <w:lvlJc w:val="left"/>
      <w:pPr>
        <w:ind w:left="4312" w:hanging="360"/>
      </w:pPr>
    </w:lvl>
    <w:lvl w:ilvl="4" w:tplc="04090019" w:tentative="1">
      <w:start w:val="1"/>
      <w:numFmt w:val="lowerLetter"/>
      <w:lvlText w:val="%5."/>
      <w:lvlJc w:val="left"/>
      <w:pPr>
        <w:ind w:left="5032" w:hanging="360"/>
      </w:pPr>
    </w:lvl>
    <w:lvl w:ilvl="5" w:tplc="0409001B" w:tentative="1">
      <w:start w:val="1"/>
      <w:numFmt w:val="lowerRoman"/>
      <w:lvlText w:val="%6."/>
      <w:lvlJc w:val="right"/>
      <w:pPr>
        <w:ind w:left="5752" w:hanging="180"/>
      </w:pPr>
    </w:lvl>
    <w:lvl w:ilvl="6" w:tplc="0409000F" w:tentative="1">
      <w:start w:val="1"/>
      <w:numFmt w:val="decimal"/>
      <w:lvlText w:val="%7."/>
      <w:lvlJc w:val="left"/>
      <w:pPr>
        <w:ind w:left="6472" w:hanging="360"/>
      </w:pPr>
    </w:lvl>
    <w:lvl w:ilvl="7" w:tplc="04090019" w:tentative="1">
      <w:start w:val="1"/>
      <w:numFmt w:val="lowerLetter"/>
      <w:lvlText w:val="%8."/>
      <w:lvlJc w:val="left"/>
      <w:pPr>
        <w:ind w:left="7192" w:hanging="360"/>
      </w:pPr>
    </w:lvl>
    <w:lvl w:ilvl="8" w:tplc="0409001B" w:tentative="1">
      <w:start w:val="1"/>
      <w:numFmt w:val="lowerRoman"/>
      <w:lvlText w:val="%9."/>
      <w:lvlJc w:val="right"/>
      <w:pPr>
        <w:ind w:left="7912" w:hanging="180"/>
      </w:pPr>
    </w:lvl>
  </w:abstractNum>
  <w:abstractNum w:abstractNumId="46">
    <w:nsid w:val="7F2E6E04"/>
    <w:multiLevelType w:val="hybridMultilevel"/>
    <w:tmpl w:val="984E5170"/>
    <w:lvl w:ilvl="0" w:tplc="7AB6F4C4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47">
    <w:nsid w:val="7F814D08"/>
    <w:multiLevelType w:val="multilevel"/>
    <w:tmpl w:val="29E6BB94"/>
    <w:lvl w:ilvl="0">
      <w:start w:val="2"/>
      <w:numFmt w:val="decimal"/>
      <w:lvlText w:val="%1"/>
      <w:lvlJc w:val="left"/>
      <w:pPr>
        <w:ind w:left="360" w:hanging="360"/>
      </w:pPr>
      <w:rPr>
        <w:rFonts w:ascii="AngsanaUPC" w:hAnsi="AngsanaUPC" w:hint="default"/>
      </w:rPr>
    </w:lvl>
    <w:lvl w:ilvl="1">
      <w:start w:val="3"/>
      <w:numFmt w:val="decimal"/>
      <w:lvlText w:val="%1.%2"/>
      <w:lvlJc w:val="left"/>
      <w:pPr>
        <w:ind w:left="738" w:hanging="360"/>
      </w:pPr>
      <w:rPr>
        <w:rFonts w:ascii="AngsanaUPC" w:hAnsi="AngsanaUPC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ascii="AngsanaUPC" w:hAnsi="AngsanaUPC"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ascii="AngsanaUPC" w:hAnsi="AngsanaUPC" w:hint="default"/>
      </w:rPr>
    </w:lvl>
    <w:lvl w:ilvl="4">
      <w:start w:val="1"/>
      <w:numFmt w:val="decimal"/>
      <w:lvlText w:val="%1.%2.%3.%4.%5"/>
      <w:lvlJc w:val="left"/>
      <w:pPr>
        <w:ind w:left="2232" w:hanging="720"/>
      </w:pPr>
      <w:rPr>
        <w:rFonts w:ascii="AngsanaUPC" w:hAnsi="AngsanaUPC"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ascii="AngsanaUPC" w:hAnsi="AngsanaUPC" w:hint="default"/>
      </w:rPr>
    </w:lvl>
    <w:lvl w:ilvl="6">
      <w:start w:val="1"/>
      <w:numFmt w:val="decimal"/>
      <w:lvlText w:val="%1.%2.%3.%4.%5.%6.%7"/>
      <w:lvlJc w:val="left"/>
      <w:pPr>
        <w:ind w:left="3348" w:hanging="1080"/>
      </w:pPr>
      <w:rPr>
        <w:rFonts w:ascii="AngsanaUPC" w:hAnsi="AngsanaUPC"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ascii="AngsanaUPC" w:hAnsi="AngsanaUPC" w:hint="default"/>
      </w:rPr>
    </w:lvl>
    <w:lvl w:ilvl="8">
      <w:start w:val="1"/>
      <w:numFmt w:val="decimal"/>
      <w:lvlText w:val="%1.%2.%3.%4.%5.%6.%7.%8.%9"/>
      <w:lvlJc w:val="left"/>
      <w:pPr>
        <w:ind w:left="4464" w:hanging="1440"/>
      </w:pPr>
      <w:rPr>
        <w:rFonts w:ascii="AngsanaUPC" w:hAnsi="AngsanaUPC" w:hint="default"/>
      </w:rPr>
    </w:lvl>
  </w:abstractNum>
  <w:num w:numId="1">
    <w:abstractNumId w:val="24"/>
  </w:num>
  <w:num w:numId="2">
    <w:abstractNumId w:val="3"/>
  </w:num>
  <w:num w:numId="3">
    <w:abstractNumId w:val="32"/>
  </w:num>
  <w:num w:numId="4">
    <w:abstractNumId w:val="22"/>
  </w:num>
  <w:num w:numId="5">
    <w:abstractNumId w:val="6"/>
  </w:num>
  <w:num w:numId="6">
    <w:abstractNumId w:val="47"/>
  </w:num>
  <w:num w:numId="7">
    <w:abstractNumId w:val="2"/>
  </w:num>
  <w:num w:numId="8">
    <w:abstractNumId w:val="37"/>
  </w:num>
  <w:num w:numId="9">
    <w:abstractNumId w:val="41"/>
  </w:num>
  <w:num w:numId="10">
    <w:abstractNumId w:val="13"/>
  </w:num>
  <w:num w:numId="11">
    <w:abstractNumId w:val="45"/>
  </w:num>
  <w:num w:numId="12">
    <w:abstractNumId w:val="39"/>
  </w:num>
  <w:num w:numId="13">
    <w:abstractNumId w:val="26"/>
  </w:num>
  <w:num w:numId="14">
    <w:abstractNumId w:val="8"/>
  </w:num>
  <w:num w:numId="15">
    <w:abstractNumId w:val="40"/>
  </w:num>
  <w:num w:numId="16">
    <w:abstractNumId w:val="10"/>
  </w:num>
  <w:num w:numId="17">
    <w:abstractNumId w:val="46"/>
  </w:num>
  <w:num w:numId="18">
    <w:abstractNumId w:val="17"/>
  </w:num>
  <w:num w:numId="19">
    <w:abstractNumId w:val="5"/>
  </w:num>
  <w:num w:numId="20">
    <w:abstractNumId w:val="30"/>
  </w:num>
  <w:num w:numId="21">
    <w:abstractNumId w:val="20"/>
  </w:num>
  <w:num w:numId="22">
    <w:abstractNumId w:val="18"/>
  </w:num>
  <w:num w:numId="23">
    <w:abstractNumId w:val="34"/>
  </w:num>
  <w:num w:numId="24">
    <w:abstractNumId w:val="9"/>
  </w:num>
  <w:num w:numId="25">
    <w:abstractNumId w:val="25"/>
  </w:num>
  <w:num w:numId="26">
    <w:abstractNumId w:val="38"/>
  </w:num>
  <w:num w:numId="27">
    <w:abstractNumId w:val="0"/>
  </w:num>
  <w:num w:numId="28">
    <w:abstractNumId w:val="21"/>
  </w:num>
  <w:num w:numId="29">
    <w:abstractNumId w:val="31"/>
  </w:num>
  <w:num w:numId="30">
    <w:abstractNumId w:val="7"/>
  </w:num>
  <w:num w:numId="31">
    <w:abstractNumId w:val="35"/>
  </w:num>
  <w:num w:numId="32">
    <w:abstractNumId w:val="23"/>
  </w:num>
  <w:num w:numId="33">
    <w:abstractNumId w:val="19"/>
  </w:num>
  <w:num w:numId="34">
    <w:abstractNumId w:val="12"/>
  </w:num>
  <w:num w:numId="35">
    <w:abstractNumId w:val="14"/>
  </w:num>
  <w:num w:numId="36">
    <w:abstractNumId w:val="28"/>
  </w:num>
  <w:num w:numId="37">
    <w:abstractNumId w:val="42"/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4"/>
  </w:num>
  <w:num w:numId="41">
    <w:abstractNumId w:val="33"/>
  </w:num>
  <w:num w:numId="42">
    <w:abstractNumId w:val="27"/>
  </w:num>
  <w:num w:numId="43">
    <w:abstractNumId w:val="36"/>
  </w:num>
  <w:num w:numId="44">
    <w:abstractNumId w:val="16"/>
  </w:num>
  <w:num w:numId="45">
    <w:abstractNumId w:val="11"/>
  </w:num>
  <w:num w:numId="46">
    <w:abstractNumId w:val="44"/>
  </w:num>
  <w:num w:numId="47">
    <w:abstractNumId w:val="29"/>
  </w:num>
  <w:num w:numId="48">
    <w:abstractNumId w:val="15"/>
  </w:num>
  <w:num w:numId="49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22210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73B33"/>
    <w:rsid w:val="00000CC7"/>
    <w:rsid w:val="00001810"/>
    <w:rsid w:val="00001AA8"/>
    <w:rsid w:val="00002456"/>
    <w:rsid w:val="00002BEF"/>
    <w:rsid w:val="00002E57"/>
    <w:rsid w:val="0000337F"/>
    <w:rsid w:val="000038B0"/>
    <w:rsid w:val="00004081"/>
    <w:rsid w:val="00004560"/>
    <w:rsid w:val="0000475B"/>
    <w:rsid w:val="000047C1"/>
    <w:rsid w:val="0000490B"/>
    <w:rsid w:val="00004E5A"/>
    <w:rsid w:val="00005135"/>
    <w:rsid w:val="000054A1"/>
    <w:rsid w:val="00006130"/>
    <w:rsid w:val="00006636"/>
    <w:rsid w:val="00006CE3"/>
    <w:rsid w:val="00006F3B"/>
    <w:rsid w:val="00007107"/>
    <w:rsid w:val="00007A19"/>
    <w:rsid w:val="00007A1B"/>
    <w:rsid w:val="0001009E"/>
    <w:rsid w:val="0001021E"/>
    <w:rsid w:val="0001087E"/>
    <w:rsid w:val="00010CE9"/>
    <w:rsid w:val="00010CF8"/>
    <w:rsid w:val="000116C0"/>
    <w:rsid w:val="00011D27"/>
    <w:rsid w:val="00011E49"/>
    <w:rsid w:val="00011F6E"/>
    <w:rsid w:val="0001232D"/>
    <w:rsid w:val="00012880"/>
    <w:rsid w:val="00012EE5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1B79"/>
    <w:rsid w:val="00021BC9"/>
    <w:rsid w:val="00021BEF"/>
    <w:rsid w:val="00021F53"/>
    <w:rsid w:val="000223CA"/>
    <w:rsid w:val="0002254F"/>
    <w:rsid w:val="00022900"/>
    <w:rsid w:val="00022AB3"/>
    <w:rsid w:val="00022B2E"/>
    <w:rsid w:val="00023189"/>
    <w:rsid w:val="00023980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F1B"/>
    <w:rsid w:val="000260EC"/>
    <w:rsid w:val="00026274"/>
    <w:rsid w:val="000267B9"/>
    <w:rsid w:val="000267D2"/>
    <w:rsid w:val="00026F23"/>
    <w:rsid w:val="000274A9"/>
    <w:rsid w:val="000275B2"/>
    <w:rsid w:val="00027A50"/>
    <w:rsid w:val="00027CC1"/>
    <w:rsid w:val="0003001C"/>
    <w:rsid w:val="00030227"/>
    <w:rsid w:val="00030617"/>
    <w:rsid w:val="00030B4C"/>
    <w:rsid w:val="0003183A"/>
    <w:rsid w:val="00031EBD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B0F"/>
    <w:rsid w:val="00034DEA"/>
    <w:rsid w:val="00034F27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50B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503C7"/>
    <w:rsid w:val="000505D6"/>
    <w:rsid w:val="00050610"/>
    <w:rsid w:val="000506E3"/>
    <w:rsid w:val="000509B0"/>
    <w:rsid w:val="00050ADB"/>
    <w:rsid w:val="00050E1E"/>
    <w:rsid w:val="000510E8"/>
    <w:rsid w:val="000526D2"/>
    <w:rsid w:val="00052868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D49"/>
    <w:rsid w:val="00061E5F"/>
    <w:rsid w:val="000622CE"/>
    <w:rsid w:val="000623DF"/>
    <w:rsid w:val="0006259B"/>
    <w:rsid w:val="0006269B"/>
    <w:rsid w:val="00062B4E"/>
    <w:rsid w:val="000632DD"/>
    <w:rsid w:val="00063376"/>
    <w:rsid w:val="0006349A"/>
    <w:rsid w:val="000639FF"/>
    <w:rsid w:val="00063B96"/>
    <w:rsid w:val="00064643"/>
    <w:rsid w:val="00064A5F"/>
    <w:rsid w:val="000650A7"/>
    <w:rsid w:val="00065114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E9"/>
    <w:rsid w:val="00067256"/>
    <w:rsid w:val="00067417"/>
    <w:rsid w:val="00067DCA"/>
    <w:rsid w:val="00067E30"/>
    <w:rsid w:val="0007070A"/>
    <w:rsid w:val="0007091D"/>
    <w:rsid w:val="00070AC5"/>
    <w:rsid w:val="00070B02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7A"/>
    <w:rsid w:val="00074932"/>
    <w:rsid w:val="00074B1E"/>
    <w:rsid w:val="0007507B"/>
    <w:rsid w:val="000753E5"/>
    <w:rsid w:val="00075484"/>
    <w:rsid w:val="0007565F"/>
    <w:rsid w:val="000757F1"/>
    <w:rsid w:val="000760A0"/>
    <w:rsid w:val="000764C4"/>
    <w:rsid w:val="0007657F"/>
    <w:rsid w:val="0007672F"/>
    <w:rsid w:val="00076B5D"/>
    <w:rsid w:val="00076CC8"/>
    <w:rsid w:val="000772E7"/>
    <w:rsid w:val="00077564"/>
    <w:rsid w:val="00077738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67B"/>
    <w:rsid w:val="000A0A0D"/>
    <w:rsid w:val="000A118C"/>
    <w:rsid w:val="000A12E1"/>
    <w:rsid w:val="000A1863"/>
    <w:rsid w:val="000A2843"/>
    <w:rsid w:val="000A2C02"/>
    <w:rsid w:val="000A2ED4"/>
    <w:rsid w:val="000A357B"/>
    <w:rsid w:val="000A3B37"/>
    <w:rsid w:val="000A3BC2"/>
    <w:rsid w:val="000A3C27"/>
    <w:rsid w:val="000A3EC4"/>
    <w:rsid w:val="000A3FA4"/>
    <w:rsid w:val="000A42B7"/>
    <w:rsid w:val="000A4311"/>
    <w:rsid w:val="000A4731"/>
    <w:rsid w:val="000A474B"/>
    <w:rsid w:val="000A4E2B"/>
    <w:rsid w:val="000A51B8"/>
    <w:rsid w:val="000A5A01"/>
    <w:rsid w:val="000A6215"/>
    <w:rsid w:val="000A663E"/>
    <w:rsid w:val="000A671D"/>
    <w:rsid w:val="000A6AD2"/>
    <w:rsid w:val="000A6B26"/>
    <w:rsid w:val="000A6BA6"/>
    <w:rsid w:val="000A6E11"/>
    <w:rsid w:val="000A7029"/>
    <w:rsid w:val="000A71E4"/>
    <w:rsid w:val="000A723E"/>
    <w:rsid w:val="000B0E15"/>
    <w:rsid w:val="000B13C6"/>
    <w:rsid w:val="000B14D7"/>
    <w:rsid w:val="000B15E4"/>
    <w:rsid w:val="000B2157"/>
    <w:rsid w:val="000B297C"/>
    <w:rsid w:val="000B2DC0"/>
    <w:rsid w:val="000B33C8"/>
    <w:rsid w:val="000B35AF"/>
    <w:rsid w:val="000B379C"/>
    <w:rsid w:val="000B3A58"/>
    <w:rsid w:val="000B3F55"/>
    <w:rsid w:val="000B4185"/>
    <w:rsid w:val="000B45ED"/>
    <w:rsid w:val="000B48FD"/>
    <w:rsid w:val="000B4D1A"/>
    <w:rsid w:val="000B4EEC"/>
    <w:rsid w:val="000B531B"/>
    <w:rsid w:val="000B5459"/>
    <w:rsid w:val="000B5850"/>
    <w:rsid w:val="000B5F67"/>
    <w:rsid w:val="000B6847"/>
    <w:rsid w:val="000B6EF7"/>
    <w:rsid w:val="000B7075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F7E"/>
    <w:rsid w:val="000D214A"/>
    <w:rsid w:val="000D2F3A"/>
    <w:rsid w:val="000D35E2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667"/>
    <w:rsid w:val="000D68AC"/>
    <w:rsid w:val="000D6DA3"/>
    <w:rsid w:val="000D6E2D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A1E"/>
    <w:rsid w:val="000E0D14"/>
    <w:rsid w:val="000E1173"/>
    <w:rsid w:val="000E1613"/>
    <w:rsid w:val="000E1D6B"/>
    <w:rsid w:val="000E21B6"/>
    <w:rsid w:val="000E224F"/>
    <w:rsid w:val="000E241A"/>
    <w:rsid w:val="000E2681"/>
    <w:rsid w:val="000E27DB"/>
    <w:rsid w:val="000E2976"/>
    <w:rsid w:val="000E2A69"/>
    <w:rsid w:val="000E2D0A"/>
    <w:rsid w:val="000E3055"/>
    <w:rsid w:val="000E3069"/>
    <w:rsid w:val="000E34E6"/>
    <w:rsid w:val="000E3AAD"/>
    <w:rsid w:val="000E3B96"/>
    <w:rsid w:val="000E3D11"/>
    <w:rsid w:val="000E40A3"/>
    <w:rsid w:val="000E447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7125"/>
    <w:rsid w:val="000F717F"/>
    <w:rsid w:val="000F789C"/>
    <w:rsid w:val="000F7B88"/>
    <w:rsid w:val="00100098"/>
    <w:rsid w:val="0010019E"/>
    <w:rsid w:val="001001EF"/>
    <w:rsid w:val="0010033A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2D2"/>
    <w:rsid w:val="00103783"/>
    <w:rsid w:val="00103A86"/>
    <w:rsid w:val="00103BF5"/>
    <w:rsid w:val="00103F78"/>
    <w:rsid w:val="00104456"/>
    <w:rsid w:val="00104B4E"/>
    <w:rsid w:val="0010512C"/>
    <w:rsid w:val="00105414"/>
    <w:rsid w:val="0010579C"/>
    <w:rsid w:val="00105878"/>
    <w:rsid w:val="00105894"/>
    <w:rsid w:val="00105D59"/>
    <w:rsid w:val="00105DCF"/>
    <w:rsid w:val="00105E84"/>
    <w:rsid w:val="00105FD0"/>
    <w:rsid w:val="00106703"/>
    <w:rsid w:val="00106B16"/>
    <w:rsid w:val="00107A06"/>
    <w:rsid w:val="0011029E"/>
    <w:rsid w:val="001102DE"/>
    <w:rsid w:val="001104CA"/>
    <w:rsid w:val="001107CC"/>
    <w:rsid w:val="001108F7"/>
    <w:rsid w:val="00110A91"/>
    <w:rsid w:val="0011114C"/>
    <w:rsid w:val="0011135F"/>
    <w:rsid w:val="0011143B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B2"/>
    <w:rsid w:val="00114B1A"/>
    <w:rsid w:val="00115171"/>
    <w:rsid w:val="001151E3"/>
    <w:rsid w:val="0011584D"/>
    <w:rsid w:val="00115867"/>
    <w:rsid w:val="00116286"/>
    <w:rsid w:val="00116B85"/>
    <w:rsid w:val="00116DE8"/>
    <w:rsid w:val="0011787B"/>
    <w:rsid w:val="00120305"/>
    <w:rsid w:val="001204F3"/>
    <w:rsid w:val="00120561"/>
    <w:rsid w:val="00120567"/>
    <w:rsid w:val="00120989"/>
    <w:rsid w:val="0012127D"/>
    <w:rsid w:val="00121348"/>
    <w:rsid w:val="00121373"/>
    <w:rsid w:val="00121549"/>
    <w:rsid w:val="00121613"/>
    <w:rsid w:val="00121B5D"/>
    <w:rsid w:val="001221FC"/>
    <w:rsid w:val="00122FDD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1B2"/>
    <w:rsid w:val="0012659F"/>
    <w:rsid w:val="0012669D"/>
    <w:rsid w:val="001269CD"/>
    <w:rsid w:val="00126D35"/>
    <w:rsid w:val="00126E0D"/>
    <w:rsid w:val="001271A1"/>
    <w:rsid w:val="00127376"/>
    <w:rsid w:val="00127D65"/>
    <w:rsid w:val="001300A5"/>
    <w:rsid w:val="001306A0"/>
    <w:rsid w:val="00130D28"/>
    <w:rsid w:val="00130D47"/>
    <w:rsid w:val="00130EA3"/>
    <w:rsid w:val="00131A81"/>
    <w:rsid w:val="00131B70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960"/>
    <w:rsid w:val="00146B5E"/>
    <w:rsid w:val="001470C7"/>
    <w:rsid w:val="00147879"/>
    <w:rsid w:val="00147E3D"/>
    <w:rsid w:val="0015001C"/>
    <w:rsid w:val="001500F6"/>
    <w:rsid w:val="00150BCD"/>
    <w:rsid w:val="00150EB4"/>
    <w:rsid w:val="00150F1D"/>
    <w:rsid w:val="00151780"/>
    <w:rsid w:val="00151870"/>
    <w:rsid w:val="00151877"/>
    <w:rsid w:val="00151A68"/>
    <w:rsid w:val="00153231"/>
    <w:rsid w:val="00153392"/>
    <w:rsid w:val="00154284"/>
    <w:rsid w:val="001545D4"/>
    <w:rsid w:val="00154A99"/>
    <w:rsid w:val="00154BE4"/>
    <w:rsid w:val="001550DA"/>
    <w:rsid w:val="001552C4"/>
    <w:rsid w:val="001555CD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74F"/>
    <w:rsid w:val="00160AB5"/>
    <w:rsid w:val="00160D2C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3857"/>
    <w:rsid w:val="001640B8"/>
    <w:rsid w:val="00164804"/>
    <w:rsid w:val="00164A96"/>
    <w:rsid w:val="00164CC7"/>
    <w:rsid w:val="001650EB"/>
    <w:rsid w:val="00165456"/>
    <w:rsid w:val="0016558A"/>
    <w:rsid w:val="001658D5"/>
    <w:rsid w:val="00165907"/>
    <w:rsid w:val="00165EF6"/>
    <w:rsid w:val="00166415"/>
    <w:rsid w:val="001668BA"/>
    <w:rsid w:val="00166A67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A5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EE"/>
    <w:rsid w:val="001735B1"/>
    <w:rsid w:val="00173654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2CB"/>
    <w:rsid w:val="001763D1"/>
    <w:rsid w:val="0017645F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BB6"/>
    <w:rsid w:val="00183D69"/>
    <w:rsid w:val="0018432F"/>
    <w:rsid w:val="001850F9"/>
    <w:rsid w:val="0018540C"/>
    <w:rsid w:val="001855FD"/>
    <w:rsid w:val="001857F0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FA7"/>
    <w:rsid w:val="0019704B"/>
    <w:rsid w:val="00197075"/>
    <w:rsid w:val="00197163"/>
    <w:rsid w:val="001971A4"/>
    <w:rsid w:val="001972AC"/>
    <w:rsid w:val="001974A4"/>
    <w:rsid w:val="0019762C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C03"/>
    <w:rsid w:val="001A5D07"/>
    <w:rsid w:val="001A61D5"/>
    <w:rsid w:val="001A63DC"/>
    <w:rsid w:val="001A64F7"/>
    <w:rsid w:val="001A65D6"/>
    <w:rsid w:val="001A6A1B"/>
    <w:rsid w:val="001A6AD5"/>
    <w:rsid w:val="001A6C63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741"/>
    <w:rsid w:val="001C0925"/>
    <w:rsid w:val="001C14AD"/>
    <w:rsid w:val="001C1ADB"/>
    <w:rsid w:val="001C1ECD"/>
    <w:rsid w:val="001C1F33"/>
    <w:rsid w:val="001C207F"/>
    <w:rsid w:val="001C2342"/>
    <w:rsid w:val="001C26E5"/>
    <w:rsid w:val="001C27EE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22A"/>
    <w:rsid w:val="001C6352"/>
    <w:rsid w:val="001C63C4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D3C"/>
    <w:rsid w:val="001D0ED3"/>
    <w:rsid w:val="001D0F6F"/>
    <w:rsid w:val="001D109E"/>
    <w:rsid w:val="001D12C9"/>
    <w:rsid w:val="001D1415"/>
    <w:rsid w:val="001D14B3"/>
    <w:rsid w:val="001D14E8"/>
    <w:rsid w:val="001D189C"/>
    <w:rsid w:val="001D18F8"/>
    <w:rsid w:val="001D2232"/>
    <w:rsid w:val="001D23CF"/>
    <w:rsid w:val="001D2429"/>
    <w:rsid w:val="001D24EC"/>
    <w:rsid w:val="001D2550"/>
    <w:rsid w:val="001D260F"/>
    <w:rsid w:val="001D2A7F"/>
    <w:rsid w:val="001D3026"/>
    <w:rsid w:val="001D3213"/>
    <w:rsid w:val="001D3470"/>
    <w:rsid w:val="001D476F"/>
    <w:rsid w:val="001D54CE"/>
    <w:rsid w:val="001D5582"/>
    <w:rsid w:val="001D57CE"/>
    <w:rsid w:val="001D6104"/>
    <w:rsid w:val="001D6B36"/>
    <w:rsid w:val="001D6BD6"/>
    <w:rsid w:val="001D6E0A"/>
    <w:rsid w:val="001D738C"/>
    <w:rsid w:val="001D7A31"/>
    <w:rsid w:val="001D7BE7"/>
    <w:rsid w:val="001E0308"/>
    <w:rsid w:val="001E0ACE"/>
    <w:rsid w:val="001E0C93"/>
    <w:rsid w:val="001E0CA5"/>
    <w:rsid w:val="001E1076"/>
    <w:rsid w:val="001E1089"/>
    <w:rsid w:val="001E10CA"/>
    <w:rsid w:val="001E1327"/>
    <w:rsid w:val="001E188F"/>
    <w:rsid w:val="001E1DAE"/>
    <w:rsid w:val="001E2885"/>
    <w:rsid w:val="001E2F92"/>
    <w:rsid w:val="001E347A"/>
    <w:rsid w:val="001E36D5"/>
    <w:rsid w:val="001E3A89"/>
    <w:rsid w:val="001E3BD5"/>
    <w:rsid w:val="001E3E40"/>
    <w:rsid w:val="001E40FF"/>
    <w:rsid w:val="001E421A"/>
    <w:rsid w:val="001E43B0"/>
    <w:rsid w:val="001E4CB9"/>
    <w:rsid w:val="001E4D77"/>
    <w:rsid w:val="001E4E87"/>
    <w:rsid w:val="001E4FF0"/>
    <w:rsid w:val="001E50BE"/>
    <w:rsid w:val="001E584B"/>
    <w:rsid w:val="001E6272"/>
    <w:rsid w:val="001E62D4"/>
    <w:rsid w:val="001E689C"/>
    <w:rsid w:val="001E742B"/>
    <w:rsid w:val="001E7638"/>
    <w:rsid w:val="001E7B54"/>
    <w:rsid w:val="001E7D4D"/>
    <w:rsid w:val="001E7DBC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20C9"/>
    <w:rsid w:val="001F3125"/>
    <w:rsid w:val="001F3789"/>
    <w:rsid w:val="001F3B6D"/>
    <w:rsid w:val="001F418A"/>
    <w:rsid w:val="001F4338"/>
    <w:rsid w:val="001F4F8F"/>
    <w:rsid w:val="001F51AC"/>
    <w:rsid w:val="001F51AD"/>
    <w:rsid w:val="001F532B"/>
    <w:rsid w:val="001F55BB"/>
    <w:rsid w:val="001F5971"/>
    <w:rsid w:val="001F6144"/>
    <w:rsid w:val="001F6550"/>
    <w:rsid w:val="001F6675"/>
    <w:rsid w:val="001F6ADE"/>
    <w:rsid w:val="001F7202"/>
    <w:rsid w:val="001F763A"/>
    <w:rsid w:val="0020043B"/>
    <w:rsid w:val="00200441"/>
    <w:rsid w:val="00200907"/>
    <w:rsid w:val="00200FA5"/>
    <w:rsid w:val="0020168C"/>
    <w:rsid w:val="002017B8"/>
    <w:rsid w:val="002019F8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6A8"/>
    <w:rsid w:val="0020489F"/>
    <w:rsid w:val="00204DF2"/>
    <w:rsid w:val="00205156"/>
    <w:rsid w:val="00205B47"/>
    <w:rsid w:val="00205CF1"/>
    <w:rsid w:val="00205D1A"/>
    <w:rsid w:val="00205D5F"/>
    <w:rsid w:val="00205D84"/>
    <w:rsid w:val="002064BB"/>
    <w:rsid w:val="00206632"/>
    <w:rsid w:val="00207447"/>
    <w:rsid w:val="00207621"/>
    <w:rsid w:val="002076B2"/>
    <w:rsid w:val="002076C5"/>
    <w:rsid w:val="00207DDD"/>
    <w:rsid w:val="0021045F"/>
    <w:rsid w:val="00210901"/>
    <w:rsid w:val="00210A24"/>
    <w:rsid w:val="00210C0E"/>
    <w:rsid w:val="00210C60"/>
    <w:rsid w:val="002111FF"/>
    <w:rsid w:val="00211225"/>
    <w:rsid w:val="00211AD3"/>
    <w:rsid w:val="00211E51"/>
    <w:rsid w:val="00211F7D"/>
    <w:rsid w:val="00211FA8"/>
    <w:rsid w:val="00212203"/>
    <w:rsid w:val="00212AF5"/>
    <w:rsid w:val="00212CCD"/>
    <w:rsid w:val="00213244"/>
    <w:rsid w:val="0021361C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60EB"/>
    <w:rsid w:val="0021632B"/>
    <w:rsid w:val="002167EB"/>
    <w:rsid w:val="00216A06"/>
    <w:rsid w:val="00216D40"/>
    <w:rsid w:val="00217198"/>
    <w:rsid w:val="0021733F"/>
    <w:rsid w:val="0021757C"/>
    <w:rsid w:val="00217676"/>
    <w:rsid w:val="00217795"/>
    <w:rsid w:val="00217B1E"/>
    <w:rsid w:val="00217D50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E68"/>
    <w:rsid w:val="002230C2"/>
    <w:rsid w:val="00223478"/>
    <w:rsid w:val="002239C6"/>
    <w:rsid w:val="002245CD"/>
    <w:rsid w:val="0022471B"/>
    <w:rsid w:val="00224791"/>
    <w:rsid w:val="002248D2"/>
    <w:rsid w:val="00224D7A"/>
    <w:rsid w:val="0022576D"/>
    <w:rsid w:val="002257FC"/>
    <w:rsid w:val="00225B82"/>
    <w:rsid w:val="00225F81"/>
    <w:rsid w:val="00226185"/>
    <w:rsid w:val="0022664F"/>
    <w:rsid w:val="00226D41"/>
    <w:rsid w:val="00226F7A"/>
    <w:rsid w:val="0022727C"/>
    <w:rsid w:val="00227305"/>
    <w:rsid w:val="0022770C"/>
    <w:rsid w:val="002277AB"/>
    <w:rsid w:val="00227FA4"/>
    <w:rsid w:val="00230266"/>
    <w:rsid w:val="0023057C"/>
    <w:rsid w:val="00230624"/>
    <w:rsid w:val="00230A09"/>
    <w:rsid w:val="00230AE8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252"/>
    <w:rsid w:val="00233867"/>
    <w:rsid w:val="00233A4E"/>
    <w:rsid w:val="002340A5"/>
    <w:rsid w:val="00234493"/>
    <w:rsid w:val="00234A34"/>
    <w:rsid w:val="00234D3D"/>
    <w:rsid w:val="00234F0B"/>
    <w:rsid w:val="00235133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F2B"/>
    <w:rsid w:val="00244268"/>
    <w:rsid w:val="002449E0"/>
    <w:rsid w:val="00244ADB"/>
    <w:rsid w:val="00244AE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A60"/>
    <w:rsid w:val="00247ACD"/>
    <w:rsid w:val="00247D93"/>
    <w:rsid w:val="002501AA"/>
    <w:rsid w:val="00250456"/>
    <w:rsid w:val="00250559"/>
    <w:rsid w:val="00250CB0"/>
    <w:rsid w:val="00250D85"/>
    <w:rsid w:val="00251108"/>
    <w:rsid w:val="00251443"/>
    <w:rsid w:val="0025177A"/>
    <w:rsid w:val="00251BC8"/>
    <w:rsid w:val="00251CEA"/>
    <w:rsid w:val="00251F4E"/>
    <w:rsid w:val="002530FC"/>
    <w:rsid w:val="0025343C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B32"/>
    <w:rsid w:val="00260BCC"/>
    <w:rsid w:val="00260C49"/>
    <w:rsid w:val="002619FE"/>
    <w:rsid w:val="00261AC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54C"/>
    <w:rsid w:val="0026775F"/>
    <w:rsid w:val="00267C5F"/>
    <w:rsid w:val="00267C92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359"/>
    <w:rsid w:val="002713B8"/>
    <w:rsid w:val="00271592"/>
    <w:rsid w:val="002716F4"/>
    <w:rsid w:val="00271CAA"/>
    <w:rsid w:val="00271F31"/>
    <w:rsid w:val="0027213C"/>
    <w:rsid w:val="0027255E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C6"/>
    <w:rsid w:val="0027670E"/>
    <w:rsid w:val="00276925"/>
    <w:rsid w:val="00276A75"/>
    <w:rsid w:val="00276BAC"/>
    <w:rsid w:val="002770CA"/>
    <w:rsid w:val="00277580"/>
    <w:rsid w:val="002807F4"/>
    <w:rsid w:val="00280AB1"/>
    <w:rsid w:val="00280ABA"/>
    <w:rsid w:val="00280DB2"/>
    <w:rsid w:val="002810B1"/>
    <w:rsid w:val="0028129D"/>
    <w:rsid w:val="0028131A"/>
    <w:rsid w:val="00281402"/>
    <w:rsid w:val="002816B2"/>
    <w:rsid w:val="00281BC4"/>
    <w:rsid w:val="00281E74"/>
    <w:rsid w:val="00282089"/>
    <w:rsid w:val="0028218E"/>
    <w:rsid w:val="002821B8"/>
    <w:rsid w:val="00282629"/>
    <w:rsid w:val="00282B34"/>
    <w:rsid w:val="00282BF8"/>
    <w:rsid w:val="00283077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556"/>
    <w:rsid w:val="0028459C"/>
    <w:rsid w:val="00284B50"/>
    <w:rsid w:val="00285029"/>
    <w:rsid w:val="00285121"/>
    <w:rsid w:val="0028603C"/>
    <w:rsid w:val="0028615C"/>
    <w:rsid w:val="0028643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81D"/>
    <w:rsid w:val="002A1A11"/>
    <w:rsid w:val="002A1EA1"/>
    <w:rsid w:val="002A2706"/>
    <w:rsid w:val="002A27F2"/>
    <w:rsid w:val="002A2B05"/>
    <w:rsid w:val="002A2CF0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5F6"/>
    <w:rsid w:val="002A5843"/>
    <w:rsid w:val="002A5AF2"/>
    <w:rsid w:val="002A5DC5"/>
    <w:rsid w:val="002A6A41"/>
    <w:rsid w:val="002A6BFC"/>
    <w:rsid w:val="002A6D5D"/>
    <w:rsid w:val="002A6DC4"/>
    <w:rsid w:val="002A70BE"/>
    <w:rsid w:val="002A7382"/>
    <w:rsid w:val="002A7645"/>
    <w:rsid w:val="002A78AC"/>
    <w:rsid w:val="002A7BF8"/>
    <w:rsid w:val="002B026E"/>
    <w:rsid w:val="002B045E"/>
    <w:rsid w:val="002B060F"/>
    <w:rsid w:val="002B07D9"/>
    <w:rsid w:val="002B0A89"/>
    <w:rsid w:val="002B1634"/>
    <w:rsid w:val="002B17B6"/>
    <w:rsid w:val="002B19B5"/>
    <w:rsid w:val="002B19BC"/>
    <w:rsid w:val="002B1ACE"/>
    <w:rsid w:val="002B1F78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CDF"/>
    <w:rsid w:val="002B40AF"/>
    <w:rsid w:val="002B432C"/>
    <w:rsid w:val="002B4B8B"/>
    <w:rsid w:val="002B4BCE"/>
    <w:rsid w:val="002B509A"/>
    <w:rsid w:val="002B537F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DF9"/>
    <w:rsid w:val="002C11A0"/>
    <w:rsid w:val="002C15BD"/>
    <w:rsid w:val="002C17F9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75C"/>
    <w:rsid w:val="002C596E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298"/>
    <w:rsid w:val="002D2891"/>
    <w:rsid w:val="002D2B1B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4B0"/>
    <w:rsid w:val="002D7727"/>
    <w:rsid w:val="002D775B"/>
    <w:rsid w:val="002D7C36"/>
    <w:rsid w:val="002E0B64"/>
    <w:rsid w:val="002E1722"/>
    <w:rsid w:val="002E17A0"/>
    <w:rsid w:val="002E19AD"/>
    <w:rsid w:val="002E1A18"/>
    <w:rsid w:val="002E1C3E"/>
    <w:rsid w:val="002E1DA7"/>
    <w:rsid w:val="002E299D"/>
    <w:rsid w:val="002E2B18"/>
    <w:rsid w:val="002E3021"/>
    <w:rsid w:val="002E33D6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DB2"/>
    <w:rsid w:val="002F0FE1"/>
    <w:rsid w:val="002F1156"/>
    <w:rsid w:val="002F1174"/>
    <w:rsid w:val="002F11B8"/>
    <w:rsid w:val="002F2E72"/>
    <w:rsid w:val="002F33B0"/>
    <w:rsid w:val="002F398B"/>
    <w:rsid w:val="002F451F"/>
    <w:rsid w:val="002F4AED"/>
    <w:rsid w:val="002F4AF9"/>
    <w:rsid w:val="002F4C79"/>
    <w:rsid w:val="002F4DDD"/>
    <w:rsid w:val="002F51CB"/>
    <w:rsid w:val="002F5672"/>
    <w:rsid w:val="002F567A"/>
    <w:rsid w:val="002F5D73"/>
    <w:rsid w:val="002F6243"/>
    <w:rsid w:val="002F6343"/>
    <w:rsid w:val="002F6456"/>
    <w:rsid w:val="002F655E"/>
    <w:rsid w:val="002F6588"/>
    <w:rsid w:val="002F69F6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B7"/>
    <w:rsid w:val="00303108"/>
    <w:rsid w:val="00303168"/>
    <w:rsid w:val="00303495"/>
    <w:rsid w:val="0030385E"/>
    <w:rsid w:val="003038F7"/>
    <w:rsid w:val="00303E0B"/>
    <w:rsid w:val="00304344"/>
    <w:rsid w:val="00304710"/>
    <w:rsid w:val="00304E1B"/>
    <w:rsid w:val="0030547C"/>
    <w:rsid w:val="003054FC"/>
    <w:rsid w:val="0030554A"/>
    <w:rsid w:val="00305986"/>
    <w:rsid w:val="003059A8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077"/>
    <w:rsid w:val="003111C6"/>
    <w:rsid w:val="00311651"/>
    <w:rsid w:val="003116E8"/>
    <w:rsid w:val="003117CA"/>
    <w:rsid w:val="003119D6"/>
    <w:rsid w:val="00311A49"/>
    <w:rsid w:val="00311B98"/>
    <w:rsid w:val="00311CDE"/>
    <w:rsid w:val="0031217F"/>
    <w:rsid w:val="003126AF"/>
    <w:rsid w:val="00312B84"/>
    <w:rsid w:val="00312C82"/>
    <w:rsid w:val="00312F9F"/>
    <w:rsid w:val="0031301C"/>
    <w:rsid w:val="0031319B"/>
    <w:rsid w:val="003131AA"/>
    <w:rsid w:val="00313723"/>
    <w:rsid w:val="00313AE8"/>
    <w:rsid w:val="00313F12"/>
    <w:rsid w:val="0031409A"/>
    <w:rsid w:val="00314152"/>
    <w:rsid w:val="00314419"/>
    <w:rsid w:val="00314667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BC0"/>
    <w:rsid w:val="00323DDF"/>
    <w:rsid w:val="00323EF2"/>
    <w:rsid w:val="00324542"/>
    <w:rsid w:val="00324A63"/>
    <w:rsid w:val="00324BB1"/>
    <w:rsid w:val="003250C5"/>
    <w:rsid w:val="0032519D"/>
    <w:rsid w:val="003255B8"/>
    <w:rsid w:val="00325691"/>
    <w:rsid w:val="0032577B"/>
    <w:rsid w:val="00325B16"/>
    <w:rsid w:val="00325F3F"/>
    <w:rsid w:val="003261AC"/>
    <w:rsid w:val="00326485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8CD"/>
    <w:rsid w:val="00332FD7"/>
    <w:rsid w:val="00333015"/>
    <w:rsid w:val="003334D9"/>
    <w:rsid w:val="003334DA"/>
    <w:rsid w:val="00333EF5"/>
    <w:rsid w:val="00334441"/>
    <w:rsid w:val="00334522"/>
    <w:rsid w:val="00334CBC"/>
    <w:rsid w:val="00334F00"/>
    <w:rsid w:val="00334FEC"/>
    <w:rsid w:val="003353B2"/>
    <w:rsid w:val="003365A8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AEE"/>
    <w:rsid w:val="003433D8"/>
    <w:rsid w:val="00343604"/>
    <w:rsid w:val="003443F0"/>
    <w:rsid w:val="0034487F"/>
    <w:rsid w:val="00344A22"/>
    <w:rsid w:val="00344B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4"/>
    <w:rsid w:val="00347CFA"/>
    <w:rsid w:val="003504C1"/>
    <w:rsid w:val="00350525"/>
    <w:rsid w:val="0035078D"/>
    <w:rsid w:val="00350BD8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4A"/>
    <w:rsid w:val="003556A9"/>
    <w:rsid w:val="0035578B"/>
    <w:rsid w:val="00355C80"/>
    <w:rsid w:val="00355D46"/>
    <w:rsid w:val="00355DFD"/>
    <w:rsid w:val="00355FA9"/>
    <w:rsid w:val="0035654D"/>
    <w:rsid w:val="00356566"/>
    <w:rsid w:val="00356B2B"/>
    <w:rsid w:val="00357307"/>
    <w:rsid w:val="00357424"/>
    <w:rsid w:val="003578E5"/>
    <w:rsid w:val="00360158"/>
    <w:rsid w:val="00360305"/>
    <w:rsid w:val="0036036F"/>
    <w:rsid w:val="0036052C"/>
    <w:rsid w:val="00360BE7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5DA"/>
    <w:rsid w:val="00363D33"/>
    <w:rsid w:val="0036420A"/>
    <w:rsid w:val="00364375"/>
    <w:rsid w:val="0036447D"/>
    <w:rsid w:val="00364527"/>
    <w:rsid w:val="00364E44"/>
    <w:rsid w:val="00364EFF"/>
    <w:rsid w:val="003654F4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C5"/>
    <w:rsid w:val="00372154"/>
    <w:rsid w:val="00372480"/>
    <w:rsid w:val="00372735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47"/>
    <w:rsid w:val="003749FE"/>
    <w:rsid w:val="00374A4F"/>
    <w:rsid w:val="0037696B"/>
    <w:rsid w:val="00376B13"/>
    <w:rsid w:val="00376C20"/>
    <w:rsid w:val="00376F77"/>
    <w:rsid w:val="003770DE"/>
    <w:rsid w:val="0037734E"/>
    <w:rsid w:val="003773D9"/>
    <w:rsid w:val="00377B8F"/>
    <w:rsid w:val="00380074"/>
    <w:rsid w:val="00380407"/>
    <w:rsid w:val="00380477"/>
    <w:rsid w:val="003807F5"/>
    <w:rsid w:val="00380951"/>
    <w:rsid w:val="00380952"/>
    <w:rsid w:val="00380A8B"/>
    <w:rsid w:val="0038131A"/>
    <w:rsid w:val="003814AD"/>
    <w:rsid w:val="00381733"/>
    <w:rsid w:val="00381862"/>
    <w:rsid w:val="00381A38"/>
    <w:rsid w:val="00381A3D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57E"/>
    <w:rsid w:val="0038476B"/>
    <w:rsid w:val="003850BB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C37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D91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B70"/>
    <w:rsid w:val="0039752D"/>
    <w:rsid w:val="00397558"/>
    <w:rsid w:val="0039766D"/>
    <w:rsid w:val="003976D7"/>
    <w:rsid w:val="00397BAE"/>
    <w:rsid w:val="003A08A3"/>
    <w:rsid w:val="003A0BA5"/>
    <w:rsid w:val="003A0C17"/>
    <w:rsid w:val="003A0C96"/>
    <w:rsid w:val="003A0D6C"/>
    <w:rsid w:val="003A109C"/>
    <w:rsid w:val="003A13D2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44A0"/>
    <w:rsid w:val="003A4A62"/>
    <w:rsid w:val="003A4C8F"/>
    <w:rsid w:val="003A4CC9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F52"/>
    <w:rsid w:val="003B0720"/>
    <w:rsid w:val="003B088B"/>
    <w:rsid w:val="003B0A4A"/>
    <w:rsid w:val="003B0B68"/>
    <w:rsid w:val="003B0EAA"/>
    <w:rsid w:val="003B0F68"/>
    <w:rsid w:val="003B1209"/>
    <w:rsid w:val="003B135B"/>
    <w:rsid w:val="003B15C1"/>
    <w:rsid w:val="003B189A"/>
    <w:rsid w:val="003B1990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AC8"/>
    <w:rsid w:val="003C01AA"/>
    <w:rsid w:val="003C030A"/>
    <w:rsid w:val="003C05D1"/>
    <w:rsid w:val="003C0C72"/>
    <w:rsid w:val="003C0DBA"/>
    <w:rsid w:val="003C0E48"/>
    <w:rsid w:val="003C0F3C"/>
    <w:rsid w:val="003C152F"/>
    <w:rsid w:val="003C18E7"/>
    <w:rsid w:val="003C20BD"/>
    <w:rsid w:val="003C24BE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6061"/>
    <w:rsid w:val="003C64E0"/>
    <w:rsid w:val="003C6561"/>
    <w:rsid w:val="003C6CCA"/>
    <w:rsid w:val="003C7606"/>
    <w:rsid w:val="003C7AF2"/>
    <w:rsid w:val="003C7CCE"/>
    <w:rsid w:val="003C7CE2"/>
    <w:rsid w:val="003C7CE8"/>
    <w:rsid w:val="003D05DC"/>
    <w:rsid w:val="003D05F2"/>
    <w:rsid w:val="003D17FA"/>
    <w:rsid w:val="003D2147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6F0"/>
    <w:rsid w:val="003D5799"/>
    <w:rsid w:val="003D59D7"/>
    <w:rsid w:val="003D64FF"/>
    <w:rsid w:val="003D66A8"/>
    <w:rsid w:val="003D6706"/>
    <w:rsid w:val="003D68F4"/>
    <w:rsid w:val="003D6C26"/>
    <w:rsid w:val="003D70AA"/>
    <w:rsid w:val="003D79F2"/>
    <w:rsid w:val="003D7AF0"/>
    <w:rsid w:val="003E0125"/>
    <w:rsid w:val="003E0694"/>
    <w:rsid w:val="003E09DB"/>
    <w:rsid w:val="003E0AFF"/>
    <w:rsid w:val="003E14CC"/>
    <w:rsid w:val="003E17EB"/>
    <w:rsid w:val="003E2E6D"/>
    <w:rsid w:val="003E2EA7"/>
    <w:rsid w:val="003E2F33"/>
    <w:rsid w:val="003E34B6"/>
    <w:rsid w:val="003E44F1"/>
    <w:rsid w:val="003E4E82"/>
    <w:rsid w:val="003E553C"/>
    <w:rsid w:val="003E5793"/>
    <w:rsid w:val="003E5CB7"/>
    <w:rsid w:val="003E60EA"/>
    <w:rsid w:val="003E6449"/>
    <w:rsid w:val="003E6B6A"/>
    <w:rsid w:val="003E6F60"/>
    <w:rsid w:val="003E71D3"/>
    <w:rsid w:val="003E7717"/>
    <w:rsid w:val="003E7A89"/>
    <w:rsid w:val="003E7B10"/>
    <w:rsid w:val="003E7C96"/>
    <w:rsid w:val="003E7F67"/>
    <w:rsid w:val="003F02B2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811"/>
    <w:rsid w:val="003F49B2"/>
    <w:rsid w:val="003F4A20"/>
    <w:rsid w:val="003F4BE3"/>
    <w:rsid w:val="003F4D85"/>
    <w:rsid w:val="003F5099"/>
    <w:rsid w:val="003F568E"/>
    <w:rsid w:val="003F5874"/>
    <w:rsid w:val="003F5B6F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3D9"/>
    <w:rsid w:val="00401CE8"/>
    <w:rsid w:val="00401F2B"/>
    <w:rsid w:val="0040204A"/>
    <w:rsid w:val="0040271A"/>
    <w:rsid w:val="00402828"/>
    <w:rsid w:val="00402D7A"/>
    <w:rsid w:val="004030F1"/>
    <w:rsid w:val="004034BE"/>
    <w:rsid w:val="00403569"/>
    <w:rsid w:val="004038A9"/>
    <w:rsid w:val="00403AFC"/>
    <w:rsid w:val="00403C2C"/>
    <w:rsid w:val="004041A5"/>
    <w:rsid w:val="00404637"/>
    <w:rsid w:val="00404AC7"/>
    <w:rsid w:val="00404C53"/>
    <w:rsid w:val="00404C96"/>
    <w:rsid w:val="0040537C"/>
    <w:rsid w:val="00405526"/>
    <w:rsid w:val="0040586E"/>
    <w:rsid w:val="00405A2B"/>
    <w:rsid w:val="00405F6E"/>
    <w:rsid w:val="004062D8"/>
    <w:rsid w:val="004066B7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C3A"/>
    <w:rsid w:val="004114FF"/>
    <w:rsid w:val="0041182D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73B"/>
    <w:rsid w:val="00415B4E"/>
    <w:rsid w:val="00415F0F"/>
    <w:rsid w:val="00416811"/>
    <w:rsid w:val="004170D6"/>
    <w:rsid w:val="0041739F"/>
    <w:rsid w:val="004173D5"/>
    <w:rsid w:val="00417837"/>
    <w:rsid w:val="00417EA0"/>
    <w:rsid w:val="00420216"/>
    <w:rsid w:val="004203CA"/>
    <w:rsid w:val="00420B57"/>
    <w:rsid w:val="00420C3F"/>
    <w:rsid w:val="00420F9B"/>
    <w:rsid w:val="00421389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4F"/>
    <w:rsid w:val="004238CA"/>
    <w:rsid w:val="00423C67"/>
    <w:rsid w:val="0042408E"/>
    <w:rsid w:val="004248BA"/>
    <w:rsid w:val="00424A18"/>
    <w:rsid w:val="00424C2F"/>
    <w:rsid w:val="0042503E"/>
    <w:rsid w:val="004254AE"/>
    <w:rsid w:val="00425959"/>
    <w:rsid w:val="00425EB9"/>
    <w:rsid w:val="00425ED8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D49"/>
    <w:rsid w:val="00433EAB"/>
    <w:rsid w:val="0043459D"/>
    <w:rsid w:val="00434A98"/>
    <w:rsid w:val="00435C43"/>
    <w:rsid w:val="004362CD"/>
    <w:rsid w:val="00436509"/>
    <w:rsid w:val="00436836"/>
    <w:rsid w:val="00436EC1"/>
    <w:rsid w:val="0043750F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E02"/>
    <w:rsid w:val="00443E87"/>
    <w:rsid w:val="004442B2"/>
    <w:rsid w:val="0044465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642"/>
    <w:rsid w:val="0044681B"/>
    <w:rsid w:val="00446915"/>
    <w:rsid w:val="00446D26"/>
    <w:rsid w:val="00446FC6"/>
    <w:rsid w:val="00446FFC"/>
    <w:rsid w:val="004477EB"/>
    <w:rsid w:val="00447C0A"/>
    <w:rsid w:val="0045028D"/>
    <w:rsid w:val="00450517"/>
    <w:rsid w:val="00450842"/>
    <w:rsid w:val="00450F62"/>
    <w:rsid w:val="00451BC3"/>
    <w:rsid w:val="00451D1B"/>
    <w:rsid w:val="00452704"/>
    <w:rsid w:val="004530C8"/>
    <w:rsid w:val="00453101"/>
    <w:rsid w:val="004535D3"/>
    <w:rsid w:val="0045383E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A8A"/>
    <w:rsid w:val="00464BFC"/>
    <w:rsid w:val="00464CB4"/>
    <w:rsid w:val="00464F77"/>
    <w:rsid w:val="00465CF4"/>
    <w:rsid w:val="00466749"/>
    <w:rsid w:val="004667F0"/>
    <w:rsid w:val="00466A22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22AD"/>
    <w:rsid w:val="00472686"/>
    <w:rsid w:val="004728D2"/>
    <w:rsid w:val="00472CD8"/>
    <w:rsid w:val="00473217"/>
    <w:rsid w:val="00473EE7"/>
    <w:rsid w:val="00474990"/>
    <w:rsid w:val="00475240"/>
    <w:rsid w:val="0047587E"/>
    <w:rsid w:val="00475CF0"/>
    <w:rsid w:val="00476725"/>
    <w:rsid w:val="00476FF6"/>
    <w:rsid w:val="0047723A"/>
    <w:rsid w:val="0047789A"/>
    <w:rsid w:val="00477B2C"/>
    <w:rsid w:val="0048074D"/>
    <w:rsid w:val="00480752"/>
    <w:rsid w:val="00480825"/>
    <w:rsid w:val="00480E02"/>
    <w:rsid w:val="00480F8F"/>
    <w:rsid w:val="0048143C"/>
    <w:rsid w:val="0048169F"/>
    <w:rsid w:val="00481D31"/>
    <w:rsid w:val="004822FB"/>
    <w:rsid w:val="004827A1"/>
    <w:rsid w:val="00482DD6"/>
    <w:rsid w:val="0048332A"/>
    <w:rsid w:val="00483808"/>
    <w:rsid w:val="00483D41"/>
    <w:rsid w:val="0048493E"/>
    <w:rsid w:val="00484D98"/>
    <w:rsid w:val="00484F82"/>
    <w:rsid w:val="004850B4"/>
    <w:rsid w:val="004850D6"/>
    <w:rsid w:val="004851DC"/>
    <w:rsid w:val="0048541D"/>
    <w:rsid w:val="004854A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90742"/>
    <w:rsid w:val="00490F05"/>
    <w:rsid w:val="0049192E"/>
    <w:rsid w:val="00491A7F"/>
    <w:rsid w:val="00491B1F"/>
    <w:rsid w:val="00491C47"/>
    <w:rsid w:val="00491C7C"/>
    <w:rsid w:val="00491DEF"/>
    <w:rsid w:val="0049203F"/>
    <w:rsid w:val="0049236D"/>
    <w:rsid w:val="0049255C"/>
    <w:rsid w:val="00492722"/>
    <w:rsid w:val="004929F9"/>
    <w:rsid w:val="00492A4F"/>
    <w:rsid w:val="00492D16"/>
    <w:rsid w:val="00493224"/>
    <w:rsid w:val="004933F3"/>
    <w:rsid w:val="0049362F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A11"/>
    <w:rsid w:val="00496CD1"/>
    <w:rsid w:val="00496E54"/>
    <w:rsid w:val="004970D1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83B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E4D"/>
    <w:rsid w:val="004A4FB0"/>
    <w:rsid w:val="004A5195"/>
    <w:rsid w:val="004A57F8"/>
    <w:rsid w:val="004A5A79"/>
    <w:rsid w:val="004A5B8A"/>
    <w:rsid w:val="004A5BB3"/>
    <w:rsid w:val="004A5D68"/>
    <w:rsid w:val="004A608C"/>
    <w:rsid w:val="004A610A"/>
    <w:rsid w:val="004A629A"/>
    <w:rsid w:val="004A6518"/>
    <w:rsid w:val="004A6BC7"/>
    <w:rsid w:val="004A6DCF"/>
    <w:rsid w:val="004A7149"/>
    <w:rsid w:val="004A74D2"/>
    <w:rsid w:val="004A797D"/>
    <w:rsid w:val="004A7CCA"/>
    <w:rsid w:val="004A7E36"/>
    <w:rsid w:val="004B099D"/>
    <w:rsid w:val="004B159E"/>
    <w:rsid w:val="004B17E0"/>
    <w:rsid w:val="004B213B"/>
    <w:rsid w:val="004B2157"/>
    <w:rsid w:val="004B21DF"/>
    <w:rsid w:val="004B2E37"/>
    <w:rsid w:val="004B35D2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DB1"/>
    <w:rsid w:val="004C5965"/>
    <w:rsid w:val="004C6409"/>
    <w:rsid w:val="004C654D"/>
    <w:rsid w:val="004C6BDD"/>
    <w:rsid w:val="004C7726"/>
    <w:rsid w:val="004D013F"/>
    <w:rsid w:val="004D083F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AF"/>
    <w:rsid w:val="004D2AC3"/>
    <w:rsid w:val="004D2B23"/>
    <w:rsid w:val="004D2C06"/>
    <w:rsid w:val="004D2C32"/>
    <w:rsid w:val="004D2D89"/>
    <w:rsid w:val="004D2DB5"/>
    <w:rsid w:val="004D31BE"/>
    <w:rsid w:val="004D3277"/>
    <w:rsid w:val="004D36E1"/>
    <w:rsid w:val="004D3BF2"/>
    <w:rsid w:val="004D3CAF"/>
    <w:rsid w:val="004D3CC7"/>
    <w:rsid w:val="004D3E56"/>
    <w:rsid w:val="004D426E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D89"/>
    <w:rsid w:val="004E0EC5"/>
    <w:rsid w:val="004E11ED"/>
    <w:rsid w:val="004E1379"/>
    <w:rsid w:val="004E193F"/>
    <w:rsid w:val="004E1B23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5B4"/>
    <w:rsid w:val="004E7D4C"/>
    <w:rsid w:val="004F0095"/>
    <w:rsid w:val="004F037A"/>
    <w:rsid w:val="004F0AB1"/>
    <w:rsid w:val="004F1604"/>
    <w:rsid w:val="004F1EC4"/>
    <w:rsid w:val="004F2807"/>
    <w:rsid w:val="004F2955"/>
    <w:rsid w:val="004F34AF"/>
    <w:rsid w:val="004F4905"/>
    <w:rsid w:val="004F4D9D"/>
    <w:rsid w:val="004F5064"/>
    <w:rsid w:val="004F53FA"/>
    <w:rsid w:val="004F6339"/>
    <w:rsid w:val="004F6824"/>
    <w:rsid w:val="004F6849"/>
    <w:rsid w:val="004F6882"/>
    <w:rsid w:val="004F68BE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44EA"/>
    <w:rsid w:val="0050495A"/>
    <w:rsid w:val="00504D2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20A"/>
    <w:rsid w:val="0052140A"/>
    <w:rsid w:val="00521535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71C"/>
    <w:rsid w:val="00533807"/>
    <w:rsid w:val="005339C8"/>
    <w:rsid w:val="00533E96"/>
    <w:rsid w:val="005340EF"/>
    <w:rsid w:val="005341FB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403D3"/>
    <w:rsid w:val="00540638"/>
    <w:rsid w:val="005408E8"/>
    <w:rsid w:val="00540BBC"/>
    <w:rsid w:val="00540E81"/>
    <w:rsid w:val="00541435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CDB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1152"/>
    <w:rsid w:val="00551246"/>
    <w:rsid w:val="00551EED"/>
    <w:rsid w:val="0055225B"/>
    <w:rsid w:val="005525C7"/>
    <w:rsid w:val="00552B05"/>
    <w:rsid w:val="0055311C"/>
    <w:rsid w:val="00553155"/>
    <w:rsid w:val="0055317C"/>
    <w:rsid w:val="00554105"/>
    <w:rsid w:val="005548C8"/>
    <w:rsid w:val="00554912"/>
    <w:rsid w:val="00554BB3"/>
    <w:rsid w:val="005553C0"/>
    <w:rsid w:val="00555B30"/>
    <w:rsid w:val="00555D07"/>
    <w:rsid w:val="00555D62"/>
    <w:rsid w:val="0055615E"/>
    <w:rsid w:val="00556341"/>
    <w:rsid w:val="0055673B"/>
    <w:rsid w:val="00556C62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B9"/>
    <w:rsid w:val="00566599"/>
    <w:rsid w:val="0056667A"/>
    <w:rsid w:val="0056674E"/>
    <w:rsid w:val="00566B9F"/>
    <w:rsid w:val="00566DBB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C8F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530"/>
    <w:rsid w:val="00581787"/>
    <w:rsid w:val="00581D0E"/>
    <w:rsid w:val="0058213F"/>
    <w:rsid w:val="005821C5"/>
    <w:rsid w:val="005829DA"/>
    <w:rsid w:val="00582C40"/>
    <w:rsid w:val="00582E81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2844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5006"/>
    <w:rsid w:val="00595196"/>
    <w:rsid w:val="005954E0"/>
    <w:rsid w:val="00595CFD"/>
    <w:rsid w:val="00595D7F"/>
    <w:rsid w:val="00595E85"/>
    <w:rsid w:val="0059611C"/>
    <w:rsid w:val="005962F3"/>
    <w:rsid w:val="00596991"/>
    <w:rsid w:val="00596FB6"/>
    <w:rsid w:val="0059720D"/>
    <w:rsid w:val="0059744E"/>
    <w:rsid w:val="00597B0A"/>
    <w:rsid w:val="00597E9F"/>
    <w:rsid w:val="005A00E2"/>
    <w:rsid w:val="005A05EE"/>
    <w:rsid w:val="005A08E6"/>
    <w:rsid w:val="005A0B73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9F6"/>
    <w:rsid w:val="005A5DCC"/>
    <w:rsid w:val="005A5F80"/>
    <w:rsid w:val="005A69F4"/>
    <w:rsid w:val="005A6A1E"/>
    <w:rsid w:val="005A6A8B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2053"/>
    <w:rsid w:val="005B277A"/>
    <w:rsid w:val="005B2ABB"/>
    <w:rsid w:val="005B2AE3"/>
    <w:rsid w:val="005B2CF3"/>
    <w:rsid w:val="005B2DEC"/>
    <w:rsid w:val="005B2FF7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D91"/>
    <w:rsid w:val="005C1E69"/>
    <w:rsid w:val="005C1FA0"/>
    <w:rsid w:val="005C22D7"/>
    <w:rsid w:val="005C2463"/>
    <w:rsid w:val="005C2867"/>
    <w:rsid w:val="005C2DEE"/>
    <w:rsid w:val="005C3438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5C"/>
    <w:rsid w:val="005D100B"/>
    <w:rsid w:val="005D1598"/>
    <w:rsid w:val="005D1F82"/>
    <w:rsid w:val="005D26E2"/>
    <w:rsid w:val="005D27EF"/>
    <w:rsid w:val="005D2879"/>
    <w:rsid w:val="005D29A4"/>
    <w:rsid w:val="005D2B43"/>
    <w:rsid w:val="005D3A20"/>
    <w:rsid w:val="005D3A84"/>
    <w:rsid w:val="005D3CC3"/>
    <w:rsid w:val="005D3CE1"/>
    <w:rsid w:val="005D3EF3"/>
    <w:rsid w:val="005D418E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E0227"/>
    <w:rsid w:val="005E03FF"/>
    <w:rsid w:val="005E0621"/>
    <w:rsid w:val="005E06C7"/>
    <w:rsid w:val="005E08D9"/>
    <w:rsid w:val="005E0BB6"/>
    <w:rsid w:val="005E0C38"/>
    <w:rsid w:val="005E0E7C"/>
    <w:rsid w:val="005E151D"/>
    <w:rsid w:val="005E1540"/>
    <w:rsid w:val="005E15FB"/>
    <w:rsid w:val="005E17D0"/>
    <w:rsid w:val="005E1936"/>
    <w:rsid w:val="005E1AFB"/>
    <w:rsid w:val="005E1EC4"/>
    <w:rsid w:val="005E218C"/>
    <w:rsid w:val="005E22BC"/>
    <w:rsid w:val="005E2770"/>
    <w:rsid w:val="005E29FC"/>
    <w:rsid w:val="005E2ACB"/>
    <w:rsid w:val="005E2AD4"/>
    <w:rsid w:val="005E2B1A"/>
    <w:rsid w:val="005E2EAF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B2F"/>
    <w:rsid w:val="005E6357"/>
    <w:rsid w:val="005E66F9"/>
    <w:rsid w:val="005E67F0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9C"/>
    <w:rsid w:val="005F5FC6"/>
    <w:rsid w:val="005F61A7"/>
    <w:rsid w:val="005F6294"/>
    <w:rsid w:val="005F67AA"/>
    <w:rsid w:val="005F67AC"/>
    <w:rsid w:val="005F6830"/>
    <w:rsid w:val="005F7788"/>
    <w:rsid w:val="005F790A"/>
    <w:rsid w:val="005F790C"/>
    <w:rsid w:val="005F7E4D"/>
    <w:rsid w:val="005F7EA1"/>
    <w:rsid w:val="005F7F9C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F85"/>
    <w:rsid w:val="0061735B"/>
    <w:rsid w:val="0061749A"/>
    <w:rsid w:val="006175F8"/>
    <w:rsid w:val="0061778D"/>
    <w:rsid w:val="00617B1D"/>
    <w:rsid w:val="00620106"/>
    <w:rsid w:val="00620395"/>
    <w:rsid w:val="00620A5C"/>
    <w:rsid w:val="00620BCF"/>
    <w:rsid w:val="00620BE5"/>
    <w:rsid w:val="00621893"/>
    <w:rsid w:val="00621B10"/>
    <w:rsid w:val="00621DEA"/>
    <w:rsid w:val="00621E3C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72A1"/>
    <w:rsid w:val="00627440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EDE"/>
    <w:rsid w:val="00640D8E"/>
    <w:rsid w:val="00640FCC"/>
    <w:rsid w:val="00641628"/>
    <w:rsid w:val="006416E7"/>
    <w:rsid w:val="00641E31"/>
    <w:rsid w:val="00642484"/>
    <w:rsid w:val="00642928"/>
    <w:rsid w:val="0064296C"/>
    <w:rsid w:val="00642CEF"/>
    <w:rsid w:val="00642CFD"/>
    <w:rsid w:val="00642EEB"/>
    <w:rsid w:val="006434FA"/>
    <w:rsid w:val="00643840"/>
    <w:rsid w:val="00644212"/>
    <w:rsid w:val="00644672"/>
    <w:rsid w:val="00644F1E"/>
    <w:rsid w:val="0064520B"/>
    <w:rsid w:val="0064637E"/>
    <w:rsid w:val="0064668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59F"/>
    <w:rsid w:val="00651CCD"/>
    <w:rsid w:val="00651E16"/>
    <w:rsid w:val="00651EE2"/>
    <w:rsid w:val="00652A9B"/>
    <w:rsid w:val="00652FF3"/>
    <w:rsid w:val="00653240"/>
    <w:rsid w:val="0065363D"/>
    <w:rsid w:val="00653665"/>
    <w:rsid w:val="00653BAA"/>
    <w:rsid w:val="00653D06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AE0"/>
    <w:rsid w:val="00661DEA"/>
    <w:rsid w:val="00661E83"/>
    <w:rsid w:val="00662028"/>
    <w:rsid w:val="006620A5"/>
    <w:rsid w:val="00662245"/>
    <w:rsid w:val="00662535"/>
    <w:rsid w:val="00662CDA"/>
    <w:rsid w:val="00662F33"/>
    <w:rsid w:val="00662FA2"/>
    <w:rsid w:val="0066324C"/>
    <w:rsid w:val="00663481"/>
    <w:rsid w:val="00663684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510"/>
    <w:rsid w:val="0067056F"/>
    <w:rsid w:val="00670726"/>
    <w:rsid w:val="00670AA3"/>
    <w:rsid w:val="00670D17"/>
    <w:rsid w:val="00670F94"/>
    <w:rsid w:val="00671179"/>
    <w:rsid w:val="00671265"/>
    <w:rsid w:val="006714CD"/>
    <w:rsid w:val="0067167A"/>
    <w:rsid w:val="006721F3"/>
    <w:rsid w:val="006723EB"/>
    <w:rsid w:val="0067261E"/>
    <w:rsid w:val="00672DD6"/>
    <w:rsid w:val="00673008"/>
    <w:rsid w:val="00673A81"/>
    <w:rsid w:val="00673B04"/>
    <w:rsid w:val="00673BBE"/>
    <w:rsid w:val="00673C37"/>
    <w:rsid w:val="00673EFA"/>
    <w:rsid w:val="006746E9"/>
    <w:rsid w:val="0067493D"/>
    <w:rsid w:val="00674B62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67"/>
    <w:rsid w:val="0068100B"/>
    <w:rsid w:val="0068151D"/>
    <w:rsid w:val="00681BD3"/>
    <w:rsid w:val="00681ED1"/>
    <w:rsid w:val="00681F54"/>
    <w:rsid w:val="00682419"/>
    <w:rsid w:val="006828B9"/>
    <w:rsid w:val="0068295D"/>
    <w:rsid w:val="006829D0"/>
    <w:rsid w:val="00682B11"/>
    <w:rsid w:val="00682E39"/>
    <w:rsid w:val="006835EF"/>
    <w:rsid w:val="0068363E"/>
    <w:rsid w:val="00683A19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2D9"/>
    <w:rsid w:val="00687C0E"/>
    <w:rsid w:val="0069041F"/>
    <w:rsid w:val="00690B06"/>
    <w:rsid w:val="00690B5C"/>
    <w:rsid w:val="00690D2E"/>
    <w:rsid w:val="00690E00"/>
    <w:rsid w:val="00691058"/>
    <w:rsid w:val="006912F3"/>
    <w:rsid w:val="006913DE"/>
    <w:rsid w:val="006915FF"/>
    <w:rsid w:val="00691B1E"/>
    <w:rsid w:val="00692057"/>
    <w:rsid w:val="00692239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E04"/>
    <w:rsid w:val="006A1EBB"/>
    <w:rsid w:val="006A1EEF"/>
    <w:rsid w:val="006A1F84"/>
    <w:rsid w:val="006A255B"/>
    <w:rsid w:val="006A2D18"/>
    <w:rsid w:val="006A30B1"/>
    <w:rsid w:val="006A37C9"/>
    <w:rsid w:val="006A39C3"/>
    <w:rsid w:val="006A3CDA"/>
    <w:rsid w:val="006A3F0F"/>
    <w:rsid w:val="006A4130"/>
    <w:rsid w:val="006A4203"/>
    <w:rsid w:val="006A43F7"/>
    <w:rsid w:val="006A45A1"/>
    <w:rsid w:val="006A4DD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C7A"/>
    <w:rsid w:val="006A7F28"/>
    <w:rsid w:val="006B0190"/>
    <w:rsid w:val="006B01A9"/>
    <w:rsid w:val="006B01CE"/>
    <w:rsid w:val="006B028A"/>
    <w:rsid w:val="006B03C6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F4"/>
    <w:rsid w:val="006B45F3"/>
    <w:rsid w:val="006B4644"/>
    <w:rsid w:val="006B4939"/>
    <w:rsid w:val="006B4B25"/>
    <w:rsid w:val="006B4D08"/>
    <w:rsid w:val="006B50D5"/>
    <w:rsid w:val="006B53D6"/>
    <w:rsid w:val="006B5579"/>
    <w:rsid w:val="006B58D9"/>
    <w:rsid w:val="006B5BC8"/>
    <w:rsid w:val="006B5BCD"/>
    <w:rsid w:val="006B62A4"/>
    <w:rsid w:val="006B6DAA"/>
    <w:rsid w:val="006B6ECD"/>
    <w:rsid w:val="006B6FFD"/>
    <w:rsid w:val="006B7352"/>
    <w:rsid w:val="006B735F"/>
    <w:rsid w:val="006B79ED"/>
    <w:rsid w:val="006B7BB9"/>
    <w:rsid w:val="006B7CA5"/>
    <w:rsid w:val="006C039E"/>
    <w:rsid w:val="006C0AE8"/>
    <w:rsid w:val="006C0C86"/>
    <w:rsid w:val="006C0D27"/>
    <w:rsid w:val="006C12BA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256"/>
    <w:rsid w:val="006C27C1"/>
    <w:rsid w:val="006C2856"/>
    <w:rsid w:val="006C3546"/>
    <w:rsid w:val="006C3BB2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DBC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9DB"/>
    <w:rsid w:val="006D3E68"/>
    <w:rsid w:val="006D48A5"/>
    <w:rsid w:val="006D53B3"/>
    <w:rsid w:val="006D5488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CC8"/>
    <w:rsid w:val="006E54D8"/>
    <w:rsid w:val="006E5510"/>
    <w:rsid w:val="006E5569"/>
    <w:rsid w:val="006E57DF"/>
    <w:rsid w:val="006E592A"/>
    <w:rsid w:val="006E5EA8"/>
    <w:rsid w:val="006E5F44"/>
    <w:rsid w:val="006E6178"/>
    <w:rsid w:val="006E6AF1"/>
    <w:rsid w:val="006E6C35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65E6"/>
    <w:rsid w:val="00706A69"/>
    <w:rsid w:val="00707617"/>
    <w:rsid w:val="00707896"/>
    <w:rsid w:val="00707B75"/>
    <w:rsid w:val="00707E6D"/>
    <w:rsid w:val="00710709"/>
    <w:rsid w:val="00710A64"/>
    <w:rsid w:val="00710C3A"/>
    <w:rsid w:val="00710DEE"/>
    <w:rsid w:val="00710F09"/>
    <w:rsid w:val="0071105C"/>
    <w:rsid w:val="007119BD"/>
    <w:rsid w:val="00711D9F"/>
    <w:rsid w:val="0071202D"/>
    <w:rsid w:val="0071204A"/>
    <w:rsid w:val="00712717"/>
    <w:rsid w:val="00713790"/>
    <w:rsid w:val="00713A3F"/>
    <w:rsid w:val="00713F41"/>
    <w:rsid w:val="007140A8"/>
    <w:rsid w:val="007140ED"/>
    <w:rsid w:val="0071491B"/>
    <w:rsid w:val="00714C2B"/>
    <w:rsid w:val="00715067"/>
    <w:rsid w:val="0071519A"/>
    <w:rsid w:val="0071525F"/>
    <w:rsid w:val="007153BF"/>
    <w:rsid w:val="00715981"/>
    <w:rsid w:val="00715FB4"/>
    <w:rsid w:val="007160BD"/>
    <w:rsid w:val="00716472"/>
    <w:rsid w:val="00716DC2"/>
    <w:rsid w:val="00717249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6FD"/>
    <w:rsid w:val="0072477D"/>
    <w:rsid w:val="00724ACB"/>
    <w:rsid w:val="0072539C"/>
    <w:rsid w:val="0072567A"/>
    <w:rsid w:val="0072569D"/>
    <w:rsid w:val="00726675"/>
    <w:rsid w:val="00726C0C"/>
    <w:rsid w:val="0072726B"/>
    <w:rsid w:val="00727C35"/>
    <w:rsid w:val="00727F1D"/>
    <w:rsid w:val="00730723"/>
    <w:rsid w:val="007307A8"/>
    <w:rsid w:val="007309DA"/>
    <w:rsid w:val="00730B57"/>
    <w:rsid w:val="00730F97"/>
    <w:rsid w:val="0073152C"/>
    <w:rsid w:val="007315C7"/>
    <w:rsid w:val="00732453"/>
    <w:rsid w:val="00732BCC"/>
    <w:rsid w:val="00732D7A"/>
    <w:rsid w:val="007335A8"/>
    <w:rsid w:val="00733B2A"/>
    <w:rsid w:val="00733B42"/>
    <w:rsid w:val="00733D44"/>
    <w:rsid w:val="00733DC2"/>
    <w:rsid w:val="00733F48"/>
    <w:rsid w:val="00734114"/>
    <w:rsid w:val="0073412D"/>
    <w:rsid w:val="00734252"/>
    <w:rsid w:val="00734A79"/>
    <w:rsid w:val="00734D08"/>
    <w:rsid w:val="00734DC1"/>
    <w:rsid w:val="00735058"/>
    <w:rsid w:val="0073514F"/>
    <w:rsid w:val="00735314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B81"/>
    <w:rsid w:val="00736EF3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889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7A"/>
    <w:rsid w:val="007448D8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448"/>
    <w:rsid w:val="007504FD"/>
    <w:rsid w:val="007506C5"/>
    <w:rsid w:val="00750B80"/>
    <w:rsid w:val="00750ED3"/>
    <w:rsid w:val="00750F11"/>
    <w:rsid w:val="007513BF"/>
    <w:rsid w:val="007516D4"/>
    <w:rsid w:val="007517A0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D95"/>
    <w:rsid w:val="00755DED"/>
    <w:rsid w:val="00756067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1058"/>
    <w:rsid w:val="00761133"/>
    <w:rsid w:val="00761272"/>
    <w:rsid w:val="007615F6"/>
    <w:rsid w:val="007616AB"/>
    <w:rsid w:val="0076176C"/>
    <w:rsid w:val="00761AFA"/>
    <w:rsid w:val="00761CE9"/>
    <w:rsid w:val="00762DC2"/>
    <w:rsid w:val="007631A6"/>
    <w:rsid w:val="007631C8"/>
    <w:rsid w:val="0076381B"/>
    <w:rsid w:val="007639D9"/>
    <w:rsid w:val="00764352"/>
    <w:rsid w:val="00764437"/>
    <w:rsid w:val="007644F2"/>
    <w:rsid w:val="00764A1A"/>
    <w:rsid w:val="00765556"/>
    <w:rsid w:val="0076597A"/>
    <w:rsid w:val="00765CC6"/>
    <w:rsid w:val="00766179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84B"/>
    <w:rsid w:val="00773A05"/>
    <w:rsid w:val="00773B75"/>
    <w:rsid w:val="00773BE7"/>
    <w:rsid w:val="00773C85"/>
    <w:rsid w:val="00774644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73A"/>
    <w:rsid w:val="00777985"/>
    <w:rsid w:val="007779D5"/>
    <w:rsid w:val="007779E6"/>
    <w:rsid w:val="00777CFF"/>
    <w:rsid w:val="00777D05"/>
    <w:rsid w:val="00777E36"/>
    <w:rsid w:val="0078004E"/>
    <w:rsid w:val="00780D7D"/>
    <w:rsid w:val="0078103F"/>
    <w:rsid w:val="00781112"/>
    <w:rsid w:val="007817BB"/>
    <w:rsid w:val="00781C18"/>
    <w:rsid w:val="00781F61"/>
    <w:rsid w:val="00781FE5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CC4"/>
    <w:rsid w:val="007867FE"/>
    <w:rsid w:val="00786952"/>
    <w:rsid w:val="00786E07"/>
    <w:rsid w:val="007874C9"/>
    <w:rsid w:val="00787698"/>
    <w:rsid w:val="007877A3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AF7"/>
    <w:rsid w:val="007965CB"/>
    <w:rsid w:val="007966B2"/>
    <w:rsid w:val="007969B8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BA"/>
    <w:rsid w:val="007A49D4"/>
    <w:rsid w:val="007A4B60"/>
    <w:rsid w:val="007A4FE0"/>
    <w:rsid w:val="007A52D8"/>
    <w:rsid w:val="007A62B2"/>
    <w:rsid w:val="007A6D27"/>
    <w:rsid w:val="007A704D"/>
    <w:rsid w:val="007A71C4"/>
    <w:rsid w:val="007A752F"/>
    <w:rsid w:val="007A78F2"/>
    <w:rsid w:val="007A7C9A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F3D"/>
    <w:rsid w:val="007B6043"/>
    <w:rsid w:val="007B6297"/>
    <w:rsid w:val="007B6349"/>
    <w:rsid w:val="007B7635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A4"/>
    <w:rsid w:val="007C1422"/>
    <w:rsid w:val="007C18F8"/>
    <w:rsid w:val="007C1BBC"/>
    <w:rsid w:val="007C1D0E"/>
    <w:rsid w:val="007C1D57"/>
    <w:rsid w:val="007C2176"/>
    <w:rsid w:val="007C2268"/>
    <w:rsid w:val="007C2749"/>
    <w:rsid w:val="007C2887"/>
    <w:rsid w:val="007C316C"/>
    <w:rsid w:val="007C34C7"/>
    <w:rsid w:val="007C36A5"/>
    <w:rsid w:val="007C36B9"/>
    <w:rsid w:val="007C382B"/>
    <w:rsid w:val="007C3A7B"/>
    <w:rsid w:val="007C3FE5"/>
    <w:rsid w:val="007C404A"/>
    <w:rsid w:val="007C41E0"/>
    <w:rsid w:val="007C44DA"/>
    <w:rsid w:val="007C4E83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92"/>
    <w:rsid w:val="007C7BE8"/>
    <w:rsid w:val="007C7C80"/>
    <w:rsid w:val="007D015A"/>
    <w:rsid w:val="007D0285"/>
    <w:rsid w:val="007D06DE"/>
    <w:rsid w:val="007D070B"/>
    <w:rsid w:val="007D0847"/>
    <w:rsid w:val="007D094B"/>
    <w:rsid w:val="007D19C7"/>
    <w:rsid w:val="007D1C93"/>
    <w:rsid w:val="007D1EB8"/>
    <w:rsid w:val="007D21A7"/>
    <w:rsid w:val="007D2386"/>
    <w:rsid w:val="007D2536"/>
    <w:rsid w:val="007D2851"/>
    <w:rsid w:val="007D2B28"/>
    <w:rsid w:val="007D2BFF"/>
    <w:rsid w:val="007D2D41"/>
    <w:rsid w:val="007D2DC3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6066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155D"/>
    <w:rsid w:val="007E167C"/>
    <w:rsid w:val="007E1CBB"/>
    <w:rsid w:val="007E232F"/>
    <w:rsid w:val="007E2475"/>
    <w:rsid w:val="007E2792"/>
    <w:rsid w:val="007E2BFD"/>
    <w:rsid w:val="007E2C71"/>
    <w:rsid w:val="007E31BF"/>
    <w:rsid w:val="007E325E"/>
    <w:rsid w:val="007E3374"/>
    <w:rsid w:val="007E3B82"/>
    <w:rsid w:val="007E3CD8"/>
    <w:rsid w:val="007E47E8"/>
    <w:rsid w:val="007E49BD"/>
    <w:rsid w:val="007E4C35"/>
    <w:rsid w:val="007E4D83"/>
    <w:rsid w:val="007E5538"/>
    <w:rsid w:val="007E57AA"/>
    <w:rsid w:val="007E5881"/>
    <w:rsid w:val="007E5B17"/>
    <w:rsid w:val="007E5C12"/>
    <w:rsid w:val="007E5CFF"/>
    <w:rsid w:val="007E618E"/>
    <w:rsid w:val="007E62B7"/>
    <w:rsid w:val="007E642E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EE3"/>
    <w:rsid w:val="007F0F0C"/>
    <w:rsid w:val="007F1182"/>
    <w:rsid w:val="007F155A"/>
    <w:rsid w:val="007F1712"/>
    <w:rsid w:val="007F1865"/>
    <w:rsid w:val="007F1BDC"/>
    <w:rsid w:val="007F1DAC"/>
    <w:rsid w:val="007F2016"/>
    <w:rsid w:val="007F20AC"/>
    <w:rsid w:val="007F20C6"/>
    <w:rsid w:val="007F23EB"/>
    <w:rsid w:val="007F2909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D0B"/>
    <w:rsid w:val="007F51F5"/>
    <w:rsid w:val="007F5296"/>
    <w:rsid w:val="007F5560"/>
    <w:rsid w:val="007F55C5"/>
    <w:rsid w:val="007F5653"/>
    <w:rsid w:val="007F655E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7AE"/>
    <w:rsid w:val="00800897"/>
    <w:rsid w:val="00800A33"/>
    <w:rsid w:val="008014EC"/>
    <w:rsid w:val="00801577"/>
    <w:rsid w:val="008017CB"/>
    <w:rsid w:val="0080234C"/>
    <w:rsid w:val="0080243F"/>
    <w:rsid w:val="008032A4"/>
    <w:rsid w:val="008032FC"/>
    <w:rsid w:val="00803997"/>
    <w:rsid w:val="00803FC5"/>
    <w:rsid w:val="008043DA"/>
    <w:rsid w:val="00804493"/>
    <w:rsid w:val="008044FE"/>
    <w:rsid w:val="00804B8A"/>
    <w:rsid w:val="00804E07"/>
    <w:rsid w:val="0080510B"/>
    <w:rsid w:val="008052AB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AD6"/>
    <w:rsid w:val="00813D63"/>
    <w:rsid w:val="00813F54"/>
    <w:rsid w:val="0081425F"/>
    <w:rsid w:val="00814375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61E4"/>
    <w:rsid w:val="008163A5"/>
    <w:rsid w:val="008166F8"/>
    <w:rsid w:val="00816846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4A4"/>
    <w:rsid w:val="00823C61"/>
    <w:rsid w:val="00823D76"/>
    <w:rsid w:val="00823F04"/>
    <w:rsid w:val="00824E15"/>
    <w:rsid w:val="00825B76"/>
    <w:rsid w:val="00826286"/>
    <w:rsid w:val="0082630E"/>
    <w:rsid w:val="00826325"/>
    <w:rsid w:val="0082668C"/>
    <w:rsid w:val="00826A90"/>
    <w:rsid w:val="00826ABF"/>
    <w:rsid w:val="00826D31"/>
    <w:rsid w:val="00826E44"/>
    <w:rsid w:val="0082740C"/>
    <w:rsid w:val="008275C8"/>
    <w:rsid w:val="00827A8C"/>
    <w:rsid w:val="00827B66"/>
    <w:rsid w:val="00830561"/>
    <w:rsid w:val="008305D4"/>
    <w:rsid w:val="00830703"/>
    <w:rsid w:val="00830EB1"/>
    <w:rsid w:val="0083108A"/>
    <w:rsid w:val="00831746"/>
    <w:rsid w:val="00831A6A"/>
    <w:rsid w:val="00832076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F82"/>
    <w:rsid w:val="008340EE"/>
    <w:rsid w:val="0083489F"/>
    <w:rsid w:val="00835420"/>
    <w:rsid w:val="00835442"/>
    <w:rsid w:val="008359FD"/>
    <w:rsid w:val="00835B91"/>
    <w:rsid w:val="00836045"/>
    <w:rsid w:val="008361A8"/>
    <w:rsid w:val="008368AA"/>
    <w:rsid w:val="00836B87"/>
    <w:rsid w:val="008372B0"/>
    <w:rsid w:val="008377A9"/>
    <w:rsid w:val="00837901"/>
    <w:rsid w:val="00837FDB"/>
    <w:rsid w:val="008400AE"/>
    <w:rsid w:val="008401D1"/>
    <w:rsid w:val="008404F8"/>
    <w:rsid w:val="00841544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A11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B51"/>
    <w:rsid w:val="0086011C"/>
    <w:rsid w:val="0086032D"/>
    <w:rsid w:val="0086038C"/>
    <w:rsid w:val="008610FE"/>
    <w:rsid w:val="00861197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D6"/>
    <w:rsid w:val="00864B47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9C4"/>
    <w:rsid w:val="0087112D"/>
    <w:rsid w:val="00871339"/>
    <w:rsid w:val="00871928"/>
    <w:rsid w:val="00871C80"/>
    <w:rsid w:val="00871F4F"/>
    <w:rsid w:val="0087218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4668"/>
    <w:rsid w:val="008847A3"/>
    <w:rsid w:val="00884872"/>
    <w:rsid w:val="008849E4"/>
    <w:rsid w:val="00884E15"/>
    <w:rsid w:val="00884F93"/>
    <w:rsid w:val="00885AF4"/>
    <w:rsid w:val="00885BD1"/>
    <w:rsid w:val="00885DAA"/>
    <w:rsid w:val="00885DE5"/>
    <w:rsid w:val="00885EB0"/>
    <w:rsid w:val="00885FA8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D37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8C3"/>
    <w:rsid w:val="00896F66"/>
    <w:rsid w:val="00896FFB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F28"/>
    <w:rsid w:val="008A57C6"/>
    <w:rsid w:val="008A58E1"/>
    <w:rsid w:val="008A63FC"/>
    <w:rsid w:val="008A6829"/>
    <w:rsid w:val="008A6F8D"/>
    <w:rsid w:val="008A7204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9B"/>
    <w:rsid w:val="008B0E7B"/>
    <w:rsid w:val="008B14F8"/>
    <w:rsid w:val="008B1D83"/>
    <w:rsid w:val="008B20A1"/>
    <w:rsid w:val="008B2B9E"/>
    <w:rsid w:val="008B2DA6"/>
    <w:rsid w:val="008B3420"/>
    <w:rsid w:val="008B345B"/>
    <w:rsid w:val="008B3B97"/>
    <w:rsid w:val="008B478B"/>
    <w:rsid w:val="008B487E"/>
    <w:rsid w:val="008B4A6E"/>
    <w:rsid w:val="008B4AB8"/>
    <w:rsid w:val="008B4EF6"/>
    <w:rsid w:val="008B556F"/>
    <w:rsid w:val="008B59B6"/>
    <w:rsid w:val="008B5D5C"/>
    <w:rsid w:val="008B5EB5"/>
    <w:rsid w:val="008B6AFD"/>
    <w:rsid w:val="008B6D0F"/>
    <w:rsid w:val="008B718E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585"/>
    <w:rsid w:val="008D15D3"/>
    <w:rsid w:val="008D1855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5"/>
    <w:rsid w:val="008D4FDC"/>
    <w:rsid w:val="008D5051"/>
    <w:rsid w:val="008D505E"/>
    <w:rsid w:val="008D53EA"/>
    <w:rsid w:val="008D5A01"/>
    <w:rsid w:val="008D663C"/>
    <w:rsid w:val="008D678C"/>
    <w:rsid w:val="008D70AC"/>
    <w:rsid w:val="008D7472"/>
    <w:rsid w:val="008D7CB4"/>
    <w:rsid w:val="008E009B"/>
    <w:rsid w:val="008E02A6"/>
    <w:rsid w:val="008E0799"/>
    <w:rsid w:val="008E1C56"/>
    <w:rsid w:val="008E1CA2"/>
    <w:rsid w:val="008E1DE1"/>
    <w:rsid w:val="008E1E3F"/>
    <w:rsid w:val="008E22ED"/>
    <w:rsid w:val="008E240C"/>
    <w:rsid w:val="008E247F"/>
    <w:rsid w:val="008E2612"/>
    <w:rsid w:val="008E2C5F"/>
    <w:rsid w:val="008E3071"/>
    <w:rsid w:val="008E375E"/>
    <w:rsid w:val="008E3C0A"/>
    <w:rsid w:val="008E3D2A"/>
    <w:rsid w:val="008E407F"/>
    <w:rsid w:val="008E43D8"/>
    <w:rsid w:val="008E49E3"/>
    <w:rsid w:val="008E4BA8"/>
    <w:rsid w:val="008E58BA"/>
    <w:rsid w:val="008E5ADE"/>
    <w:rsid w:val="008E5B26"/>
    <w:rsid w:val="008E649B"/>
    <w:rsid w:val="008E65DD"/>
    <w:rsid w:val="008E68AB"/>
    <w:rsid w:val="008E690C"/>
    <w:rsid w:val="008E6F33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404D"/>
    <w:rsid w:val="008F4710"/>
    <w:rsid w:val="008F4A89"/>
    <w:rsid w:val="008F4D4E"/>
    <w:rsid w:val="008F5895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8D1"/>
    <w:rsid w:val="00903B37"/>
    <w:rsid w:val="00903DF3"/>
    <w:rsid w:val="00903E6E"/>
    <w:rsid w:val="0090412D"/>
    <w:rsid w:val="0090439A"/>
    <w:rsid w:val="009045BC"/>
    <w:rsid w:val="0090489B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5AD"/>
    <w:rsid w:val="00911699"/>
    <w:rsid w:val="0091255B"/>
    <w:rsid w:val="009129C1"/>
    <w:rsid w:val="00912F1E"/>
    <w:rsid w:val="00912FA5"/>
    <w:rsid w:val="00913342"/>
    <w:rsid w:val="00913735"/>
    <w:rsid w:val="009146E5"/>
    <w:rsid w:val="009148E9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A7A"/>
    <w:rsid w:val="00922B90"/>
    <w:rsid w:val="00922CE7"/>
    <w:rsid w:val="00922F12"/>
    <w:rsid w:val="00922F74"/>
    <w:rsid w:val="0092353B"/>
    <w:rsid w:val="00923570"/>
    <w:rsid w:val="00923DB1"/>
    <w:rsid w:val="00924684"/>
    <w:rsid w:val="00924694"/>
    <w:rsid w:val="009248AF"/>
    <w:rsid w:val="00924B78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A9"/>
    <w:rsid w:val="00930412"/>
    <w:rsid w:val="00930507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C21"/>
    <w:rsid w:val="00951DE9"/>
    <w:rsid w:val="00951EF9"/>
    <w:rsid w:val="009521BD"/>
    <w:rsid w:val="009521C6"/>
    <w:rsid w:val="0095288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187"/>
    <w:rsid w:val="0095533A"/>
    <w:rsid w:val="00955690"/>
    <w:rsid w:val="009556DD"/>
    <w:rsid w:val="0095573E"/>
    <w:rsid w:val="009557EB"/>
    <w:rsid w:val="009557F6"/>
    <w:rsid w:val="00955A78"/>
    <w:rsid w:val="00956074"/>
    <w:rsid w:val="00956447"/>
    <w:rsid w:val="00956CF5"/>
    <w:rsid w:val="00956FD4"/>
    <w:rsid w:val="00957217"/>
    <w:rsid w:val="009575D9"/>
    <w:rsid w:val="009577AA"/>
    <w:rsid w:val="009578A5"/>
    <w:rsid w:val="00957AD2"/>
    <w:rsid w:val="00957DDD"/>
    <w:rsid w:val="00960355"/>
    <w:rsid w:val="00960E49"/>
    <w:rsid w:val="009614A9"/>
    <w:rsid w:val="00961606"/>
    <w:rsid w:val="00961A77"/>
    <w:rsid w:val="00961CBB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E5A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43A"/>
    <w:rsid w:val="009706B9"/>
    <w:rsid w:val="0097163E"/>
    <w:rsid w:val="009719A9"/>
    <w:rsid w:val="00971AF1"/>
    <w:rsid w:val="0097257D"/>
    <w:rsid w:val="009727D0"/>
    <w:rsid w:val="00972BD8"/>
    <w:rsid w:val="00972F09"/>
    <w:rsid w:val="00972FAA"/>
    <w:rsid w:val="00973AE9"/>
    <w:rsid w:val="00973DDA"/>
    <w:rsid w:val="0097416B"/>
    <w:rsid w:val="00974253"/>
    <w:rsid w:val="00974986"/>
    <w:rsid w:val="00974A6F"/>
    <w:rsid w:val="00975418"/>
    <w:rsid w:val="00975514"/>
    <w:rsid w:val="00975B2C"/>
    <w:rsid w:val="00975E03"/>
    <w:rsid w:val="00975F92"/>
    <w:rsid w:val="0097630E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8E"/>
    <w:rsid w:val="00981F8F"/>
    <w:rsid w:val="009829AA"/>
    <w:rsid w:val="00982B5D"/>
    <w:rsid w:val="00983590"/>
    <w:rsid w:val="00983968"/>
    <w:rsid w:val="00983F0E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629"/>
    <w:rsid w:val="00991D75"/>
    <w:rsid w:val="009922D0"/>
    <w:rsid w:val="00992359"/>
    <w:rsid w:val="00992366"/>
    <w:rsid w:val="00992496"/>
    <w:rsid w:val="00992546"/>
    <w:rsid w:val="009928AC"/>
    <w:rsid w:val="00992BC0"/>
    <w:rsid w:val="00992D7C"/>
    <w:rsid w:val="00992FC3"/>
    <w:rsid w:val="00993785"/>
    <w:rsid w:val="0099425A"/>
    <w:rsid w:val="00994359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C00"/>
    <w:rsid w:val="009A4D82"/>
    <w:rsid w:val="009A4E07"/>
    <w:rsid w:val="009A507D"/>
    <w:rsid w:val="009A50F7"/>
    <w:rsid w:val="009A5120"/>
    <w:rsid w:val="009A56F6"/>
    <w:rsid w:val="009A56FB"/>
    <w:rsid w:val="009A59C8"/>
    <w:rsid w:val="009A5FB8"/>
    <w:rsid w:val="009A60FB"/>
    <w:rsid w:val="009A61EA"/>
    <w:rsid w:val="009A63E0"/>
    <w:rsid w:val="009A64EB"/>
    <w:rsid w:val="009A6F96"/>
    <w:rsid w:val="009A7499"/>
    <w:rsid w:val="009A74AB"/>
    <w:rsid w:val="009A7A2C"/>
    <w:rsid w:val="009A7F5E"/>
    <w:rsid w:val="009B0006"/>
    <w:rsid w:val="009B061F"/>
    <w:rsid w:val="009B080F"/>
    <w:rsid w:val="009B0AC7"/>
    <w:rsid w:val="009B1156"/>
    <w:rsid w:val="009B16BC"/>
    <w:rsid w:val="009B2262"/>
    <w:rsid w:val="009B249F"/>
    <w:rsid w:val="009B2589"/>
    <w:rsid w:val="009B2677"/>
    <w:rsid w:val="009B272B"/>
    <w:rsid w:val="009B2BC1"/>
    <w:rsid w:val="009B2ED6"/>
    <w:rsid w:val="009B3581"/>
    <w:rsid w:val="009B3C6F"/>
    <w:rsid w:val="009B3DC0"/>
    <w:rsid w:val="009B3E1D"/>
    <w:rsid w:val="009B40F5"/>
    <w:rsid w:val="009B425F"/>
    <w:rsid w:val="009B45D8"/>
    <w:rsid w:val="009B45D9"/>
    <w:rsid w:val="009B4677"/>
    <w:rsid w:val="009B4F45"/>
    <w:rsid w:val="009B5317"/>
    <w:rsid w:val="009B540B"/>
    <w:rsid w:val="009B5439"/>
    <w:rsid w:val="009B5505"/>
    <w:rsid w:val="009B59AC"/>
    <w:rsid w:val="009B5E5A"/>
    <w:rsid w:val="009B5F0B"/>
    <w:rsid w:val="009B6218"/>
    <w:rsid w:val="009B6D8A"/>
    <w:rsid w:val="009B6DE4"/>
    <w:rsid w:val="009B7121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B5D"/>
    <w:rsid w:val="009C7F88"/>
    <w:rsid w:val="009D02A4"/>
    <w:rsid w:val="009D03CA"/>
    <w:rsid w:val="009D0CF6"/>
    <w:rsid w:val="009D0D83"/>
    <w:rsid w:val="009D1624"/>
    <w:rsid w:val="009D176C"/>
    <w:rsid w:val="009D18EC"/>
    <w:rsid w:val="009D1D22"/>
    <w:rsid w:val="009D1D70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40BB"/>
    <w:rsid w:val="009D454D"/>
    <w:rsid w:val="009D4AF9"/>
    <w:rsid w:val="009D5330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B9"/>
    <w:rsid w:val="009E418A"/>
    <w:rsid w:val="009E4C91"/>
    <w:rsid w:val="009E6242"/>
    <w:rsid w:val="009E66DD"/>
    <w:rsid w:val="009E67BF"/>
    <w:rsid w:val="009E6AFE"/>
    <w:rsid w:val="009E6F8B"/>
    <w:rsid w:val="009E73F0"/>
    <w:rsid w:val="009E73F7"/>
    <w:rsid w:val="009E7AE2"/>
    <w:rsid w:val="009F042D"/>
    <w:rsid w:val="009F0DB0"/>
    <w:rsid w:val="009F1466"/>
    <w:rsid w:val="009F15CE"/>
    <w:rsid w:val="009F1A47"/>
    <w:rsid w:val="009F2519"/>
    <w:rsid w:val="009F2551"/>
    <w:rsid w:val="009F2651"/>
    <w:rsid w:val="009F2C06"/>
    <w:rsid w:val="009F2E39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592"/>
    <w:rsid w:val="00A0072E"/>
    <w:rsid w:val="00A00AFD"/>
    <w:rsid w:val="00A00C3E"/>
    <w:rsid w:val="00A010E6"/>
    <w:rsid w:val="00A01270"/>
    <w:rsid w:val="00A01971"/>
    <w:rsid w:val="00A019E0"/>
    <w:rsid w:val="00A019F2"/>
    <w:rsid w:val="00A01B9E"/>
    <w:rsid w:val="00A01CFD"/>
    <w:rsid w:val="00A0218A"/>
    <w:rsid w:val="00A028C8"/>
    <w:rsid w:val="00A02D80"/>
    <w:rsid w:val="00A03051"/>
    <w:rsid w:val="00A0342B"/>
    <w:rsid w:val="00A03FB9"/>
    <w:rsid w:val="00A04587"/>
    <w:rsid w:val="00A04E2A"/>
    <w:rsid w:val="00A05038"/>
    <w:rsid w:val="00A050C8"/>
    <w:rsid w:val="00A05AAC"/>
    <w:rsid w:val="00A05F52"/>
    <w:rsid w:val="00A06246"/>
    <w:rsid w:val="00A064B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DD0"/>
    <w:rsid w:val="00A10E2E"/>
    <w:rsid w:val="00A10F07"/>
    <w:rsid w:val="00A10F66"/>
    <w:rsid w:val="00A11273"/>
    <w:rsid w:val="00A115E8"/>
    <w:rsid w:val="00A118D2"/>
    <w:rsid w:val="00A11F9D"/>
    <w:rsid w:val="00A128D6"/>
    <w:rsid w:val="00A129F2"/>
    <w:rsid w:val="00A12C92"/>
    <w:rsid w:val="00A13222"/>
    <w:rsid w:val="00A136C0"/>
    <w:rsid w:val="00A1377C"/>
    <w:rsid w:val="00A138BC"/>
    <w:rsid w:val="00A13C92"/>
    <w:rsid w:val="00A14594"/>
    <w:rsid w:val="00A14875"/>
    <w:rsid w:val="00A14991"/>
    <w:rsid w:val="00A14A5C"/>
    <w:rsid w:val="00A14D43"/>
    <w:rsid w:val="00A14D52"/>
    <w:rsid w:val="00A152EC"/>
    <w:rsid w:val="00A1573D"/>
    <w:rsid w:val="00A15AA5"/>
    <w:rsid w:val="00A1642C"/>
    <w:rsid w:val="00A1667C"/>
    <w:rsid w:val="00A16A8D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407"/>
    <w:rsid w:val="00A22EC5"/>
    <w:rsid w:val="00A22F12"/>
    <w:rsid w:val="00A2305E"/>
    <w:rsid w:val="00A23282"/>
    <w:rsid w:val="00A23614"/>
    <w:rsid w:val="00A23846"/>
    <w:rsid w:val="00A248A4"/>
    <w:rsid w:val="00A24B90"/>
    <w:rsid w:val="00A24CAA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6A2D"/>
    <w:rsid w:val="00A2707D"/>
    <w:rsid w:val="00A274A6"/>
    <w:rsid w:val="00A274A8"/>
    <w:rsid w:val="00A2769C"/>
    <w:rsid w:val="00A27C98"/>
    <w:rsid w:val="00A27D30"/>
    <w:rsid w:val="00A27D33"/>
    <w:rsid w:val="00A30636"/>
    <w:rsid w:val="00A306A2"/>
    <w:rsid w:val="00A31948"/>
    <w:rsid w:val="00A31CCA"/>
    <w:rsid w:val="00A31CEB"/>
    <w:rsid w:val="00A3200C"/>
    <w:rsid w:val="00A3267B"/>
    <w:rsid w:val="00A328D8"/>
    <w:rsid w:val="00A3298F"/>
    <w:rsid w:val="00A333B9"/>
    <w:rsid w:val="00A334B6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46B"/>
    <w:rsid w:val="00A364E7"/>
    <w:rsid w:val="00A3675B"/>
    <w:rsid w:val="00A371EC"/>
    <w:rsid w:val="00A37B1A"/>
    <w:rsid w:val="00A37CD5"/>
    <w:rsid w:val="00A37E11"/>
    <w:rsid w:val="00A37ECA"/>
    <w:rsid w:val="00A40005"/>
    <w:rsid w:val="00A400E2"/>
    <w:rsid w:val="00A4020B"/>
    <w:rsid w:val="00A403D7"/>
    <w:rsid w:val="00A404DF"/>
    <w:rsid w:val="00A40585"/>
    <w:rsid w:val="00A40A07"/>
    <w:rsid w:val="00A41378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788"/>
    <w:rsid w:val="00A44D99"/>
    <w:rsid w:val="00A44E63"/>
    <w:rsid w:val="00A45318"/>
    <w:rsid w:val="00A45908"/>
    <w:rsid w:val="00A45CB6"/>
    <w:rsid w:val="00A45DFA"/>
    <w:rsid w:val="00A461C1"/>
    <w:rsid w:val="00A4621C"/>
    <w:rsid w:val="00A463C5"/>
    <w:rsid w:val="00A46AB9"/>
    <w:rsid w:val="00A47682"/>
    <w:rsid w:val="00A47918"/>
    <w:rsid w:val="00A50948"/>
    <w:rsid w:val="00A50E6A"/>
    <w:rsid w:val="00A51056"/>
    <w:rsid w:val="00A51601"/>
    <w:rsid w:val="00A51614"/>
    <w:rsid w:val="00A51C3D"/>
    <w:rsid w:val="00A51D5A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C81"/>
    <w:rsid w:val="00A56D30"/>
    <w:rsid w:val="00A57153"/>
    <w:rsid w:val="00A573EB"/>
    <w:rsid w:val="00A5765D"/>
    <w:rsid w:val="00A57713"/>
    <w:rsid w:val="00A57791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F02"/>
    <w:rsid w:val="00A6327B"/>
    <w:rsid w:val="00A6328F"/>
    <w:rsid w:val="00A63506"/>
    <w:rsid w:val="00A6365D"/>
    <w:rsid w:val="00A636B6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625E"/>
    <w:rsid w:val="00A66B87"/>
    <w:rsid w:val="00A66DDC"/>
    <w:rsid w:val="00A66F96"/>
    <w:rsid w:val="00A67256"/>
    <w:rsid w:val="00A67BA1"/>
    <w:rsid w:val="00A7006C"/>
    <w:rsid w:val="00A70372"/>
    <w:rsid w:val="00A7044F"/>
    <w:rsid w:val="00A70629"/>
    <w:rsid w:val="00A70EDF"/>
    <w:rsid w:val="00A712C4"/>
    <w:rsid w:val="00A7147F"/>
    <w:rsid w:val="00A71533"/>
    <w:rsid w:val="00A71579"/>
    <w:rsid w:val="00A72357"/>
    <w:rsid w:val="00A723F4"/>
    <w:rsid w:val="00A7244E"/>
    <w:rsid w:val="00A7249D"/>
    <w:rsid w:val="00A72592"/>
    <w:rsid w:val="00A72B68"/>
    <w:rsid w:val="00A72DE0"/>
    <w:rsid w:val="00A72E48"/>
    <w:rsid w:val="00A72FF8"/>
    <w:rsid w:val="00A73D82"/>
    <w:rsid w:val="00A740D1"/>
    <w:rsid w:val="00A740E4"/>
    <w:rsid w:val="00A74676"/>
    <w:rsid w:val="00A747CC"/>
    <w:rsid w:val="00A748F8"/>
    <w:rsid w:val="00A74CEB"/>
    <w:rsid w:val="00A74E21"/>
    <w:rsid w:val="00A756D2"/>
    <w:rsid w:val="00A759B3"/>
    <w:rsid w:val="00A759ED"/>
    <w:rsid w:val="00A75B65"/>
    <w:rsid w:val="00A75BEF"/>
    <w:rsid w:val="00A76C36"/>
    <w:rsid w:val="00A76C6A"/>
    <w:rsid w:val="00A76D53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FBF"/>
    <w:rsid w:val="00A81678"/>
    <w:rsid w:val="00A81A32"/>
    <w:rsid w:val="00A823FC"/>
    <w:rsid w:val="00A82918"/>
    <w:rsid w:val="00A8306C"/>
    <w:rsid w:val="00A8349F"/>
    <w:rsid w:val="00A835C6"/>
    <w:rsid w:val="00A83BBB"/>
    <w:rsid w:val="00A83FEE"/>
    <w:rsid w:val="00A842F6"/>
    <w:rsid w:val="00A84516"/>
    <w:rsid w:val="00A84929"/>
    <w:rsid w:val="00A856C7"/>
    <w:rsid w:val="00A85A35"/>
    <w:rsid w:val="00A85DB8"/>
    <w:rsid w:val="00A85DD0"/>
    <w:rsid w:val="00A85DF6"/>
    <w:rsid w:val="00A8609C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66D"/>
    <w:rsid w:val="00A9092F"/>
    <w:rsid w:val="00A9102E"/>
    <w:rsid w:val="00A9135B"/>
    <w:rsid w:val="00A91662"/>
    <w:rsid w:val="00A91922"/>
    <w:rsid w:val="00A91BB7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A2C"/>
    <w:rsid w:val="00A950E8"/>
    <w:rsid w:val="00A9541A"/>
    <w:rsid w:val="00A95AB6"/>
    <w:rsid w:val="00A95F34"/>
    <w:rsid w:val="00A95F6E"/>
    <w:rsid w:val="00A9605A"/>
    <w:rsid w:val="00A96070"/>
    <w:rsid w:val="00A96197"/>
    <w:rsid w:val="00A96698"/>
    <w:rsid w:val="00A96D68"/>
    <w:rsid w:val="00A97008"/>
    <w:rsid w:val="00A9754A"/>
    <w:rsid w:val="00A978B3"/>
    <w:rsid w:val="00A979DF"/>
    <w:rsid w:val="00A97BB4"/>
    <w:rsid w:val="00A97F48"/>
    <w:rsid w:val="00AA057D"/>
    <w:rsid w:val="00AA0705"/>
    <w:rsid w:val="00AA0E88"/>
    <w:rsid w:val="00AA11E4"/>
    <w:rsid w:val="00AA17CF"/>
    <w:rsid w:val="00AA1B96"/>
    <w:rsid w:val="00AA1D50"/>
    <w:rsid w:val="00AA2666"/>
    <w:rsid w:val="00AA274B"/>
    <w:rsid w:val="00AA29A1"/>
    <w:rsid w:val="00AA2C91"/>
    <w:rsid w:val="00AA2CB9"/>
    <w:rsid w:val="00AA3021"/>
    <w:rsid w:val="00AA3061"/>
    <w:rsid w:val="00AA31EE"/>
    <w:rsid w:val="00AA32BB"/>
    <w:rsid w:val="00AA36A8"/>
    <w:rsid w:val="00AA408B"/>
    <w:rsid w:val="00AA4196"/>
    <w:rsid w:val="00AA46CF"/>
    <w:rsid w:val="00AA484C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B0236"/>
    <w:rsid w:val="00AB0E50"/>
    <w:rsid w:val="00AB0F3A"/>
    <w:rsid w:val="00AB0F89"/>
    <w:rsid w:val="00AB149E"/>
    <w:rsid w:val="00AB1A10"/>
    <w:rsid w:val="00AB1D51"/>
    <w:rsid w:val="00AB1EE1"/>
    <w:rsid w:val="00AB23D7"/>
    <w:rsid w:val="00AB251A"/>
    <w:rsid w:val="00AB2566"/>
    <w:rsid w:val="00AB288A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68B"/>
    <w:rsid w:val="00AB57E6"/>
    <w:rsid w:val="00AB5B8F"/>
    <w:rsid w:val="00AB5CB2"/>
    <w:rsid w:val="00AB6118"/>
    <w:rsid w:val="00AB6221"/>
    <w:rsid w:val="00AB6481"/>
    <w:rsid w:val="00AB6669"/>
    <w:rsid w:val="00AB68AD"/>
    <w:rsid w:val="00AB68E1"/>
    <w:rsid w:val="00AB6C04"/>
    <w:rsid w:val="00AB6D7E"/>
    <w:rsid w:val="00AB730B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EBD"/>
    <w:rsid w:val="00AD2EFA"/>
    <w:rsid w:val="00AD337A"/>
    <w:rsid w:val="00AD3681"/>
    <w:rsid w:val="00AD368A"/>
    <w:rsid w:val="00AD37D7"/>
    <w:rsid w:val="00AD3AEF"/>
    <w:rsid w:val="00AD4A71"/>
    <w:rsid w:val="00AD4C8B"/>
    <w:rsid w:val="00AD51F9"/>
    <w:rsid w:val="00AD52A9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83F"/>
    <w:rsid w:val="00AF02F0"/>
    <w:rsid w:val="00AF0503"/>
    <w:rsid w:val="00AF0782"/>
    <w:rsid w:val="00AF080B"/>
    <w:rsid w:val="00AF0976"/>
    <w:rsid w:val="00AF0CB4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BF"/>
    <w:rsid w:val="00B1253D"/>
    <w:rsid w:val="00B12690"/>
    <w:rsid w:val="00B128DD"/>
    <w:rsid w:val="00B12A43"/>
    <w:rsid w:val="00B12F09"/>
    <w:rsid w:val="00B136A7"/>
    <w:rsid w:val="00B13823"/>
    <w:rsid w:val="00B13C88"/>
    <w:rsid w:val="00B14106"/>
    <w:rsid w:val="00B14454"/>
    <w:rsid w:val="00B146C4"/>
    <w:rsid w:val="00B14B72"/>
    <w:rsid w:val="00B14CBA"/>
    <w:rsid w:val="00B155A3"/>
    <w:rsid w:val="00B155C6"/>
    <w:rsid w:val="00B15B68"/>
    <w:rsid w:val="00B1670D"/>
    <w:rsid w:val="00B16714"/>
    <w:rsid w:val="00B167C4"/>
    <w:rsid w:val="00B16FA1"/>
    <w:rsid w:val="00B16FC9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364"/>
    <w:rsid w:val="00B23A2A"/>
    <w:rsid w:val="00B245D0"/>
    <w:rsid w:val="00B24792"/>
    <w:rsid w:val="00B24FC6"/>
    <w:rsid w:val="00B25705"/>
    <w:rsid w:val="00B25823"/>
    <w:rsid w:val="00B25A28"/>
    <w:rsid w:val="00B26C4A"/>
    <w:rsid w:val="00B27C10"/>
    <w:rsid w:val="00B27DA8"/>
    <w:rsid w:val="00B27DFB"/>
    <w:rsid w:val="00B30563"/>
    <w:rsid w:val="00B30D04"/>
    <w:rsid w:val="00B3122B"/>
    <w:rsid w:val="00B31655"/>
    <w:rsid w:val="00B323FC"/>
    <w:rsid w:val="00B32550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64"/>
    <w:rsid w:val="00B35A01"/>
    <w:rsid w:val="00B35ABF"/>
    <w:rsid w:val="00B35AC0"/>
    <w:rsid w:val="00B35F03"/>
    <w:rsid w:val="00B364C5"/>
    <w:rsid w:val="00B36A4C"/>
    <w:rsid w:val="00B36F99"/>
    <w:rsid w:val="00B3732F"/>
    <w:rsid w:val="00B374ED"/>
    <w:rsid w:val="00B3754B"/>
    <w:rsid w:val="00B3755E"/>
    <w:rsid w:val="00B3756A"/>
    <w:rsid w:val="00B37BEE"/>
    <w:rsid w:val="00B37DC8"/>
    <w:rsid w:val="00B403D5"/>
    <w:rsid w:val="00B404CD"/>
    <w:rsid w:val="00B40817"/>
    <w:rsid w:val="00B40C02"/>
    <w:rsid w:val="00B40C7E"/>
    <w:rsid w:val="00B40EC7"/>
    <w:rsid w:val="00B41A65"/>
    <w:rsid w:val="00B41C02"/>
    <w:rsid w:val="00B41FDC"/>
    <w:rsid w:val="00B42702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5FC"/>
    <w:rsid w:val="00B467AF"/>
    <w:rsid w:val="00B47778"/>
    <w:rsid w:val="00B478D5"/>
    <w:rsid w:val="00B47A56"/>
    <w:rsid w:val="00B47A66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CBC"/>
    <w:rsid w:val="00B5471F"/>
    <w:rsid w:val="00B54A09"/>
    <w:rsid w:val="00B54EC3"/>
    <w:rsid w:val="00B54FC9"/>
    <w:rsid w:val="00B55439"/>
    <w:rsid w:val="00B559D8"/>
    <w:rsid w:val="00B55F6E"/>
    <w:rsid w:val="00B56A1F"/>
    <w:rsid w:val="00B56CAA"/>
    <w:rsid w:val="00B56E66"/>
    <w:rsid w:val="00B571F3"/>
    <w:rsid w:val="00B57350"/>
    <w:rsid w:val="00B573CF"/>
    <w:rsid w:val="00B57524"/>
    <w:rsid w:val="00B579AC"/>
    <w:rsid w:val="00B57A4D"/>
    <w:rsid w:val="00B57A9C"/>
    <w:rsid w:val="00B57D4D"/>
    <w:rsid w:val="00B60043"/>
    <w:rsid w:val="00B60084"/>
    <w:rsid w:val="00B600C4"/>
    <w:rsid w:val="00B601D5"/>
    <w:rsid w:val="00B60575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70043"/>
    <w:rsid w:val="00B701BB"/>
    <w:rsid w:val="00B7049F"/>
    <w:rsid w:val="00B7061D"/>
    <w:rsid w:val="00B70694"/>
    <w:rsid w:val="00B717CE"/>
    <w:rsid w:val="00B71A60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562"/>
    <w:rsid w:val="00B8561A"/>
    <w:rsid w:val="00B857D7"/>
    <w:rsid w:val="00B8595C"/>
    <w:rsid w:val="00B86BA5"/>
    <w:rsid w:val="00B86E62"/>
    <w:rsid w:val="00B87413"/>
    <w:rsid w:val="00B876E8"/>
    <w:rsid w:val="00B877CC"/>
    <w:rsid w:val="00B87A53"/>
    <w:rsid w:val="00B90044"/>
    <w:rsid w:val="00B90EF8"/>
    <w:rsid w:val="00B91F2B"/>
    <w:rsid w:val="00B9219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355"/>
    <w:rsid w:val="00B955D1"/>
    <w:rsid w:val="00B95976"/>
    <w:rsid w:val="00B95D14"/>
    <w:rsid w:val="00B95E57"/>
    <w:rsid w:val="00B95EFA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2A8"/>
    <w:rsid w:val="00BA2E1E"/>
    <w:rsid w:val="00BA3184"/>
    <w:rsid w:val="00BA38ED"/>
    <w:rsid w:val="00BA3BBA"/>
    <w:rsid w:val="00BA41D8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B001B"/>
    <w:rsid w:val="00BB002A"/>
    <w:rsid w:val="00BB0072"/>
    <w:rsid w:val="00BB01A4"/>
    <w:rsid w:val="00BB0627"/>
    <w:rsid w:val="00BB0A94"/>
    <w:rsid w:val="00BB0BB4"/>
    <w:rsid w:val="00BB0D43"/>
    <w:rsid w:val="00BB0D5E"/>
    <w:rsid w:val="00BB1025"/>
    <w:rsid w:val="00BB1069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655"/>
    <w:rsid w:val="00BB4E4A"/>
    <w:rsid w:val="00BB4F09"/>
    <w:rsid w:val="00BB5036"/>
    <w:rsid w:val="00BB5713"/>
    <w:rsid w:val="00BB5881"/>
    <w:rsid w:val="00BB5AB4"/>
    <w:rsid w:val="00BB5E11"/>
    <w:rsid w:val="00BB5F7A"/>
    <w:rsid w:val="00BB651B"/>
    <w:rsid w:val="00BB6952"/>
    <w:rsid w:val="00BB6976"/>
    <w:rsid w:val="00BB6B92"/>
    <w:rsid w:val="00BB6D94"/>
    <w:rsid w:val="00BB78A4"/>
    <w:rsid w:val="00BB7988"/>
    <w:rsid w:val="00BB7CD8"/>
    <w:rsid w:val="00BC10DF"/>
    <w:rsid w:val="00BC12D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3202"/>
    <w:rsid w:val="00BD3925"/>
    <w:rsid w:val="00BD3BD4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7CB"/>
    <w:rsid w:val="00BD5A37"/>
    <w:rsid w:val="00BD5B51"/>
    <w:rsid w:val="00BD5D8D"/>
    <w:rsid w:val="00BD6D20"/>
    <w:rsid w:val="00BD6D7A"/>
    <w:rsid w:val="00BD6E48"/>
    <w:rsid w:val="00BD6E92"/>
    <w:rsid w:val="00BD743C"/>
    <w:rsid w:val="00BD7525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B0F"/>
    <w:rsid w:val="00BE3CD1"/>
    <w:rsid w:val="00BE3F2D"/>
    <w:rsid w:val="00BE4420"/>
    <w:rsid w:val="00BE451E"/>
    <w:rsid w:val="00BE4BFD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F0253"/>
    <w:rsid w:val="00BF03AD"/>
    <w:rsid w:val="00BF03D6"/>
    <w:rsid w:val="00BF0925"/>
    <w:rsid w:val="00BF0B34"/>
    <w:rsid w:val="00BF0DA6"/>
    <w:rsid w:val="00BF0EEA"/>
    <w:rsid w:val="00BF0F9B"/>
    <w:rsid w:val="00BF10FA"/>
    <w:rsid w:val="00BF114A"/>
    <w:rsid w:val="00BF2207"/>
    <w:rsid w:val="00BF2AA5"/>
    <w:rsid w:val="00BF2B39"/>
    <w:rsid w:val="00BF40E6"/>
    <w:rsid w:val="00BF43C0"/>
    <w:rsid w:val="00BF4770"/>
    <w:rsid w:val="00BF48B2"/>
    <w:rsid w:val="00BF49B9"/>
    <w:rsid w:val="00BF4B80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8C7"/>
    <w:rsid w:val="00C05BCE"/>
    <w:rsid w:val="00C061C6"/>
    <w:rsid w:val="00C061C9"/>
    <w:rsid w:val="00C0645F"/>
    <w:rsid w:val="00C06665"/>
    <w:rsid w:val="00C06810"/>
    <w:rsid w:val="00C06CE6"/>
    <w:rsid w:val="00C07F4E"/>
    <w:rsid w:val="00C106E1"/>
    <w:rsid w:val="00C1117A"/>
    <w:rsid w:val="00C116A3"/>
    <w:rsid w:val="00C11B13"/>
    <w:rsid w:val="00C11F5E"/>
    <w:rsid w:val="00C12063"/>
    <w:rsid w:val="00C120B4"/>
    <w:rsid w:val="00C120CF"/>
    <w:rsid w:val="00C12374"/>
    <w:rsid w:val="00C1297D"/>
    <w:rsid w:val="00C12A7B"/>
    <w:rsid w:val="00C12C88"/>
    <w:rsid w:val="00C12F49"/>
    <w:rsid w:val="00C1342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63"/>
    <w:rsid w:val="00C16596"/>
    <w:rsid w:val="00C16E97"/>
    <w:rsid w:val="00C173A4"/>
    <w:rsid w:val="00C177CC"/>
    <w:rsid w:val="00C178D7"/>
    <w:rsid w:val="00C17C64"/>
    <w:rsid w:val="00C17CA6"/>
    <w:rsid w:val="00C17EF1"/>
    <w:rsid w:val="00C17F6B"/>
    <w:rsid w:val="00C208FD"/>
    <w:rsid w:val="00C20A6D"/>
    <w:rsid w:val="00C20AD9"/>
    <w:rsid w:val="00C20C1E"/>
    <w:rsid w:val="00C20C68"/>
    <w:rsid w:val="00C21156"/>
    <w:rsid w:val="00C21640"/>
    <w:rsid w:val="00C21C94"/>
    <w:rsid w:val="00C21F98"/>
    <w:rsid w:val="00C225AC"/>
    <w:rsid w:val="00C22AD8"/>
    <w:rsid w:val="00C22AF1"/>
    <w:rsid w:val="00C22CC9"/>
    <w:rsid w:val="00C231CB"/>
    <w:rsid w:val="00C23887"/>
    <w:rsid w:val="00C241F4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703A"/>
    <w:rsid w:val="00C275AF"/>
    <w:rsid w:val="00C27A14"/>
    <w:rsid w:val="00C27E44"/>
    <w:rsid w:val="00C27F60"/>
    <w:rsid w:val="00C27F61"/>
    <w:rsid w:val="00C30397"/>
    <w:rsid w:val="00C30465"/>
    <w:rsid w:val="00C30D81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F41"/>
    <w:rsid w:val="00C36394"/>
    <w:rsid w:val="00C36F60"/>
    <w:rsid w:val="00C37691"/>
    <w:rsid w:val="00C37C8C"/>
    <w:rsid w:val="00C40182"/>
    <w:rsid w:val="00C40715"/>
    <w:rsid w:val="00C4076E"/>
    <w:rsid w:val="00C40BDA"/>
    <w:rsid w:val="00C41459"/>
    <w:rsid w:val="00C4187F"/>
    <w:rsid w:val="00C41CEC"/>
    <w:rsid w:val="00C41F07"/>
    <w:rsid w:val="00C4237F"/>
    <w:rsid w:val="00C424A0"/>
    <w:rsid w:val="00C4268B"/>
    <w:rsid w:val="00C42975"/>
    <w:rsid w:val="00C42BF2"/>
    <w:rsid w:val="00C42E29"/>
    <w:rsid w:val="00C42FB9"/>
    <w:rsid w:val="00C43CF1"/>
    <w:rsid w:val="00C4452A"/>
    <w:rsid w:val="00C44B07"/>
    <w:rsid w:val="00C451AF"/>
    <w:rsid w:val="00C454A3"/>
    <w:rsid w:val="00C458F3"/>
    <w:rsid w:val="00C45A40"/>
    <w:rsid w:val="00C47230"/>
    <w:rsid w:val="00C475B1"/>
    <w:rsid w:val="00C476E5"/>
    <w:rsid w:val="00C50101"/>
    <w:rsid w:val="00C50456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3DB"/>
    <w:rsid w:val="00C551F3"/>
    <w:rsid w:val="00C55707"/>
    <w:rsid w:val="00C55DAB"/>
    <w:rsid w:val="00C55F09"/>
    <w:rsid w:val="00C56BB8"/>
    <w:rsid w:val="00C56CA0"/>
    <w:rsid w:val="00C575DF"/>
    <w:rsid w:val="00C57778"/>
    <w:rsid w:val="00C579A2"/>
    <w:rsid w:val="00C57B40"/>
    <w:rsid w:val="00C6017B"/>
    <w:rsid w:val="00C603F7"/>
    <w:rsid w:val="00C604D4"/>
    <w:rsid w:val="00C60544"/>
    <w:rsid w:val="00C60835"/>
    <w:rsid w:val="00C60F36"/>
    <w:rsid w:val="00C6144C"/>
    <w:rsid w:val="00C616BD"/>
    <w:rsid w:val="00C61767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655"/>
    <w:rsid w:val="00C6474F"/>
    <w:rsid w:val="00C6490E"/>
    <w:rsid w:val="00C64EF8"/>
    <w:rsid w:val="00C659A5"/>
    <w:rsid w:val="00C65CA2"/>
    <w:rsid w:val="00C66129"/>
    <w:rsid w:val="00C66159"/>
    <w:rsid w:val="00C6636C"/>
    <w:rsid w:val="00C66508"/>
    <w:rsid w:val="00C66E31"/>
    <w:rsid w:val="00C6739F"/>
    <w:rsid w:val="00C6751F"/>
    <w:rsid w:val="00C6786E"/>
    <w:rsid w:val="00C67964"/>
    <w:rsid w:val="00C67B57"/>
    <w:rsid w:val="00C67B72"/>
    <w:rsid w:val="00C70629"/>
    <w:rsid w:val="00C70B36"/>
    <w:rsid w:val="00C70EF0"/>
    <w:rsid w:val="00C71E50"/>
    <w:rsid w:val="00C71F62"/>
    <w:rsid w:val="00C7228B"/>
    <w:rsid w:val="00C7265E"/>
    <w:rsid w:val="00C72759"/>
    <w:rsid w:val="00C72F16"/>
    <w:rsid w:val="00C73197"/>
    <w:rsid w:val="00C73723"/>
    <w:rsid w:val="00C73CCB"/>
    <w:rsid w:val="00C74159"/>
    <w:rsid w:val="00C74166"/>
    <w:rsid w:val="00C745F7"/>
    <w:rsid w:val="00C747B0"/>
    <w:rsid w:val="00C748C1"/>
    <w:rsid w:val="00C75167"/>
    <w:rsid w:val="00C75781"/>
    <w:rsid w:val="00C75BEB"/>
    <w:rsid w:val="00C75D4F"/>
    <w:rsid w:val="00C75FCC"/>
    <w:rsid w:val="00C76070"/>
    <w:rsid w:val="00C7640B"/>
    <w:rsid w:val="00C76422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E4"/>
    <w:rsid w:val="00C829CB"/>
    <w:rsid w:val="00C82B29"/>
    <w:rsid w:val="00C82B5A"/>
    <w:rsid w:val="00C82E99"/>
    <w:rsid w:val="00C82F45"/>
    <w:rsid w:val="00C83569"/>
    <w:rsid w:val="00C836C8"/>
    <w:rsid w:val="00C83CBE"/>
    <w:rsid w:val="00C83F4E"/>
    <w:rsid w:val="00C842E4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DD3"/>
    <w:rsid w:val="00C91E17"/>
    <w:rsid w:val="00C91F46"/>
    <w:rsid w:val="00C91FDB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CFC"/>
    <w:rsid w:val="00C94310"/>
    <w:rsid w:val="00C9544B"/>
    <w:rsid w:val="00C959DD"/>
    <w:rsid w:val="00C95BA3"/>
    <w:rsid w:val="00C95F02"/>
    <w:rsid w:val="00C963B5"/>
    <w:rsid w:val="00C963BF"/>
    <w:rsid w:val="00C96B7D"/>
    <w:rsid w:val="00C96C81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D8"/>
    <w:rsid w:val="00CA4CC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54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2180"/>
    <w:rsid w:val="00CB2250"/>
    <w:rsid w:val="00CB22FF"/>
    <w:rsid w:val="00CB2542"/>
    <w:rsid w:val="00CB2B9A"/>
    <w:rsid w:val="00CB2F14"/>
    <w:rsid w:val="00CB2F31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63B5"/>
    <w:rsid w:val="00CB6551"/>
    <w:rsid w:val="00CB6D36"/>
    <w:rsid w:val="00CB7137"/>
    <w:rsid w:val="00CB715B"/>
    <w:rsid w:val="00CB71C9"/>
    <w:rsid w:val="00CB71DB"/>
    <w:rsid w:val="00CB7A84"/>
    <w:rsid w:val="00CB7C06"/>
    <w:rsid w:val="00CB7D4B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1A5"/>
    <w:rsid w:val="00CC2639"/>
    <w:rsid w:val="00CC2F7A"/>
    <w:rsid w:val="00CC36D4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51D"/>
    <w:rsid w:val="00CC6CF9"/>
    <w:rsid w:val="00CC6F8D"/>
    <w:rsid w:val="00CC7019"/>
    <w:rsid w:val="00CC713E"/>
    <w:rsid w:val="00CC7775"/>
    <w:rsid w:val="00CC7CB3"/>
    <w:rsid w:val="00CD03B2"/>
    <w:rsid w:val="00CD07C2"/>
    <w:rsid w:val="00CD0B5F"/>
    <w:rsid w:val="00CD0C35"/>
    <w:rsid w:val="00CD0E5C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98"/>
    <w:rsid w:val="00CD5A2F"/>
    <w:rsid w:val="00CD661D"/>
    <w:rsid w:val="00CD6A26"/>
    <w:rsid w:val="00CD6A57"/>
    <w:rsid w:val="00CD6FBA"/>
    <w:rsid w:val="00CD73C1"/>
    <w:rsid w:val="00CD759C"/>
    <w:rsid w:val="00CD79E2"/>
    <w:rsid w:val="00CD7AF0"/>
    <w:rsid w:val="00CE02A4"/>
    <w:rsid w:val="00CE0725"/>
    <w:rsid w:val="00CE07DD"/>
    <w:rsid w:val="00CE0C4B"/>
    <w:rsid w:val="00CE187D"/>
    <w:rsid w:val="00CE1952"/>
    <w:rsid w:val="00CE1A87"/>
    <w:rsid w:val="00CE1EC8"/>
    <w:rsid w:val="00CE23F0"/>
    <w:rsid w:val="00CE2643"/>
    <w:rsid w:val="00CE2707"/>
    <w:rsid w:val="00CE28C8"/>
    <w:rsid w:val="00CE2974"/>
    <w:rsid w:val="00CE312F"/>
    <w:rsid w:val="00CE3402"/>
    <w:rsid w:val="00CE3548"/>
    <w:rsid w:val="00CE3749"/>
    <w:rsid w:val="00CE3BF4"/>
    <w:rsid w:val="00CE3E73"/>
    <w:rsid w:val="00CE4079"/>
    <w:rsid w:val="00CE4105"/>
    <w:rsid w:val="00CE4297"/>
    <w:rsid w:val="00CE456D"/>
    <w:rsid w:val="00CE4CBD"/>
    <w:rsid w:val="00CE4FFE"/>
    <w:rsid w:val="00CE5465"/>
    <w:rsid w:val="00CE56A6"/>
    <w:rsid w:val="00CE57A4"/>
    <w:rsid w:val="00CE5AD6"/>
    <w:rsid w:val="00CE5BDF"/>
    <w:rsid w:val="00CE68C5"/>
    <w:rsid w:val="00CE6AAF"/>
    <w:rsid w:val="00CE6B1D"/>
    <w:rsid w:val="00CE6B8E"/>
    <w:rsid w:val="00CE6D98"/>
    <w:rsid w:val="00CE6F09"/>
    <w:rsid w:val="00CE7439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FB3"/>
    <w:rsid w:val="00CF2224"/>
    <w:rsid w:val="00CF2405"/>
    <w:rsid w:val="00CF24DA"/>
    <w:rsid w:val="00CF25B2"/>
    <w:rsid w:val="00CF288A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88D"/>
    <w:rsid w:val="00CF593A"/>
    <w:rsid w:val="00CF5970"/>
    <w:rsid w:val="00CF5A45"/>
    <w:rsid w:val="00CF5CA0"/>
    <w:rsid w:val="00CF5FAA"/>
    <w:rsid w:val="00CF6264"/>
    <w:rsid w:val="00CF712D"/>
    <w:rsid w:val="00CF71F9"/>
    <w:rsid w:val="00CF736C"/>
    <w:rsid w:val="00CF751F"/>
    <w:rsid w:val="00CF760D"/>
    <w:rsid w:val="00CF78EB"/>
    <w:rsid w:val="00CF78F6"/>
    <w:rsid w:val="00CF7C11"/>
    <w:rsid w:val="00D001B5"/>
    <w:rsid w:val="00D00568"/>
    <w:rsid w:val="00D0088C"/>
    <w:rsid w:val="00D00B6B"/>
    <w:rsid w:val="00D00C36"/>
    <w:rsid w:val="00D00DB4"/>
    <w:rsid w:val="00D01108"/>
    <w:rsid w:val="00D011A8"/>
    <w:rsid w:val="00D014C0"/>
    <w:rsid w:val="00D02206"/>
    <w:rsid w:val="00D02430"/>
    <w:rsid w:val="00D0255C"/>
    <w:rsid w:val="00D0282D"/>
    <w:rsid w:val="00D02985"/>
    <w:rsid w:val="00D02F5A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1FB"/>
    <w:rsid w:val="00D055F2"/>
    <w:rsid w:val="00D057F6"/>
    <w:rsid w:val="00D05F15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415"/>
    <w:rsid w:val="00D103DE"/>
    <w:rsid w:val="00D10400"/>
    <w:rsid w:val="00D1151A"/>
    <w:rsid w:val="00D11D19"/>
    <w:rsid w:val="00D11F1A"/>
    <w:rsid w:val="00D11F2F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528D"/>
    <w:rsid w:val="00D1545F"/>
    <w:rsid w:val="00D159FF"/>
    <w:rsid w:val="00D15C56"/>
    <w:rsid w:val="00D16166"/>
    <w:rsid w:val="00D163C9"/>
    <w:rsid w:val="00D16591"/>
    <w:rsid w:val="00D16D35"/>
    <w:rsid w:val="00D17159"/>
    <w:rsid w:val="00D171FA"/>
    <w:rsid w:val="00D17600"/>
    <w:rsid w:val="00D177AC"/>
    <w:rsid w:val="00D17D73"/>
    <w:rsid w:val="00D17F2D"/>
    <w:rsid w:val="00D2007B"/>
    <w:rsid w:val="00D2038B"/>
    <w:rsid w:val="00D205B5"/>
    <w:rsid w:val="00D205C2"/>
    <w:rsid w:val="00D206A8"/>
    <w:rsid w:val="00D20B1D"/>
    <w:rsid w:val="00D211E9"/>
    <w:rsid w:val="00D2141B"/>
    <w:rsid w:val="00D21586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4218"/>
    <w:rsid w:val="00D24305"/>
    <w:rsid w:val="00D24369"/>
    <w:rsid w:val="00D244AF"/>
    <w:rsid w:val="00D2498F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6B6"/>
    <w:rsid w:val="00D3020F"/>
    <w:rsid w:val="00D3048F"/>
    <w:rsid w:val="00D307B3"/>
    <w:rsid w:val="00D30A24"/>
    <w:rsid w:val="00D30BFB"/>
    <w:rsid w:val="00D3112D"/>
    <w:rsid w:val="00D312F6"/>
    <w:rsid w:val="00D314E0"/>
    <w:rsid w:val="00D3182E"/>
    <w:rsid w:val="00D31C91"/>
    <w:rsid w:val="00D31DB6"/>
    <w:rsid w:val="00D31E42"/>
    <w:rsid w:val="00D31F01"/>
    <w:rsid w:val="00D32163"/>
    <w:rsid w:val="00D32764"/>
    <w:rsid w:val="00D32981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B7"/>
    <w:rsid w:val="00D414BD"/>
    <w:rsid w:val="00D41532"/>
    <w:rsid w:val="00D415E8"/>
    <w:rsid w:val="00D416D2"/>
    <w:rsid w:val="00D419CE"/>
    <w:rsid w:val="00D41ADF"/>
    <w:rsid w:val="00D4205A"/>
    <w:rsid w:val="00D4206D"/>
    <w:rsid w:val="00D420A8"/>
    <w:rsid w:val="00D422BF"/>
    <w:rsid w:val="00D428E4"/>
    <w:rsid w:val="00D42C3F"/>
    <w:rsid w:val="00D42E05"/>
    <w:rsid w:val="00D42E42"/>
    <w:rsid w:val="00D4351E"/>
    <w:rsid w:val="00D4393F"/>
    <w:rsid w:val="00D44642"/>
    <w:rsid w:val="00D44A66"/>
    <w:rsid w:val="00D44AFC"/>
    <w:rsid w:val="00D44D43"/>
    <w:rsid w:val="00D45AA0"/>
    <w:rsid w:val="00D45E53"/>
    <w:rsid w:val="00D4602F"/>
    <w:rsid w:val="00D4609E"/>
    <w:rsid w:val="00D46522"/>
    <w:rsid w:val="00D46D94"/>
    <w:rsid w:val="00D46DBC"/>
    <w:rsid w:val="00D46F2B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3260"/>
    <w:rsid w:val="00D53636"/>
    <w:rsid w:val="00D54760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F5B"/>
    <w:rsid w:val="00D564D0"/>
    <w:rsid w:val="00D5659F"/>
    <w:rsid w:val="00D569F8"/>
    <w:rsid w:val="00D56BA4"/>
    <w:rsid w:val="00D57056"/>
    <w:rsid w:val="00D5723A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468"/>
    <w:rsid w:val="00D64016"/>
    <w:rsid w:val="00D6433D"/>
    <w:rsid w:val="00D64809"/>
    <w:rsid w:val="00D64C52"/>
    <w:rsid w:val="00D65452"/>
    <w:rsid w:val="00D655EB"/>
    <w:rsid w:val="00D657C9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E59"/>
    <w:rsid w:val="00D76E86"/>
    <w:rsid w:val="00D7770A"/>
    <w:rsid w:val="00D779F5"/>
    <w:rsid w:val="00D77A98"/>
    <w:rsid w:val="00D77AA7"/>
    <w:rsid w:val="00D8151D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47D"/>
    <w:rsid w:val="00D928D0"/>
    <w:rsid w:val="00D931A2"/>
    <w:rsid w:val="00D93379"/>
    <w:rsid w:val="00D93746"/>
    <w:rsid w:val="00D9397A"/>
    <w:rsid w:val="00D94891"/>
    <w:rsid w:val="00D94E2D"/>
    <w:rsid w:val="00D94F60"/>
    <w:rsid w:val="00D951D8"/>
    <w:rsid w:val="00D952E3"/>
    <w:rsid w:val="00D9545F"/>
    <w:rsid w:val="00D958F5"/>
    <w:rsid w:val="00D95BC5"/>
    <w:rsid w:val="00D96017"/>
    <w:rsid w:val="00D966B5"/>
    <w:rsid w:val="00D970D3"/>
    <w:rsid w:val="00D972DD"/>
    <w:rsid w:val="00D97B16"/>
    <w:rsid w:val="00D97D3E"/>
    <w:rsid w:val="00D97DF4"/>
    <w:rsid w:val="00D97F40"/>
    <w:rsid w:val="00DA09DF"/>
    <w:rsid w:val="00DA10E6"/>
    <w:rsid w:val="00DA166C"/>
    <w:rsid w:val="00DA1D5D"/>
    <w:rsid w:val="00DA1D83"/>
    <w:rsid w:val="00DA2035"/>
    <w:rsid w:val="00DA20FA"/>
    <w:rsid w:val="00DA2141"/>
    <w:rsid w:val="00DA2352"/>
    <w:rsid w:val="00DA2649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F1F"/>
    <w:rsid w:val="00DA65C1"/>
    <w:rsid w:val="00DA66F9"/>
    <w:rsid w:val="00DA672F"/>
    <w:rsid w:val="00DA6F64"/>
    <w:rsid w:val="00DA717B"/>
    <w:rsid w:val="00DA745C"/>
    <w:rsid w:val="00DA7D03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B5B"/>
    <w:rsid w:val="00DB6457"/>
    <w:rsid w:val="00DB652C"/>
    <w:rsid w:val="00DB6636"/>
    <w:rsid w:val="00DB6969"/>
    <w:rsid w:val="00DB6F44"/>
    <w:rsid w:val="00DB7538"/>
    <w:rsid w:val="00DB7986"/>
    <w:rsid w:val="00DB7A32"/>
    <w:rsid w:val="00DB7D3F"/>
    <w:rsid w:val="00DB7DF1"/>
    <w:rsid w:val="00DC027D"/>
    <w:rsid w:val="00DC169A"/>
    <w:rsid w:val="00DC19BD"/>
    <w:rsid w:val="00DC1A50"/>
    <w:rsid w:val="00DC1ACE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68D"/>
    <w:rsid w:val="00DC46D9"/>
    <w:rsid w:val="00DC480C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42A0"/>
    <w:rsid w:val="00DD436D"/>
    <w:rsid w:val="00DD4491"/>
    <w:rsid w:val="00DD5036"/>
    <w:rsid w:val="00DD50EE"/>
    <w:rsid w:val="00DD51D4"/>
    <w:rsid w:val="00DD53C0"/>
    <w:rsid w:val="00DD549A"/>
    <w:rsid w:val="00DD5D6A"/>
    <w:rsid w:val="00DD629B"/>
    <w:rsid w:val="00DD6343"/>
    <w:rsid w:val="00DD6C04"/>
    <w:rsid w:val="00DD7124"/>
    <w:rsid w:val="00DD729F"/>
    <w:rsid w:val="00DD732F"/>
    <w:rsid w:val="00DE01E6"/>
    <w:rsid w:val="00DE0565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E45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71CD"/>
    <w:rsid w:val="00DE735F"/>
    <w:rsid w:val="00DE7829"/>
    <w:rsid w:val="00DE7E53"/>
    <w:rsid w:val="00DF0658"/>
    <w:rsid w:val="00DF1500"/>
    <w:rsid w:val="00DF173F"/>
    <w:rsid w:val="00DF1768"/>
    <w:rsid w:val="00DF1B0E"/>
    <w:rsid w:val="00DF221D"/>
    <w:rsid w:val="00DF2980"/>
    <w:rsid w:val="00DF29FC"/>
    <w:rsid w:val="00DF30A5"/>
    <w:rsid w:val="00DF327E"/>
    <w:rsid w:val="00DF33E0"/>
    <w:rsid w:val="00DF3D00"/>
    <w:rsid w:val="00DF3E2D"/>
    <w:rsid w:val="00DF3F16"/>
    <w:rsid w:val="00DF4AF7"/>
    <w:rsid w:val="00DF4BC8"/>
    <w:rsid w:val="00DF5116"/>
    <w:rsid w:val="00DF57D2"/>
    <w:rsid w:val="00DF594C"/>
    <w:rsid w:val="00DF5A04"/>
    <w:rsid w:val="00DF5D69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308"/>
    <w:rsid w:val="00E06662"/>
    <w:rsid w:val="00E0683B"/>
    <w:rsid w:val="00E071FF"/>
    <w:rsid w:val="00E077F7"/>
    <w:rsid w:val="00E10483"/>
    <w:rsid w:val="00E11511"/>
    <w:rsid w:val="00E1157B"/>
    <w:rsid w:val="00E11731"/>
    <w:rsid w:val="00E11800"/>
    <w:rsid w:val="00E11EA2"/>
    <w:rsid w:val="00E12B3A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9B7"/>
    <w:rsid w:val="00E15E51"/>
    <w:rsid w:val="00E15FFC"/>
    <w:rsid w:val="00E161C8"/>
    <w:rsid w:val="00E162C8"/>
    <w:rsid w:val="00E1667D"/>
    <w:rsid w:val="00E169B9"/>
    <w:rsid w:val="00E16A6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459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B2"/>
    <w:rsid w:val="00E54A04"/>
    <w:rsid w:val="00E5511F"/>
    <w:rsid w:val="00E55250"/>
    <w:rsid w:val="00E557B6"/>
    <w:rsid w:val="00E55B9E"/>
    <w:rsid w:val="00E55BDD"/>
    <w:rsid w:val="00E55D0D"/>
    <w:rsid w:val="00E55E9B"/>
    <w:rsid w:val="00E561EB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A5"/>
    <w:rsid w:val="00E63A11"/>
    <w:rsid w:val="00E63AB6"/>
    <w:rsid w:val="00E6409C"/>
    <w:rsid w:val="00E6446D"/>
    <w:rsid w:val="00E6475D"/>
    <w:rsid w:val="00E64FE5"/>
    <w:rsid w:val="00E6541A"/>
    <w:rsid w:val="00E6560B"/>
    <w:rsid w:val="00E65B8F"/>
    <w:rsid w:val="00E661C7"/>
    <w:rsid w:val="00E662E7"/>
    <w:rsid w:val="00E67950"/>
    <w:rsid w:val="00E67AF7"/>
    <w:rsid w:val="00E67EE7"/>
    <w:rsid w:val="00E67FEA"/>
    <w:rsid w:val="00E70AB8"/>
    <w:rsid w:val="00E71231"/>
    <w:rsid w:val="00E71758"/>
    <w:rsid w:val="00E71D00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80D"/>
    <w:rsid w:val="00E84A93"/>
    <w:rsid w:val="00E84AE4"/>
    <w:rsid w:val="00E85162"/>
    <w:rsid w:val="00E852C7"/>
    <w:rsid w:val="00E8552F"/>
    <w:rsid w:val="00E859EC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FC4"/>
    <w:rsid w:val="00E908BC"/>
    <w:rsid w:val="00E90DEC"/>
    <w:rsid w:val="00E91148"/>
    <w:rsid w:val="00E91786"/>
    <w:rsid w:val="00E91C85"/>
    <w:rsid w:val="00E91F89"/>
    <w:rsid w:val="00E91F9F"/>
    <w:rsid w:val="00E92960"/>
    <w:rsid w:val="00E92AA2"/>
    <w:rsid w:val="00E92E20"/>
    <w:rsid w:val="00E92EFD"/>
    <w:rsid w:val="00E93288"/>
    <w:rsid w:val="00E933E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D0C"/>
    <w:rsid w:val="00E960D3"/>
    <w:rsid w:val="00E96212"/>
    <w:rsid w:val="00E963DC"/>
    <w:rsid w:val="00E96454"/>
    <w:rsid w:val="00E965B0"/>
    <w:rsid w:val="00E96A43"/>
    <w:rsid w:val="00E96A49"/>
    <w:rsid w:val="00E96C8D"/>
    <w:rsid w:val="00E96E80"/>
    <w:rsid w:val="00E972C8"/>
    <w:rsid w:val="00E97629"/>
    <w:rsid w:val="00E97784"/>
    <w:rsid w:val="00E979B8"/>
    <w:rsid w:val="00E97EE1"/>
    <w:rsid w:val="00E97F0F"/>
    <w:rsid w:val="00EA00B5"/>
    <w:rsid w:val="00EA0AC4"/>
    <w:rsid w:val="00EA0ACF"/>
    <w:rsid w:val="00EA0E26"/>
    <w:rsid w:val="00EA1094"/>
    <w:rsid w:val="00EA1389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D4D"/>
    <w:rsid w:val="00EB309B"/>
    <w:rsid w:val="00EB3215"/>
    <w:rsid w:val="00EB3457"/>
    <w:rsid w:val="00EB376F"/>
    <w:rsid w:val="00EB3A90"/>
    <w:rsid w:val="00EB3F30"/>
    <w:rsid w:val="00EB4155"/>
    <w:rsid w:val="00EB4586"/>
    <w:rsid w:val="00EB4B7D"/>
    <w:rsid w:val="00EB4E96"/>
    <w:rsid w:val="00EB52F9"/>
    <w:rsid w:val="00EB5401"/>
    <w:rsid w:val="00EB5557"/>
    <w:rsid w:val="00EB5ECA"/>
    <w:rsid w:val="00EB5FF3"/>
    <w:rsid w:val="00EB61FA"/>
    <w:rsid w:val="00EB637A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6D3"/>
    <w:rsid w:val="00EC3C2E"/>
    <w:rsid w:val="00EC3C3F"/>
    <w:rsid w:val="00EC3F0A"/>
    <w:rsid w:val="00EC42B3"/>
    <w:rsid w:val="00EC4563"/>
    <w:rsid w:val="00EC579F"/>
    <w:rsid w:val="00EC607F"/>
    <w:rsid w:val="00EC634A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1F48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E9B"/>
    <w:rsid w:val="00ED4F99"/>
    <w:rsid w:val="00ED5596"/>
    <w:rsid w:val="00ED60B0"/>
    <w:rsid w:val="00ED68BD"/>
    <w:rsid w:val="00ED741C"/>
    <w:rsid w:val="00ED77CE"/>
    <w:rsid w:val="00ED78AB"/>
    <w:rsid w:val="00ED7AEB"/>
    <w:rsid w:val="00EE05FD"/>
    <w:rsid w:val="00EE0861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45B"/>
    <w:rsid w:val="00EE2467"/>
    <w:rsid w:val="00EE2AA7"/>
    <w:rsid w:val="00EE2AE8"/>
    <w:rsid w:val="00EE328F"/>
    <w:rsid w:val="00EE32A1"/>
    <w:rsid w:val="00EE3403"/>
    <w:rsid w:val="00EE36C4"/>
    <w:rsid w:val="00EE3B6E"/>
    <w:rsid w:val="00EE452F"/>
    <w:rsid w:val="00EE4CE7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109B"/>
    <w:rsid w:val="00EF17BF"/>
    <w:rsid w:val="00EF17C7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BB"/>
    <w:rsid w:val="00EF7348"/>
    <w:rsid w:val="00EF7397"/>
    <w:rsid w:val="00EF7437"/>
    <w:rsid w:val="00EF79EE"/>
    <w:rsid w:val="00F004AF"/>
    <w:rsid w:val="00F00C9C"/>
    <w:rsid w:val="00F00F75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4D9"/>
    <w:rsid w:val="00F03613"/>
    <w:rsid w:val="00F03991"/>
    <w:rsid w:val="00F03B13"/>
    <w:rsid w:val="00F03BB3"/>
    <w:rsid w:val="00F03D23"/>
    <w:rsid w:val="00F04441"/>
    <w:rsid w:val="00F047A7"/>
    <w:rsid w:val="00F04B68"/>
    <w:rsid w:val="00F04CA9"/>
    <w:rsid w:val="00F05F9D"/>
    <w:rsid w:val="00F06916"/>
    <w:rsid w:val="00F06D5D"/>
    <w:rsid w:val="00F06F3A"/>
    <w:rsid w:val="00F07286"/>
    <w:rsid w:val="00F0738B"/>
    <w:rsid w:val="00F074AC"/>
    <w:rsid w:val="00F10008"/>
    <w:rsid w:val="00F1050F"/>
    <w:rsid w:val="00F106DA"/>
    <w:rsid w:val="00F10E7D"/>
    <w:rsid w:val="00F110A0"/>
    <w:rsid w:val="00F110AD"/>
    <w:rsid w:val="00F114FF"/>
    <w:rsid w:val="00F11D49"/>
    <w:rsid w:val="00F125B3"/>
    <w:rsid w:val="00F1279B"/>
    <w:rsid w:val="00F12C3C"/>
    <w:rsid w:val="00F12E9C"/>
    <w:rsid w:val="00F13805"/>
    <w:rsid w:val="00F13B02"/>
    <w:rsid w:val="00F1408C"/>
    <w:rsid w:val="00F141AB"/>
    <w:rsid w:val="00F1446E"/>
    <w:rsid w:val="00F145AF"/>
    <w:rsid w:val="00F148C3"/>
    <w:rsid w:val="00F14FA6"/>
    <w:rsid w:val="00F155AE"/>
    <w:rsid w:val="00F1606C"/>
    <w:rsid w:val="00F1609C"/>
    <w:rsid w:val="00F16319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326"/>
    <w:rsid w:val="00F21705"/>
    <w:rsid w:val="00F218A5"/>
    <w:rsid w:val="00F21BD2"/>
    <w:rsid w:val="00F21D96"/>
    <w:rsid w:val="00F22137"/>
    <w:rsid w:val="00F22AB5"/>
    <w:rsid w:val="00F22C3A"/>
    <w:rsid w:val="00F22E63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E04"/>
    <w:rsid w:val="00F25FE8"/>
    <w:rsid w:val="00F26B24"/>
    <w:rsid w:val="00F26C7A"/>
    <w:rsid w:val="00F26E20"/>
    <w:rsid w:val="00F270B0"/>
    <w:rsid w:val="00F274AA"/>
    <w:rsid w:val="00F27A9C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E68"/>
    <w:rsid w:val="00F32166"/>
    <w:rsid w:val="00F32B1F"/>
    <w:rsid w:val="00F32C8B"/>
    <w:rsid w:val="00F32D96"/>
    <w:rsid w:val="00F3305E"/>
    <w:rsid w:val="00F332A7"/>
    <w:rsid w:val="00F33799"/>
    <w:rsid w:val="00F33DED"/>
    <w:rsid w:val="00F344CC"/>
    <w:rsid w:val="00F34549"/>
    <w:rsid w:val="00F345CF"/>
    <w:rsid w:val="00F3490F"/>
    <w:rsid w:val="00F3498E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109F"/>
    <w:rsid w:val="00F41269"/>
    <w:rsid w:val="00F41694"/>
    <w:rsid w:val="00F419D3"/>
    <w:rsid w:val="00F41B2E"/>
    <w:rsid w:val="00F41E98"/>
    <w:rsid w:val="00F41FE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96A"/>
    <w:rsid w:val="00F44A59"/>
    <w:rsid w:val="00F44AF3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9B5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23E"/>
    <w:rsid w:val="00F542ED"/>
    <w:rsid w:val="00F54327"/>
    <w:rsid w:val="00F5506B"/>
    <w:rsid w:val="00F55C67"/>
    <w:rsid w:val="00F5678E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4CA"/>
    <w:rsid w:val="00F639C5"/>
    <w:rsid w:val="00F639E3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3226"/>
    <w:rsid w:val="00F7373B"/>
    <w:rsid w:val="00F737CF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77D2"/>
    <w:rsid w:val="00F802BA"/>
    <w:rsid w:val="00F80C2E"/>
    <w:rsid w:val="00F80ECA"/>
    <w:rsid w:val="00F812C9"/>
    <w:rsid w:val="00F812DD"/>
    <w:rsid w:val="00F81A36"/>
    <w:rsid w:val="00F81AA4"/>
    <w:rsid w:val="00F82178"/>
    <w:rsid w:val="00F8223A"/>
    <w:rsid w:val="00F822E2"/>
    <w:rsid w:val="00F8292E"/>
    <w:rsid w:val="00F82AB5"/>
    <w:rsid w:val="00F82C17"/>
    <w:rsid w:val="00F83231"/>
    <w:rsid w:val="00F835AD"/>
    <w:rsid w:val="00F83B14"/>
    <w:rsid w:val="00F83C64"/>
    <w:rsid w:val="00F83F75"/>
    <w:rsid w:val="00F8409A"/>
    <w:rsid w:val="00F8450E"/>
    <w:rsid w:val="00F848A0"/>
    <w:rsid w:val="00F84B56"/>
    <w:rsid w:val="00F850D1"/>
    <w:rsid w:val="00F850F9"/>
    <w:rsid w:val="00F8515B"/>
    <w:rsid w:val="00F857D2"/>
    <w:rsid w:val="00F8609A"/>
    <w:rsid w:val="00F86676"/>
    <w:rsid w:val="00F87331"/>
    <w:rsid w:val="00F8753C"/>
    <w:rsid w:val="00F878D1"/>
    <w:rsid w:val="00F87B1C"/>
    <w:rsid w:val="00F87C90"/>
    <w:rsid w:val="00F90115"/>
    <w:rsid w:val="00F9052B"/>
    <w:rsid w:val="00F90677"/>
    <w:rsid w:val="00F90DC5"/>
    <w:rsid w:val="00F91140"/>
    <w:rsid w:val="00F91864"/>
    <w:rsid w:val="00F91C20"/>
    <w:rsid w:val="00F92A3D"/>
    <w:rsid w:val="00F92F8D"/>
    <w:rsid w:val="00F932EB"/>
    <w:rsid w:val="00F9366A"/>
    <w:rsid w:val="00F94102"/>
    <w:rsid w:val="00F9415C"/>
    <w:rsid w:val="00F94425"/>
    <w:rsid w:val="00F94596"/>
    <w:rsid w:val="00F94C13"/>
    <w:rsid w:val="00F94D37"/>
    <w:rsid w:val="00F95B42"/>
    <w:rsid w:val="00F961F6"/>
    <w:rsid w:val="00F96217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EA"/>
    <w:rsid w:val="00F97FEF"/>
    <w:rsid w:val="00FA02B7"/>
    <w:rsid w:val="00FA0449"/>
    <w:rsid w:val="00FA0483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404D"/>
    <w:rsid w:val="00FA4244"/>
    <w:rsid w:val="00FA43E3"/>
    <w:rsid w:val="00FA4778"/>
    <w:rsid w:val="00FA4C03"/>
    <w:rsid w:val="00FA4D7E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A7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5C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C46"/>
    <w:rsid w:val="00FC0CC6"/>
    <w:rsid w:val="00FC1220"/>
    <w:rsid w:val="00FC1449"/>
    <w:rsid w:val="00FC17D0"/>
    <w:rsid w:val="00FC1F6E"/>
    <w:rsid w:val="00FC248F"/>
    <w:rsid w:val="00FC27D7"/>
    <w:rsid w:val="00FC28F2"/>
    <w:rsid w:val="00FC32D3"/>
    <w:rsid w:val="00FC3874"/>
    <w:rsid w:val="00FC3880"/>
    <w:rsid w:val="00FC3BC6"/>
    <w:rsid w:val="00FC44FF"/>
    <w:rsid w:val="00FC45AF"/>
    <w:rsid w:val="00FC48EA"/>
    <w:rsid w:val="00FC4CDE"/>
    <w:rsid w:val="00FC4FCE"/>
    <w:rsid w:val="00FC5606"/>
    <w:rsid w:val="00FC5752"/>
    <w:rsid w:val="00FC5A99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996"/>
    <w:rsid w:val="00FD0B8A"/>
    <w:rsid w:val="00FD134A"/>
    <w:rsid w:val="00FD16E2"/>
    <w:rsid w:val="00FD1980"/>
    <w:rsid w:val="00FD1C99"/>
    <w:rsid w:val="00FD1F19"/>
    <w:rsid w:val="00FD2103"/>
    <w:rsid w:val="00FD2502"/>
    <w:rsid w:val="00FD2FFE"/>
    <w:rsid w:val="00FD31AE"/>
    <w:rsid w:val="00FD3368"/>
    <w:rsid w:val="00FD3515"/>
    <w:rsid w:val="00FD3CE8"/>
    <w:rsid w:val="00FD3F53"/>
    <w:rsid w:val="00FD40C0"/>
    <w:rsid w:val="00FD4297"/>
    <w:rsid w:val="00FD4A86"/>
    <w:rsid w:val="00FD4B83"/>
    <w:rsid w:val="00FD4D42"/>
    <w:rsid w:val="00FD51AC"/>
    <w:rsid w:val="00FD5742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E08"/>
    <w:rsid w:val="00FE3F50"/>
    <w:rsid w:val="00FE3FD2"/>
    <w:rsid w:val="00FE42C6"/>
    <w:rsid w:val="00FE481F"/>
    <w:rsid w:val="00FE4A4B"/>
    <w:rsid w:val="00FE4A54"/>
    <w:rsid w:val="00FE4D03"/>
    <w:rsid w:val="00FE4FCE"/>
    <w:rsid w:val="00FE57FD"/>
    <w:rsid w:val="00FE5C0A"/>
    <w:rsid w:val="00FE65BF"/>
    <w:rsid w:val="00FE6AC6"/>
    <w:rsid w:val="00FE6AD3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ECD"/>
    <w:rsid w:val="00FF4464"/>
    <w:rsid w:val="00FF45D1"/>
    <w:rsid w:val="00FF4797"/>
    <w:rsid w:val="00FF4FBB"/>
    <w:rsid w:val="00FF510B"/>
    <w:rsid w:val="00FF5875"/>
    <w:rsid w:val="00FF6021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10">
    <w:name w:val="heading 1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3">
    <w:name w:val="heading 3"/>
    <w:basedOn w:val="a"/>
    <w:next w:val="a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4">
    <w:name w:val="heading 4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5">
    <w:name w:val="heading 5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6">
    <w:name w:val="heading 6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7">
    <w:name w:val="heading 7"/>
    <w:basedOn w:val="a"/>
    <w:next w:val="a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8">
    <w:name w:val="heading 8"/>
    <w:basedOn w:val="a"/>
    <w:next w:val="a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9">
    <w:name w:val="heading 9"/>
    <w:basedOn w:val="a"/>
    <w:next w:val="a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caption"/>
    <w:basedOn w:val="a"/>
    <w:next w:val="a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a6">
    <w:name w:val="Body Text"/>
    <w:basedOn w:val="a"/>
    <w:rsid w:val="003B7AC8"/>
    <w:pPr>
      <w:spacing w:after="120"/>
    </w:pPr>
    <w:rPr>
      <w:sz w:val="36"/>
      <w:szCs w:val="36"/>
    </w:rPr>
  </w:style>
  <w:style w:type="paragraph" w:styleId="a7">
    <w:name w:val="Block Text"/>
    <w:basedOn w:val="a"/>
    <w:rsid w:val="003B7AC8"/>
    <w:pPr>
      <w:tabs>
        <w:tab w:val="left" w:pos="1440"/>
      </w:tabs>
      <w:ind w:left="540" w:right="450"/>
      <w:jc w:val="both"/>
    </w:pPr>
  </w:style>
  <w:style w:type="paragraph" w:styleId="20">
    <w:name w:val="Body Text 2"/>
    <w:basedOn w:val="a"/>
    <w:link w:val="21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30">
    <w:name w:val="Body Text 3"/>
    <w:basedOn w:val="a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a8">
    <w:name w:val="Document Map"/>
    <w:basedOn w:val="a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a9">
    <w:name w:val="Table Grid"/>
    <w:basedOn w:val="a1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rsid w:val="007E5881"/>
    <w:rPr>
      <w:rFonts w:cs="Angsana New"/>
      <w:szCs w:val="37"/>
    </w:rPr>
  </w:style>
  <w:style w:type="paragraph" w:customStyle="1" w:styleId="Char">
    <w:name w:val="Char"/>
    <w:basedOn w:val="a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b">
    <w:name w:val="Balloon Text"/>
    <w:basedOn w:val="a"/>
    <w:semiHidden/>
    <w:rsid w:val="00154BE4"/>
    <w:rPr>
      <w:rFonts w:ascii="Tahoma" w:hAnsi="Tahoma" w:cs="Angsana New"/>
      <w:sz w:val="16"/>
      <w:szCs w:val="18"/>
    </w:rPr>
  </w:style>
  <w:style w:type="paragraph" w:styleId="ac">
    <w:name w:val="header"/>
    <w:basedOn w:val="a"/>
    <w:link w:val="ad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d">
    <w:name w:val="หัวกระดาษ อักขระ"/>
    <w:link w:val="ac"/>
    <w:rsid w:val="003A646B"/>
    <w:rPr>
      <w:rFonts w:ascii="AngsanaUPC" w:hAnsi="AngsanaUPC"/>
      <w:sz w:val="32"/>
      <w:szCs w:val="40"/>
    </w:rPr>
  </w:style>
  <w:style w:type="paragraph" w:styleId="ae">
    <w:name w:val="footer"/>
    <w:basedOn w:val="a"/>
    <w:link w:val="af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f">
    <w:name w:val="ท้ายกระดาษ อักขระ"/>
    <w:link w:val="ae"/>
    <w:uiPriority w:val="99"/>
    <w:rsid w:val="003A646B"/>
    <w:rPr>
      <w:rFonts w:ascii="AngsanaUPC" w:hAnsi="AngsanaUPC"/>
      <w:sz w:val="32"/>
      <w:szCs w:val="40"/>
    </w:rPr>
  </w:style>
  <w:style w:type="paragraph" w:styleId="22">
    <w:name w:val="Body Text Indent 2"/>
    <w:basedOn w:val="a"/>
    <w:link w:val="23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3">
    <w:name w:val="การเยื้องเนื้อความ 2 อักขระ"/>
    <w:link w:val="22"/>
    <w:rsid w:val="005B2CF3"/>
    <w:rPr>
      <w:rFonts w:ascii="AngsanaUPC" w:hAnsi="AngsanaUPC"/>
      <w:sz w:val="32"/>
      <w:szCs w:val="40"/>
    </w:rPr>
  </w:style>
  <w:style w:type="paragraph" w:styleId="af0">
    <w:name w:val="List Paragraph"/>
    <w:basedOn w:val="a"/>
    <w:link w:val="af1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a4">
    <w:name w:val="ข้อความแมโคร อักขระ"/>
    <w:link w:val="a3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9"/>
      </w:numPr>
    </w:pPr>
  </w:style>
  <w:style w:type="character" w:customStyle="1" w:styleId="21">
    <w:name w:val="เนื้อความ 2 อักขระ"/>
    <w:link w:val="20"/>
    <w:rsid w:val="002F398B"/>
    <w:rPr>
      <w:rFonts w:ascii="AngsanaUPC" w:hAnsi="AngsanaUPC" w:cs="AngsanaUPC"/>
      <w:sz w:val="32"/>
      <w:szCs w:val="32"/>
    </w:rPr>
  </w:style>
  <w:style w:type="character" w:styleId="af2">
    <w:name w:val="line number"/>
    <w:basedOn w:val="a0"/>
    <w:rsid w:val="003467FE"/>
  </w:style>
  <w:style w:type="character" w:customStyle="1" w:styleId="af1">
    <w:name w:val="รายการย่อหน้า อักขระ"/>
    <w:basedOn w:val="a0"/>
    <w:link w:val="af0"/>
    <w:uiPriority w:val="34"/>
    <w:locked/>
    <w:rsid w:val="00954166"/>
    <w:rPr>
      <w:rFonts w:ascii="AngsanaUPC" w:hAnsi="AngsanaUPC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3EEFD-0CC1-4FF6-870A-4E95B9B6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0</TotalTime>
  <Pages>24</Pages>
  <Words>6071</Words>
  <Characters>34607</Characters>
  <Application>Microsoft Office Word</Application>
  <DocSecurity>0</DocSecurity>
  <Lines>288</Lines>
  <Paragraphs>81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40597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User</cp:lastModifiedBy>
  <cp:revision>2</cp:revision>
  <cp:lastPrinted>2021-11-03T14:25:00Z</cp:lastPrinted>
  <dcterms:created xsi:type="dcterms:W3CDTF">2021-11-11T04:53:00Z</dcterms:created>
  <dcterms:modified xsi:type="dcterms:W3CDTF">2021-11-11T04:53:00Z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