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E789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7C644BE8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EC0FF70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3D1444C7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D9F5F0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60CABF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5718EB14" w14:textId="77777777" w:rsidR="000F0EDD" w:rsidRPr="005A6861" w:rsidRDefault="000F0EDD" w:rsidP="000F0E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C511EE2" w14:textId="71FF3541" w:rsidR="000F15AE" w:rsidRPr="005A6861" w:rsidRDefault="000F0EDD" w:rsidP="000F0E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0F15AE" w:rsidRPr="005A686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0F15AE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5C2BD4D0" w14:textId="77777777" w:rsidR="00DE4B1D" w:rsidRPr="001B2708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8902966" w14:textId="77777777" w:rsidR="00DE4B1D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20E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8733B6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</w:rPr>
        <w:sectPr w:rsidR="008733B6" w:rsidRPr="008733B6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30FA7652" w14:textId="77777777" w:rsidR="004A5132" w:rsidRPr="005A6861" w:rsidRDefault="004A5132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257DC0A" w14:textId="77777777" w:rsidR="004A5132" w:rsidRPr="005A6861" w:rsidRDefault="004A5132" w:rsidP="00012D23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8733B6" w:rsidRPr="005A6861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09636A" w:rsidRPr="005A6861">
        <w:rPr>
          <w:rFonts w:ascii="Angsana New" w:hAnsi="Angsana New"/>
          <w:b/>
          <w:bCs/>
          <w:sz w:val="30"/>
          <w:szCs w:val="30"/>
          <w:cs/>
        </w:rPr>
        <w:t>อลูคอน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394FCE"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="00394FCE"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7AC7ACA" w14:textId="1EFD3805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>
        <w:rPr>
          <w:rFonts w:ascii="Angsana New" w:hAnsi="Angsana New" w:cs="Angsana New"/>
          <w:sz w:val="30"/>
          <w:szCs w:val="30"/>
          <w:lang w:val="en-US"/>
        </w:rPr>
        <w:t>30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4338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="00401E08">
        <w:rPr>
          <w:rFonts w:ascii="Angsana New" w:hAnsi="Angsana New" w:cs="Angsana New"/>
          <w:sz w:val="30"/>
          <w:szCs w:val="30"/>
          <w:lang w:val="en-US"/>
        </w:rPr>
        <w:t>4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 w:cs="Angsana New"/>
          <w:sz w:val="30"/>
          <w:szCs w:val="30"/>
          <w:lang w:val="en-US"/>
        </w:rPr>
        <w:t>256</w:t>
      </w:r>
      <w:r w:rsidR="00401E08">
        <w:rPr>
          <w:rFonts w:ascii="Angsana New" w:hAnsi="Angsana New" w:cs="Angsana New"/>
          <w:sz w:val="30"/>
          <w:szCs w:val="30"/>
          <w:lang w:val="en-US"/>
        </w:rPr>
        <w:t>4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 สำหรับงวด</w:t>
      </w:r>
      <w:r w:rsidR="00536B28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012D23">
        <w:rPr>
          <w:rFonts w:ascii="Angsana New" w:hAnsi="Angsana New" w:cs="Angsana New"/>
          <w:sz w:val="30"/>
          <w:szCs w:val="30"/>
          <w:cs/>
        </w:rPr>
        <w:t>สิ้นสุด</w:t>
      </w:r>
      <w:r w:rsidRPr="00012D23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 w:cs="Angsana New"/>
          <w:sz w:val="30"/>
          <w:szCs w:val="30"/>
          <w:lang w:val="en-US"/>
        </w:rPr>
        <w:t>30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กันยายน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4338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="00401E08">
        <w:rPr>
          <w:rFonts w:ascii="Angsana New" w:hAnsi="Angsana New" w:cs="Angsana New"/>
          <w:sz w:val="30"/>
          <w:szCs w:val="30"/>
          <w:lang w:val="en-US"/>
        </w:rPr>
        <w:t>4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5A6861">
        <w:rPr>
          <w:rFonts w:ascii="Angsana New" w:hAnsi="Angsana New" w:cs="Angsana New"/>
          <w:sz w:val="30"/>
          <w:szCs w:val="30"/>
        </w:rPr>
        <w:t>(</w:t>
      </w:r>
      <w:r w:rsidRPr="005A686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>กาล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 xml:space="preserve">เหล่านี้ตามมาตรฐานการบัญชีฉบับที่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EF8A40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6977E43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CD38EFA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B210755" w14:textId="735AC8D1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</w:t>
      </w:r>
      <w:r w:rsidR="00536B28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Pr="005A6861">
        <w:rPr>
          <w:rFonts w:ascii="Angsana New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0D22FAC2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1FAA4C5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78FC732" w14:textId="77777777" w:rsidR="000F0EDD" w:rsidRPr="002856EF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0F0EDD" w:rsidRPr="002856EF" w:rsidSect="008F4302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41D9BAC1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8DE660A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6FD64FF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21882E6" w14:textId="77777777" w:rsidR="000F0EDD" w:rsidRPr="005A6861" w:rsidRDefault="000F0EDD" w:rsidP="000F0EDD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162797D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9DB7245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2BBB44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600FC1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ADF6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22B6DE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7ECE504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EA370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11766</w:t>
      </w:r>
    </w:p>
    <w:p w14:paraId="734D6719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B791154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E9ACF67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32D42B6C" w14:textId="7FACFA82" w:rsidR="003A778F" w:rsidRDefault="00536B28" w:rsidP="000F0EDD">
      <w:pPr>
        <w:pStyle w:val="BlockText"/>
        <w:spacing w:before="0" w:line="240" w:lineRule="atLeast"/>
        <w:ind w:left="0" w:right="-45" w:firstLine="0"/>
        <w:jc w:val="left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>12</w:t>
      </w:r>
      <w:r w:rsidR="000F0EDD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0F0EDD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="009D1EF1">
        <w:rPr>
          <w:rFonts w:ascii="Angsana New" w:hAnsi="Angsana New" w:cs="Angsana New"/>
          <w:sz w:val="30"/>
          <w:szCs w:val="30"/>
          <w:lang w:val="en-US"/>
        </w:rPr>
        <w:t xml:space="preserve"> 2564</w:t>
      </w:r>
    </w:p>
    <w:p w14:paraId="27063D0D" w14:textId="77777777" w:rsidR="00792748" w:rsidRPr="00CE60A6" w:rsidRDefault="00792748" w:rsidP="008F4302">
      <w:pPr>
        <w:tabs>
          <w:tab w:val="left" w:pos="540"/>
        </w:tabs>
        <w:spacing w:line="240" w:lineRule="auto"/>
        <w:ind w:right="45"/>
        <w:rPr>
          <w:rFonts w:asciiTheme="majorBidi" w:hAnsiTheme="majorBidi" w:cstheme="majorBidi"/>
          <w:b/>
          <w:bCs/>
          <w:sz w:val="30"/>
          <w:szCs w:val="30"/>
          <w:highlight w:val="yellow"/>
          <w:lang w:val="en-US"/>
        </w:rPr>
      </w:pPr>
    </w:p>
    <w:sectPr w:rsidR="00792748" w:rsidRPr="00CE60A6" w:rsidSect="008F4302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17449E" w14:textId="77777777" w:rsidR="008139E9" w:rsidRDefault="008139E9">
      <w:r>
        <w:separator/>
      </w:r>
    </w:p>
  </w:endnote>
  <w:endnote w:type="continuationSeparator" w:id="0">
    <w:p w14:paraId="313AE84A" w14:textId="77777777" w:rsidR="008139E9" w:rsidRDefault="0081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9370" w14:textId="77777777" w:rsidR="008670B9" w:rsidRDefault="008670B9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8670B9" w:rsidRDefault="008670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38484" w14:textId="77777777" w:rsidR="008670B9" w:rsidRDefault="008670B9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8670B9" w:rsidRDefault="008670B9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06692" w14:textId="77777777" w:rsidR="008670B9" w:rsidRPr="005B2E06" w:rsidRDefault="008670B9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43B90B0" w14:textId="77777777" w:rsidR="008670B9" w:rsidRPr="00186B8D" w:rsidRDefault="008670B9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27ED1" w14:textId="77777777" w:rsidR="008F4302" w:rsidRDefault="008F430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59552" w14:textId="77777777" w:rsidR="008670B9" w:rsidRPr="005B2E06" w:rsidRDefault="008670B9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2BE588F" w14:textId="77777777" w:rsidR="008670B9" w:rsidRPr="00186B8D" w:rsidRDefault="008670B9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9A45F" w14:textId="77777777" w:rsidR="008139E9" w:rsidRDefault="008139E9">
      <w:r>
        <w:separator/>
      </w:r>
    </w:p>
  </w:footnote>
  <w:footnote w:type="continuationSeparator" w:id="0">
    <w:p w14:paraId="4272B739" w14:textId="77777777" w:rsidR="008139E9" w:rsidRDefault="00813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63FB5" w14:textId="77777777" w:rsidR="008670B9" w:rsidRDefault="008670B9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8670B9" w:rsidRDefault="008670B9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8670B9" w:rsidRPr="00006D1D" w:rsidRDefault="008670B9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8670B9" w:rsidRPr="00DF141B" w:rsidRDefault="008670B9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8670B9" w:rsidRPr="00DF141B" w:rsidRDefault="008670B9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CBA5D" w14:textId="77777777" w:rsidR="008670B9" w:rsidRDefault="008670B9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33063C75" w14:textId="77777777" w:rsidR="008670B9" w:rsidRPr="00DF141B" w:rsidRDefault="008670B9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114A1099" w14:textId="77777777" w:rsidR="008670B9" w:rsidRDefault="008670B9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616B8AFB" w14:textId="77777777" w:rsidR="008670B9" w:rsidRDefault="008670B9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75BFB15F" w14:textId="77777777" w:rsidR="008670B9" w:rsidRPr="00DF141B" w:rsidRDefault="008670B9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560482D2" w14:textId="77777777" w:rsidR="008670B9" w:rsidRPr="00DF141B" w:rsidRDefault="008670B9" w:rsidP="00EF12A9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A773B" w14:textId="77777777" w:rsidR="008670B9" w:rsidRDefault="008670B9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98CF796" w14:textId="77777777" w:rsidR="008670B9" w:rsidRDefault="008670B9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0031793" w14:textId="77777777" w:rsidR="008670B9" w:rsidRDefault="008670B9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1AC3353" w14:textId="77777777" w:rsidR="008670B9" w:rsidRDefault="008670B9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82888" w14:textId="77777777" w:rsidR="008670B9" w:rsidRPr="00012D23" w:rsidRDefault="008670B9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1427F7FF" w14:textId="77777777" w:rsidR="008670B9" w:rsidRPr="00012D23" w:rsidRDefault="008670B9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C61BE96" w14:textId="77777777" w:rsidR="008670B9" w:rsidRPr="00012D23" w:rsidRDefault="008670B9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CD96F3D" w14:textId="77777777" w:rsidR="008670B9" w:rsidRPr="00012D23" w:rsidRDefault="008670B9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C8D3C78" w14:textId="77777777" w:rsidR="008670B9" w:rsidRPr="00012D23" w:rsidRDefault="008670B9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4155A21B" w14:textId="77777777" w:rsidR="008670B9" w:rsidRDefault="008670B9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0D38CFD6" w14:textId="77777777" w:rsidR="008670B9" w:rsidRDefault="008670B9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789F90B" w14:textId="77777777" w:rsidR="008670B9" w:rsidRPr="00EF12A9" w:rsidRDefault="008670B9" w:rsidP="00EF12A9">
    <w:pPr>
      <w:pStyle w:val="Header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44CE9F" w14:textId="3176899F" w:rsidR="008670B9" w:rsidRDefault="008670B9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14:paraId="2B8A5D3F" w14:textId="77777777" w:rsidR="008F4302" w:rsidRDefault="008F4302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8"/>
  </w:num>
  <w:num w:numId="3">
    <w:abstractNumId w:val="14"/>
  </w:num>
  <w:num w:numId="4">
    <w:abstractNumId w:val="40"/>
  </w:num>
  <w:num w:numId="5">
    <w:abstractNumId w:val="4"/>
  </w:num>
  <w:num w:numId="6">
    <w:abstractNumId w:val="10"/>
  </w:num>
  <w:num w:numId="7">
    <w:abstractNumId w:val="2"/>
  </w:num>
  <w:num w:numId="8">
    <w:abstractNumId w:val="34"/>
  </w:num>
  <w:num w:numId="9">
    <w:abstractNumId w:val="30"/>
  </w:num>
  <w:num w:numId="10">
    <w:abstractNumId w:val="6"/>
  </w:num>
  <w:num w:numId="11">
    <w:abstractNumId w:val="0"/>
  </w:num>
  <w:num w:numId="12">
    <w:abstractNumId w:val="17"/>
  </w:num>
  <w:num w:numId="13">
    <w:abstractNumId w:val="33"/>
  </w:num>
  <w:num w:numId="14">
    <w:abstractNumId w:val="27"/>
  </w:num>
  <w:num w:numId="15">
    <w:abstractNumId w:val="28"/>
  </w:num>
  <w:num w:numId="16">
    <w:abstractNumId w:val="35"/>
  </w:num>
  <w:num w:numId="17">
    <w:abstractNumId w:val="28"/>
  </w:num>
  <w:num w:numId="18">
    <w:abstractNumId w:val="9"/>
  </w:num>
  <w:num w:numId="19">
    <w:abstractNumId w:val="3"/>
  </w:num>
  <w:num w:numId="20">
    <w:abstractNumId w:val="36"/>
  </w:num>
  <w:num w:numId="21">
    <w:abstractNumId w:val="19"/>
  </w:num>
  <w:num w:numId="22">
    <w:abstractNumId w:val="8"/>
  </w:num>
  <w:num w:numId="23">
    <w:abstractNumId w:val="37"/>
  </w:num>
  <w:num w:numId="24">
    <w:abstractNumId w:val="23"/>
  </w:num>
  <w:num w:numId="25">
    <w:abstractNumId w:val="24"/>
  </w:num>
  <w:num w:numId="26">
    <w:abstractNumId w:val="18"/>
  </w:num>
  <w:num w:numId="27">
    <w:abstractNumId w:val="25"/>
  </w:num>
  <w:num w:numId="28">
    <w:abstractNumId w:val="15"/>
  </w:num>
  <w:num w:numId="29">
    <w:abstractNumId w:val="13"/>
  </w:num>
  <w:num w:numId="30">
    <w:abstractNumId w:val="21"/>
  </w:num>
  <w:num w:numId="31">
    <w:abstractNumId w:val="32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8"/>
  </w:num>
  <w:num w:numId="37">
    <w:abstractNumId w:val="22"/>
  </w:num>
  <w:num w:numId="38">
    <w:abstractNumId w:val="29"/>
  </w:num>
  <w:num w:numId="39">
    <w:abstractNumId w:val="20"/>
  </w:num>
  <w:num w:numId="40">
    <w:abstractNumId w:val="41"/>
  </w:num>
  <w:num w:numId="41">
    <w:abstractNumId w:val="1"/>
  </w:num>
  <w:num w:numId="42">
    <w:abstractNumId w:val="26"/>
  </w:num>
  <w:num w:numId="43">
    <w:abstractNumId w:val="31"/>
  </w:num>
  <w:num w:numId="44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3304"/>
    <w:rsid w:val="0010402D"/>
    <w:rsid w:val="001048E0"/>
    <w:rsid w:val="00105686"/>
    <w:rsid w:val="00106B12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0F17"/>
    <w:rsid w:val="0017110B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71AD"/>
    <w:rsid w:val="00197CC0"/>
    <w:rsid w:val="001A0417"/>
    <w:rsid w:val="001A2184"/>
    <w:rsid w:val="001A28EB"/>
    <w:rsid w:val="001A2F95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49BD"/>
    <w:rsid w:val="001C51F4"/>
    <w:rsid w:val="001C59EE"/>
    <w:rsid w:val="001C5A2F"/>
    <w:rsid w:val="001C5DDA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196E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1A56"/>
    <w:rsid w:val="00401E08"/>
    <w:rsid w:val="00402E8F"/>
    <w:rsid w:val="00402F5A"/>
    <w:rsid w:val="00403656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7A62"/>
    <w:rsid w:val="0044004D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E0F"/>
    <w:rsid w:val="005050AB"/>
    <w:rsid w:val="00505987"/>
    <w:rsid w:val="00507363"/>
    <w:rsid w:val="005074CE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B28"/>
    <w:rsid w:val="00536C98"/>
    <w:rsid w:val="00537750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CB1"/>
    <w:rsid w:val="00561534"/>
    <w:rsid w:val="00561A72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2706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43AF"/>
    <w:rsid w:val="00635AB3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9A3"/>
    <w:rsid w:val="00671282"/>
    <w:rsid w:val="006714EE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C1D"/>
    <w:rsid w:val="006A03FC"/>
    <w:rsid w:val="006A081A"/>
    <w:rsid w:val="006A187B"/>
    <w:rsid w:val="006A5E57"/>
    <w:rsid w:val="006A6585"/>
    <w:rsid w:val="006B05F7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4A0B"/>
    <w:rsid w:val="006D5279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2C95"/>
    <w:rsid w:val="00812CCC"/>
    <w:rsid w:val="008139E9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F1612"/>
    <w:rsid w:val="008F1633"/>
    <w:rsid w:val="008F1A68"/>
    <w:rsid w:val="008F3AC1"/>
    <w:rsid w:val="008F4302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7DF"/>
    <w:rsid w:val="009A5D81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2BC"/>
    <w:rsid w:val="009F5E3E"/>
    <w:rsid w:val="00A0063A"/>
    <w:rsid w:val="00A00F9E"/>
    <w:rsid w:val="00A0119C"/>
    <w:rsid w:val="00A01C92"/>
    <w:rsid w:val="00A02359"/>
    <w:rsid w:val="00A03222"/>
    <w:rsid w:val="00A0342A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6B33"/>
    <w:rsid w:val="00A2768A"/>
    <w:rsid w:val="00A27FE6"/>
    <w:rsid w:val="00A30774"/>
    <w:rsid w:val="00A32291"/>
    <w:rsid w:val="00A32344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32CB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9E9"/>
    <w:rsid w:val="00B23D4F"/>
    <w:rsid w:val="00B24D65"/>
    <w:rsid w:val="00B2584D"/>
    <w:rsid w:val="00B25EC1"/>
    <w:rsid w:val="00B26065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B145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0F4B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F3F"/>
    <w:rsid w:val="00DD606B"/>
    <w:rsid w:val="00DD63A9"/>
    <w:rsid w:val="00DD7DDA"/>
    <w:rsid w:val="00DD7FA3"/>
    <w:rsid w:val="00DE0044"/>
    <w:rsid w:val="00DE0319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2959"/>
    <w:rsid w:val="00EA373F"/>
    <w:rsid w:val="00EA3D21"/>
    <w:rsid w:val="00EA3E72"/>
    <w:rsid w:val="00EA4A15"/>
    <w:rsid w:val="00EA4FA9"/>
    <w:rsid w:val="00EA50BA"/>
    <w:rsid w:val="00EA6027"/>
    <w:rsid w:val="00EA65E1"/>
    <w:rsid w:val="00EA7A71"/>
    <w:rsid w:val="00EA7D85"/>
    <w:rsid w:val="00EB2445"/>
    <w:rsid w:val="00EB2CBA"/>
    <w:rsid w:val="00EB39E9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357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2021-10-24T02:46:00Z</cp:lastPrinted>
  <dcterms:created xsi:type="dcterms:W3CDTF">2021-11-06T09:59:00Z</dcterms:created>
  <dcterms:modified xsi:type="dcterms:W3CDTF">2021-11-06T10:01:00Z</dcterms:modified>
</cp:coreProperties>
</file>