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2029F" w14:textId="77777777"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ABB7ED4" w14:textId="77777777"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5A2B0C4" w14:textId="0FCAA4E6"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453F604" w14:textId="2D272AF7" w:rsidR="00115109" w:rsidRPr="009D1EF1" w:rsidRDefault="009D1EF1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AD63913" w14:textId="0CCCB9CD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758595A" w14:textId="23764419" w:rsidR="00EF4257" w:rsidRPr="00C54739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1368CE87" w14:textId="496F7B92" w:rsidR="004F6428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6C7DC32" w14:textId="5C22F2DD" w:rsidR="007D4BDF" w:rsidRPr="00584601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7D4BD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2C574B1F" w14:textId="1DDB77FD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7</w:t>
      </w:r>
      <w:r w:rsidR="004F6428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416DFA46" w14:textId="77777777" w:rsidR="00FB070D" w:rsidRPr="00AF32CB" w:rsidRDefault="00FB070D" w:rsidP="00FB070D">
      <w:pPr>
        <w:pStyle w:val="index"/>
        <w:tabs>
          <w:tab w:val="clear" w:pos="1134"/>
          <w:tab w:val="num" w:pos="1080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3271AE2" w14:textId="77777777" w:rsidR="00FB070D" w:rsidRDefault="00FB070D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E3F2691" w14:textId="77777777"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57B77A0B" w14:textId="77777777"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4D1CB18" w14:textId="77777777"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F691C0D" w14:textId="77777777"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E6611BD" w14:textId="77777777"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C3529C" w14:textId="77777777" w:rsidR="00314BE9" w:rsidRPr="00773455" w:rsidRDefault="00314BE9" w:rsidP="00773455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 w:rsidRPr="00773455">
        <w:rPr>
          <w:rFonts w:asciiTheme="majorBidi" w:hAnsiTheme="majorBidi" w:cstheme="majorBidi"/>
          <w:sz w:val="30"/>
          <w:szCs w:val="30"/>
          <w:cs/>
          <w:lang w:val="en-US"/>
        </w:rPr>
        <w:t>แบบย่อ</w:t>
      </w: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0C44E113" w14:textId="77777777" w:rsidR="00314BE9" w:rsidRPr="00E62E62" w:rsidRDefault="00314BE9" w:rsidP="00773455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97B446F" w14:textId="6586B437" w:rsidR="00314BE9" w:rsidRPr="00773455" w:rsidRDefault="00314BE9" w:rsidP="0077345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งบกา</w:t>
      </w:r>
      <w:r w:rsidR="00AD7E77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รเงิน</w:t>
      </w:r>
      <w:r w:rsidR="00880C27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="00523893" w:rsidRPr="0077345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  <w:r w:rsidR="00AD7E77" w:rsidRPr="00773455">
        <w:rPr>
          <w:rFonts w:asciiTheme="majorBidi" w:hAnsiTheme="majorBidi" w:cstheme="majorBidi"/>
          <w:sz w:val="30"/>
          <w:szCs w:val="30"/>
          <w:cs/>
          <w:lang w:val="en-US"/>
        </w:rPr>
        <w:t>ได้รับอนุมัติ</w:t>
      </w:r>
      <w:r w:rsidR="00DF141B" w:rsidRPr="00773455">
        <w:rPr>
          <w:rFonts w:asciiTheme="majorBidi" w:hAnsiTheme="majorBidi" w:cstheme="majorBidi"/>
          <w:sz w:val="30"/>
          <w:szCs w:val="30"/>
          <w:cs/>
          <w:lang w:val="en-US"/>
        </w:rPr>
        <w:t>ให้ออกงบการเงินจาก</w:t>
      </w:r>
      <w:r w:rsidR="00667FC3" w:rsidRPr="00773455">
        <w:rPr>
          <w:rFonts w:asciiTheme="majorBidi" w:hAnsiTheme="majorBidi" w:cstheme="majorBidi"/>
          <w:sz w:val="30"/>
          <w:szCs w:val="30"/>
          <w:cs/>
          <w:lang w:val="en-US"/>
        </w:rPr>
        <w:t>คณะ</w:t>
      </w:r>
      <w:r w:rsidR="00DF141B" w:rsidRPr="00773455">
        <w:rPr>
          <w:rFonts w:asciiTheme="majorBidi" w:hAnsiTheme="majorBidi" w:cstheme="majorBidi"/>
          <w:sz w:val="30"/>
          <w:szCs w:val="30"/>
          <w:cs/>
          <w:lang w:val="en-US"/>
        </w:rPr>
        <w:t>กรรมการ</w:t>
      </w:r>
      <w:r w:rsidR="00B659CF" w:rsidRPr="00773455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="003176FF" w:rsidRPr="00773455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4F6428" w:rsidRPr="0077345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36B28">
        <w:rPr>
          <w:rFonts w:ascii="Angsana New" w:hAnsi="Angsana New"/>
          <w:sz w:val="30"/>
          <w:szCs w:val="30"/>
          <w:lang w:val="en-US"/>
        </w:rPr>
        <w:t>12</w:t>
      </w:r>
      <w:r w:rsidR="000F0EDD">
        <w:rPr>
          <w:rFonts w:ascii="Angsana New" w:hAnsi="Angsana New"/>
          <w:sz w:val="30"/>
          <w:szCs w:val="30"/>
          <w:lang w:val="en-US"/>
        </w:rPr>
        <w:t xml:space="preserve"> </w:t>
      </w:r>
      <w:r w:rsidR="000F0EDD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C54739" w:rsidRPr="0077345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54739" w:rsidRPr="00773455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18FD2873" w14:textId="77777777" w:rsidR="00880C27" w:rsidRPr="00E62E62" w:rsidRDefault="00880C27" w:rsidP="0077345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4877886" w14:textId="7EA6BA5A" w:rsidR="004A5132" w:rsidRPr="00916CE6" w:rsidRDefault="004A5132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</w:t>
      </w:r>
      <w:r w:rsidR="00794276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บการเงิน</w:t>
      </w:r>
      <w:r w:rsidR="00121E04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4E48CDE4" w14:textId="77777777" w:rsidR="00E62E62" w:rsidRPr="00E62E62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4368437" w14:textId="32687B1D" w:rsidR="001B0382" w:rsidRPr="00DD26CC" w:rsidRDefault="001B0382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D26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DD26CC">
        <w:rPr>
          <w:rFonts w:asciiTheme="majorBidi" w:hAnsiTheme="majorBidi" w:cstheme="majorBidi"/>
          <w:sz w:val="30"/>
          <w:szCs w:val="30"/>
          <w:cs/>
        </w:rPr>
        <w:t>นี้</w:t>
      </w:r>
      <w:r w:rsidR="00134A85" w:rsidRPr="00DD26CC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DD26CC">
        <w:rPr>
          <w:rFonts w:asciiTheme="majorBidi" w:hAnsiTheme="majorBidi" w:cstheme="majorBidi"/>
          <w:sz w:val="30"/>
          <w:szCs w:val="30"/>
          <w:cs/>
        </w:rPr>
        <w:t>ัด</w:t>
      </w:r>
      <w:r w:rsidR="00134A85" w:rsidRPr="00DD26CC">
        <w:rPr>
          <w:rFonts w:asciiTheme="majorBidi" w:hAnsiTheme="majorBidi" w:cstheme="majorBidi"/>
          <w:sz w:val="30"/>
          <w:szCs w:val="30"/>
          <w:cs/>
        </w:rPr>
        <w:t>ทำ</w:t>
      </w:r>
      <w:r w:rsidR="00DD26CC">
        <w:rPr>
          <w:rFonts w:asciiTheme="majorBidi" w:hAnsiTheme="majorBidi" w:cstheme="majorBidi"/>
          <w:sz w:val="30"/>
          <w:szCs w:val="30"/>
        </w:rPr>
        <w:br/>
      </w:r>
      <w:r w:rsidR="00134A85" w:rsidRPr="00DD26CC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75DAD" w:rsidRPr="00DD2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(“งบการเงินระหว่างกาล”) </w:t>
      </w:r>
      <w:r w:rsidR="00F35477" w:rsidRPr="00DD26CC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="00106B12" w:rsidRPr="00DD2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 </w:t>
      </w:r>
      <w:r w:rsidR="00106B12" w:rsidRPr="00DD26CC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Pr="00DD26CC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677DEC"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="00E53C09" w:rsidRPr="00DD26C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</w:t>
      </w:r>
      <w:r w:rsidR="00E53C09" w:rsidRPr="00BB4186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ทางการเงินระหว่างกาล</w:t>
      </w:r>
      <w:r w:rsidR="00E53C09" w:rsidRPr="00DD2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26C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106B12" w:rsidRPr="00DD26CC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9423A9"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Pr="00DD26C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54739" w:rsidRPr="00DD26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C54739" w:rsidRPr="00DD26CC">
        <w:rPr>
          <w:rFonts w:asciiTheme="majorBidi" w:hAnsiTheme="majorBidi" w:cstheme="majorBidi"/>
          <w:sz w:val="30"/>
          <w:szCs w:val="30"/>
        </w:rPr>
        <w:t xml:space="preserve"> 31 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54739" w:rsidRPr="00DD26CC"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301AE7AA" w14:textId="77777777" w:rsidR="00E62E62" w:rsidRPr="00522921" w:rsidRDefault="00E62E62" w:rsidP="00E62E62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02B6E13" w14:textId="77777777" w:rsidR="00F7278F" w:rsidRPr="00773455" w:rsidRDefault="00134A85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73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773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C26C3A" w:rsidRPr="00773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773455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2856EF" w:rsidRPr="00773455">
        <w:rPr>
          <w:rFonts w:asciiTheme="majorBidi" w:hAnsiTheme="majorBidi" w:cstheme="majorBidi"/>
          <w:sz w:val="30"/>
          <w:szCs w:val="30"/>
        </w:rPr>
        <w:br/>
      </w:r>
      <w:r w:rsidR="00C965BA" w:rsidRPr="00773455">
        <w:rPr>
          <w:rFonts w:asciiTheme="majorBidi" w:hAnsiTheme="majorBidi" w:cstheme="majorBidi"/>
          <w:sz w:val="30"/>
          <w:szCs w:val="30"/>
          <w:cs/>
        </w:rPr>
        <w:t>ใน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773455">
        <w:rPr>
          <w:rFonts w:asciiTheme="majorBidi" w:hAnsiTheme="majorBidi" w:cstheme="majorBidi"/>
          <w:sz w:val="30"/>
          <w:szCs w:val="30"/>
        </w:rPr>
        <w:t>31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5478" w:rsidRPr="00773455">
        <w:rPr>
          <w:rFonts w:asciiTheme="majorBidi" w:hAnsiTheme="majorBidi" w:cstheme="majorBidi"/>
          <w:sz w:val="30"/>
          <w:szCs w:val="30"/>
        </w:rPr>
        <w:t>256</w:t>
      </w:r>
      <w:r w:rsidR="00B32062" w:rsidRPr="00773455">
        <w:rPr>
          <w:rFonts w:asciiTheme="majorBidi" w:hAnsiTheme="majorBidi" w:cstheme="majorBidi"/>
          <w:sz w:val="30"/>
          <w:szCs w:val="30"/>
        </w:rPr>
        <w:t>3</w:t>
      </w:r>
    </w:p>
    <w:p w14:paraId="13362264" w14:textId="77777777" w:rsidR="00E62E62" w:rsidRPr="00522921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420462B" w14:textId="70D1C7EF" w:rsidR="00983CDB" w:rsidRPr="00773455" w:rsidRDefault="00156989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7345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73598B" w:rsidRPr="0077345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1D41AF7" w14:textId="77777777" w:rsidR="00E62E62" w:rsidRPr="00522921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2"/>
        </w:rPr>
      </w:pPr>
    </w:p>
    <w:p w14:paraId="6AB6AC34" w14:textId="69F70927" w:rsidR="00790546" w:rsidRDefault="00790546" w:rsidP="00790546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08335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>สรุปได้ดังนี้</w:t>
      </w:r>
    </w:p>
    <w:p w14:paraId="689AC76D" w14:textId="14E18DD9" w:rsidR="00536B28" w:rsidRPr="00522921" w:rsidRDefault="00536B28" w:rsidP="00790546">
      <w:pPr>
        <w:ind w:left="540" w:right="-45"/>
        <w:jc w:val="thaiDistribute"/>
        <w:rPr>
          <w:rFonts w:ascii="Angsana New" w:hAnsi="Angsana New"/>
          <w:spacing w:val="-2"/>
          <w:lang w:val="en-US"/>
        </w:rPr>
      </w:pP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52"/>
        <w:gridCol w:w="1260"/>
      </w:tblGrid>
      <w:tr w:rsidR="00536B28" w:rsidRPr="006E4686" w14:paraId="5E8ADAB6" w14:textId="77777777" w:rsidTr="00536B28">
        <w:trPr>
          <w:cantSplit/>
          <w:tblHeader/>
        </w:trPr>
        <w:tc>
          <w:tcPr>
            <w:tcW w:w="6660" w:type="dxa"/>
          </w:tcPr>
          <w:p w14:paraId="3E13BBAD" w14:textId="296D1011" w:rsidR="00536B28" w:rsidRPr="00C53D86" w:rsidRDefault="00C53D86" w:rsidP="00C53D8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3D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53D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53D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53D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613C281" w14:textId="77777777" w:rsidR="00536B28" w:rsidRPr="006E4686" w:rsidRDefault="00536B28" w:rsidP="00536B28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</w:tcPr>
          <w:p w14:paraId="0F197C7F" w14:textId="77777777" w:rsidR="00536B28" w:rsidRPr="006E4686" w:rsidRDefault="00536B28" w:rsidP="00536B28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9DF5D" w14:textId="77777777" w:rsidR="00536B28" w:rsidRPr="006E4686" w:rsidRDefault="00536B28" w:rsidP="00536B28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36B28" w:rsidRPr="006E4686" w14:paraId="32AB20D9" w14:textId="77777777" w:rsidTr="00536B28">
        <w:trPr>
          <w:cantSplit/>
          <w:tblHeader/>
        </w:trPr>
        <w:tc>
          <w:tcPr>
            <w:tcW w:w="6660" w:type="dxa"/>
          </w:tcPr>
          <w:p w14:paraId="0FF54F7D" w14:textId="77777777" w:rsidR="00536B28" w:rsidRPr="006E4686" w:rsidRDefault="00536B28" w:rsidP="00536B2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50F719F1" w14:textId="77777777" w:rsidR="00536B28" w:rsidRPr="006E4686" w:rsidRDefault="00536B28" w:rsidP="00536B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6B28" w:rsidRPr="006E4686" w14:paraId="09DDE1D5" w14:textId="77777777" w:rsidTr="00536B28">
        <w:trPr>
          <w:cantSplit/>
        </w:trPr>
        <w:tc>
          <w:tcPr>
            <w:tcW w:w="6660" w:type="dxa"/>
          </w:tcPr>
          <w:p w14:paraId="79AD6840" w14:textId="77777777" w:rsidR="00536B28" w:rsidRPr="006E4686" w:rsidRDefault="00536B28" w:rsidP="00536B28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0C85557E" w14:textId="77777777" w:rsidR="00536B28" w:rsidRPr="006E4686" w:rsidRDefault="00536B28" w:rsidP="00536B28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22D6829" w14:textId="77777777" w:rsidR="00536B28" w:rsidRPr="006E4686" w:rsidRDefault="00536B28" w:rsidP="00536B28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301DF3C" w14:textId="77777777" w:rsidR="00536B28" w:rsidRPr="006E4686" w:rsidRDefault="00536B28" w:rsidP="00536B28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22921" w:rsidRPr="006E4686" w14:paraId="10722901" w14:textId="77777777" w:rsidTr="00536B28">
        <w:trPr>
          <w:cantSplit/>
        </w:trPr>
        <w:tc>
          <w:tcPr>
            <w:tcW w:w="6660" w:type="dxa"/>
          </w:tcPr>
          <w:p w14:paraId="202D6479" w14:textId="696A542C" w:rsidR="00522921" w:rsidRPr="006E4686" w:rsidRDefault="00522921" w:rsidP="0052292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0874435D" w14:textId="14E3CC5F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921,374</w:t>
            </w:r>
          </w:p>
        </w:tc>
        <w:tc>
          <w:tcPr>
            <w:tcW w:w="252" w:type="dxa"/>
          </w:tcPr>
          <w:p w14:paraId="6F48EC3F" w14:textId="77777777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B9C2632" w14:textId="493EF807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810,355</w:t>
            </w:r>
          </w:p>
        </w:tc>
      </w:tr>
      <w:tr w:rsidR="00522921" w:rsidRPr="006E4686" w14:paraId="214C5E06" w14:textId="77777777" w:rsidTr="00536B28">
        <w:trPr>
          <w:cantSplit/>
        </w:trPr>
        <w:tc>
          <w:tcPr>
            <w:tcW w:w="6660" w:type="dxa"/>
          </w:tcPr>
          <w:p w14:paraId="359620B9" w14:textId="180953BB" w:rsidR="00522921" w:rsidRPr="006E4686" w:rsidRDefault="00522921" w:rsidP="0052292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60" w:type="dxa"/>
          </w:tcPr>
          <w:p w14:paraId="5B72227C" w14:textId="0224213C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14,352</w:t>
            </w:r>
          </w:p>
        </w:tc>
        <w:tc>
          <w:tcPr>
            <w:tcW w:w="252" w:type="dxa"/>
          </w:tcPr>
          <w:p w14:paraId="44A1E19D" w14:textId="77777777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591376" w14:textId="0A08026B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</w:tr>
      <w:tr w:rsidR="00522921" w:rsidRPr="006E4686" w14:paraId="05BB4216" w14:textId="77777777" w:rsidTr="00536B28">
        <w:trPr>
          <w:cantSplit/>
        </w:trPr>
        <w:tc>
          <w:tcPr>
            <w:tcW w:w="6660" w:type="dxa"/>
          </w:tcPr>
          <w:p w14:paraId="4DE2ABA9" w14:textId="17EBE2A3" w:rsidR="00522921" w:rsidRPr="006E4686" w:rsidRDefault="00522921" w:rsidP="0052292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ซื้อเครื่องจักรและอุปกรณ์</w:t>
            </w:r>
          </w:p>
        </w:tc>
        <w:tc>
          <w:tcPr>
            <w:tcW w:w="1260" w:type="dxa"/>
          </w:tcPr>
          <w:p w14:paraId="0BE049C4" w14:textId="3F1BB16C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67A8FBD" w14:textId="77777777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E90D98" w14:textId="025B0D4F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522921" w:rsidRPr="006E4686" w14:paraId="2BB83035" w14:textId="77777777" w:rsidTr="008670B9">
        <w:trPr>
          <w:cantSplit/>
        </w:trPr>
        <w:tc>
          <w:tcPr>
            <w:tcW w:w="6660" w:type="dxa"/>
          </w:tcPr>
          <w:p w14:paraId="10F01D72" w14:textId="440DB5C2" w:rsidR="00522921" w:rsidRPr="006E4686" w:rsidRDefault="00522921" w:rsidP="0052292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ค่าธรรมเนียมสิทธิ</w:t>
            </w:r>
          </w:p>
        </w:tc>
        <w:tc>
          <w:tcPr>
            <w:tcW w:w="1260" w:type="dxa"/>
          </w:tcPr>
          <w:p w14:paraId="66A65602" w14:textId="24723FAD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14,435</w:t>
            </w:r>
          </w:p>
        </w:tc>
        <w:tc>
          <w:tcPr>
            <w:tcW w:w="252" w:type="dxa"/>
          </w:tcPr>
          <w:p w14:paraId="163E8264" w14:textId="77777777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1CECDF" w14:textId="5987C9F0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11,754</w:t>
            </w:r>
          </w:p>
        </w:tc>
      </w:tr>
      <w:tr w:rsidR="00522921" w:rsidRPr="006E4686" w14:paraId="2A48D5CC" w14:textId="77777777" w:rsidTr="00536B28">
        <w:tc>
          <w:tcPr>
            <w:tcW w:w="6660" w:type="dxa"/>
          </w:tcPr>
          <w:p w14:paraId="33EEB47D" w14:textId="54C8B626" w:rsidR="00522921" w:rsidRPr="006E4686" w:rsidRDefault="00522921" w:rsidP="0052292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3D86">
              <w:rPr>
                <w:rFonts w:asciiTheme="majorBidi" w:hAnsi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678EE012" w14:textId="4E01863F" w:rsidR="00522921" w:rsidRPr="00522921" w:rsidRDefault="00522921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1,872</w:t>
            </w:r>
          </w:p>
        </w:tc>
        <w:tc>
          <w:tcPr>
            <w:tcW w:w="252" w:type="dxa"/>
          </w:tcPr>
          <w:p w14:paraId="6F37095F" w14:textId="77777777" w:rsidR="00522921" w:rsidRPr="00522921" w:rsidRDefault="00522921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D6F84DD" w14:textId="403B74E6" w:rsidR="00522921" w:rsidRPr="00522921" w:rsidRDefault="00522921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1,386</w:t>
            </w:r>
          </w:p>
        </w:tc>
      </w:tr>
      <w:tr w:rsidR="00522921" w:rsidRPr="006E4686" w14:paraId="79871FAF" w14:textId="77777777" w:rsidTr="00536B28">
        <w:tc>
          <w:tcPr>
            <w:tcW w:w="6660" w:type="dxa"/>
          </w:tcPr>
          <w:p w14:paraId="2D003D55" w14:textId="04678244" w:rsidR="00522921" w:rsidRPr="00C53D86" w:rsidRDefault="00522921" w:rsidP="008670B9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22921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D3DB00E" w14:textId="2B87F3C8" w:rsidR="00522921" w:rsidRPr="00522921" w:rsidRDefault="00522921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52" w:type="dxa"/>
          </w:tcPr>
          <w:p w14:paraId="4298028B" w14:textId="77777777" w:rsidR="00522921" w:rsidRPr="00522921" w:rsidRDefault="00522921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A67944" w14:textId="628D1F60" w:rsidR="00522921" w:rsidRPr="00522921" w:rsidRDefault="00522921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921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8670B9" w:rsidRPr="006E4686" w14:paraId="02E41E35" w14:textId="77777777" w:rsidTr="00536B28">
        <w:tc>
          <w:tcPr>
            <w:tcW w:w="6660" w:type="dxa"/>
          </w:tcPr>
          <w:p w14:paraId="55F9BE57" w14:textId="77777777" w:rsidR="008670B9" w:rsidRPr="00522921" w:rsidRDefault="008670B9" w:rsidP="00522921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07E4B9" w14:textId="77777777" w:rsidR="008670B9" w:rsidRPr="00522921" w:rsidRDefault="008670B9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EDE743B" w14:textId="77777777" w:rsidR="008670B9" w:rsidRPr="00522921" w:rsidRDefault="008670B9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71DF245" w14:textId="77777777" w:rsidR="008670B9" w:rsidRPr="00522921" w:rsidRDefault="008670B9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70B9" w:rsidRPr="006E4686" w14:paraId="753ACAD7" w14:textId="77777777" w:rsidTr="00536B28">
        <w:tc>
          <w:tcPr>
            <w:tcW w:w="6660" w:type="dxa"/>
          </w:tcPr>
          <w:p w14:paraId="24E2A686" w14:textId="77777777" w:rsidR="008670B9" w:rsidRPr="00522921" w:rsidRDefault="008670B9" w:rsidP="00522921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1B2811" w14:textId="77777777" w:rsidR="008670B9" w:rsidRPr="00522921" w:rsidRDefault="008670B9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ADCCF4A" w14:textId="77777777" w:rsidR="008670B9" w:rsidRPr="00522921" w:rsidRDefault="008670B9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095627" w14:textId="77777777" w:rsidR="008670B9" w:rsidRPr="00522921" w:rsidRDefault="008670B9" w:rsidP="00522921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921" w:rsidRPr="006E4686" w14:paraId="56ACBD5F" w14:textId="77777777" w:rsidTr="00536B28">
        <w:tc>
          <w:tcPr>
            <w:tcW w:w="6660" w:type="dxa"/>
          </w:tcPr>
          <w:p w14:paraId="79FCA78D" w14:textId="7A7699E8" w:rsidR="00522921" w:rsidRPr="008C7FE7" w:rsidRDefault="00853B74" w:rsidP="00522921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C7FE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6CB4C72D" w14:textId="77777777" w:rsidR="00522921" w:rsidRPr="006E4686" w:rsidRDefault="00522921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E4A0C65" w14:textId="77777777" w:rsidR="00522921" w:rsidRPr="006E4686" w:rsidRDefault="00522921" w:rsidP="0052292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CA730F" w14:textId="77777777" w:rsidR="00522921" w:rsidRPr="006E4686" w:rsidRDefault="00522921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7FE7" w:rsidRPr="006E4686" w14:paraId="3BF4A03A" w14:textId="77777777" w:rsidTr="00536B28">
        <w:tc>
          <w:tcPr>
            <w:tcW w:w="6660" w:type="dxa"/>
          </w:tcPr>
          <w:p w14:paraId="5A646529" w14:textId="3C96A64D" w:rsidR="008C7FE7" w:rsidRPr="00853B74" w:rsidRDefault="008C7FE7" w:rsidP="00522921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53B74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889C995" w14:textId="77777777" w:rsidR="008C7FE7" w:rsidRPr="006E4686" w:rsidRDefault="008C7FE7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907445A" w14:textId="77777777" w:rsidR="008C7FE7" w:rsidRPr="006E4686" w:rsidRDefault="008C7FE7" w:rsidP="0052292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6D607C3" w14:textId="77777777" w:rsidR="008C7FE7" w:rsidRPr="006E4686" w:rsidRDefault="008C7FE7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3B74" w:rsidRPr="006E4686" w14:paraId="19B7E42F" w14:textId="77777777" w:rsidTr="00C10DB6">
        <w:tc>
          <w:tcPr>
            <w:tcW w:w="6660" w:type="dxa"/>
          </w:tcPr>
          <w:p w14:paraId="77C651F2" w14:textId="6A6E2B4D" w:rsidR="00853B74" w:rsidRPr="00853B74" w:rsidRDefault="00853B74" w:rsidP="00522921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  <w:r w:rsidR="00C10D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10DB6" w:rsidRPr="00C10DB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0E42AE92" w14:textId="6527F31D" w:rsidR="00853B74" w:rsidRPr="006E4686" w:rsidRDefault="00853B74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3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28,681</w:t>
            </w:r>
          </w:p>
        </w:tc>
        <w:tc>
          <w:tcPr>
            <w:tcW w:w="252" w:type="dxa"/>
          </w:tcPr>
          <w:p w14:paraId="2F2FE20B" w14:textId="77777777" w:rsidR="00853B74" w:rsidRPr="006E4686" w:rsidRDefault="00853B74" w:rsidP="0052292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FF9304" w14:textId="0E512D2F" w:rsidR="00853B74" w:rsidRPr="006E4686" w:rsidRDefault="00853B74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3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35,313</w:t>
            </w:r>
          </w:p>
        </w:tc>
      </w:tr>
      <w:tr w:rsidR="00853B74" w:rsidRPr="006E4686" w14:paraId="7D3FF351" w14:textId="77777777" w:rsidTr="00C10DB6">
        <w:tc>
          <w:tcPr>
            <w:tcW w:w="6660" w:type="dxa"/>
          </w:tcPr>
          <w:p w14:paraId="04790D6F" w14:textId="33CE5E1C" w:rsidR="00853B74" w:rsidRPr="00853B74" w:rsidRDefault="00853B74" w:rsidP="00522921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051CBD" w14:textId="314891A7" w:rsidR="00853B74" w:rsidRPr="006E4686" w:rsidRDefault="00853B74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3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52" w:type="dxa"/>
          </w:tcPr>
          <w:p w14:paraId="662C4816" w14:textId="77777777" w:rsidR="00853B74" w:rsidRPr="006E4686" w:rsidRDefault="00853B74" w:rsidP="0052292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D6747E" w14:textId="6990D789" w:rsidR="00853B74" w:rsidRPr="006E4686" w:rsidRDefault="00853B74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3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</w:tr>
      <w:tr w:rsidR="00853B74" w:rsidRPr="006E4686" w14:paraId="3DF167B3" w14:textId="77777777" w:rsidTr="00C10DB6">
        <w:tc>
          <w:tcPr>
            <w:tcW w:w="6660" w:type="dxa"/>
          </w:tcPr>
          <w:p w14:paraId="03490C1F" w14:textId="252DEC59" w:rsidR="00853B74" w:rsidRPr="00853B74" w:rsidRDefault="00853B74" w:rsidP="00522921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E36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62B052" w14:textId="4DE33D47" w:rsidR="00853B74" w:rsidRPr="008670B9" w:rsidRDefault="00853B74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7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29,591</w:t>
            </w:r>
          </w:p>
        </w:tc>
        <w:tc>
          <w:tcPr>
            <w:tcW w:w="252" w:type="dxa"/>
          </w:tcPr>
          <w:p w14:paraId="7912EFF6" w14:textId="77777777" w:rsidR="00853B74" w:rsidRPr="008670B9" w:rsidRDefault="00853B74" w:rsidP="0052292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8CADB8" w14:textId="6FE91A04" w:rsidR="00853B74" w:rsidRPr="008670B9" w:rsidRDefault="00853B74" w:rsidP="0052292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7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36,298</w:t>
            </w:r>
          </w:p>
        </w:tc>
      </w:tr>
    </w:tbl>
    <w:p w14:paraId="55BB6524" w14:textId="77777777" w:rsidR="008C7FE7" w:rsidRDefault="008C7FE7" w:rsidP="00DE4B1D">
      <w:pPr>
        <w:ind w:left="540"/>
        <w:rPr>
          <w:rFonts w:ascii="Angsana New" w:hAnsi="Angsana New"/>
          <w:sz w:val="30"/>
          <w:szCs w:val="30"/>
        </w:rPr>
      </w:pPr>
    </w:p>
    <w:p w14:paraId="3A48A809" w14:textId="39FDB953" w:rsidR="00DE4B1D" w:rsidRPr="006E4686" w:rsidRDefault="00DE4B1D" w:rsidP="00DE4B1D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790546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790546" w:rsidRPr="0008335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90546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="00790546"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6E468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6E468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633185" w14:textId="77777777" w:rsidR="00FB0DA2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39"/>
        <w:gridCol w:w="13"/>
        <w:gridCol w:w="1260"/>
      </w:tblGrid>
      <w:tr w:rsidR="00BE2AF6" w:rsidRPr="006E4686" w14:paraId="7E88C9E6" w14:textId="77777777" w:rsidTr="00773455">
        <w:trPr>
          <w:cantSplit/>
          <w:tblHeader/>
        </w:trPr>
        <w:tc>
          <w:tcPr>
            <w:tcW w:w="6660" w:type="dxa"/>
          </w:tcPr>
          <w:p w14:paraId="486F8366" w14:textId="55941005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10AFDA" w14:textId="733C3868" w:rsidR="00BE2AF6" w:rsidRPr="006E4686" w:rsidRDefault="00790546" w:rsidP="00610B39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30</w:t>
            </w:r>
            <w:r w:rsidRPr="0008335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2" w:type="dxa"/>
            <w:gridSpan w:val="2"/>
          </w:tcPr>
          <w:p w14:paraId="10372932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42554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2AF6" w:rsidRPr="006E4686" w14:paraId="4CB1ECBD" w14:textId="77777777" w:rsidTr="00773455">
        <w:trPr>
          <w:cantSplit/>
          <w:tblHeader/>
        </w:trPr>
        <w:tc>
          <w:tcPr>
            <w:tcW w:w="6660" w:type="dxa"/>
          </w:tcPr>
          <w:p w14:paraId="60B67A35" w14:textId="77777777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B349F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  <w:gridSpan w:val="2"/>
          </w:tcPr>
          <w:p w14:paraId="389E8AC8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EFE63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2AF6" w:rsidRPr="006E4686" w14:paraId="0F681018" w14:textId="77777777" w:rsidTr="00773455">
        <w:trPr>
          <w:cantSplit/>
          <w:tblHeader/>
        </w:trPr>
        <w:tc>
          <w:tcPr>
            <w:tcW w:w="6660" w:type="dxa"/>
          </w:tcPr>
          <w:p w14:paraId="60D3E128" w14:textId="77777777" w:rsidR="00BE2AF6" w:rsidRPr="006E4686" w:rsidRDefault="00BE2AF6" w:rsidP="00610B3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4"/>
          </w:tcPr>
          <w:p w14:paraId="3B7194D9" w14:textId="77777777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B39" w:rsidRPr="006E4686" w14:paraId="238EB651" w14:textId="77777777" w:rsidTr="002B3F87">
        <w:trPr>
          <w:cantSplit/>
        </w:trPr>
        <w:tc>
          <w:tcPr>
            <w:tcW w:w="6660" w:type="dxa"/>
          </w:tcPr>
          <w:p w14:paraId="1927CCE6" w14:textId="1F51CF5C" w:rsidR="00610B39" w:rsidRPr="006E4686" w:rsidRDefault="00610B39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6EC5B90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4816C24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41E9033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3529CED4" w14:textId="77777777" w:rsidTr="002B3F87">
        <w:trPr>
          <w:cantSplit/>
        </w:trPr>
        <w:tc>
          <w:tcPr>
            <w:tcW w:w="6660" w:type="dxa"/>
          </w:tcPr>
          <w:p w14:paraId="79FB2D9B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34118D85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06EE4AF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47DE58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5521EEE8" w14:textId="77777777" w:rsidTr="002B3F87">
        <w:trPr>
          <w:cantSplit/>
        </w:trPr>
        <w:tc>
          <w:tcPr>
            <w:tcW w:w="6660" w:type="dxa"/>
          </w:tcPr>
          <w:p w14:paraId="1FF07455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ABA822" w14:textId="37AE57AA" w:rsidR="00DE4B1D" w:rsidRPr="006E4686" w:rsidRDefault="00C10DB6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D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60,795</w:t>
            </w:r>
          </w:p>
        </w:tc>
        <w:tc>
          <w:tcPr>
            <w:tcW w:w="252" w:type="dxa"/>
            <w:gridSpan w:val="2"/>
          </w:tcPr>
          <w:p w14:paraId="625E1696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956A75" w14:textId="77777777" w:rsidR="00DE4B1D" w:rsidRPr="006E4686" w:rsidRDefault="00AF32CB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60,503</w:t>
            </w:r>
          </w:p>
        </w:tc>
      </w:tr>
      <w:tr w:rsidR="00610B39" w:rsidRPr="006E4686" w14:paraId="032F53C0" w14:textId="77777777" w:rsidTr="00261DF8">
        <w:trPr>
          <w:cantSplit/>
          <w:trHeight w:hRule="exact" w:val="144"/>
        </w:trPr>
        <w:tc>
          <w:tcPr>
            <w:tcW w:w="6660" w:type="dxa"/>
          </w:tcPr>
          <w:p w14:paraId="05AAC9EF" w14:textId="77777777" w:rsidR="00610B39" w:rsidRPr="006E4686" w:rsidRDefault="00610B39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118FD3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0C73565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65582FD1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0B39" w:rsidRPr="006E4686" w14:paraId="406D4B2D" w14:textId="77777777" w:rsidTr="002B3F87">
        <w:trPr>
          <w:cantSplit/>
        </w:trPr>
        <w:tc>
          <w:tcPr>
            <w:tcW w:w="6660" w:type="dxa"/>
          </w:tcPr>
          <w:p w14:paraId="436BD9BD" w14:textId="208CAE1A" w:rsidR="00610B39" w:rsidRPr="006E4686" w:rsidRDefault="00610B39" w:rsidP="00302CFF">
            <w:pPr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260" w:type="dxa"/>
          </w:tcPr>
          <w:p w14:paraId="1B8CF8A9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2C2C70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5BB16B46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06CDF102" w14:textId="77777777" w:rsidTr="002B3F87">
        <w:trPr>
          <w:cantSplit/>
        </w:trPr>
        <w:tc>
          <w:tcPr>
            <w:tcW w:w="6660" w:type="dxa"/>
          </w:tcPr>
          <w:p w14:paraId="6175C191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7D8FD447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1CFAA9F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66D14EEE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32CB" w:rsidRPr="006E4686" w14:paraId="749ECAF0" w14:textId="77777777" w:rsidTr="002B3F87">
        <w:trPr>
          <w:cantSplit/>
        </w:trPr>
        <w:tc>
          <w:tcPr>
            <w:tcW w:w="6660" w:type="dxa"/>
          </w:tcPr>
          <w:p w14:paraId="25A38676" w14:textId="77777777" w:rsidR="00AF32CB" w:rsidRPr="006E4686" w:rsidRDefault="00AF32CB" w:rsidP="00AF32CB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6A2135" w14:textId="75916EBD" w:rsidR="00AF32CB" w:rsidRPr="006E4686" w:rsidRDefault="00C10DB6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D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C10D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10D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781</w:t>
            </w:r>
          </w:p>
        </w:tc>
        <w:tc>
          <w:tcPr>
            <w:tcW w:w="239" w:type="dxa"/>
          </w:tcPr>
          <w:p w14:paraId="3B88948B" w14:textId="77777777" w:rsidR="00AF32CB" w:rsidRPr="006E4686" w:rsidRDefault="00AF32CB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01B76B5F" w14:textId="77777777" w:rsidR="00AF32CB" w:rsidRPr="006E4686" w:rsidRDefault="00AF32CB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1,675</w:t>
            </w:r>
          </w:p>
        </w:tc>
      </w:tr>
      <w:tr w:rsidR="002B3F87" w:rsidRPr="006E4686" w14:paraId="75BAF212" w14:textId="77777777" w:rsidTr="00261DF8">
        <w:trPr>
          <w:trHeight w:hRule="exact" w:val="144"/>
        </w:trPr>
        <w:tc>
          <w:tcPr>
            <w:tcW w:w="6660" w:type="dxa"/>
          </w:tcPr>
          <w:p w14:paraId="66909F06" w14:textId="77777777" w:rsidR="002B3F87" w:rsidRPr="006E4686" w:rsidRDefault="002B3F87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31A63C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CC32BB4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0856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3F87" w:rsidRPr="006E4686" w14:paraId="7B899231" w14:textId="77777777" w:rsidTr="002B3F87">
        <w:tc>
          <w:tcPr>
            <w:tcW w:w="6660" w:type="dxa"/>
          </w:tcPr>
          <w:p w14:paraId="009C15F9" w14:textId="725ABA3A" w:rsidR="002B3F87" w:rsidRPr="006E4686" w:rsidRDefault="002B3F87" w:rsidP="002B3F87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7F03B470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4C2E3BB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62A82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3F87" w:rsidRPr="006E4686" w14:paraId="798FD05D" w14:textId="77777777" w:rsidTr="002B3F87">
        <w:tc>
          <w:tcPr>
            <w:tcW w:w="6660" w:type="dxa"/>
          </w:tcPr>
          <w:p w14:paraId="182D0EA6" w14:textId="77777777" w:rsidR="002B3F87" w:rsidRPr="006E4686" w:rsidRDefault="002B3F87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5230703B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74E603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E4DEB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3F87" w:rsidRPr="006E4686" w14:paraId="7F0944C4" w14:textId="77777777" w:rsidTr="002B3F87">
        <w:tc>
          <w:tcPr>
            <w:tcW w:w="6660" w:type="dxa"/>
          </w:tcPr>
          <w:p w14:paraId="1D396F22" w14:textId="77777777" w:rsidR="002B3F87" w:rsidRPr="006E4686" w:rsidRDefault="002B3F87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081FEDA2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4BEC1F04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6EBB03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7FFA313F" w14:textId="77777777" w:rsidTr="002B3F87">
        <w:tc>
          <w:tcPr>
            <w:tcW w:w="6660" w:type="dxa"/>
          </w:tcPr>
          <w:p w14:paraId="21A01BE0" w14:textId="77777777" w:rsidR="00FC3ED5" w:rsidRPr="006E4686" w:rsidRDefault="00FC3ED5" w:rsidP="00FC3ED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9D20F4D" w14:textId="61542340" w:rsidR="00FC3ED5" w:rsidRPr="006E4686" w:rsidRDefault="00C10DB6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D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</w:t>
            </w:r>
            <w:r w:rsidRPr="00C10D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10D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265</w:t>
            </w:r>
          </w:p>
        </w:tc>
        <w:tc>
          <w:tcPr>
            <w:tcW w:w="252" w:type="dxa"/>
            <w:gridSpan w:val="2"/>
          </w:tcPr>
          <w:p w14:paraId="1AA1D4B7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6A3EDB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5,052</w:t>
            </w:r>
          </w:p>
        </w:tc>
      </w:tr>
      <w:tr w:rsidR="00FC3ED5" w:rsidRPr="006E4686" w14:paraId="59D0F9EC" w14:textId="77777777" w:rsidTr="00261DF8">
        <w:trPr>
          <w:trHeight w:hRule="exact" w:val="144"/>
        </w:trPr>
        <w:tc>
          <w:tcPr>
            <w:tcW w:w="6660" w:type="dxa"/>
          </w:tcPr>
          <w:p w14:paraId="3C4027FC" w14:textId="77777777" w:rsidR="00FC3ED5" w:rsidRPr="006E4686" w:rsidRDefault="00FC3ED5" w:rsidP="00FC3ED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CA129E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F393AE5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955B02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20CD697D" w14:textId="77777777" w:rsidTr="002B3F87">
        <w:tc>
          <w:tcPr>
            <w:tcW w:w="6660" w:type="dxa"/>
          </w:tcPr>
          <w:p w14:paraId="7A1D8B4D" w14:textId="104846BA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5A761097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67685D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BAD1F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2ACBF98E" w14:textId="77777777" w:rsidTr="002B3F87">
        <w:tc>
          <w:tcPr>
            <w:tcW w:w="6660" w:type="dxa"/>
          </w:tcPr>
          <w:p w14:paraId="29847F11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68FDE367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F09E784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3B1E1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3E793133" w14:textId="77777777" w:rsidTr="002B3F87">
        <w:tc>
          <w:tcPr>
            <w:tcW w:w="6660" w:type="dxa"/>
          </w:tcPr>
          <w:p w14:paraId="6E3176E1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E3D142D" w14:textId="7E341AE7" w:rsidR="00FC3ED5" w:rsidRPr="006E4686" w:rsidRDefault="00C10DB6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D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698</w:t>
            </w:r>
          </w:p>
        </w:tc>
        <w:tc>
          <w:tcPr>
            <w:tcW w:w="252" w:type="dxa"/>
            <w:gridSpan w:val="2"/>
          </w:tcPr>
          <w:p w14:paraId="183BD645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97D953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</w:tr>
      <w:tr w:rsidR="00FC3ED5" w:rsidRPr="006E4686" w14:paraId="12D9B30B" w14:textId="77777777" w:rsidTr="00261DF8">
        <w:trPr>
          <w:trHeight w:hRule="exact" w:val="144"/>
        </w:trPr>
        <w:tc>
          <w:tcPr>
            <w:tcW w:w="6660" w:type="dxa"/>
          </w:tcPr>
          <w:p w14:paraId="4A614885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F5B06A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57DD496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513E8E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049E7467" w14:textId="77777777" w:rsidTr="002B3F87">
        <w:tc>
          <w:tcPr>
            <w:tcW w:w="6660" w:type="dxa"/>
          </w:tcPr>
          <w:p w14:paraId="44B65E39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76D08369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84E49E8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61F60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424EF31E" w14:textId="77777777" w:rsidTr="002B3F87">
        <w:tc>
          <w:tcPr>
            <w:tcW w:w="6660" w:type="dxa"/>
          </w:tcPr>
          <w:p w14:paraId="4DE454AE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31E8D" w14:textId="123056A5" w:rsidR="00FC3ED5" w:rsidRPr="006E4686" w:rsidRDefault="008C7FE7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7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3,748</w:t>
            </w:r>
          </w:p>
        </w:tc>
        <w:tc>
          <w:tcPr>
            <w:tcW w:w="252" w:type="dxa"/>
            <w:gridSpan w:val="2"/>
          </w:tcPr>
          <w:p w14:paraId="7BE7D9CA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9B2108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4,674</w:t>
            </w:r>
          </w:p>
        </w:tc>
      </w:tr>
      <w:tr w:rsidR="002B3F87" w:rsidRPr="006E4686" w14:paraId="6F395D1F" w14:textId="77777777" w:rsidTr="002B3F87">
        <w:tc>
          <w:tcPr>
            <w:tcW w:w="6660" w:type="dxa"/>
          </w:tcPr>
          <w:p w14:paraId="69D19D1D" w14:textId="77777777" w:rsidR="002B3F87" w:rsidRPr="006E4686" w:rsidRDefault="002B3F87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C0718" w14:textId="2E9C211A" w:rsidR="002B3F87" w:rsidRPr="006E4686" w:rsidRDefault="008C7FE7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7F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9,711</w:t>
            </w:r>
          </w:p>
        </w:tc>
        <w:tc>
          <w:tcPr>
            <w:tcW w:w="252" w:type="dxa"/>
            <w:gridSpan w:val="2"/>
          </w:tcPr>
          <w:p w14:paraId="3D690B32" w14:textId="77777777" w:rsidR="002B3F87" w:rsidRPr="006E4686" w:rsidRDefault="002B3F87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DF512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10,433</w:t>
            </w:r>
          </w:p>
        </w:tc>
      </w:tr>
    </w:tbl>
    <w:p w14:paraId="06B65632" w14:textId="1DA7295A" w:rsidR="006E4686" w:rsidRDefault="006E4686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340588" w14:textId="7768E954" w:rsidR="00CE1CFF" w:rsidRPr="00867548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7BC4F996" w14:textId="77777777" w:rsidR="003A2E31" w:rsidRPr="00867548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DE4B1D" w:rsidRPr="00867548" w14:paraId="116DCBD5" w14:textId="77777777" w:rsidTr="00B035BC">
        <w:trPr>
          <w:cantSplit/>
        </w:trPr>
        <w:tc>
          <w:tcPr>
            <w:tcW w:w="6660" w:type="dxa"/>
          </w:tcPr>
          <w:p w14:paraId="4EA7DEC3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9AEA4" w14:textId="36520DB3" w:rsidR="00DE4B1D" w:rsidRPr="00867548" w:rsidRDefault="00790546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30</w:t>
            </w:r>
            <w:r w:rsidRPr="0008335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94D8E37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59623" w14:textId="77777777" w:rsidR="00DE4B1D" w:rsidRPr="00867548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867548" w14:paraId="7E2A1FAE" w14:textId="77777777" w:rsidTr="00B035BC">
        <w:trPr>
          <w:cantSplit/>
        </w:trPr>
        <w:tc>
          <w:tcPr>
            <w:tcW w:w="6660" w:type="dxa"/>
          </w:tcPr>
          <w:p w14:paraId="3C315B75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E705E" w14:textId="77777777" w:rsidR="00DE4B1D" w:rsidRPr="00867548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F79B053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E2263" w14:textId="77777777" w:rsidR="00DE4B1D" w:rsidRPr="00867548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E4B1D" w:rsidRPr="00867548" w14:paraId="24839793" w14:textId="77777777" w:rsidTr="00B035BC">
        <w:trPr>
          <w:cantSplit/>
        </w:trPr>
        <w:tc>
          <w:tcPr>
            <w:tcW w:w="6660" w:type="dxa"/>
          </w:tcPr>
          <w:p w14:paraId="310E4FBF" w14:textId="77777777" w:rsidR="00DE4B1D" w:rsidRPr="00867548" w:rsidRDefault="00DE4B1D" w:rsidP="004C18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D161DD8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867548" w14:paraId="597E5C41" w14:textId="77777777" w:rsidTr="00B035BC">
        <w:trPr>
          <w:cantSplit/>
        </w:trPr>
        <w:tc>
          <w:tcPr>
            <w:tcW w:w="6660" w:type="dxa"/>
          </w:tcPr>
          <w:p w14:paraId="675AAD67" w14:textId="77777777" w:rsidR="00DE4B1D" w:rsidRPr="00867548" w:rsidRDefault="00DE4B1D" w:rsidP="004420B8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6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14:paraId="1CBB41CE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83933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01750AA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B1D" w:rsidRPr="00867548" w14:paraId="5C60A88F" w14:textId="77777777" w:rsidTr="00B035BC">
        <w:trPr>
          <w:cantSplit/>
        </w:trPr>
        <w:tc>
          <w:tcPr>
            <w:tcW w:w="6660" w:type="dxa"/>
          </w:tcPr>
          <w:p w14:paraId="5FA602ED" w14:textId="77777777" w:rsidR="00DE4B1D" w:rsidRPr="00867548" w:rsidRDefault="00DE4B1D" w:rsidP="004420B8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CB2BB7" w14:textId="386CC964" w:rsidR="00DE4B1D" w:rsidRPr="00867548" w:rsidRDefault="001A6E4B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E4B">
              <w:rPr>
                <w:rFonts w:asciiTheme="majorBidi" w:hAnsiTheme="majorBidi" w:cstheme="majorBidi"/>
                <w:sz w:val="30"/>
                <w:szCs w:val="30"/>
              </w:rPr>
              <w:t>2,053</w:t>
            </w:r>
          </w:p>
        </w:tc>
        <w:tc>
          <w:tcPr>
            <w:tcW w:w="270" w:type="dxa"/>
          </w:tcPr>
          <w:p w14:paraId="535901B7" w14:textId="77777777" w:rsidR="00DE4B1D" w:rsidRPr="00867548" w:rsidRDefault="00DE4B1D" w:rsidP="004C18A3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A3BB99" w14:textId="77777777" w:rsidR="00DE4B1D" w:rsidRPr="00867548" w:rsidRDefault="00AF32CB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</w:tbl>
    <w:p w14:paraId="032F56D6" w14:textId="77777777" w:rsidR="00AA29BE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2FDE6" w14:textId="77777777" w:rsidR="00CE1CFF" w:rsidRPr="004C18A3" w:rsidRDefault="00CE1CFF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B733633" w14:textId="77777777" w:rsidR="003D454D" w:rsidRPr="004C18A3" w:rsidRDefault="003D454D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1F9EDF" w14:textId="24725D61" w:rsidR="00916CE6" w:rsidRDefault="003A69C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AF32C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AF32CB" w:rsidRPr="00AF32CB">
        <w:rPr>
          <w:rFonts w:asciiTheme="majorBidi" w:hAnsiTheme="majorBidi" w:cstheme="majorBidi"/>
          <w:sz w:val="30"/>
          <w:szCs w:val="30"/>
        </w:rPr>
        <w:t>1</w:t>
      </w:r>
      <w:r w:rsidR="0012757F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AF32CB">
        <w:rPr>
          <w:rFonts w:asciiTheme="majorBidi" w:hAnsiTheme="majorBidi" w:cstheme="majorBidi"/>
          <w:sz w:val="30"/>
          <w:szCs w:val="30"/>
        </w:rPr>
        <w:t>256</w:t>
      </w:r>
      <w:r w:rsidR="00AF32CB" w:rsidRPr="00AF32CB">
        <w:rPr>
          <w:rFonts w:asciiTheme="majorBidi" w:hAnsiTheme="majorBidi" w:cstheme="majorBidi"/>
          <w:sz w:val="30"/>
          <w:szCs w:val="30"/>
        </w:rPr>
        <w:t>4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AF32CB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AF32CB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AF32CB">
        <w:rPr>
          <w:rFonts w:asciiTheme="majorBidi" w:hAnsiTheme="majorBidi" w:cstheme="majorBidi"/>
          <w:sz w:val="30"/>
          <w:szCs w:val="30"/>
        </w:rPr>
        <w:br/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โดยกำหนดส่งม</w:t>
      </w:r>
      <w:r w:rsidR="00230865" w:rsidRPr="00AF32CB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32CB" w:rsidRPr="00AF32CB">
        <w:rPr>
          <w:rFonts w:asciiTheme="majorBidi" w:hAnsiTheme="majorBidi" w:cstheme="majorBidi"/>
          <w:sz w:val="30"/>
          <w:szCs w:val="30"/>
          <w:lang w:val="en-US"/>
        </w:rPr>
        <w:t>6,500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AF32CB">
        <w:rPr>
          <w:rFonts w:asciiTheme="majorBidi" w:hAnsiTheme="majorBidi" w:cstheme="majorBidi"/>
          <w:sz w:val="30"/>
          <w:szCs w:val="30"/>
        </w:rPr>
        <w:t>256</w:t>
      </w:r>
      <w:r w:rsidR="00AF32CB" w:rsidRPr="00AF32CB">
        <w:rPr>
          <w:rFonts w:asciiTheme="majorBidi" w:hAnsiTheme="majorBidi" w:cstheme="majorBidi"/>
          <w:sz w:val="30"/>
          <w:szCs w:val="30"/>
        </w:rPr>
        <w:t>4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AF32CB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AF32CB">
        <w:rPr>
          <w:rFonts w:asciiTheme="majorBidi" w:hAnsiTheme="majorBidi" w:cstheme="majorBidi"/>
          <w:sz w:val="30"/>
          <w:szCs w:val="30"/>
        </w:rPr>
        <w:t>25</w:t>
      </w:r>
      <w:r w:rsidR="006C44C1" w:rsidRPr="00AF32CB">
        <w:rPr>
          <w:rFonts w:asciiTheme="majorBidi" w:hAnsiTheme="majorBidi" w:cstheme="majorBidi"/>
          <w:sz w:val="30"/>
          <w:szCs w:val="30"/>
        </w:rPr>
        <w:t>6</w:t>
      </w:r>
      <w:r w:rsidR="00AF32CB" w:rsidRPr="00AF32CB">
        <w:rPr>
          <w:rFonts w:asciiTheme="majorBidi" w:hAnsiTheme="majorBidi" w:cstheme="majorBidi"/>
          <w:sz w:val="30"/>
          <w:szCs w:val="30"/>
        </w:rPr>
        <w:t>5</w:t>
      </w:r>
    </w:p>
    <w:p w14:paraId="227368F0" w14:textId="4076CEA8" w:rsidR="00790546" w:rsidRDefault="0079054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6AE52" w14:textId="4F343F76" w:rsidR="00436040" w:rsidRPr="00916CE6" w:rsidRDefault="00436040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5AAFFE" w14:textId="77777777" w:rsidR="00790546" w:rsidRPr="00D44607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3A1E59AC" w14:textId="77777777" w:rsidR="00790546" w:rsidRPr="00D44607" w:rsidRDefault="00790546" w:rsidP="00790546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D44607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D44607">
        <w:rPr>
          <w:rFonts w:ascii="Angsana New" w:hAnsi="Angsana New"/>
          <w:spacing w:val="-4"/>
          <w:sz w:val="30"/>
          <w:szCs w:val="30"/>
        </w:rPr>
        <w:t xml:space="preserve">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3962F061" w14:textId="77777777" w:rsidR="00790546" w:rsidRPr="00D31101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70"/>
        <w:gridCol w:w="1081"/>
        <w:gridCol w:w="270"/>
        <w:gridCol w:w="1171"/>
        <w:gridCol w:w="270"/>
        <w:gridCol w:w="1206"/>
      </w:tblGrid>
      <w:tr w:rsidR="00790546" w:rsidRPr="00D31101" w14:paraId="512EC705" w14:textId="77777777" w:rsidTr="00536B28">
        <w:tc>
          <w:tcPr>
            <w:tcW w:w="2079" w:type="pct"/>
          </w:tcPr>
          <w:p w14:paraId="23AC8B5D" w14:textId="77777777" w:rsidR="00790546" w:rsidRPr="00D31101" w:rsidRDefault="00790546" w:rsidP="00536B2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11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4" w:type="pct"/>
            <w:gridSpan w:val="3"/>
          </w:tcPr>
          <w:p w14:paraId="2D6B2542" w14:textId="11CDC73D" w:rsidR="00790546" w:rsidRPr="00D31101" w:rsidRDefault="00790546" w:rsidP="00536B28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028130D8" w14:textId="77777777" w:rsidR="00790546" w:rsidRPr="00D31101" w:rsidRDefault="00790546" w:rsidP="00536B28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313B761B" w14:textId="0EA5E276" w:rsidR="00790546" w:rsidRPr="00D31101" w:rsidRDefault="00790546" w:rsidP="00536B28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90546" w:rsidRPr="00D31101" w14:paraId="35CAF20F" w14:textId="77777777" w:rsidTr="00536B28">
        <w:tc>
          <w:tcPr>
            <w:tcW w:w="2079" w:type="pct"/>
          </w:tcPr>
          <w:p w14:paraId="0A95FA2A" w14:textId="77777777" w:rsidR="00790546" w:rsidRPr="00D31101" w:rsidRDefault="00790546" w:rsidP="00536B28">
            <w:pPr>
              <w:spacing w:line="240" w:lineRule="auto"/>
              <w:ind w:left="252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36AACD96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14:paraId="519DD366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C3DD14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14:paraId="2B0506C2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AE106AE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14:paraId="25CA48FC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C5EA41E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90546" w:rsidRPr="00D31101" w14:paraId="2F98DAB7" w14:textId="77777777" w:rsidTr="00536B28">
        <w:tc>
          <w:tcPr>
            <w:tcW w:w="2079" w:type="pct"/>
          </w:tcPr>
          <w:p w14:paraId="45B4F726" w14:textId="77777777" w:rsidR="00790546" w:rsidRPr="00D31101" w:rsidRDefault="00790546" w:rsidP="00536B28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4A7A5481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14:paraId="5208C1B0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4FB5B33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5" w:type="pct"/>
          </w:tcPr>
          <w:p w14:paraId="29E67A56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9F001AC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14:paraId="577CE173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E1DAEE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790546" w:rsidRPr="00D31101" w14:paraId="7B119D6A" w14:textId="77777777" w:rsidTr="00536B28">
        <w:tc>
          <w:tcPr>
            <w:tcW w:w="2079" w:type="pct"/>
          </w:tcPr>
          <w:p w14:paraId="160B7ADF" w14:textId="77777777" w:rsidR="00790546" w:rsidRPr="00D31101" w:rsidRDefault="00790546" w:rsidP="00536B28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51756F10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21329F8B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1F4C19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5" w:type="pct"/>
          </w:tcPr>
          <w:p w14:paraId="01B72231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9A773BC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580FED82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6176885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790546" w:rsidRPr="00D31101" w14:paraId="6EE2A037" w14:textId="77777777" w:rsidTr="00536B28">
        <w:tc>
          <w:tcPr>
            <w:tcW w:w="2079" w:type="pct"/>
          </w:tcPr>
          <w:p w14:paraId="6DD0E94F" w14:textId="77777777" w:rsidR="00790546" w:rsidRPr="00D31101" w:rsidRDefault="00790546" w:rsidP="00536B28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14:paraId="02937B02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E4B" w:rsidRPr="00D31101" w14:paraId="38350E4D" w14:textId="77777777" w:rsidTr="00536B28">
        <w:tc>
          <w:tcPr>
            <w:tcW w:w="2079" w:type="pct"/>
          </w:tcPr>
          <w:p w14:paraId="0729496F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8" w:type="pct"/>
          </w:tcPr>
          <w:p w14:paraId="55F2DDA5" w14:textId="6616EC08" w:rsidR="001A6E4B" w:rsidRPr="0093718B" w:rsidRDefault="001A6E4B" w:rsidP="001A6E4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12DF73A" w14:textId="77777777" w:rsidR="001A6E4B" w:rsidRPr="00D31101" w:rsidRDefault="001A6E4B" w:rsidP="001A6E4B">
            <w:pPr>
              <w:tabs>
                <w:tab w:val="decimal" w:pos="6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3B7268AD" w14:textId="5D31DA1C" w:rsidR="001A6E4B" w:rsidRPr="0093718B" w:rsidRDefault="001A6E4B" w:rsidP="001A6E4B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F26914F" w14:textId="77777777" w:rsidR="001A6E4B" w:rsidRPr="00D31101" w:rsidRDefault="001A6E4B" w:rsidP="001A6E4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75A16314" w14:textId="1CEF941D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1,210</w:t>
            </w:r>
          </w:p>
        </w:tc>
        <w:tc>
          <w:tcPr>
            <w:tcW w:w="145" w:type="pct"/>
          </w:tcPr>
          <w:p w14:paraId="4B62FF3C" w14:textId="77777777" w:rsidR="001A6E4B" w:rsidRPr="00D31101" w:rsidRDefault="001A6E4B" w:rsidP="001A6E4B">
            <w:pPr>
              <w:tabs>
                <w:tab w:val="decimal" w:pos="6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2FE67C23" w14:textId="7F797153" w:rsidR="001A6E4B" w:rsidRPr="0093718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E4B" w:rsidRPr="00D31101" w14:paraId="2E5F44D1" w14:textId="77777777" w:rsidTr="00536B28">
        <w:tc>
          <w:tcPr>
            <w:tcW w:w="2079" w:type="pct"/>
          </w:tcPr>
          <w:p w14:paraId="667273AA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28" w:type="pct"/>
          </w:tcPr>
          <w:p w14:paraId="4FCC3CD7" w14:textId="1869CB4C" w:rsidR="001A6E4B" w:rsidRPr="0093718B" w:rsidRDefault="001A6E4B" w:rsidP="001A6E4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13,677</w:t>
            </w:r>
          </w:p>
        </w:tc>
        <w:tc>
          <w:tcPr>
            <w:tcW w:w="145" w:type="pct"/>
          </w:tcPr>
          <w:p w14:paraId="6946D626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D926C09" w14:textId="6C7BAB61" w:rsidR="001A6E4B" w:rsidRPr="0093718B" w:rsidRDefault="001A6E4B" w:rsidP="001A6E4B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(43)</w:t>
            </w:r>
          </w:p>
        </w:tc>
        <w:tc>
          <w:tcPr>
            <w:tcW w:w="145" w:type="pct"/>
          </w:tcPr>
          <w:p w14:paraId="55477540" w14:textId="77777777" w:rsidR="001A6E4B" w:rsidRPr="00D31101" w:rsidRDefault="001A6E4B" w:rsidP="001A6E4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316A0C3D" w14:textId="452F7B4B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17,314</w:t>
            </w:r>
          </w:p>
        </w:tc>
        <w:tc>
          <w:tcPr>
            <w:tcW w:w="145" w:type="pct"/>
          </w:tcPr>
          <w:p w14:paraId="4C6460E4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41E5F7C6" w14:textId="2962A1E9" w:rsidR="001A6E4B" w:rsidRPr="0093718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E4B" w:rsidRPr="00D31101" w14:paraId="29EC6CE8" w14:textId="77777777" w:rsidTr="00536B28">
        <w:tc>
          <w:tcPr>
            <w:tcW w:w="2079" w:type="pct"/>
          </w:tcPr>
          <w:p w14:paraId="17DFD042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8" w:type="pct"/>
          </w:tcPr>
          <w:p w14:paraId="00452EA6" w14:textId="2DA8D4AA" w:rsidR="001A6E4B" w:rsidRPr="0093718B" w:rsidRDefault="001A6E4B" w:rsidP="001A6E4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90,659</w:t>
            </w:r>
          </w:p>
        </w:tc>
        <w:tc>
          <w:tcPr>
            <w:tcW w:w="145" w:type="pct"/>
          </w:tcPr>
          <w:p w14:paraId="791B5265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2834E075" w14:textId="32ACABCC" w:rsidR="001A6E4B" w:rsidRPr="0093718B" w:rsidRDefault="001A6E4B" w:rsidP="001A6E4B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F93C2CC" w14:textId="77777777" w:rsidR="001A6E4B" w:rsidRPr="00D31101" w:rsidRDefault="001A6E4B" w:rsidP="001A6E4B">
            <w:pPr>
              <w:tabs>
                <w:tab w:val="decimal" w:pos="896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32A4BADE" w14:textId="7DCB6727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112,815</w:t>
            </w:r>
          </w:p>
        </w:tc>
        <w:tc>
          <w:tcPr>
            <w:tcW w:w="145" w:type="pct"/>
          </w:tcPr>
          <w:p w14:paraId="74A1974F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7636A888" w14:textId="026F8B8B" w:rsidR="001A6E4B" w:rsidRPr="0093718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A6E4B" w:rsidRPr="00D31101" w14:paraId="3846F0D2" w14:textId="77777777" w:rsidTr="00536B28">
        <w:tc>
          <w:tcPr>
            <w:tcW w:w="2079" w:type="pct"/>
          </w:tcPr>
          <w:p w14:paraId="6E1AD1BA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8" w:type="pct"/>
          </w:tcPr>
          <w:p w14:paraId="15ECB76C" w14:textId="40F33E1F" w:rsidR="001A6E4B" w:rsidRPr="0093718B" w:rsidRDefault="001A6E4B" w:rsidP="001A6E4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45" w:type="pct"/>
          </w:tcPr>
          <w:p w14:paraId="35455E9C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14B5F3D" w14:textId="7B5C8312" w:rsidR="001A6E4B" w:rsidRPr="0093718B" w:rsidRDefault="001A6E4B" w:rsidP="001A6E4B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3917577" w14:textId="77777777" w:rsidR="001A6E4B" w:rsidRPr="00D31101" w:rsidRDefault="001A6E4B" w:rsidP="001A6E4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7E540296" w14:textId="686F5233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1,151</w:t>
            </w:r>
          </w:p>
        </w:tc>
        <w:tc>
          <w:tcPr>
            <w:tcW w:w="145" w:type="pct"/>
          </w:tcPr>
          <w:p w14:paraId="77F422B5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6BE48172" w14:textId="5AF4FF81" w:rsidR="001A6E4B" w:rsidRPr="0093718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E4B" w:rsidRPr="00D31101" w14:paraId="1928BD6C" w14:textId="77777777" w:rsidTr="00536B28">
        <w:tc>
          <w:tcPr>
            <w:tcW w:w="2079" w:type="pct"/>
          </w:tcPr>
          <w:p w14:paraId="14916C41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8" w:type="pct"/>
          </w:tcPr>
          <w:p w14:paraId="29F2A36D" w14:textId="4EA30639" w:rsidR="001A6E4B" w:rsidRPr="0093718B" w:rsidRDefault="001A6E4B" w:rsidP="001A6E4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C744DB5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74D61309" w14:textId="2A917C0A" w:rsidR="001A6E4B" w:rsidRPr="0093718B" w:rsidRDefault="001A6E4B" w:rsidP="001A6E4B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3A52AE4" w14:textId="77777777" w:rsidR="001A6E4B" w:rsidRPr="00D31101" w:rsidRDefault="001A6E4B" w:rsidP="001A6E4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026B58F4" w14:textId="48B05389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145" w:type="pct"/>
          </w:tcPr>
          <w:p w14:paraId="6B40403C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1AED3576" w14:textId="18B2EB37" w:rsidR="001A6E4B" w:rsidRPr="0093718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E4B" w:rsidRPr="00D31101" w14:paraId="75844C16" w14:textId="77777777" w:rsidTr="00536B28">
        <w:tc>
          <w:tcPr>
            <w:tcW w:w="2079" w:type="pct"/>
          </w:tcPr>
          <w:p w14:paraId="4AF78BA3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28" w:type="pct"/>
          </w:tcPr>
          <w:p w14:paraId="15B4B6EC" w14:textId="5F32A62D" w:rsidR="001A6E4B" w:rsidRPr="0093718B" w:rsidRDefault="001A6E4B" w:rsidP="001A6E4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(10,471)</w:t>
            </w:r>
          </w:p>
        </w:tc>
        <w:tc>
          <w:tcPr>
            <w:tcW w:w="145" w:type="pct"/>
          </w:tcPr>
          <w:p w14:paraId="50DA32E2" w14:textId="77777777" w:rsidR="001A6E4B" w:rsidRPr="00D31101" w:rsidRDefault="001A6E4B" w:rsidP="001A6E4B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DDED5F3" w14:textId="696B8376" w:rsidR="001A6E4B" w:rsidRPr="0093718B" w:rsidRDefault="001A6E4B" w:rsidP="001A6E4B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8C2C0EA" w14:textId="77777777" w:rsidR="001A6E4B" w:rsidRPr="00D31101" w:rsidRDefault="001A6E4B" w:rsidP="001A6E4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726FB196" w14:textId="60E36E5E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(765)</w:t>
            </w:r>
          </w:p>
        </w:tc>
        <w:tc>
          <w:tcPr>
            <w:tcW w:w="145" w:type="pct"/>
          </w:tcPr>
          <w:p w14:paraId="41FCCCDD" w14:textId="77777777" w:rsidR="001A6E4B" w:rsidRPr="00D31101" w:rsidRDefault="001A6E4B" w:rsidP="001A6E4B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1A4C206A" w14:textId="055E917C" w:rsidR="001A6E4B" w:rsidRPr="0093718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E4B" w:rsidRPr="00D31101" w14:paraId="5B61A107" w14:textId="77777777" w:rsidTr="008670B9">
        <w:tc>
          <w:tcPr>
            <w:tcW w:w="2079" w:type="pct"/>
          </w:tcPr>
          <w:p w14:paraId="6F67D011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6018D" w14:textId="351DF4A6" w:rsidR="001A6E4B" w:rsidRPr="0093718B" w:rsidRDefault="001A6E4B" w:rsidP="001A6E4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sz w:val="30"/>
                <w:szCs w:val="30"/>
                <w:lang w:val="en-US"/>
              </w:rPr>
              <w:t>(25,978)</w:t>
            </w:r>
          </w:p>
        </w:tc>
        <w:tc>
          <w:tcPr>
            <w:tcW w:w="145" w:type="pct"/>
          </w:tcPr>
          <w:p w14:paraId="0796754A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3D20" w14:textId="656F90C9" w:rsidR="001A6E4B" w:rsidRPr="0093718B" w:rsidRDefault="001A6E4B" w:rsidP="001A6E4B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D1BB2AA" w14:textId="77777777" w:rsidR="001A6E4B" w:rsidRPr="00D31101" w:rsidRDefault="001A6E4B" w:rsidP="001A6E4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AA20CE2" w14:textId="50E28E35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(3,547)</w:t>
            </w:r>
          </w:p>
        </w:tc>
        <w:tc>
          <w:tcPr>
            <w:tcW w:w="145" w:type="pct"/>
          </w:tcPr>
          <w:p w14:paraId="75D50DDE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98200B4" w14:textId="3CA31C79" w:rsidR="001A6E4B" w:rsidRPr="0093718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E4B" w:rsidRPr="00D31101" w14:paraId="3CA1DFC6" w14:textId="77777777" w:rsidTr="008670B9">
        <w:tc>
          <w:tcPr>
            <w:tcW w:w="2079" w:type="pct"/>
          </w:tcPr>
          <w:p w14:paraId="4B6B66C1" w14:textId="77777777" w:rsidR="001A6E4B" w:rsidRPr="00D31101" w:rsidRDefault="001A6E4B" w:rsidP="001A6E4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1D273" w14:textId="593F5826" w:rsidR="001A6E4B" w:rsidRPr="001A6E4B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E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67,968</w:t>
            </w:r>
          </w:p>
        </w:tc>
        <w:tc>
          <w:tcPr>
            <w:tcW w:w="145" w:type="pct"/>
          </w:tcPr>
          <w:p w14:paraId="48038BE6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AD5CA" w14:textId="41BAF886" w:rsidR="001A6E4B" w:rsidRPr="008670B9" w:rsidRDefault="001A6E4B" w:rsidP="008670B9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0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(43</w:t>
            </w: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5F887B0D" w14:textId="77777777" w:rsidR="001A6E4B" w:rsidRPr="00D31101" w:rsidRDefault="001A6E4B" w:rsidP="001A6E4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1E5854E" w14:textId="7788D004" w:rsidR="001A6E4B" w:rsidRPr="00D31101" w:rsidRDefault="001A6E4B" w:rsidP="001A6E4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130,094</w:t>
            </w:r>
          </w:p>
        </w:tc>
        <w:tc>
          <w:tcPr>
            <w:tcW w:w="145" w:type="pct"/>
          </w:tcPr>
          <w:p w14:paraId="2D37C42C" w14:textId="77777777" w:rsidR="001A6E4B" w:rsidRPr="00D31101" w:rsidRDefault="001A6E4B" w:rsidP="001A6E4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F6DA6B9" w14:textId="7D74DE78" w:rsidR="001A6E4B" w:rsidRPr="00C9062B" w:rsidRDefault="001A6E4B" w:rsidP="001A6E4B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900AE76" w14:textId="4E41A090" w:rsidR="00A928D3" w:rsidRPr="009F52BC" w:rsidRDefault="00A928D3" w:rsidP="004420B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</w:t>
      </w:r>
      <w:r w:rsidR="00E437E6"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ดำเนินงาน</w:t>
      </w:r>
      <w:r w:rsidR="00C3678F"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</w:t>
      </w:r>
      <w:r w:rsidR="0088301C"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การจำแนกรายได้</w:t>
      </w:r>
    </w:p>
    <w:p w14:paraId="0A31B9C4" w14:textId="77777777" w:rsidR="0092377A" w:rsidRPr="009F52BC" w:rsidRDefault="0092377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B03FF6" w14:textId="77777777" w:rsidR="00E650CA" w:rsidRPr="009F52BC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F52BC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9F52BC">
        <w:rPr>
          <w:rFonts w:asciiTheme="majorBidi" w:hAnsiTheme="majorBidi" w:cstheme="majorBidi"/>
          <w:sz w:val="30"/>
          <w:szCs w:val="30"/>
          <w:cs/>
        </w:rPr>
        <w:t>สอง</w:t>
      </w:r>
      <w:r w:rsidRPr="009F52BC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9F52BC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9F52BC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9F52BC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9F52B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4929D33" w14:textId="77777777" w:rsidR="00E278FA" w:rsidRPr="009F52BC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5AFC1" w14:textId="77777777" w:rsidR="00E278FA" w:rsidRPr="009F52BC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52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9F52B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F52BC">
        <w:rPr>
          <w:rFonts w:asciiTheme="majorBidi" w:hAnsiTheme="majorBidi" w:cstheme="majorBidi"/>
          <w:sz w:val="30"/>
          <w:szCs w:val="30"/>
          <w:cs/>
        </w:rPr>
        <w:tab/>
      </w:r>
      <w:r w:rsidRPr="009F52BC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6A544D43" w14:textId="77777777" w:rsidR="00E278FA" w:rsidRPr="009F52BC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52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9F52B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F52B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9F52BC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3F24EE7D" w14:textId="77777777" w:rsidR="00B92D4F" w:rsidRPr="009F52BC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DE0183" w14:textId="7AC950CF" w:rsidR="00EC1896" w:rsidRPr="009F52BC" w:rsidRDefault="00EC1896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52BC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DDEFF26" w14:textId="7ADC223B" w:rsidR="00790546" w:rsidRPr="009F52BC" w:rsidRDefault="00790546">
      <w:pPr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D77DC56" w14:textId="3F557E67" w:rsidR="00B92D4F" w:rsidRPr="009F52BC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52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 w:rsidRPr="009F52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และการจำแนกรายได้</w:t>
      </w:r>
    </w:p>
    <w:p w14:paraId="37C87D20" w14:textId="77777777" w:rsidR="00790546" w:rsidRPr="009F52BC" w:rsidRDefault="00790546" w:rsidP="00790546">
      <w:pPr>
        <w:tabs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805855" w:rsidRPr="009F52BC" w14:paraId="1FABD3FA" w14:textId="77777777" w:rsidTr="00536B28">
        <w:tc>
          <w:tcPr>
            <w:tcW w:w="2430" w:type="dxa"/>
            <w:vMerge w:val="restart"/>
          </w:tcPr>
          <w:p w14:paraId="7BCDA50E" w14:textId="77777777" w:rsidR="00805855" w:rsidRPr="009F52BC" w:rsidRDefault="00805855" w:rsidP="00805855">
            <w:pPr>
              <w:pStyle w:val="Heading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  <w:p w14:paraId="1B41FE74" w14:textId="5687A171" w:rsidR="00805855" w:rsidRPr="009F52BC" w:rsidRDefault="00805855" w:rsidP="00805855">
            <w:pPr>
              <w:pStyle w:val="Heading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F52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F52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F52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4DCB5F10" w14:textId="7AA874F4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E0AC820" w14:textId="77777777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EAC28E6" w14:textId="2B9BBE23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DA9DF04" w14:textId="77777777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8DD5FAA" w14:textId="10DA042F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05855" w:rsidRPr="009F52BC" w14:paraId="48E78EFB" w14:textId="77777777" w:rsidTr="00536B28">
        <w:tc>
          <w:tcPr>
            <w:tcW w:w="2430" w:type="dxa"/>
            <w:vMerge/>
          </w:tcPr>
          <w:p w14:paraId="1DEFE1C8" w14:textId="77777777" w:rsidR="00805855" w:rsidRPr="009F52BC" w:rsidRDefault="00805855" w:rsidP="00805855">
            <w:pPr>
              <w:pStyle w:val="Heading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B585D5" w14:textId="16DF2CC9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4CDBFD7E" w14:textId="77777777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989EB2" w14:textId="0AC5C6DB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00CD6ED" w14:textId="77777777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79E07C7" w14:textId="606A7D00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49D5AA7" w14:textId="77777777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AB67CD" w14:textId="704A40BD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1B9E09E" w14:textId="77777777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EAC944" w14:textId="6BA28765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4381491" w14:textId="77777777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79C782" w14:textId="55312DE5" w:rsidR="00805855" w:rsidRPr="009F52BC" w:rsidRDefault="00805855" w:rsidP="0080585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05855" w:rsidRPr="009F52BC" w14:paraId="01CC35C8" w14:textId="77777777" w:rsidTr="00790546">
        <w:tc>
          <w:tcPr>
            <w:tcW w:w="2430" w:type="dxa"/>
          </w:tcPr>
          <w:p w14:paraId="76651B55" w14:textId="77777777" w:rsidR="00805855" w:rsidRPr="009F52BC" w:rsidRDefault="00805855" w:rsidP="00805855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11"/>
          </w:tcPr>
          <w:p w14:paraId="1FD67827" w14:textId="77777777" w:rsidR="00805855" w:rsidRPr="009F52BC" w:rsidRDefault="00805855" w:rsidP="00805855">
            <w:pPr>
              <w:tabs>
                <w:tab w:val="decimal" w:pos="813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05855" w:rsidRPr="009F52BC" w14:paraId="03C5E4CD" w14:textId="77777777" w:rsidTr="00536B28">
        <w:tc>
          <w:tcPr>
            <w:tcW w:w="2430" w:type="dxa"/>
          </w:tcPr>
          <w:p w14:paraId="1237E352" w14:textId="77777777" w:rsidR="00805855" w:rsidRPr="009F52BC" w:rsidRDefault="00805855" w:rsidP="008058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051873F9" w14:textId="5279B798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2,294,171</w:t>
            </w:r>
          </w:p>
        </w:tc>
        <w:tc>
          <w:tcPr>
            <w:tcW w:w="270" w:type="dxa"/>
          </w:tcPr>
          <w:p w14:paraId="1625BDE6" w14:textId="77777777" w:rsidR="00805855" w:rsidRPr="009F52BC" w:rsidRDefault="00805855" w:rsidP="0080585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F2DB00" w14:textId="73DC36E4" w:rsidR="00805855" w:rsidRPr="009F52BC" w:rsidRDefault="00805855" w:rsidP="0080585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2,185,416</w:t>
            </w:r>
          </w:p>
        </w:tc>
        <w:tc>
          <w:tcPr>
            <w:tcW w:w="270" w:type="dxa"/>
          </w:tcPr>
          <w:p w14:paraId="3FC85C8D" w14:textId="77777777" w:rsidR="00805855" w:rsidRPr="009F52BC" w:rsidRDefault="00805855" w:rsidP="0080585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366FE" w14:textId="52B1BE47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1,913,161</w:t>
            </w:r>
          </w:p>
        </w:tc>
        <w:tc>
          <w:tcPr>
            <w:tcW w:w="270" w:type="dxa"/>
          </w:tcPr>
          <w:p w14:paraId="25E2C29E" w14:textId="77777777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50DE8D" w14:textId="2B463FCC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1,610,465</w:t>
            </w:r>
          </w:p>
        </w:tc>
        <w:tc>
          <w:tcPr>
            <w:tcW w:w="270" w:type="dxa"/>
          </w:tcPr>
          <w:p w14:paraId="44766EB6" w14:textId="77777777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820B65" w14:textId="101A6E27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4,207,332</w:t>
            </w:r>
          </w:p>
        </w:tc>
        <w:tc>
          <w:tcPr>
            <w:tcW w:w="270" w:type="dxa"/>
          </w:tcPr>
          <w:p w14:paraId="2DFBDBEA" w14:textId="77777777" w:rsidR="00805855" w:rsidRPr="009F52BC" w:rsidRDefault="00805855" w:rsidP="00805855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3058A8" w14:textId="3C7DCBFD" w:rsidR="00805855" w:rsidRPr="009F52BC" w:rsidRDefault="00805855" w:rsidP="0080585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3,795,881</w:t>
            </w:r>
          </w:p>
        </w:tc>
      </w:tr>
      <w:tr w:rsidR="00805855" w:rsidRPr="009F52BC" w14:paraId="7D6D1B64" w14:textId="77777777" w:rsidTr="00536B28">
        <w:tc>
          <w:tcPr>
            <w:tcW w:w="2430" w:type="dxa"/>
          </w:tcPr>
          <w:p w14:paraId="59E72FB0" w14:textId="77777777" w:rsidR="00805855" w:rsidRPr="009F52BC" w:rsidRDefault="00805855" w:rsidP="00805855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1D5B04" w14:textId="5AC26D72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519,59</w:t>
            </w:r>
            <w:r w:rsidR="00545B1D"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396765" w14:textId="77777777" w:rsidR="00805855" w:rsidRPr="009F52BC" w:rsidRDefault="00805855" w:rsidP="0080585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405759" w14:textId="5062B4B8" w:rsidR="00805855" w:rsidRPr="009F52BC" w:rsidRDefault="00805855" w:rsidP="0080585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487,567</w:t>
            </w:r>
          </w:p>
        </w:tc>
        <w:tc>
          <w:tcPr>
            <w:tcW w:w="270" w:type="dxa"/>
          </w:tcPr>
          <w:p w14:paraId="3263BA03" w14:textId="77777777" w:rsidR="00805855" w:rsidRPr="009F52BC" w:rsidRDefault="00805855" w:rsidP="0080585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E3E646" w14:textId="38AAFF14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265,002</w:t>
            </w:r>
          </w:p>
        </w:tc>
        <w:tc>
          <w:tcPr>
            <w:tcW w:w="270" w:type="dxa"/>
          </w:tcPr>
          <w:p w14:paraId="6005D575" w14:textId="77777777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DAD506" w14:textId="4178697D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244,849</w:t>
            </w:r>
          </w:p>
        </w:tc>
        <w:tc>
          <w:tcPr>
            <w:tcW w:w="270" w:type="dxa"/>
          </w:tcPr>
          <w:p w14:paraId="182B3A1F" w14:textId="77777777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61832A" w14:textId="43AA4A08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784,59</w:t>
            </w:r>
            <w:r w:rsidR="00545B1D"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F1BC2C" w14:textId="77777777" w:rsidR="00805855" w:rsidRPr="009F52BC" w:rsidRDefault="00805855" w:rsidP="00805855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CCBCA0" w14:textId="5A3AF9E2" w:rsidR="00805855" w:rsidRPr="009F52BC" w:rsidRDefault="00805855" w:rsidP="0080585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732,416</w:t>
            </w:r>
          </w:p>
        </w:tc>
      </w:tr>
      <w:tr w:rsidR="00805855" w:rsidRPr="009F52BC" w14:paraId="7C955749" w14:textId="77777777" w:rsidTr="00536B28">
        <w:tc>
          <w:tcPr>
            <w:tcW w:w="2430" w:type="dxa"/>
          </w:tcPr>
          <w:p w14:paraId="5DC0C04A" w14:textId="77777777" w:rsidR="00805855" w:rsidRPr="009F52BC" w:rsidRDefault="00805855" w:rsidP="00805855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DC58D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DB096ED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9AE0BB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AC4F95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75E551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0EB1444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754541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EEE8C34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58C92" w14:textId="77777777" w:rsidR="00805855" w:rsidRPr="009F52BC" w:rsidRDefault="00805855" w:rsidP="00805855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E6E832D" w14:textId="77777777" w:rsidR="00805855" w:rsidRPr="009F52BC" w:rsidRDefault="00805855" w:rsidP="00805855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096C" w14:textId="77777777" w:rsidR="00805855" w:rsidRPr="009F52BC" w:rsidRDefault="00805855" w:rsidP="00805855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05855" w:rsidRPr="009F52BC" w14:paraId="2D3D7605" w14:textId="77777777" w:rsidTr="00536B28">
        <w:tc>
          <w:tcPr>
            <w:tcW w:w="2430" w:type="dxa"/>
          </w:tcPr>
          <w:p w14:paraId="084290AC" w14:textId="77777777" w:rsidR="00805855" w:rsidRPr="009F52BC" w:rsidRDefault="00805855" w:rsidP="00805855">
            <w:pPr>
              <w:pStyle w:val="Heading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990" w:type="dxa"/>
          </w:tcPr>
          <w:p w14:paraId="7CB4C16A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D02C8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0957D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3A64B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4F4279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5CA6A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230FA9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CBE5B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F7B7C" w14:textId="0CD8945E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203,024</w:t>
            </w:r>
          </w:p>
        </w:tc>
        <w:tc>
          <w:tcPr>
            <w:tcW w:w="270" w:type="dxa"/>
          </w:tcPr>
          <w:p w14:paraId="1CF0F008" w14:textId="77777777" w:rsidR="00805855" w:rsidRPr="009F52BC" w:rsidRDefault="00805855" w:rsidP="00805855">
            <w:pPr>
              <w:tabs>
                <w:tab w:val="decimal" w:pos="736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2352E48" w14:textId="15F9CE42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144,167</w:t>
            </w:r>
          </w:p>
        </w:tc>
      </w:tr>
      <w:tr w:rsidR="00805855" w:rsidRPr="009F52BC" w14:paraId="15D95D3E" w14:textId="77777777" w:rsidTr="00536B28">
        <w:tc>
          <w:tcPr>
            <w:tcW w:w="2430" w:type="dxa"/>
          </w:tcPr>
          <w:p w14:paraId="29E56CF1" w14:textId="77777777" w:rsidR="00805855" w:rsidRPr="009F52BC" w:rsidRDefault="00805855" w:rsidP="00805855">
            <w:pPr>
              <w:pStyle w:val="Heading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14:paraId="61912C32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9616B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B04E4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74916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BBBBEA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4E1A3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11E0D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AD209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F859AB" w14:textId="4ABB54F6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(252,1</w:t>
            </w:r>
            <w:r w:rsidR="00545B1D" w:rsidRPr="009F52B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9F52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94CA03" w14:textId="77777777" w:rsidR="00805855" w:rsidRPr="009F52BC" w:rsidRDefault="00805855" w:rsidP="00805855">
            <w:pPr>
              <w:tabs>
                <w:tab w:val="decimal" w:pos="677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16CD93" w14:textId="08AB57CB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(213,491)</w:t>
            </w:r>
          </w:p>
        </w:tc>
      </w:tr>
      <w:tr w:rsidR="00805855" w:rsidRPr="009F52BC" w14:paraId="55548D04" w14:textId="77777777" w:rsidTr="00536B28">
        <w:tc>
          <w:tcPr>
            <w:tcW w:w="2430" w:type="dxa"/>
          </w:tcPr>
          <w:p w14:paraId="32D57BEA" w14:textId="77777777" w:rsidR="00805855" w:rsidRPr="009F52BC" w:rsidRDefault="00805855" w:rsidP="00805855">
            <w:pPr>
              <w:pStyle w:val="Heading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2FF9068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3BBCC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586F07" w14:textId="77777777" w:rsidR="00805855" w:rsidRPr="009F52BC" w:rsidRDefault="00805855" w:rsidP="0080585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84B4B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D375D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0B1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FCAFA" w14:textId="77777777" w:rsidR="00805855" w:rsidRPr="009F52BC" w:rsidRDefault="00805855" w:rsidP="0080585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AA6E5" w14:textId="77777777" w:rsidR="00805855" w:rsidRPr="009F52BC" w:rsidRDefault="00805855" w:rsidP="0080585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518360" w14:textId="39BE2D97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735,437</w:t>
            </w:r>
          </w:p>
        </w:tc>
        <w:tc>
          <w:tcPr>
            <w:tcW w:w="270" w:type="dxa"/>
          </w:tcPr>
          <w:p w14:paraId="5229A7CE" w14:textId="77777777" w:rsidR="00805855" w:rsidRPr="009F52BC" w:rsidRDefault="00805855" w:rsidP="0080585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1770F1" w14:textId="50EE8B06" w:rsidR="00805855" w:rsidRPr="009F52BC" w:rsidRDefault="00805855" w:rsidP="0080585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663,092</w:t>
            </w:r>
          </w:p>
        </w:tc>
      </w:tr>
    </w:tbl>
    <w:p w14:paraId="195A5BA7" w14:textId="17843267" w:rsidR="00636D5C" w:rsidRPr="009F52BC" w:rsidRDefault="00636D5C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0"/>
          <w:szCs w:val="20"/>
        </w:rPr>
      </w:pPr>
    </w:p>
    <w:p w14:paraId="50C1CDB6" w14:textId="5E94B530" w:rsidR="00073EA2" w:rsidRPr="009F52BC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9F52BC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5FD9DAD" w14:textId="77777777" w:rsidR="00073EA2" w:rsidRPr="009F52BC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0"/>
          <w:szCs w:val="20"/>
        </w:rPr>
      </w:pPr>
    </w:p>
    <w:p w14:paraId="5D96D887" w14:textId="77777777" w:rsidR="00073EA2" w:rsidRPr="009F52BC" w:rsidRDefault="00073EA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9F52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9F52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7EFD9558" w14:textId="77777777" w:rsidR="00492682" w:rsidRPr="009F52BC" w:rsidRDefault="0049268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CC7FA5" w:rsidRPr="009F52BC" w14:paraId="15CDE6EC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575D28" w14:textId="77777777" w:rsidR="00CC7FA5" w:rsidRPr="009F52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9DC209" w14:textId="77777777" w:rsidR="00CC7FA5" w:rsidRPr="009F52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229D2CD" w14:textId="3B390DAD" w:rsidR="00CC7FA5" w:rsidRPr="009F52BC" w:rsidRDefault="00790546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30 </w:t>
            </w:r>
            <w:r w:rsidRPr="009F52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8BBF1" w14:textId="77777777" w:rsidR="00CC7FA5" w:rsidRPr="009F52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EF29B" w14:textId="77777777" w:rsidR="00CC7FA5" w:rsidRPr="009F52BC" w:rsidRDefault="007E4338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9F52BC" w14:paraId="720FE9F1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20B192" w14:textId="77777777" w:rsidR="00CC7FA5" w:rsidRPr="009F52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48EC9A" w14:textId="77777777" w:rsidR="00CC7FA5" w:rsidRPr="009F52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A9C37B" w14:textId="77777777" w:rsidR="00CC7FA5" w:rsidRPr="009F52BC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4955" w14:textId="77777777" w:rsidR="00CC7FA5" w:rsidRPr="009F52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32144" w14:textId="77777777" w:rsidR="00CC7FA5" w:rsidRPr="009F52BC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7FA5" w:rsidRPr="009F52BC" w14:paraId="256D7F78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8EC440" w14:textId="77777777" w:rsidR="00CC7FA5" w:rsidRPr="009F52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B0BB545" w14:textId="77777777" w:rsidR="00CC7FA5" w:rsidRPr="009F52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61918" w14:textId="77777777" w:rsidR="00CC7FA5" w:rsidRPr="009F52BC" w:rsidRDefault="00CC7FA5" w:rsidP="004420B8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9E9" w:rsidRPr="009F52BC" w14:paraId="37C61EA0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74BFD896" w14:textId="77777777" w:rsidR="00B239E9" w:rsidRPr="009F52BC" w:rsidRDefault="00B239E9" w:rsidP="004420B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EE4E2F5" w14:textId="77777777" w:rsidR="00B239E9" w:rsidRPr="009F52BC" w:rsidRDefault="00B239E9" w:rsidP="004420B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2DE3C392" w14:textId="3B5098AB" w:rsidR="00B239E9" w:rsidRPr="009F52BC" w:rsidRDefault="00805855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1,078,333</w:t>
            </w:r>
          </w:p>
        </w:tc>
        <w:tc>
          <w:tcPr>
            <w:tcW w:w="270" w:type="dxa"/>
          </w:tcPr>
          <w:p w14:paraId="15D2878A" w14:textId="77777777" w:rsidR="00B239E9" w:rsidRPr="009F52BC" w:rsidRDefault="00B239E9" w:rsidP="004420B8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A68842" w14:textId="77777777" w:rsidR="00B239E9" w:rsidRPr="009F52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759,703</w:t>
            </w:r>
          </w:p>
        </w:tc>
      </w:tr>
      <w:tr w:rsidR="00B239E9" w:rsidRPr="009F52BC" w14:paraId="26B65AB3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4691A103" w14:textId="77777777" w:rsidR="00B239E9" w:rsidRPr="009F52BC" w:rsidRDefault="00B239E9" w:rsidP="004420B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98" w:type="dxa"/>
          </w:tcPr>
          <w:p w14:paraId="5BDAD577" w14:textId="77777777" w:rsidR="00B239E9" w:rsidRPr="009F52BC" w:rsidRDefault="00B239E9" w:rsidP="004420B8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53C2D37" w14:textId="77777777" w:rsidR="00B239E9" w:rsidRPr="009F52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9F81E8" w14:textId="77777777" w:rsidR="00B239E9" w:rsidRPr="009F52BC" w:rsidRDefault="00B239E9" w:rsidP="004420B8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475C8D" w14:textId="77777777" w:rsidR="00B239E9" w:rsidRPr="009F52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39E9" w:rsidRPr="009F52BC" w14:paraId="1E503F53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3CC257D3" w14:textId="77777777" w:rsidR="00B239E9" w:rsidRPr="009F52BC" w:rsidRDefault="00B239E9" w:rsidP="004420B8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06B0087B" w14:textId="77777777" w:rsidR="00B239E9" w:rsidRPr="009F52BC" w:rsidRDefault="00B239E9" w:rsidP="004420B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A420D75" w14:textId="03EB6BFB" w:rsidR="00B239E9" w:rsidRPr="009F52BC" w:rsidRDefault="00805855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21,57</w:t>
            </w:r>
            <w:r w:rsidR="00545B1D"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30B12E0" w14:textId="77777777" w:rsidR="00B239E9" w:rsidRPr="009F52BC" w:rsidRDefault="00B239E9" w:rsidP="004420B8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DFFF42" w14:textId="77777777" w:rsidR="00B239E9" w:rsidRPr="009F52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15,013</w:t>
            </w:r>
          </w:p>
        </w:tc>
      </w:tr>
    </w:tbl>
    <w:p w14:paraId="0FE14397" w14:textId="77777777" w:rsidR="004420B8" w:rsidRPr="009F52BC" w:rsidRDefault="004420B8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E66F8D8" w14:textId="64C41E6D" w:rsidR="0088301C" w:rsidRDefault="004D51BB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35B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3EAF6263" w14:textId="0066B999" w:rsidR="00BD3EB7" w:rsidRPr="00916CE6" w:rsidRDefault="00916CE6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695E3F50" w14:textId="77777777" w:rsidR="00CC7FA5" w:rsidRPr="00790546" w:rsidRDefault="00CC7FA5" w:rsidP="00CC7F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7F8D8" w14:textId="47A4F9F6" w:rsidR="00916CE6" w:rsidRDefault="00BE5D43" w:rsidP="00916CE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มีดังนี้</w:t>
      </w:r>
    </w:p>
    <w:p w14:paraId="1F161A60" w14:textId="77777777" w:rsidR="00790546" w:rsidRPr="00BE5D43" w:rsidRDefault="00790546" w:rsidP="00916CE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916CE6" w:rsidRPr="00B22308" w14:paraId="1159764A" w14:textId="77777777" w:rsidTr="00DB0630">
        <w:trPr>
          <w:tblHeader/>
        </w:trPr>
        <w:tc>
          <w:tcPr>
            <w:tcW w:w="2610" w:type="dxa"/>
            <w:vAlign w:val="bottom"/>
          </w:tcPr>
          <w:p w14:paraId="219279F8" w14:textId="77777777" w:rsidR="00916CE6" w:rsidRPr="009777AF" w:rsidRDefault="00916CE6" w:rsidP="00B239E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B5DF08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DE1C8F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9E81FC6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6917B98E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4E36797E" w14:textId="77777777" w:rsidR="00916CE6" w:rsidRPr="00C35253" w:rsidRDefault="00916CE6" w:rsidP="00B239E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1ADFA8BF" w14:textId="77777777" w:rsidR="00916CE6" w:rsidRPr="00C35253" w:rsidDel="00D43E7A" w:rsidRDefault="00916CE6" w:rsidP="00B239E9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16CE6" w:rsidRPr="00B22308" w14:paraId="6B7E7847" w14:textId="77777777" w:rsidTr="00DB0630">
        <w:trPr>
          <w:tblHeader/>
        </w:trPr>
        <w:tc>
          <w:tcPr>
            <w:tcW w:w="2610" w:type="dxa"/>
          </w:tcPr>
          <w:p w14:paraId="301BB2A0" w14:textId="77777777" w:rsidR="00916CE6" w:rsidRPr="009777AF" w:rsidRDefault="00916CE6" w:rsidP="00B239E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1A07161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2A5420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9EA512D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6D39076F" w14:textId="77777777" w:rsidR="00916CE6" w:rsidRPr="00C35253" w:rsidRDefault="00916CE6" w:rsidP="00B239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FDF103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6CE6" w:rsidRPr="00B22308" w14:paraId="7649B08E" w14:textId="77777777" w:rsidTr="00DB0630">
        <w:tc>
          <w:tcPr>
            <w:tcW w:w="2610" w:type="dxa"/>
          </w:tcPr>
          <w:p w14:paraId="6DD93B9E" w14:textId="4254404A" w:rsidR="00916CE6" w:rsidRPr="00C35253" w:rsidRDefault="00916CE6" w:rsidP="00B239E9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D1181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969974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89C238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70ECB854" w14:textId="77777777" w:rsidR="00916CE6" w:rsidRPr="00C35253" w:rsidRDefault="00916CE6" w:rsidP="00B239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468747D" w14:textId="77777777" w:rsidR="00916CE6" w:rsidRPr="00C35253" w:rsidRDefault="00916CE6" w:rsidP="00B239E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CE6" w:rsidRPr="00B22308" w14:paraId="2A229427" w14:textId="77777777" w:rsidTr="00DB0630">
        <w:tc>
          <w:tcPr>
            <w:tcW w:w="2610" w:type="dxa"/>
          </w:tcPr>
          <w:p w14:paraId="04072CED" w14:textId="46B5D147" w:rsidR="00916CE6" w:rsidRPr="00C35253" w:rsidRDefault="00916CE6" w:rsidP="0020303D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0B302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225344F5" w14:textId="105445BF" w:rsidR="00916CE6" w:rsidRPr="00B239E9" w:rsidRDefault="00B239E9" w:rsidP="00B239E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6F894211" w14:textId="71C64D3F" w:rsidR="00916CE6" w:rsidRPr="00DB0630" w:rsidRDefault="00DB0630" w:rsidP="00B239E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16" w:type="dxa"/>
          </w:tcPr>
          <w:p w14:paraId="7FB888EC" w14:textId="4D5C8CCC" w:rsidR="00916CE6" w:rsidRPr="004851F8" w:rsidRDefault="00DB0630" w:rsidP="00B239E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6569C496" w14:textId="77777777" w:rsidR="00916CE6" w:rsidRPr="001A5A9C" w:rsidRDefault="00916CE6" w:rsidP="00B239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5A79C44" w14:textId="1F6DF53B" w:rsidR="00916CE6" w:rsidRPr="001A5A9C" w:rsidRDefault="00DB0630" w:rsidP="00B239E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470BFD2E" w14:textId="00E51C5B" w:rsidR="00CE60A6" w:rsidRDefault="00CE60A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8815CD1" w14:textId="1CBB8317" w:rsidR="00E666BA" w:rsidRPr="00916CE6" w:rsidRDefault="00E666BA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lang w:val="th-TH"/>
        </w:rPr>
        <w:tab/>
      </w: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5D2A912" w14:textId="77777777" w:rsidR="00584601" w:rsidRPr="00DD24DC" w:rsidRDefault="0058460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AD0E01" w14:textId="77777777" w:rsidR="00DD5C89" w:rsidRPr="00DD24DC" w:rsidRDefault="00DD5C89" w:rsidP="00F20B3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FEF695" w14:textId="77777777" w:rsidR="00DD5C89" w:rsidRPr="00DD24DC" w:rsidRDefault="00DD5C89" w:rsidP="00400BF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469123" w14:textId="77777777" w:rsidR="00400BF1" w:rsidRPr="00DD24DC" w:rsidRDefault="00400BF1" w:rsidP="00400B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BF4F183" w14:textId="157E1AC1" w:rsidR="00790546" w:rsidRPr="00790546" w:rsidRDefault="00790546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497E58" w:rsidRPr="00DD24DC" w14:paraId="4624CC72" w14:textId="77777777" w:rsidTr="00790546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B91150C" w14:textId="2DFE9DB5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A9768A0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14:paraId="2D95B225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2DFFE1F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7E58" w:rsidRPr="00DD24DC" w14:paraId="16F722E9" w14:textId="77777777" w:rsidTr="00790546">
        <w:trPr>
          <w:trHeight w:val="800"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0CC3FB72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5E8618FA" w14:textId="77777777" w:rsidR="00497E58" w:rsidRPr="00DD24DC" w:rsidRDefault="00497E58" w:rsidP="009464A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59792116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97E58" w:rsidRPr="00DD24DC" w14:paraId="0485F7D5" w14:textId="77777777" w:rsidTr="00790546">
        <w:trPr>
          <w:trHeight w:val="410"/>
        </w:trPr>
        <w:tc>
          <w:tcPr>
            <w:tcW w:w="2610" w:type="dxa"/>
            <w:vMerge/>
            <w:shd w:val="clear" w:color="auto" w:fill="auto"/>
            <w:vAlign w:val="bottom"/>
          </w:tcPr>
          <w:p w14:paraId="2202F6EC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1112A1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2DC48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E7E31B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003F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8570CD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4454A2D" w14:textId="77777777" w:rsidR="00497E58" w:rsidRPr="00DD24DC" w:rsidRDefault="00497E58" w:rsidP="00AF32C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3B9B28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76BC1C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92EC7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97E58" w:rsidRPr="00DD24DC" w14:paraId="2E4FBE63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69D2C03" w14:textId="77777777" w:rsidR="00497E58" w:rsidRPr="00DD24DC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7727009F" w14:textId="62BDAE2B" w:rsidR="00497E58" w:rsidRPr="00DD24DC" w:rsidRDefault="00497E58" w:rsidP="00497E5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7E58" w:rsidRPr="00DD24DC" w14:paraId="058A754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5E94B93" w14:textId="5F860BDE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90546" w:rsidRPr="0079054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30 </w:t>
            </w:r>
            <w:r w:rsidR="00790546" w:rsidRPr="0079054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790546" w:rsidRPr="00D4460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</w:tcPr>
          <w:p w14:paraId="03E49F1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6CA1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353F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9A19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6A17A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9E85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F30B7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B1D4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6270341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24DC" w14:paraId="314701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2AD4A027" w14:textId="77777777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2E16D94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A8FC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A78FE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08ED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850E4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2500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43FA6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9F23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5FD4B8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24DC" w14:paraId="3FA7BB7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15A4C7" w14:textId="77777777" w:rsidR="00805855" w:rsidRPr="00DD24DC" w:rsidRDefault="00805855" w:rsidP="00805855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C107061" w14:textId="56498FE3" w:rsidR="00805855" w:rsidRPr="00DD24DC" w:rsidRDefault="00805855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5855">
              <w:rPr>
                <w:rFonts w:asciiTheme="majorBidi" w:hAnsiTheme="majorBidi" w:cstheme="majorBidi"/>
                <w:sz w:val="30"/>
                <w:szCs w:val="30"/>
              </w:rPr>
              <w:t>51,119</w:t>
            </w:r>
          </w:p>
        </w:tc>
        <w:tc>
          <w:tcPr>
            <w:tcW w:w="236" w:type="dxa"/>
          </w:tcPr>
          <w:p w14:paraId="3DB3FD0D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FF9DF6" w14:textId="274619F2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5BAFB9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711F61" w14:textId="33A49BA1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05855">
              <w:rPr>
                <w:rFonts w:asciiTheme="majorBidi" w:hAnsiTheme="majorBidi" w:cstheme="majorBidi"/>
                <w:sz w:val="30"/>
                <w:szCs w:val="30"/>
              </w:rPr>
              <w:t>51,119</w:t>
            </w:r>
          </w:p>
        </w:tc>
        <w:tc>
          <w:tcPr>
            <w:tcW w:w="270" w:type="dxa"/>
            <w:vAlign w:val="bottom"/>
          </w:tcPr>
          <w:p w14:paraId="23CD978B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3B7807" w14:textId="6DE343FB" w:rsidR="00805855" w:rsidRPr="00DD24DC" w:rsidRDefault="00805855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7877CB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59852A8" w14:textId="6E8B1C0F" w:rsidR="00805855" w:rsidRPr="00DD24DC" w:rsidRDefault="00805855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05855">
              <w:rPr>
                <w:rFonts w:asciiTheme="majorBidi" w:hAnsiTheme="majorBidi" w:cstheme="majorBidi"/>
                <w:sz w:val="30"/>
                <w:szCs w:val="30"/>
              </w:rPr>
              <w:t>51,119</w:t>
            </w:r>
          </w:p>
        </w:tc>
      </w:tr>
      <w:tr w:rsidR="00805855" w:rsidRPr="00DD5C89" w14:paraId="5CC1FE7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3F2EFCD2" w14:textId="77777777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02C3C8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DC3DE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0114A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3FE4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DCA3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BE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1C3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4AAC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587909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5C89" w14:paraId="089EE00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B1A732" w14:textId="549C17D8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2C5411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EDC6A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FAAD4B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6E777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ABC89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BACC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DF495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51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7F8A356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5C89" w14:paraId="2E9E08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D92456E" w14:textId="77777777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7A74EF1B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5D14C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B3F6E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D2B5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73796C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60A83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CE1B1B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2BAA4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35EF0BA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5C89" w14:paraId="6BFE535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7FBD42CD" w14:textId="77777777" w:rsidR="00805855" w:rsidRPr="009464A6" w:rsidRDefault="00805855" w:rsidP="00805855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3B18A3AE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  <w:tc>
          <w:tcPr>
            <w:tcW w:w="236" w:type="dxa"/>
          </w:tcPr>
          <w:p w14:paraId="3B4C276C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913292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4E112A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53120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  <w:tc>
          <w:tcPr>
            <w:tcW w:w="270" w:type="dxa"/>
            <w:vAlign w:val="bottom"/>
          </w:tcPr>
          <w:p w14:paraId="166A93A9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AF779D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8C84E0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0D239C1" w14:textId="77777777" w:rsidR="00805855" w:rsidRPr="00DD5C89" w:rsidRDefault="00805855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</w:tr>
    </w:tbl>
    <w:p w14:paraId="6E635391" w14:textId="77777777" w:rsidR="00DD24DC" w:rsidRPr="009F52BC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52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7389D882" w14:textId="77777777" w:rsidR="00DD24DC" w:rsidRPr="009F52BC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43F6BB" w14:textId="77777777" w:rsidR="00DD24DC" w:rsidRPr="009F52BC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F52BC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9F52BC">
        <w:rPr>
          <w:rFonts w:asciiTheme="majorBidi" w:hAnsiTheme="majorBidi" w:cstheme="majorBidi"/>
          <w:sz w:val="30"/>
          <w:szCs w:val="30"/>
        </w:rPr>
        <w:t xml:space="preserve"> </w:t>
      </w:r>
      <w:r w:rsidRPr="009F52BC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F52BC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2BC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C5D0F04" w14:textId="77777777" w:rsidR="00DD24DC" w:rsidRPr="009F52BC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69"/>
        <w:gridCol w:w="181"/>
        <w:gridCol w:w="1260"/>
        <w:gridCol w:w="180"/>
        <w:gridCol w:w="1260"/>
      </w:tblGrid>
      <w:tr w:rsidR="00DD24DC" w:rsidRPr="009F52BC" w14:paraId="39F2A674" w14:textId="77777777" w:rsidTr="00E920A4">
        <w:trPr>
          <w:cantSplit/>
          <w:tblHeader/>
        </w:trPr>
        <w:tc>
          <w:tcPr>
            <w:tcW w:w="5220" w:type="dxa"/>
            <w:vAlign w:val="bottom"/>
          </w:tcPr>
          <w:p w14:paraId="4915F74D" w14:textId="77777777" w:rsidR="00DD24DC" w:rsidRPr="009F52BC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BD1FB5" w14:textId="77777777" w:rsidR="00DD24DC" w:rsidRPr="009F52BC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747661AE" w14:textId="77777777" w:rsidR="00DD24DC" w:rsidRPr="009F52BC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F52B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7C8E44DF" w14:textId="77777777" w:rsidR="00DD24DC" w:rsidRPr="009F52BC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F5182B" w14:textId="30A570EE" w:rsidR="00DD24DC" w:rsidRPr="009F52BC" w:rsidRDefault="00790546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F52BC">
              <w:rPr>
                <w:rFonts w:asciiTheme="majorBidi" w:hAnsiTheme="majorBidi" w:cstheme="majorBidi"/>
                <w:b w:val="0"/>
                <w:bCs/>
                <w:spacing w:val="-4"/>
                <w:sz w:val="30"/>
                <w:szCs w:val="30"/>
                <w:lang w:val="en-US"/>
              </w:rPr>
              <w:t xml:space="preserve">30 </w:t>
            </w:r>
            <w:r w:rsidRPr="009F52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9F52B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D24DC" w:rsidRPr="009F52B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DAD1EE2" w14:textId="77777777" w:rsidR="00DD24DC" w:rsidRPr="009F52BC" w:rsidRDefault="00DD24DC" w:rsidP="00610B3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86A848" w14:textId="77777777" w:rsidR="00DD24DC" w:rsidRPr="009F52BC" w:rsidRDefault="00DD24DC" w:rsidP="00610B3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F52B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F52B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F52B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DD24DC" w:rsidRPr="009F52BC" w14:paraId="721CDCBE" w14:textId="77777777" w:rsidTr="00E920A4">
        <w:trPr>
          <w:cantSplit/>
          <w:tblHeader/>
        </w:trPr>
        <w:tc>
          <w:tcPr>
            <w:tcW w:w="5220" w:type="dxa"/>
            <w:vAlign w:val="bottom"/>
            <w:hideMark/>
          </w:tcPr>
          <w:p w14:paraId="2CE870E1" w14:textId="77777777" w:rsidR="00DD24DC" w:rsidRPr="009F52BC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6C3F3F2D" w14:textId="77777777" w:rsidR="00DD24DC" w:rsidRPr="009F52BC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167A093" w14:textId="77777777" w:rsidR="00DD24DC" w:rsidRPr="009F52BC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F8811BB" w14:textId="77777777" w:rsidR="00DD24DC" w:rsidRPr="009F52BC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9F52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4DC" w:rsidRPr="009F52BC" w14:paraId="1C699AD9" w14:textId="77777777" w:rsidTr="00E920A4">
        <w:trPr>
          <w:cantSplit/>
        </w:trPr>
        <w:tc>
          <w:tcPr>
            <w:tcW w:w="5220" w:type="dxa"/>
          </w:tcPr>
          <w:p w14:paraId="584D4C80" w14:textId="77777777" w:rsidR="00DD24DC" w:rsidRPr="009F52BC" w:rsidRDefault="00DD24DC" w:rsidP="00610B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</w:tcPr>
          <w:p w14:paraId="287C9E7F" w14:textId="77777777" w:rsidR="00DD24DC" w:rsidRPr="009F52BC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FD9395D" w14:textId="77777777" w:rsidR="00DD24DC" w:rsidRPr="009F52BC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7A8CB6" w14:textId="77777777" w:rsidR="00DD24DC" w:rsidRPr="009F52BC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74F97D" w14:textId="77777777" w:rsidR="00DD24DC" w:rsidRPr="009F52BC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DBF2" w14:textId="77777777" w:rsidR="00DD24DC" w:rsidRPr="009F52BC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9F52BC" w14:paraId="00C8779F" w14:textId="77777777" w:rsidTr="00E920A4">
        <w:trPr>
          <w:cantSplit/>
        </w:trPr>
        <w:tc>
          <w:tcPr>
            <w:tcW w:w="5220" w:type="dxa"/>
          </w:tcPr>
          <w:p w14:paraId="1A6638B2" w14:textId="77777777" w:rsidR="00DB0630" w:rsidRPr="009F52BC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9" w:type="dxa"/>
          </w:tcPr>
          <w:p w14:paraId="5E99D18A" w14:textId="6888B22D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E0882E8" w14:textId="77777777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92EE13" w14:textId="54B2C8B4" w:rsidR="00DB0630" w:rsidRPr="009F52BC" w:rsidRDefault="00805855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60,795</w:t>
            </w:r>
          </w:p>
        </w:tc>
        <w:tc>
          <w:tcPr>
            <w:tcW w:w="180" w:type="dxa"/>
          </w:tcPr>
          <w:p w14:paraId="1AC4290B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67522D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60,503</w:t>
            </w:r>
          </w:p>
        </w:tc>
      </w:tr>
      <w:tr w:rsidR="00DB0630" w:rsidRPr="009F52BC" w14:paraId="1A5C46C0" w14:textId="77777777" w:rsidTr="00CE60A6">
        <w:trPr>
          <w:cantSplit/>
          <w:trHeight w:hRule="exact" w:val="216"/>
        </w:trPr>
        <w:tc>
          <w:tcPr>
            <w:tcW w:w="5220" w:type="dxa"/>
          </w:tcPr>
          <w:p w14:paraId="25A1B833" w14:textId="77777777" w:rsidR="00DB0630" w:rsidRPr="009F52BC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824412A" w14:textId="77777777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1E4B5EC" w14:textId="77777777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23EFCF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B3A035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5DA16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30" w:rsidRPr="009F52BC" w14:paraId="1E6E844E" w14:textId="77777777" w:rsidTr="00E920A4">
        <w:trPr>
          <w:cantSplit/>
        </w:trPr>
        <w:tc>
          <w:tcPr>
            <w:tcW w:w="5220" w:type="dxa"/>
          </w:tcPr>
          <w:p w14:paraId="6112F589" w14:textId="77777777" w:rsidR="00DB0630" w:rsidRPr="009F52BC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1169" w:type="dxa"/>
          </w:tcPr>
          <w:p w14:paraId="2F62750B" w14:textId="77777777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F30EC87" w14:textId="77777777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EE676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0C1A9A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568B4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9F52BC" w14:paraId="52AD6BC6" w14:textId="77777777" w:rsidTr="00E920A4">
        <w:trPr>
          <w:cantSplit/>
        </w:trPr>
        <w:tc>
          <w:tcPr>
            <w:tcW w:w="5220" w:type="dxa"/>
            <w:hideMark/>
          </w:tcPr>
          <w:p w14:paraId="10D65FAF" w14:textId="77777777" w:rsidR="00DB0630" w:rsidRPr="009F52BC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9" w:type="dxa"/>
          </w:tcPr>
          <w:p w14:paraId="0B216AA9" w14:textId="77777777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C057DB5" w14:textId="77777777" w:rsidR="00DB0630" w:rsidRPr="009F52BC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B457F5" w14:textId="4118C8B5" w:rsidR="00DB0630" w:rsidRPr="009F52BC" w:rsidRDefault="00805855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879,562</w:t>
            </w:r>
          </w:p>
        </w:tc>
        <w:tc>
          <w:tcPr>
            <w:tcW w:w="180" w:type="dxa"/>
          </w:tcPr>
          <w:p w14:paraId="369F0541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9971BF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571,210</w:t>
            </w:r>
          </w:p>
        </w:tc>
      </w:tr>
      <w:tr w:rsidR="00DB0630" w:rsidRPr="009F52BC" w14:paraId="14FAA450" w14:textId="77777777" w:rsidTr="00E920A4">
        <w:trPr>
          <w:cantSplit/>
        </w:trPr>
        <w:tc>
          <w:tcPr>
            <w:tcW w:w="5220" w:type="dxa"/>
            <w:hideMark/>
          </w:tcPr>
          <w:p w14:paraId="620C7E64" w14:textId="77777777" w:rsidR="00DB0630" w:rsidRPr="009F52BC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9" w:type="dxa"/>
          </w:tcPr>
          <w:p w14:paraId="1459BF03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2019328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740CC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FD8EB9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594D62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0630" w:rsidRPr="009F52BC" w14:paraId="458DD003" w14:textId="77777777" w:rsidTr="00E920A4">
        <w:trPr>
          <w:cantSplit/>
        </w:trPr>
        <w:tc>
          <w:tcPr>
            <w:tcW w:w="5220" w:type="dxa"/>
            <w:hideMark/>
          </w:tcPr>
          <w:p w14:paraId="71A4C3B7" w14:textId="77777777" w:rsidR="00DB0630" w:rsidRPr="009F52BC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  <w:p w14:paraId="6E7E4057" w14:textId="201865B4" w:rsidR="00DB0630" w:rsidRPr="009F52BC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3 </w:t>
            </w:r>
            <w:r w:rsidR="000B302D"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 </w:t>
            </w: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169" w:type="dxa"/>
          </w:tcPr>
          <w:p w14:paraId="7C773B0B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5211581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E1753E" w14:textId="77777777" w:rsidR="00DB0630" w:rsidRPr="009F52BC" w:rsidRDefault="00805855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133,784</w:t>
            </w:r>
          </w:p>
          <w:p w14:paraId="614296C1" w14:textId="58CE7C3E" w:rsidR="00805855" w:rsidRPr="009F52BC" w:rsidRDefault="00805855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4,192</w:t>
            </w:r>
          </w:p>
        </w:tc>
        <w:tc>
          <w:tcPr>
            <w:tcW w:w="180" w:type="dxa"/>
          </w:tcPr>
          <w:p w14:paraId="529E6059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089FD6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127,990</w:t>
            </w:r>
          </w:p>
          <w:p w14:paraId="20E3284D" w14:textId="4EE8C489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0630" w:rsidRPr="009F52BC" w14:paraId="57E3C9BC" w14:textId="77777777" w:rsidTr="00E920A4">
        <w:trPr>
          <w:cantSplit/>
        </w:trPr>
        <w:tc>
          <w:tcPr>
            <w:tcW w:w="5220" w:type="dxa"/>
          </w:tcPr>
          <w:p w14:paraId="6C71EC36" w14:textId="77777777" w:rsidR="00DB0630" w:rsidRPr="009F52BC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7FCDC0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7051B96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0255B" w14:textId="36CB65B7" w:rsidR="00DB0630" w:rsidRPr="009F52BC" w:rsidRDefault="00805855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1,017,538</w:t>
            </w:r>
          </w:p>
        </w:tc>
        <w:tc>
          <w:tcPr>
            <w:tcW w:w="180" w:type="dxa"/>
          </w:tcPr>
          <w:p w14:paraId="02A5E210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E36A9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699,200</w:t>
            </w:r>
          </w:p>
        </w:tc>
      </w:tr>
      <w:tr w:rsidR="00DB0630" w:rsidRPr="009F52BC" w14:paraId="52004A48" w14:textId="77777777" w:rsidTr="00E920A4">
        <w:trPr>
          <w:cantSplit/>
        </w:trPr>
        <w:tc>
          <w:tcPr>
            <w:tcW w:w="5220" w:type="dxa"/>
            <w:hideMark/>
          </w:tcPr>
          <w:p w14:paraId="58BF280F" w14:textId="77777777" w:rsidR="00DB0630" w:rsidRPr="009F52BC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38709D78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355CC26" w14:textId="77777777" w:rsidR="00DB0630" w:rsidRPr="009F52BC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5B98E" w14:textId="6FBAB434" w:rsidR="00DB0630" w:rsidRPr="009F52BC" w:rsidRDefault="00805855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1,078,333</w:t>
            </w:r>
          </w:p>
        </w:tc>
        <w:tc>
          <w:tcPr>
            <w:tcW w:w="180" w:type="dxa"/>
          </w:tcPr>
          <w:p w14:paraId="2E2C37B5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1DA4A" w14:textId="77777777" w:rsidR="00DB0630" w:rsidRPr="009F52BC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759,703</w:t>
            </w:r>
          </w:p>
        </w:tc>
      </w:tr>
    </w:tbl>
    <w:p w14:paraId="5022A78E" w14:textId="77777777" w:rsidR="00CE145D" w:rsidRPr="009F52BC" w:rsidRDefault="00CE145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5A0A19" w14:textId="77777777" w:rsidR="009F52BC" w:rsidRDefault="009F52B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7D6AB45" w14:textId="604E0D1D" w:rsidR="000A173A" w:rsidRPr="009F52BC" w:rsidRDefault="00327006" w:rsidP="00CE60A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0A08FC"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</w:t>
      </w:r>
      <w:r w:rsidR="00211A3C"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="000A08FC" w:rsidRPr="009F52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1754651" w14:textId="77777777" w:rsidR="00492682" w:rsidRPr="009F52BC" w:rsidRDefault="00492682" w:rsidP="00D42AE2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CC7FA5" w:rsidRPr="009F52BC" w14:paraId="3233DAC3" w14:textId="77777777" w:rsidTr="00E920A4">
        <w:tc>
          <w:tcPr>
            <w:tcW w:w="6570" w:type="dxa"/>
            <w:vAlign w:val="bottom"/>
          </w:tcPr>
          <w:p w14:paraId="5B175981" w14:textId="77777777" w:rsidR="00CC7FA5" w:rsidRPr="009F52BC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1A007" w14:textId="6DAF37E2" w:rsidR="00CC7FA5" w:rsidRPr="009F52BC" w:rsidRDefault="00790546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30 </w:t>
            </w:r>
            <w:r w:rsidRPr="009F52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9F4F12D" w14:textId="77777777" w:rsidR="00CC7FA5" w:rsidRPr="009F52BC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533DF" w14:textId="77777777" w:rsidR="00CC7FA5" w:rsidRPr="009F52BC" w:rsidRDefault="007E4338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9F52BC" w14:paraId="1DEF76F2" w14:textId="77777777" w:rsidTr="00E920A4">
        <w:tc>
          <w:tcPr>
            <w:tcW w:w="6570" w:type="dxa"/>
            <w:vAlign w:val="bottom"/>
          </w:tcPr>
          <w:p w14:paraId="0A5C4249" w14:textId="77777777" w:rsidR="00CC7FA5" w:rsidRPr="009F52BC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79D06" w14:textId="77777777" w:rsidR="00CC7FA5" w:rsidRPr="009F52BC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1FFB2FD" w14:textId="77777777" w:rsidR="00CC7FA5" w:rsidRPr="009F52BC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27C82" w14:textId="77777777" w:rsidR="00CC7FA5" w:rsidRPr="009F52BC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7FA5" w:rsidRPr="009F52BC" w14:paraId="6E044E07" w14:textId="77777777" w:rsidTr="00E920A4">
        <w:tc>
          <w:tcPr>
            <w:tcW w:w="6570" w:type="dxa"/>
            <w:vAlign w:val="bottom"/>
          </w:tcPr>
          <w:p w14:paraId="06B2F52A" w14:textId="77777777" w:rsidR="00CC7FA5" w:rsidRPr="009F52BC" w:rsidRDefault="00CC7FA5" w:rsidP="00E920A4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A73F82B" w14:textId="77777777" w:rsidR="00CC7FA5" w:rsidRPr="009F52BC" w:rsidRDefault="00CC7FA5" w:rsidP="00E920A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9F52BC" w14:paraId="1E6BF202" w14:textId="77777777" w:rsidTr="00E920A4">
        <w:tc>
          <w:tcPr>
            <w:tcW w:w="6570" w:type="dxa"/>
          </w:tcPr>
          <w:p w14:paraId="36325C87" w14:textId="77777777" w:rsidR="00CC7FA5" w:rsidRPr="009F52BC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451475CB" w14:textId="77777777" w:rsidR="00CC7FA5" w:rsidRPr="009F52BC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F7C2EA" w14:textId="77777777" w:rsidR="00CC7FA5" w:rsidRPr="009F52BC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FD6081" w14:textId="77777777" w:rsidR="00CC7FA5" w:rsidRPr="009F52BC" w:rsidRDefault="00CC7FA5" w:rsidP="00E920A4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FA5" w:rsidRPr="009F52BC" w14:paraId="438BB404" w14:textId="77777777" w:rsidTr="00E920A4">
        <w:tc>
          <w:tcPr>
            <w:tcW w:w="6570" w:type="dxa"/>
          </w:tcPr>
          <w:p w14:paraId="2E2FF298" w14:textId="77777777" w:rsidR="00CC7FA5" w:rsidRPr="009F52BC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007A9015" w14:textId="77777777" w:rsidR="00CC7FA5" w:rsidRPr="009F52BC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62774" w14:textId="77777777" w:rsidR="00CC7FA5" w:rsidRPr="009F52BC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548554" w14:textId="77777777" w:rsidR="00CC7FA5" w:rsidRPr="009F52BC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9F52BC" w14:paraId="377C44E8" w14:textId="77777777" w:rsidTr="00E920A4">
        <w:tc>
          <w:tcPr>
            <w:tcW w:w="6570" w:type="dxa"/>
          </w:tcPr>
          <w:p w14:paraId="6185E8C0" w14:textId="77777777" w:rsidR="005853DF" w:rsidRPr="009F52BC" w:rsidRDefault="005853DF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3EEBC8" w14:textId="7F23D285" w:rsidR="005853DF" w:rsidRPr="009F52BC" w:rsidRDefault="00805855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8,786</w:t>
            </w:r>
          </w:p>
        </w:tc>
        <w:tc>
          <w:tcPr>
            <w:tcW w:w="270" w:type="dxa"/>
          </w:tcPr>
          <w:p w14:paraId="2DE85649" w14:textId="77777777" w:rsidR="005853DF" w:rsidRPr="009F52BC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43074F" w14:textId="77777777" w:rsidR="005853DF" w:rsidRPr="009F52BC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41,628</w:t>
            </w:r>
          </w:p>
        </w:tc>
      </w:tr>
      <w:tr w:rsidR="00CC7FA5" w:rsidRPr="009F52BC" w14:paraId="52D31711" w14:textId="77777777" w:rsidTr="00CE60A6">
        <w:trPr>
          <w:trHeight w:hRule="exact" w:val="216"/>
        </w:trPr>
        <w:tc>
          <w:tcPr>
            <w:tcW w:w="6570" w:type="dxa"/>
          </w:tcPr>
          <w:p w14:paraId="356C3EA4" w14:textId="77777777" w:rsidR="00CC7FA5" w:rsidRPr="009F52BC" w:rsidRDefault="00CC7FA5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4ABE290" w14:textId="77777777" w:rsidR="00CC7FA5" w:rsidRPr="009F52BC" w:rsidRDefault="00CC7FA5" w:rsidP="00E920A4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F5EA5" w14:textId="77777777" w:rsidR="00CC7FA5" w:rsidRPr="009F52BC" w:rsidRDefault="00CC7FA5" w:rsidP="00E920A4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7E997C" w14:textId="77777777" w:rsidR="00CC7FA5" w:rsidRPr="009F52BC" w:rsidRDefault="00CC7FA5" w:rsidP="00E920A4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FA5" w:rsidRPr="009F52BC" w14:paraId="2F1E2A48" w14:textId="77777777" w:rsidTr="00E920A4">
        <w:tc>
          <w:tcPr>
            <w:tcW w:w="6570" w:type="dxa"/>
          </w:tcPr>
          <w:p w14:paraId="0728CC08" w14:textId="77777777" w:rsidR="00CC7FA5" w:rsidRPr="009F52BC" w:rsidRDefault="00CC7FA5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F52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4328151D" w14:textId="77777777" w:rsidR="00CC7FA5" w:rsidRPr="009F52BC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BEDAF0" w14:textId="77777777" w:rsidR="00CC7FA5" w:rsidRPr="009F52BC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22E7B" w14:textId="77777777" w:rsidR="00CC7FA5" w:rsidRPr="009F52BC" w:rsidRDefault="00CC7FA5" w:rsidP="00E920A4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9F52BC" w14:paraId="380877CA" w14:textId="77777777" w:rsidTr="00E920A4">
        <w:tc>
          <w:tcPr>
            <w:tcW w:w="6570" w:type="dxa"/>
          </w:tcPr>
          <w:p w14:paraId="3348E0E7" w14:textId="40A3184A" w:rsidR="00DB0630" w:rsidRPr="009F52BC" w:rsidRDefault="005853DF" w:rsidP="00E752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0DE8C21B" w14:textId="346859F9" w:rsidR="00DB0630" w:rsidRPr="009F52BC" w:rsidRDefault="00DB0630" w:rsidP="00DB0630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6B4486" w14:textId="77777777" w:rsidR="005853DF" w:rsidRPr="009F52BC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30A3CA" w14:textId="4A458D07" w:rsidR="00DB0630" w:rsidRPr="009F52BC" w:rsidRDefault="00DB0630" w:rsidP="00E752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752C2" w:rsidRPr="009F52BC" w14:paraId="61D7A3AD" w14:textId="77777777" w:rsidTr="00E920A4">
        <w:tc>
          <w:tcPr>
            <w:tcW w:w="6570" w:type="dxa"/>
          </w:tcPr>
          <w:p w14:paraId="709F2584" w14:textId="21E18D04" w:rsidR="00E752C2" w:rsidRPr="009F52BC" w:rsidRDefault="00E752C2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246F394F" w14:textId="1447397A" w:rsidR="00E752C2" w:rsidRPr="009F52BC" w:rsidRDefault="00805855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2,643,182</w:t>
            </w:r>
          </w:p>
        </w:tc>
        <w:tc>
          <w:tcPr>
            <w:tcW w:w="270" w:type="dxa"/>
          </w:tcPr>
          <w:p w14:paraId="59F64505" w14:textId="77777777" w:rsidR="00E752C2" w:rsidRPr="009F52BC" w:rsidRDefault="00E752C2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C2A8EE" w14:textId="050E9D4A" w:rsidR="00E752C2" w:rsidRPr="009F52BC" w:rsidRDefault="00E752C2" w:rsidP="00E752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1,941,844</w:t>
            </w:r>
          </w:p>
        </w:tc>
      </w:tr>
      <w:tr w:rsidR="00E752C2" w:rsidRPr="009F52BC" w14:paraId="55471FEA" w14:textId="77777777" w:rsidTr="00E920A4">
        <w:tc>
          <w:tcPr>
            <w:tcW w:w="6570" w:type="dxa"/>
          </w:tcPr>
          <w:p w14:paraId="2254C3B8" w14:textId="3182F359" w:rsidR="00E752C2" w:rsidRPr="009F52BC" w:rsidRDefault="00E752C2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9F52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หนึ่งปีแต่ไม่เกินห้าปี</w:t>
            </w:r>
          </w:p>
        </w:tc>
        <w:tc>
          <w:tcPr>
            <w:tcW w:w="1260" w:type="dxa"/>
          </w:tcPr>
          <w:p w14:paraId="28E53B84" w14:textId="7441404D" w:rsidR="00E752C2" w:rsidRPr="009F52BC" w:rsidRDefault="00805855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524,750</w:t>
            </w:r>
          </w:p>
        </w:tc>
        <w:tc>
          <w:tcPr>
            <w:tcW w:w="270" w:type="dxa"/>
          </w:tcPr>
          <w:p w14:paraId="7D291057" w14:textId="77777777" w:rsidR="00E752C2" w:rsidRPr="009F52BC" w:rsidRDefault="00E752C2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64CE32" w14:textId="694017BD" w:rsidR="00E752C2" w:rsidRPr="009F52BC" w:rsidRDefault="00E752C2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53DF" w:rsidRPr="009F52BC" w14:paraId="29B9913B" w14:textId="77777777" w:rsidTr="00E920A4">
        <w:tc>
          <w:tcPr>
            <w:tcW w:w="6570" w:type="dxa"/>
          </w:tcPr>
          <w:p w14:paraId="37E86084" w14:textId="77777777" w:rsidR="005853DF" w:rsidRPr="009F52BC" w:rsidRDefault="005853DF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B8383" w14:textId="40A7BF52" w:rsidR="005853DF" w:rsidRPr="009F52BC" w:rsidRDefault="00805855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24,082</w:t>
            </w:r>
          </w:p>
        </w:tc>
        <w:tc>
          <w:tcPr>
            <w:tcW w:w="270" w:type="dxa"/>
          </w:tcPr>
          <w:p w14:paraId="62813771" w14:textId="77777777" w:rsidR="005853DF" w:rsidRPr="009F52BC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8D7C0" w14:textId="77777777" w:rsidR="005853DF" w:rsidRPr="009F52BC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sz w:val="30"/>
                <w:szCs w:val="30"/>
              </w:rPr>
              <w:t>24,082</w:t>
            </w:r>
          </w:p>
        </w:tc>
      </w:tr>
      <w:tr w:rsidR="005853DF" w:rsidRPr="009F52BC" w14:paraId="70765271" w14:textId="77777777" w:rsidTr="00E920A4">
        <w:tc>
          <w:tcPr>
            <w:tcW w:w="6570" w:type="dxa"/>
          </w:tcPr>
          <w:p w14:paraId="4F054BEA" w14:textId="77777777" w:rsidR="005853DF" w:rsidRPr="009F52BC" w:rsidRDefault="005853DF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E34CA" w14:textId="337183D2" w:rsidR="005853DF" w:rsidRPr="009F52BC" w:rsidRDefault="00805855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3,192,014</w:t>
            </w:r>
          </w:p>
        </w:tc>
        <w:tc>
          <w:tcPr>
            <w:tcW w:w="270" w:type="dxa"/>
          </w:tcPr>
          <w:p w14:paraId="027BE8A0" w14:textId="77777777" w:rsidR="005853DF" w:rsidRPr="009F52BC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8014A" w14:textId="77777777" w:rsidR="005853DF" w:rsidRPr="009F52BC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1,965,926</w:t>
            </w:r>
          </w:p>
        </w:tc>
      </w:tr>
    </w:tbl>
    <w:p w14:paraId="2F5FB153" w14:textId="72421E85" w:rsidR="000B302D" w:rsidRDefault="000B302D" w:rsidP="00D42AE2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0645B2BD" w14:textId="4BE7A1AE" w:rsidR="004963E2" w:rsidRPr="00CE60A6" w:rsidRDefault="004963E2" w:rsidP="00D42AE2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13038B65" w14:textId="77777777" w:rsidR="000B302D" w:rsidRPr="000B302D" w:rsidRDefault="000B302D" w:rsidP="000B302D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EE9016C" w14:textId="6BD5020F" w:rsidR="004963E2" w:rsidRPr="00CE60A6" w:rsidRDefault="004963E2" w:rsidP="00D42AE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0546" w:rsidRPr="00D44607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790546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E920A4" w:rsidRPr="00CE60A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C7FA5" w:rsidRPr="00CE60A6">
        <w:rPr>
          <w:rFonts w:asciiTheme="majorBidi" w:hAnsiTheme="majorBidi" w:cstheme="majorBidi"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sz w:val="30"/>
          <w:szCs w:val="30"/>
        </w:rPr>
        <w:t>4</w:t>
      </w:r>
      <w:r w:rsidR="00E57E35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ค้ำประกันบริษัทต่อการไฟฟ้านครหลวงและการไฟฟ้าส่วนภูมิภาค รวมเป็นจำนวนเงินทั้งสิ้</w:t>
      </w:r>
      <w:r w:rsidR="0017110B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="0017110B">
        <w:rPr>
          <w:rFonts w:asciiTheme="majorBidi" w:hAnsiTheme="majorBidi" w:cstheme="majorBidi"/>
          <w:sz w:val="30"/>
          <w:szCs w:val="30"/>
          <w:lang w:val="en-US"/>
        </w:rPr>
        <w:t xml:space="preserve"> 24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(31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="0060188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2563: 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24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A076295" w14:textId="77777777" w:rsidR="000B302D" w:rsidRPr="000B302D" w:rsidRDefault="000B302D" w:rsidP="000B302D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CC082A9" w14:textId="77777777" w:rsidR="009815B7" w:rsidRPr="00CE60A6" w:rsidRDefault="009815B7" w:rsidP="00D42AE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30617552" w14:textId="77777777" w:rsidR="003977A0" w:rsidRPr="00CE60A6" w:rsidRDefault="003977A0" w:rsidP="00D42AE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EA23B" w14:textId="504462C1" w:rsidR="00DC0F8E" w:rsidRPr="00CE60A6" w:rsidRDefault="00DC0F8E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0546" w:rsidRPr="00D44607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790546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E920A4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7FA5" w:rsidRPr="00CE60A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CE60A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735F9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CE60A6">
        <w:rPr>
          <w:rFonts w:asciiTheme="majorBidi" w:hAnsiTheme="majorBidi" w:cstheme="majorBidi"/>
          <w:sz w:val="30"/>
          <w:szCs w:val="30"/>
          <w:cs/>
        </w:rPr>
        <w:t>แล้ว</w:t>
      </w:r>
      <w:r w:rsidR="00645F64" w:rsidRPr="00CE60A6">
        <w:rPr>
          <w:rFonts w:asciiTheme="majorBidi" w:hAnsiTheme="majorBidi" w:cstheme="majorBidi"/>
          <w:sz w:val="30"/>
          <w:szCs w:val="30"/>
          <w:cs/>
        </w:rPr>
        <w:t>เพื่อซื้ออลูมิเนียมใน</w:t>
      </w:r>
      <w:r w:rsidR="00786BFE" w:rsidRPr="00CE60A6">
        <w:rPr>
          <w:rFonts w:asciiTheme="majorBidi" w:hAnsiTheme="majorBidi" w:cstheme="majorBidi"/>
          <w:sz w:val="30"/>
          <w:szCs w:val="30"/>
          <w:cs/>
        </w:rPr>
        <w:t>ปริมา</w:t>
      </w:r>
      <w:r w:rsidR="00805855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805855">
        <w:rPr>
          <w:rFonts w:asciiTheme="majorBidi" w:hAnsiTheme="majorBidi" w:cstheme="majorBidi"/>
          <w:sz w:val="30"/>
          <w:szCs w:val="30"/>
        </w:rPr>
        <w:t>32,600</w:t>
      </w:r>
      <w:r w:rsidR="0056153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1752D" w:rsidRPr="00CE60A6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E33D9C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="00E33D9C" w:rsidRPr="00CE60A6">
        <w:rPr>
          <w:rFonts w:asciiTheme="majorBidi" w:hAnsiTheme="majorBidi" w:cstheme="majorBidi"/>
          <w:sz w:val="30"/>
          <w:szCs w:val="30"/>
        </w:rPr>
        <w:br/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D28C4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32,500</w:t>
      </w:r>
      <w:r w:rsidR="0008453C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F636D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โดยมี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ราคา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ตามที่กำหนด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ไว้ใน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คำ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สั่งซื้อ</w:t>
      </w:r>
      <w:r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41216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561C7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โดยกำหนดระยะเวลา</w:t>
      </w:r>
      <w:r w:rsidRPr="00CE60A6">
        <w:rPr>
          <w:rFonts w:asciiTheme="majorBidi" w:hAnsiTheme="majorBidi" w:cstheme="majorBidi"/>
          <w:sz w:val="30"/>
          <w:szCs w:val="30"/>
          <w:cs/>
        </w:rPr>
        <w:t>ส่ง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มอบ</w:t>
      </w:r>
      <w:r w:rsidR="00500764">
        <w:rPr>
          <w:rFonts w:asciiTheme="majorBidi" w:hAnsiTheme="majorBidi" w:cstheme="majorBidi" w:hint="cs"/>
          <w:sz w:val="30"/>
          <w:szCs w:val="30"/>
          <w:cs/>
        </w:rPr>
        <w:t>ตั้งแต่ปี</w:t>
      </w:r>
      <w:r w:rsidR="003D14AF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76BE" w:rsidRPr="00CE60A6">
        <w:rPr>
          <w:rFonts w:asciiTheme="majorBidi" w:hAnsiTheme="majorBidi" w:cstheme="majorBidi"/>
          <w:sz w:val="30"/>
          <w:szCs w:val="30"/>
        </w:rPr>
        <w:t>256</w:t>
      </w:r>
      <w:r w:rsidR="0008453C" w:rsidRPr="00CE60A6">
        <w:rPr>
          <w:rFonts w:asciiTheme="majorBidi" w:hAnsiTheme="majorBidi" w:cstheme="majorBidi"/>
          <w:sz w:val="30"/>
          <w:szCs w:val="30"/>
        </w:rPr>
        <w:t>4</w:t>
      </w:r>
      <w:r w:rsidR="00500764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="005007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B2175C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41216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B5031" w:rsidRPr="00CE60A6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8D2C22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ภายในปี </w:t>
      </w:r>
      <w:r w:rsidR="00FB5031" w:rsidRPr="00CE60A6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A3764"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9028A4C" w14:textId="77777777" w:rsidR="006C28AA" w:rsidRPr="00CE60A6" w:rsidRDefault="006C28AA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4D3441" w14:textId="77777777" w:rsidR="007A5C30" w:rsidRPr="00CE60A6" w:rsidRDefault="007A5C30" w:rsidP="007A5C30">
      <w:pPr>
        <w:spacing w:line="240" w:lineRule="auto"/>
        <w:ind w:left="55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63D0D" w14:textId="77777777" w:rsidR="00792748" w:rsidRPr="00CE60A6" w:rsidRDefault="00792748" w:rsidP="00D42AE2">
      <w:pPr>
        <w:tabs>
          <w:tab w:val="left" w:pos="540"/>
        </w:tabs>
        <w:spacing w:line="240" w:lineRule="auto"/>
        <w:ind w:right="45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sectPr w:rsidR="00792748" w:rsidRPr="00CE60A6" w:rsidSect="00B26065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7449E" w14:textId="77777777" w:rsidR="008139E9" w:rsidRDefault="008139E9">
      <w:r>
        <w:separator/>
      </w:r>
    </w:p>
  </w:endnote>
  <w:endnote w:type="continuationSeparator" w:id="0">
    <w:p w14:paraId="313AE84A" w14:textId="77777777" w:rsidR="008139E9" w:rsidRDefault="0081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59552" w14:textId="77777777" w:rsidR="008670B9" w:rsidRPr="005B2E06" w:rsidRDefault="008670B9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2BE588F" w14:textId="77777777" w:rsidR="008670B9" w:rsidRPr="00186B8D" w:rsidRDefault="008670B9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9A45F" w14:textId="77777777" w:rsidR="008139E9" w:rsidRDefault="008139E9">
      <w:r>
        <w:separator/>
      </w:r>
    </w:p>
  </w:footnote>
  <w:footnote w:type="continuationSeparator" w:id="0">
    <w:p w14:paraId="4272B739" w14:textId="77777777" w:rsidR="008139E9" w:rsidRDefault="0081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D3025" w14:textId="77777777" w:rsidR="008670B9" w:rsidRDefault="008670B9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83CAAA6" w14:textId="77777777" w:rsidR="008670B9" w:rsidRDefault="008670B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A6B666B" w14:textId="3FD910B6" w:rsidR="008670B9" w:rsidRDefault="008670B9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544CE9F" w14:textId="77777777" w:rsidR="008670B9" w:rsidRDefault="008670B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10B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5DDA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2C95"/>
    <w:rsid w:val="00812CCC"/>
    <w:rsid w:val="008139E9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2BC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584D"/>
    <w:rsid w:val="00B25EC1"/>
    <w:rsid w:val="00B26065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145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577D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CBA"/>
    <w:rsid w:val="00EB39E9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8</Pages>
  <Words>1451</Words>
  <Characters>6317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2021-10-24T02:46:00Z</cp:lastPrinted>
  <dcterms:created xsi:type="dcterms:W3CDTF">2021-11-06T09:59:00Z</dcterms:created>
  <dcterms:modified xsi:type="dcterms:W3CDTF">2021-11-06T09:59:00Z</dcterms:modified>
</cp:coreProperties>
</file>